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2C28F6" w:rsidRPr="0087049C" w14:paraId="1D038CE8" w14:textId="77777777" w:rsidTr="00106EE5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FDEC14" w14:textId="77777777" w:rsidR="002C28F6" w:rsidRPr="0087049C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569747" w14:textId="77777777" w:rsidR="002C28F6" w:rsidRPr="0087049C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3F65ABC" w14:textId="77777777" w:rsidR="002C28F6" w:rsidRPr="0087049C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2C28F6" w:rsidRPr="0087049C" w14:paraId="3CCE4C5D" w14:textId="77777777" w:rsidTr="00106EE5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C415302" w14:textId="77777777" w:rsidR="002C28F6" w:rsidRPr="0087049C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1A4C71" w14:textId="77777777" w:rsidR="002C28F6" w:rsidRPr="0087049C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8F3674A" w14:textId="77777777" w:rsidR="002C28F6" w:rsidRPr="0087049C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C28F6" w:rsidRPr="0087049C" w14:paraId="28882917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1545464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365A8B" w14:textId="77777777" w:rsidR="002C28F6" w:rsidRPr="0087049C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3C54A5" w14:textId="77777777" w:rsidR="002C28F6" w:rsidRPr="0087049C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C28F6" w:rsidRPr="0087049C" w14:paraId="11238738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A9D2775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FF6DA6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1E5158" w14:textId="77777777" w:rsidR="002C28F6" w:rsidRPr="0087049C" w:rsidRDefault="002C28F6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5615AE" w:rsidRPr="0087049C" w14:paraId="39D2B123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C8C0533" w14:textId="77777777" w:rsidR="005615AE" w:rsidRPr="0087049C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B03870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720265" w14:textId="4C4D0A69" w:rsidR="005615AE" w:rsidRPr="005615AE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นโยบายการบัญชีที่มีสาระสำคัญ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 xml:space="preserve"> </w:t>
            </w:r>
          </w:p>
        </w:tc>
      </w:tr>
      <w:tr w:rsidR="005615AE" w:rsidRPr="0087049C" w14:paraId="380DD494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B07388D" w14:textId="77777777" w:rsidR="005615AE" w:rsidRPr="0087049C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13E74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95E20C" w14:textId="429547DE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615AE" w:rsidRPr="0087049C" w14:paraId="5EA791B3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5A11307" w14:textId="77777777" w:rsidR="005615AE" w:rsidRPr="0087049C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39E2E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3F2F4CC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  <w:p w14:paraId="4AA63E8E" w14:textId="77777777" w:rsidR="005615AE" w:rsidRPr="0087049C" w:rsidRDefault="005615AE" w:rsidP="005615AE">
            <w:pPr>
              <w:rPr>
                <w:rFonts w:asciiTheme="majorBidi" w:hAnsiTheme="majorBidi" w:cstheme="majorBidi"/>
              </w:rPr>
            </w:pPr>
          </w:p>
          <w:p w14:paraId="7BB80BBF" w14:textId="23BF6818" w:rsidR="005615AE" w:rsidRPr="00C81C56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</w:p>
        </w:tc>
      </w:tr>
      <w:tr w:rsidR="005615AE" w:rsidRPr="0087049C" w14:paraId="69F45D54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D8D6ED8" w14:textId="77777777" w:rsidR="005615AE" w:rsidRPr="0087049C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2471D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BA9E95" w14:textId="77777777" w:rsidR="005615AE" w:rsidRPr="00C81C56" w:rsidRDefault="005615AE" w:rsidP="005615A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</w:p>
          <w:p w14:paraId="1A8E8E43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615AE" w:rsidRPr="0087049C" w14:paraId="55E43A9C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EAD5A2C" w14:textId="77777777" w:rsidR="005615AE" w:rsidRPr="0087049C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93116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F0AB31" w14:textId="2062A188" w:rsidR="005615AE" w:rsidRPr="0087049C" w:rsidRDefault="005615AE" w:rsidP="005615AE">
            <w:pPr>
              <w:rPr>
                <w:rFonts w:asciiTheme="majorBidi" w:hAnsiTheme="majorBidi" w:cstheme="majorBidi"/>
                <w:cs/>
              </w:rPr>
            </w:pPr>
            <w:r w:rsidRPr="00C81C5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C81C5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</w:tr>
      <w:tr w:rsidR="005615AE" w:rsidRPr="0087049C" w14:paraId="45F4CA1B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FA95B46" w14:textId="77777777" w:rsidR="005615AE" w:rsidRPr="0087049C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F55CA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2AD331" w14:textId="02DBAB5D" w:rsidR="005615AE" w:rsidRPr="00C81C56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81C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</w:tr>
      <w:tr w:rsidR="005615AE" w:rsidRPr="0087049C" w14:paraId="00FFF302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AFA3656" w14:textId="77777777" w:rsidR="005615AE" w:rsidRPr="0087049C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37ADA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8CCF78" w14:textId="4049B0CE" w:rsidR="005615AE" w:rsidRPr="00C81C56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5615AE" w:rsidRPr="0087049C" w14:paraId="3C2CCABE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61A40FB" w14:textId="77777777" w:rsidR="005615AE" w:rsidRPr="0087049C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3BD24C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FF8F64" w14:textId="66109425" w:rsidR="005615AE" w:rsidRPr="00C81C56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5615AE" w:rsidRPr="0087049C" w14:paraId="13E6828E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D6AA594" w14:textId="77777777" w:rsidR="005615AE" w:rsidRPr="0087049C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EEE57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7EA55B3" w14:textId="251040F6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5615AE" w:rsidRPr="0087049C" w14:paraId="34836A39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D2B42DA" w14:textId="77777777" w:rsidR="005615AE" w:rsidRPr="0087049C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060B0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7A2252" w14:textId="7B98D7F5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5615AE" w:rsidRPr="0087049C" w14:paraId="7359F868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054AE29" w14:textId="77777777" w:rsidR="005615AE" w:rsidRPr="0087049C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AA1EDB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6E87BB" w14:textId="31A1D3DB" w:rsidR="005615AE" w:rsidRPr="00596ABE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96A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  <w:r w:rsidRPr="00596A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5615AE" w:rsidRPr="0087049C" w14:paraId="34229FB6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14B475C" w14:textId="77777777" w:rsidR="005615AE" w:rsidRPr="0087049C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D51A3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31C36A" w14:textId="28494A28" w:rsidR="005615AE" w:rsidRPr="0087049C" w:rsidRDefault="005615AE" w:rsidP="005615AE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615AE" w:rsidRPr="0087049C" w14:paraId="4F22393E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F55D9AB" w14:textId="77777777" w:rsidR="005615AE" w:rsidRPr="0087049C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C32B7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8255CC" w14:textId="1EAEB2F4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5615AE" w:rsidRPr="0087049C" w14:paraId="18F363C8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EFAD9F6" w14:textId="77777777" w:rsidR="005615AE" w:rsidRPr="0087049C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88956D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D92F2C" w14:textId="2F140CFD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0D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5615AE" w:rsidRPr="0087049C" w14:paraId="5A61A24E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C47BD5B" w14:textId="77777777" w:rsidR="005615AE" w:rsidRPr="0087049C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833C2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226824D" w14:textId="2F43114A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5615AE" w:rsidRPr="0087049C" w14:paraId="00E74CD5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776CA83" w14:textId="77777777" w:rsidR="005615AE" w:rsidRPr="0087049C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43D0B0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A9EC9E" w14:textId="3AFB1362" w:rsidR="005615AE" w:rsidRPr="00DC0DF6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06E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615AE" w:rsidRPr="0087049C" w14:paraId="2E12A304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33DE6D8" w14:textId="77777777" w:rsidR="005615AE" w:rsidRPr="00106EE5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DCB07" w14:textId="77777777" w:rsidR="005615AE" w:rsidRPr="00106EE5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F2AE39" w14:textId="4D2365BA" w:rsidR="005615AE" w:rsidRPr="00596ABE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96AB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5615AE" w:rsidRPr="0087049C" w14:paraId="5E31DFC4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C048FEB" w14:textId="77777777" w:rsidR="005615AE" w:rsidRPr="0087049C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1FE70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B5B0740" w14:textId="62026337" w:rsidR="005615AE" w:rsidRPr="0087049C" w:rsidRDefault="005615AE" w:rsidP="005615A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ค่าใช้จ่ายตามธรรมชาติ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</w:tr>
      <w:tr w:rsidR="005615AE" w:rsidRPr="0087049C" w14:paraId="10725CFF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A6240EA" w14:textId="77777777" w:rsidR="005615AE" w:rsidRPr="0087049C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11B42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5FB368" w14:textId="10A51C3C" w:rsidR="005615AE" w:rsidRPr="0087049C" w:rsidRDefault="005615AE" w:rsidP="005615A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</w:t>
            </w:r>
          </w:p>
        </w:tc>
      </w:tr>
      <w:tr w:rsidR="005615AE" w:rsidRPr="0087049C" w14:paraId="4C4C676F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CE52833" w14:textId="77777777" w:rsidR="005615AE" w:rsidRPr="0087049C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418F3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7DF5D4" w14:textId="2938E8D0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5615AE" w:rsidRPr="0087049C" w14:paraId="30FA70B7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A28E79D" w14:textId="77777777" w:rsidR="005615AE" w:rsidRPr="0087049C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A4726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2988A33" w14:textId="07484430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5615AE" w:rsidRPr="0087049C" w14:paraId="4510FB31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2C2DA14" w14:textId="77777777" w:rsidR="005615AE" w:rsidRPr="0087049C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4E138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6CA9FE" w14:textId="77777777" w:rsidR="005615AE" w:rsidRPr="00C81C56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81C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  <w:p w14:paraId="7FB104C5" w14:textId="7C4700AB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615AE" w:rsidRPr="0087049C" w14:paraId="7B416236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78169EF" w14:textId="77777777" w:rsidR="005615AE" w:rsidRPr="0087049C" w:rsidRDefault="005615AE" w:rsidP="005615AE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9B536" w14:textId="77777777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571805" w14:textId="35C27D32" w:rsidR="005615AE" w:rsidRPr="0087049C" w:rsidRDefault="005615AE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2C28F6" w:rsidRPr="0087049C" w14:paraId="78A2E74A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661AF20" w14:textId="77777777" w:rsidR="002C28F6" w:rsidRPr="0087049C" w:rsidRDefault="002C28F6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881BB1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9B3090" w14:textId="4AF19C5A" w:rsidR="002C28F6" w:rsidRPr="0087049C" w:rsidRDefault="002C28F6" w:rsidP="00C81C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45D87" w:rsidRPr="0087049C" w14:paraId="5B65754D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2F9E442" w14:textId="77777777" w:rsidR="00D45D87" w:rsidRPr="0087049C" w:rsidRDefault="00D45D87" w:rsidP="00561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67A4A" w14:textId="77777777" w:rsidR="00D45D87" w:rsidRPr="0087049C" w:rsidRDefault="00D45D87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7E3935" w14:textId="0149ADD3" w:rsidR="00D45D87" w:rsidRPr="0087049C" w:rsidRDefault="00D45D87" w:rsidP="00C81C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0D8625C6" w14:textId="77777777" w:rsidR="002C28F6" w:rsidRPr="0087049C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br w:type="page"/>
      </w: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E63DCC4" w14:textId="77777777" w:rsidR="002C28F6" w:rsidRPr="00C81C56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819421E" w14:textId="3768A20E" w:rsidR="002C28F6" w:rsidRPr="0087049C" w:rsidRDefault="002C28F6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CE666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42D2C" w:rsidRPr="00242D2C">
        <w:rPr>
          <w:rFonts w:asciiTheme="majorBidi" w:hAnsiTheme="majorBidi" w:cstheme="majorBidi"/>
          <w:sz w:val="30"/>
          <w:szCs w:val="30"/>
        </w:rPr>
        <w:t>24</w:t>
      </w:r>
      <w:r w:rsidR="00A202F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242D2C" w:rsidRPr="00242D2C">
        <w:rPr>
          <w:rFonts w:asciiTheme="majorBidi" w:hAnsiTheme="majorBidi" w:cstheme="majorBidi"/>
          <w:sz w:val="30"/>
          <w:szCs w:val="30"/>
        </w:rPr>
        <w:t>2568</w:t>
      </w:r>
    </w:p>
    <w:p w14:paraId="4C0A3690" w14:textId="77777777" w:rsidR="002C28F6" w:rsidRPr="00C81C56" w:rsidRDefault="002C28F6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EDC1EF5" w14:textId="77777777" w:rsidR="002C28F6" w:rsidRPr="0087049C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ข้อมูลทั่วไป</w:t>
      </w:r>
    </w:p>
    <w:p w14:paraId="1D9C8562" w14:textId="77777777" w:rsidR="002C28F6" w:rsidRPr="00C81C56" w:rsidRDefault="002C28F6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81C56">
        <w:rPr>
          <w:rFonts w:asciiTheme="majorBidi" w:hAnsiTheme="majorBidi" w:cstheme="majorBidi"/>
          <w:sz w:val="28"/>
          <w:szCs w:val="28"/>
          <w:cs/>
        </w:rPr>
        <w:tab/>
      </w:r>
    </w:p>
    <w:p w14:paraId="18B5B50E" w14:textId="77777777" w:rsidR="002C28F6" w:rsidRPr="0087049C" w:rsidRDefault="002C28F6" w:rsidP="0066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บริษัท เซ็ปเป้ จำกัด (มหาชน) </w:t>
      </w:r>
      <w:r w:rsidRPr="0087049C">
        <w:rPr>
          <w:rFonts w:asciiTheme="majorBidi" w:hAnsiTheme="majorBidi" w:cstheme="majorBidi"/>
          <w:sz w:val="30"/>
          <w:szCs w:val="30"/>
        </w:rPr>
        <w:t>“</w:t>
      </w:r>
      <w:r w:rsidRPr="0087049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7049C">
        <w:rPr>
          <w:rFonts w:asciiTheme="majorBidi" w:hAnsiTheme="majorBidi" w:cstheme="majorBidi"/>
          <w:sz w:val="30"/>
          <w:szCs w:val="30"/>
        </w:rPr>
        <w:t>”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โดยมีที่อยู่จดทะเบียนของสำนักงานใหญ่และสาขาดังนี้</w:t>
      </w:r>
    </w:p>
    <w:p w14:paraId="0DEF9342" w14:textId="77777777" w:rsidR="002C28F6" w:rsidRPr="00C81C56" w:rsidRDefault="002C28F6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AF11528" w14:textId="4685C92A" w:rsidR="002C28F6" w:rsidRPr="0087049C" w:rsidRDefault="002C28F6" w:rsidP="00AC1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250"/>
          <w:tab w:val="left" w:pos="24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87049C">
        <w:rPr>
          <w:rFonts w:asciiTheme="majorBidi" w:hAnsiTheme="majorBidi" w:cstheme="majorBidi"/>
          <w:sz w:val="30"/>
          <w:szCs w:val="30"/>
        </w:rPr>
        <w:t xml:space="preserve">         :</w:t>
      </w:r>
      <w:r w:rsidRPr="0087049C">
        <w:rPr>
          <w:rFonts w:asciiTheme="majorBidi" w:hAnsiTheme="majorBidi" w:cstheme="majorBidi"/>
          <w:sz w:val="30"/>
          <w:szCs w:val="30"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ab/>
        <w:t xml:space="preserve">เลขที่ </w:t>
      </w:r>
      <w:r w:rsidR="00242D2C" w:rsidRPr="00242D2C">
        <w:rPr>
          <w:rFonts w:asciiTheme="majorBidi" w:hAnsiTheme="majorBidi" w:cstheme="majorBidi"/>
          <w:sz w:val="30"/>
          <w:szCs w:val="30"/>
        </w:rPr>
        <w:t>9</w:t>
      </w:r>
      <w:r w:rsidRPr="0087049C">
        <w:rPr>
          <w:rFonts w:asciiTheme="majorBidi" w:hAnsiTheme="majorBidi" w:cstheme="majorBidi"/>
          <w:sz w:val="30"/>
          <w:szCs w:val="30"/>
        </w:rPr>
        <w:t>/</w:t>
      </w:r>
      <w:r w:rsidR="00242D2C" w:rsidRPr="00242D2C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ถนนเสรีไทย แขวงคันนายาว เขตคันนายาว กรุงเทพมหานคร</w:t>
      </w:r>
    </w:p>
    <w:p w14:paraId="4DC572A0" w14:textId="311CD037" w:rsidR="002C28F6" w:rsidRPr="0087049C" w:rsidRDefault="002C28F6" w:rsidP="00AC1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430"/>
        </w:tabs>
        <w:spacing w:line="240" w:lineRule="auto"/>
        <w:ind w:left="706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ab/>
        <w:t xml:space="preserve">สำนักงานสาขาที่ </w:t>
      </w:r>
      <w:r w:rsidR="00242D2C" w:rsidRPr="00242D2C">
        <w:rPr>
          <w:rFonts w:asciiTheme="majorBidi" w:hAnsiTheme="majorBidi" w:cstheme="majorBidi"/>
          <w:sz w:val="30"/>
          <w:szCs w:val="30"/>
        </w:rPr>
        <w:t>1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87049C">
        <w:rPr>
          <w:rFonts w:asciiTheme="majorBidi" w:hAnsiTheme="majorBidi" w:cstheme="majorBidi"/>
          <w:sz w:val="30"/>
          <w:szCs w:val="30"/>
        </w:rPr>
        <w:t>:</w:t>
      </w:r>
      <w:r w:rsidRPr="0087049C">
        <w:rPr>
          <w:rFonts w:asciiTheme="majorBidi" w:hAnsiTheme="majorBidi" w:cstheme="majorBidi"/>
          <w:sz w:val="30"/>
          <w:szCs w:val="30"/>
          <w:cs/>
        </w:rPr>
        <w:tab/>
        <w:t xml:space="preserve">เลขที่ </w:t>
      </w:r>
      <w:r w:rsidR="00242D2C" w:rsidRPr="00242D2C">
        <w:rPr>
          <w:rFonts w:asciiTheme="majorBidi" w:hAnsiTheme="majorBidi" w:cstheme="majorBidi"/>
          <w:spacing w:val="-4"/>
          <w:sz w:val="30"/>
          <w:szCs w:val="30"/>
        </w:rPr>
        <w:t>71</w:t>
      </w:r>
      <w:r w:rsidRPr="0087049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ถนนรามคำแหง แขวงหัวหมาก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เขตบางกะปิ กรุงเทพมหานคร</w:t>
      </w:r>
    </w:p>
    <w:p w14:paraId="2ACB4ED3" w14:textId="44DB8253" w:rsidR="002C28F6" w:rsidRPr="0087049C" w:rsidRDefault="002C28F6" w:rsidP="0066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สำนักงานสาขาที่ </w:t>
      </w:r>
      <w:r w:rsidR="00242D2C" w:rsidRPr="00242D2C">
        <w:rPr>
          <w:rFonts w:asciiTheme="majorBidi" w:hAnsiTheme="majorBidi" w:cstheme="majorBidi"/>
          <w:sz w:val="30"/>
          <w:szCs w:val="30"/>
        </w:rPr>
        <w:t>2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87049C">
        <w:rPr>
          <w:rFonts w:asciiTheme="majorBidi" w:hAnsiTheme="majorBidi" w:cstheme="majorBidi"/>
          <w:sz w:val="30"/>
          <w:szCs w:val="30"/>
        </w:rPr>
        <w:t xml:space="preserve">:  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เลขที่ </w:t>
      </w:r>
      <w:r w:rsidR="00242D2C" w:rsidRPr="00242D2C">
        <w:rPr>
          <w:rFonts w:asciiTheme="majorBidi" w:hAnsiTheme="majorBidi" w:cstheme="majorBidi"/>
          <w:sz w:val="30"/>
          <w:szCs w:val="30"/>
        </w:rPr>
        <w:t>8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242D2C" w:rsidRPr="00242D2C">
        <w:rPr>
          <w:rFonts w:asciiTheme="majorBidi" w:hAnsiTheme="majorBidi" w:cstheme="majorBidi"/>
          <w:sz w:val="30"/>
          <w:szCs w:val="30"/>
        </w:rPr>
        <w:t>7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ตำบลพืชอุดม อำเภอลำลูกกา จังหวัดปทุมธานี</w:t>
      </w:r>
    </w:p>
    <w:p w14:paraId="549BC14E" w14:textId="77777777" w:rsidR="002C28F6" w:rsidRPr="00C81C56" w:rsidRDefault="002C28F6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653A034" w14:textId="1AD533F0" w:rsidR="002C28F6" w:rsidRPr="0087049C" w:rsidRDefault="002C28F6" w:rsidP="00A4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บริษัทดำเนินธุรกิจหลักเกี่ยวกับการผลิตและจำหน่ายเครื่องดื่มและอาหารเพื่อสุขภาพ กลุ่มบริษัทดำเนินธุรกิจหลักเกี่ยวกับการผลิตและจำหน่ายเครื่องดื่มและอาหารเพื่อสุขภาพ และผลิตภัณฑ์จากมะพร้าว โดยรายละเอียดของ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242D2C" w:rsidRPr="00242D2C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42D2C" w:rsidRPr="00242D2C">
        <w:rPr>
          <w:rFonts w:asciiTheme="majorBidi" w:hAnsiTheme="majorBidi" w:cstheme="majorBidi"/>
          <w:sz w:val="30"/>
          <w:szCs w:val="30"/>
        </w:rPr>
        <w:t>2567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42D2C" w:rsidRPr="00242D2C">
        <w:rPr>
          <w:rFonts w:asciiTheme="majorBidi" w:hAnsiTheme="majorBidi" w:cstheme="majorBidi"/>
          <w:sz w:val="30"/>
          <w:szCs w:val="30"/>
        </w:rPr>
        <w:t>2566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135E70D" w14:textId="77777777" w:rsidR="002C28F6" w:rsidRPr="00C81C56" w:rsidRDefault="002C28F6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2700"/>
        <w:gridCol w:w="2250"/>
        <w:gridCol w:w="828"/>
        <w:gridCol w:w="270"/>
        <w:gridCol w:w="792"/>
      </w:tblGrid>
      <w:tr w:rsidR="002C28F6" w:rsidRPr="0087049C" w14:paraId="1A2047CA" w14:textId="77777777" w:rsidTr="006F0F1E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BED9074" w14:textId="77777777" w:rsidR="002C28F6" w:rsidRPr="0087049C" w:rsidRDefault="002C28F6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3CB647F" w14:textId="77777777" w:rsidR="002C28F6" w:rsidRPr="0087049C" w:rsidRDefault="002C28F6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CDB1D84" w14:textId="77777777" w:rsidR="002C28F6" w:rsidRPr="0087049C" w:rsidRDefault="002C28F6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D0803B8" w14:textId="77777777" w:rsidR="002C28F6" w:rsidRPr="0087049C" w:rsidRDefault="002C28F6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372DC" w14:textId="77777777" w:rsidR="002C28F6" w:rsidRPr="0087049C" w:rsidRDefault="002C28F6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8DA4F47" w14:textId="77777777" w:rsidR="002C28F6" w:rsidRPr="0087049C" w:rsidRDefault="002C28F6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C28F6" w:rsidRPr="0087049C" w14:paraId="446AB512" w14:textId="77777777" w:rsidTr="006F0F1E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36EC08F" w14:textId="77777777" w:rsidR="002C28F6" w:rsidRPr="0087049C" w:rsidRDefault="002C28F6" w:rsidP="00CD409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ADE2649" w14:textId="77777777" w:rsidR="002C28F6" w:rsidRPr="0087049C" w:rsidRDefault="002C28F6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76F8D6C" w14:textId="77777777" w:rsidR="002C28F6" w:rsidRPr="0087049C" w:rsidRDefault="002C28F6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9125F9" w14:textId="77777777" w:rsidR="002C28F6" w:rsidRPr="0087049C" w:rsidRDefault="002C28F6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2C28F6" w:rsidRPr="0087049C" w14:paraId="06C35C37" w14:textId="77777777" w:rsidTr="006F0F1E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CB157DE" w14:textId="77777777" w:rsidR="002C28F6" w:rsidRPr="0087049C" w:rsidRDefault="002C28F6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A84C1CE" w14:textId="77777777" w:rsidR="002C28F6" w:rsidRPr="0087049C" w:rsidRDefault="002C28F6" w:rsidP="00607C9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20BD3BA" w14:textId="77777777" w:rsidR="002C28F6" w:rsidRPr="0087049C" w:rsidRDefault="002C28F6" w:rsidP="00607C9D">
            <w:pPr>
              <w:spacing w:line="240" w:lineRule="auto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AC662E1" w14:textId="3EE1C177" w:rsidR="002C28F6" w:rsidRPr="0087049C" w:rsidRDefault="00242D2C" w:rsidP="00B676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CC498D" w14:textId="77777777" w:rsidR="002C28F6" w:rsidRPr="0087049C" w:rsidRDefault="002C28F6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32E6AC8" w14:textId="021B3768" w:rsidR="002C28F6" w:rsidRPr="0087049C" w:rsidRDefault="00242D2C" w:rsidP="00B676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C28F6" w:rsidRPr="0087049C" w14:paraId="5564B3AF" w14:textId="77777777" w:rsidTr="006F0F1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FB5707E" w14:textId="77777777" w:rsidR="002C28F6" w:rsidRPr="0087049C" w:rsidRDefault="002C28F6" w:rsidP="002D4BE4">
            <w:pPr>
              <w:tabs>
                <w:tab w:val="left" w:pos="360"/>
                <w:tab w:val="left" w:pos="1440"/>
              </w:tabs>
              <w:spacing w:line="240" w:lineRule="auto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EA94254" w14:textId="77777777" w:rsidR="002C28F6" w:rsidRPr="0087049C" w:rsidRDefault="002C28F6" w:rsidP="00607C9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E625EF6" w14:textId="77777777" w:rsidR="002C28F6" w:rsidRPr="0087049C" w:rsidRDefault="002C28F6" w:rsidP="00607C9D">
            <w:pPr>
              <w:spacing w:line="240" w:lineRule="auto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EE20A64" w14:textId="77777777" w:rsidR="002C28F6" w:rsidRPr="0087049C" w:rsidRDefault="002C28F6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B55E17" w14:textId="77777777" w:rsidR="002C28F6" w:rsidRPr="0087049C" w:rsidRDefault="002C28F6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8E7884D" w14:textId="77777777" w:rsidR="002C28F6" w:rsidRPr="0087049C" w:rsidRDefault="002C28F6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6571" w:rsidRPr="0087049C" w14:paraId="4462943B" w14:textId="77777777" w:rsidTr="006F0F1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34E25E1" w14:textId="77777777" w:rsidR="004D6571" w:rsidRPr="0087049C" w:rsidRDefault="004D6571" w:rsidP="004D6571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80FF265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จำหน่ายผลิตภัณฑ์เครื่องดื่ม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เพื่อสุขภาพ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6D2D55F" w14:textId="77777777" w:rsidR="004D6571" w:rsidRPr="0087049C" w:rsidRDefault="004D6571" w:rsidP="004D65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ประเทศสโลวาเกีย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1507EB1" w14:textId="51F839E8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193CB2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B3A3DD3" w14:textId="6EFE6BB8" w:rsidR="004D6571" w:rsidRPr="0087049C" w:rsidRDefault="00242D2C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3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4D6571" w:rsidRPr="0087049C" w14:paraId="015D4DCB" w14:textId="77777777" w:rsidTr="006F0F1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4DD6757" w14:textId="77777777" w:rsidR="004D6571" w:rsidRPr="0087049C" w:rsidRDefault="004D6571" w:rsidP="004D6571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เซ็ปเป้ โฮลดิ้ง          </w:t>
            </w:r>
          </w:p>
          <w:p w14:paraId="0CD22829" w14:textId="77777777" w:rsidR="004D6571" w:rsidRPr="0087049C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55B5F2B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4D5EF041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33BC5D" w14:textId="77777777" w:rsidR="004D6571" w:rsidRPr="0087049C" w:rsidRDefault="004D6571" w:rsidP="004D6571">
            <w:pPr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1CE11F4" w14:textId="2A142016" w:rsidR="004D6571" w:rsidRPr="0087049C" w:rsidRDefault="00242D2C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939322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D8062DB" w14:textId="174F1816" w:rsidR="004D6571" w:rsidRPr="0087049C" w:rsidRDefault="00242D2C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3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4D6571" w:rsidRPr="0087049C" w14:paraId="223F665B" w14:textId="77777777" w:rsidTr="006F0F1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37E1D3D" w14:textId="77777777" w:rsidR="004D6571" w:rsidRPr="0087049C" w:rsidRDefault="004D6571" w:rsidP="004D6571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834ABB7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7AC68EB" w14:textId="77777777" w:rsidR="004D6571" w:rsidRPr="0087049C" w:rsidRDefault="004D6571" w:rsidP="004D6571">
            <w:pPr>
              <w:ind w:right="-1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C41C641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5F7F03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4984FEF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D6571" w:rsidRPr="0087049C" w14:paraId="4FC584CD" w14:textId="77777777" w:rsidTr="006F0F1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546856D" w14:textId="77777777" w:rsidR="004D6571" w:rsidRPr="0087049C" w:rsidRDefault="004D6571" w:rsidP="004D6571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D7994AB" w14:textId="77777777" w:rsidR="004D6571" w:rsidRPr="0087049C" w:rsidRDefault="004D6571" w:rsidP="004D6571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C493785" w14:textId="77777777" w:rsidR="004D6571" w:rsidRPr="0087049C" w:rsidRDefault="004D6571" w:rsidP="004D6571">
            <w:pPr>
              <w:ind w:left="72" w:right="-16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FE3A32A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F73E6D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A22AFF7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</w:tr>
      <w:tr w:rsidR="004D6571" w:rsidRPr="0087049C" w14:paraId="0B50EC62" w14:textId="77777777" w:rsidTr="006F0F1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7847FCA" w14:textId="77777777" w:rsidR="004D6571" w:rsidRPr="0087049C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Trading (Hong Kong)</w:t>
            </w:r>
          </w:p>
          <w:p w14:paraId="612767FC" w14:textId="77777777" w:rsidR="004D6571" w:rsidRPr="0087049C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Company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FCD1533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นำเข้า-ส่งออก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และจัดจำหน่ายสินค้า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9B31986" w14:textId="77777777" w:rsidR="004D6571" w:rsidRPr="0087049C" w:rsidRDefault="004D6571" w:rsidP="004D657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26E6F4E9" w14:textId="77777777" w:rsidR="004D6571" w:rsidRPr="0087049C" w:rsidRDefault="004D6571" w:rsidP="004D657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054E5036" w14:textId="77777777" w:rsidR="004D6571" w:rsidRPr="0087049C" w:rsidRDefault="004D6571" w:rsidP="004D657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867D89F" w14:textId="6907AEDC" w:rsidR="004D6571" w:rsidRPr="0087049C" w:rsidRDefault="00242D2C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EE1DA9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3F4A453" w14:textId="3F01969A" w:rsidR="004D6571" w:rsidRPr="0087049C" w:rsidRDefault="00242D2C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3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4D6571" w:rsidRPr="0087049C" w14:paraId="3FC85342" w14:textId="77777777" w:rsidTr="006F0F1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891231" w14:textId="77777777" w:rsidR="004D6571" w:rsidRPr="0087049C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Hong Kong</w:t>
            </w:r>
          </w:p>
          <w:p w14:paraId="378BAA2F" w14:textId="77777777" w:rsidR="004D6571" w:rsidRPr="0087049C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Company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40C9263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7158941D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E37068E" w14:textId="77777777" w:rsidR="004D6571" w:rsidRPr="0087049C" w:rsidRDefault="004D6571" w:rsidP="004D657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500376B0" w14:textId="77777777" w:rsidR="004D6571" w:rsidRPr="0087049C" w:rsidRDefault="004D6571" w:rsidP="004D657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2FED1694" w14:textId="77777777" w:rsidR="004D6571" w:rsidRPr="0087049C" w:rsidRDefault="004D6571" w:rsidP="004D657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5880109" w14:textId="5C319ADE" w:rsidR="004D6571" w:rsidRPr="0087049C" w:rsidRDefault="00242D2C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9C84DF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8A2273E" w14:textId="3EF4CF2C" w:rsidR="004D6571" w:rsidRPr="0087049C" w:rsidRDefault="00242D2C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3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4D6571" w:rsidRPr="0087049C" w14:paraId="2D129128" w14:textId="77777777" w:rsidTr="006F0F1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32EEDBC" w14:textId="77777777" w:rsidR="004D6571" w:rsidRPr="0087049C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 (ต่อ)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630835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3EBAF7" w14:textId="77777777" w:rsidR="004D6571" w:rsidRPr="0087049C" w:rsidRDefault="004D6571" w:rsidP="004D657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5975AD0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83C989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CD75CDE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6571" w:rsidRPr="0087049C" w14:paraId="1A94A316" w14:textId="77777777" w:rsidTr="006F0F1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C578393" w14:textId="77777777" w:rsidR="004D6571" w:rsidRPr="0087049C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Trading (Shanghai) </w:t>
            </w:r>
          </w:p>
          <w:p w14:paraId="045F624B" w14:textId="77777777" w:rsidR="004D6571" w:rsidRPr="0087049C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Co., Ltd.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A4A7A16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จำหน่ายผลิตภัณฑ์เครื่องดื่ม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เพื่อสุขภาพ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63A8996" w14:textId="77777777" w:rsidR="004D6571" w:rsidRPr="0087049C" w:rsidRDefault="004D6571" w:rsidP="004D657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EBD3967" w14:textId="6F374DE4" w:rsidR="004D6571" w:rsidRPr="0087049C" w:rsidRDefault="00242D2C" w:rsidP="00AA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4FEC45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1281AB0" w14:textId="147B1CCB" w:rsidR="004D6571" w:rsidRPr="0087049C" w:rsidRDefault="00242D2C" w:rsidP="00AA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4D6571" w:rsidRPr="0087049C" w14:paraId="60DDE43B" w14:textId="77777777" w:rsidTr="006F0F1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34151F7" w14:textId="77777777" w:rsidR="004D6571" w:rsidRPr="0087049C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  <w:p w14:paraId="0BF25BCE" w14:textId="77777777" w:rsidR="004D6571" w:rsidRPr="0087049C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ซึ่งมีบริษัทย่อย ดังนี้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BB8B6F7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ผลิตและจำหน่ายผลิตภัณฑ์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850065C" w14:textId="77777777" w:rsidR="004D6571" w:rsidRPr="0087049C" w:rsidRDefault="004D6571" w:rsidP="004D657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110CF2A" w14:textId="6CCCB542" w:rsidR="004D6571" w:rsidRPr="0087049C" w:rsidRDefault="00242D2C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E84CA3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6D0BC8B" w14:textId="70F98E7E" w:rsidR="004D6571" w:rsidRPr="0087049C" w:rsidRDefault="00242D2C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4D6571" w:rsidRPr="0087049C" w14:paraId="3E55FC25" w14:textId="77777777" w:rsidTr="006F0F1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B898D11" w14:textId="77777777" w:rsidR="004D6571" w:rsidRPr="0087049C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F592A7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จำหน่ายผลิตภัณฑ์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607E377" w14:textId="77777777" w:rsidR="004D6571" w:rsidRPr="0087049C" w:rsidRDefault="004D6571" w:rsidP="004D657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7AE1B0E" w14:textId="145B2A80" w:rsidR="004D6571" w:rsidRPr="0087049C" w:rsidRDefault="00242D2C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50C539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EAAED14" w14:textId="51051C84" w:rsidR="004D6571" w:rsidRPr="0087049C" w:rsidRDefault="00242D2C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4D6571" w:rsidRPr="0087049C" w14:paraId="2767E265" w14:textId="77777777" w:rsidTr="006F0F1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3B6F628" w14:textId="77777777" w:rsidR="004D6571" w:rsidRPr="0087049C" w:rsidRDefault="004D6571" w:rsidP="004D6571">
            <w:pPr>
              <w:tabs>
                <w:tab w:val="left" w:pos="360"/>
                <w:tab w:val="left" w:pos="144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เค เบสท์ ฟาร์ม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D0E006D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จัดหาและจำหน่าย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มะพร้าวสดในประเทศ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D33094C" w14:textId="77777777" w:rsidR="004D6571" w:rsidRPr="0087049C" w:rsidRDefault="004D6571" w:rsidP="004D657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9F88F2F" w14:textId="17947426" w:rsidR="004D6571" w:rsidRPr="0087049C" w:rsidRDefault="00242D2C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99F176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FD13194" w14:textId="57F6DE4C" w:rsidR="004D6571" w:rsidRPr="0087049C" w:rsidRDefault="00242D2C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4D6571" w:rsidRPr="0087049C" w14:paraId="79C4419F" w14:textId="77777777" w:rsidTr="006F0F1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8B9E9" w14:textId="79165F6D" w:rsidR="004D6571" w:rsidRPr="00842D82" w:rsidRDefault="004D6571" w:rsidP="004D6571">
            <w:pPr>
              <w:tabs>
                <w:tab w:val="left" w:pos="360"/>
                <w:tab w:val="left" w:pos="144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2D82">
              <w:rPr>
                <w:rFonts w:asciiTheme="majorBidi" w:hAnsiTheme="majorBidi" w:cstheme="majorBidi"/>
                <w:sz w:val="30"/>
                <w:szCs w:val="30"/>
              </w:rPr>
              <w:t>SAPPE Philippines Corporation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115A8" w14:textId="1E8411B5" w:rsidR="004D6571" w:rsidRPr="00842D82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2D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จำหน่ายผลิตภัณฑ์เครื่องดื่ม   </w:t>
            </w:r>
            <w:r w:rsidRPr="00842D8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เพื่อสุขภาพ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8AB19" w14:textId="60613461" w:rsidR="004D6571" w:rsidRPr="00842D82" w:rsidRDefault="004D6571" w:rsidP="004D6571">
            <w:pPr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2D8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88220" w14:textId="797A6787" w:rsidR="004D6571" w:rsidRPr="00842D82" w:rsidRDefault="00242D2C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4C744" w14:textId="77777777" w:rsidR="004D6571" w:rsidRPr="00842D82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D33AD" w14:textId="79FA141F" w:rsidR="004D6571" w:rsidRPr="00842D82" w:rsidRDefault="00242D2C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4D6571" w:rsidRPr="0087049C" w14:paraId="33D4BD0C" w14:textId="77777777" w:rsidTr="006F0F1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764F82F" w14:textId="77777777" w:rsidR="004D6571" w:rsidRPr="0087049C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7920574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7E81FF0" w14:textId="77777777" w:rsidR="004D6571" w:rsidRPr="0087049C" w:rsidRDefault="004D6571" w:rsidP="004D657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F1E0A23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77B348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125D7CD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6571" w:rsidRPr="0087049C" w14:paraId="46B9EED2" w14:textId="77777777" w:rsidTr="006F0F1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3654C94" w14:textId="77777777" w:rsidR="004D6571" w:rsidRPr="0087049C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0378DB9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44E8BE" w14:textId="77777777" w:rsidR="004D6571" w:rsidRPr="0087049C" w:rsidRDefault="004D6571" w:rsidP="004D657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4A1A880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CA0A6C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9FE957E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6571" w:rsidRPr="0087049C" w14:paraId="38F12DCD" w14:textId="77777777" w:rsidTr="006F0F1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60BC547" w14:textId="77777777" w:rsidR="004D6571" w:rsidRPr="0087049C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บริษัท ดาน่อน เซ็ปเป้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  <w:t xml:space="preserve">  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เบฟเวอเรจส์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C3092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จำหน่ายเครื่องดื่ม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เพื่อสุขภาพ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F0053F0" w14:textId="77777777" w:rsidR="004D6571" w:rsidRPr="0087049C" w:rsidRDefault="004D6571" w:rsidP="004D6571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AA1049E" w14:textId="0277D026" w:rsidR="004D6571" w:rsidRPr="0087049C" w:rsidRDefault="00242D2C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3AE07D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3C2F301" w14:textId="411BB4AF" w:rsidR="004D6571" w:rsidRPr="0087049C" w:rsidRDefault="00242D2C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4D6571" w:rsidRPr="00620EA1" w14:paraId="1BF1DE68" w14:textId="77777777" w:rsidTr="006F0F1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6F368" w14:textId="77777777" w:rsidR="004D6571" w:rsidRPr="00620EA1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เอ็มอินเทลลิเจนซ์ จำกัด</w:t>
            </w: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49FC4" w14:textId="77777777" w:rsidR="004D6571" w:rsidRPr="00620EA1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31C1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จำหน่ายผลิตภัณฑ์</w:t>
            </w:r>
            <w:r w:rsidRPr="007431C1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ด้าน</w:t>
            </w:r>
            <w:r w:rsidRPr="007431C1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Digital Transformation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20AE1" w14:textId="77777777" w:rsidR="004D6571" w:rsidRPr="00620EA1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20EA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B1357" w14:textId="4A6295F1" w:rsidR="004D6571" w:rsidRDefault="00242D2C" w:rsidP="001F3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 w:firstLine="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4D657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  <w:p w14:paraId="4A782A10" w14:textId="77777777" w:rsidR="004D6571" w:rsidRPr="00620EA1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276DC" w14:textId="77777777" w:rsidR="004D6571" w:rsidRPr="00620EA1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75105" w14:textId="1BAC9DDB" w:rsidR="004D6571" w:rsidRDefault="00242D2C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4D657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  <w:p w14:paraId="02F213E5" w14:textId="77777777" w:rsidR="004D6571" w:rsidRPr="00620EA1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6571" w:rsidRPr="00620EA1" w14:paraId="71CDF452" w14:textId="77777777" w:rsidTr="006F0F1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E07B0" w14:textId="77777777" w:rsidR="004D6571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9B57E" w14:textId="77777777" w:rsidR="004D6571" w:rsidRPr="007431C1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47258" w14:textId="77777777" w:rsidR="004D6571" w:rsidRPr="00620EA1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3966D" w14:textId="77777777" w:rsidR="004D6571" w:rsidRPr="00620EA1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EA21F" w14:textId="77777777" w:rsidR="004D6571" w:rsidRPr="00620EA1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E66E4" w14:textId="77777777" w:rsidR="004D6571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6571" w:rsidRPr="00620EA1" w14:paraId="12F024DB" w14:textId="77777777" w:rsidTr="006F0F1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2D02D" w14:textId="77777777" w:rsidR="004D6571" w:rsidRPr="00620EA1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9056C" w14:textId="77777777" w:rsidR="004D6571" w:rsidRPr="007431C1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1C71E" w14:textId="77777777" w:rsidR="004D6571" w:rsidRPr="00620EA1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09D4B" w14:textId="77777777" w:rsidR="004D6571" w:rsidRPr="00620EA1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F2675" w14:textId="77777777" w:rsidR="004D6571" w:rsidRPr="00620EA1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312AB" w14:textId="77777777" w:rsidR="004D6571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6571" w:rsidRPr="00620EA1" w14:paraId="11BAF3D5" w14:textId="77777777" w:rsidTr="006F0F1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2AD44" w14:textId="77777777" w:rsidR="004D6571" w:rsidRPr="00620EA1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บริษัท โวป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DDD06" w14:textId="4EECB528" w:rsidR="004D6571" w:rsidRPr="007431C1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จำหน่ายผลิตภัณฑ์ลูกอมและกาแฟ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5086C" w14:textId="77777777" w:rsidR="004D6571" w:rsidRPr="00620EA1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0D787" w14:textId="0B0A9255" w:rsidR="004D6571" w:rsidRPr="001F6F8E" w:rsidRDefault="00242D2C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903AC" w14:textId="77777777" w:rsidR="004D6571" w:rsidRPr="00620EA1" w:rsidRDefault="004D6571" w:rsidP="004D657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ECF14" w14:textId="203170B1" w:rsidR="004D6571" w:rsidRDefault="00242D2C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</w:p>
        </w:tc>
      </w:tr>
    </w:tbl>
    <w:p w14:paraId="4C28E362" w14:textId="4BE728F9" w:rsidR="00CD4095" w:rsidRDefault="00CD4095" w:rsidP="00327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E1BB4B1" w14:textId="77777777" w:rsidR="00CD4095" w:rsidRDefault="00CD4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57A7F87F" w14:textId="77777777" w:rsidR="002C28F6" w:rsidRPr="00C81C56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81C5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เกณฑ์การจัดทำงบการเงิน</w:t>
      </w:r>
    </w:p>
    <w:p w14:paraId="61F50E6E" w14:textId="77777777" w:rsidR="002C28F6" w:rsidRPr="00C81C56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377A30" w14:textId="4DA155AA" w:rsidR="002C28F6" w:rsidRPr="00C81C56" w:rsidRDefault="002C28F6" w:rsidP="00AA7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81C56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C81C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81C56">
        <w:rPr>
          <w:rFonts w:asciiTheme="majorBidi" w:hAnsiTheme="majorBidi" w:cstheme="majorBidi"/>
          <w:spacing w:val="-2"/>
          <w:sz w:val="30"/>
          <w:szCs w:val="30"/>
          <w:cs/>
        </w:rPr>
        <w:t>รวมถึงแนวปฏิบัติทางการบัญชีที่ประกาศใช้โดย</w:t>
      </w:r>
      <w:r w:rsidRPr="00C81C56">
        <w:rPr>
          <w:rFonts w:asciiTheme="majorBidi" w:hAnsiTheme="majorBidi" w:cstheme="majorBidi"/>
          <w:spacing w:val="-2"/>
          <w:sz w:val="30"/>
          <w:szCs w:val="30"/>
          <w:cs/>
        </w:rPr>
        <w:br/>
        <w:t>สภาวิชาชีพบัญชีฯ</w:t>
      </w:r>
      <w:r w:rsidRPr="00C81C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81C56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C81C56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C81C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C81C56">
        <w:rPr>
          <w:rFonts w:asciiTheme="majorBidi" w:hAnsiTheme="majorBidi" w:cstheme="majorBidi"/>
          <w:spacing w:val="-2"/>
          <w:sz w:val="30"/>
          <w:szCs w:val="30"/>
          <w:cs/>
        </w:rPr>
        <w:t>นโยบายการบัญชีที่</w:t>
      </w:r>
      <w:r w:rsidRPr="00C81C56">
        <w:rPr>
          <w:rFonts w:asciiTheme="majorBidi" w:hAnsiTheme="majorBidi" w:cstheme="majorBidi" w:hint="cs"/>
          <w:spacing w:val="-2"/>
          <w:sz w:val="30"/>
          <w:szCs w:val="30"/>
          <w:cs/>
        </w:rPr>
        <w:t>เปิดเผย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ในหมายเหตุข้อ </w:t>
      </w:r>
      <w:r w:rsidR="009E2460">
        <w:rPr>
          <w:rFonts w:asciiTheme="majorBidi" w:hAnsiTheme="majorBidi" w:cstheme="majorBidi"/>
          <w:spacing w:val="-2"/>
          <w:sz w:val="30"/>
          <w:szCs w:val="30"/>
        </w:rPr>
        <w:t>3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81C56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ได้ถือปฏิบัติโดยสม่ำเสมอสำหรับงบการเงินทุกรอบระยะเวลาที่รายงาน </w:t>
      </w:r>
    </w:p>
    <w:p w14:paraId="18575051" w14:textId="77777777" w:rsidR="002C28F6" w:rsidRPr="003D1D3D" w:rsidRDefault="002C28F6" w:rsidP="003D1D3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7ADA588" w14:textId="77777777" w:rsidR="002C28F6" w:rsidRPr="003D1D3D" w:rsidRDefault="002C28F6" w:rsidP="003D1D3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1D3D">
        <w:rPr>
          <w:rFonts w:asciiTheme="majorBidi" w:hAnsiTheme="majorBidi" w:cstheme="majorBidi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3D1D3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D1D3D">
        <w:rPr>
          <w:rFonts w:asciiTheme="majorBidi" w:hAnsiTheme="majorBidi" w:cstheme="majorBidi"/>
          <w:spacing w:val="-2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3D1D3D">
        <w:rPr>
          <w:rFonts w:asciiTheme="majorBidi" w:hAnsiTheme="majorBidi" w:cstheme="majorBidi" w:hint="cs"/>
          <w:spacing w:val="-2"/>
          <w:sz w:val="30"/>
          <w:szCs w:val="30"/>
          <w:cs/>
        </w:rPr>
        <w:t>ไป</w:t>
      </w:r>
    </w:p>
    <w:p w14:paraId="0BB452E9" w14:textId="77777777" w:rsidR="002C28F6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FDD7BD4" w14:textId="5D0D5C0E" w:rsidR="002C28F6" w:rsidRPr="0087049C" w:rsidRDefault="0003045E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นโยบายการบัญชีที่มีสาระสำคัญ</w:t>
      </w:r>
    </w:p>
    <w:p w14:paraId="0EE43CED" w14:textId="77777777" w:rsidR="002C28F6" w:rsidRPr="0087049C" w:rsidRDefault="002C28F6" w:rsidP="00762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01F975" w14:textId="77777777" w:rsidR="002C28F6" w:rsidRPr="0087049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17CBE189" w14:textId="77777777" w:rsidR="002C28F6" w:rsidRPr="0087049C" w:rsidRDefault="002C28F6" w:rsidP="00607C9D">
      <w:pPr>
        <w:pStyle w:val="BodyText2"/>
        <w:tabs>
          <w:tab w:val="left" w:pos="540"/>
        </w:tabs>
        <w:ind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03980B0E" w14:textId="2483C0CF" w:rsidR="002C28F6" w:rsidRPr="0087049C" w:rsidRDefault="002C28F6" w:rsidP="00612EFD">
      <w:pPr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87049C">
        <w:rPr>
          <w:rFonts w:asciiTheme="majorBidi" w:hAnsiTheme="majorBidi" w:cstheme="majorBidi"/>
          <w:sz w:val="30"/>
          <w:szCs w:val="30"/>
        </w:rPr>
        <w:t>“</w:t>
      </w: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7049C">
        <w:rPr>
          <w:rFonts w:asciiTheme="majorBidi" w:hAnsiTheme="majorBidi" w:cstheme="majorBidi"/>
          <w:sz w:val="30"/>
          <w:szCs w:val="30"/>
        </w:rPr>
        <w:t>”</w:t>
      </w:r>
      <w:r w:rsidRPr="0087049C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</w:t>
      </w:r>
      <w:r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="00AC188F">
        <w:rPr>
          <w:rFonts w:asciiTheme="majorBidi" w:hAnsiTheme="majorBidi" w:cstheme="majorBidi"/>
          <w:sz w:val="30"/>
          <w:szCs w:val="30"/>
        </w:rPr>
        <w:t xml:space="preserve"> </w:t>
      </w:r>
      <w:r w:rsidR="00AC188F" w:rsidRPr="007610CB">
        <w:rPr>
          <w:rFonts w:asciiTheme="majorBidi" w:hAnsi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</w:t>
      </w:r>
      <w:r w:rsidR="00AC188F" w:rsidRPr="007610CB">
        <w:rPr>
          <w:rFonts w:asciiTheme="majorBidi" w:hAnsiTheme="majorBidi"/>
          <w:sz w:val="30"/>
          <w:szCs w:val="30"/>
        </w:rPr>
        <w:br/>
      </w:r>
      <w:r w:rsidR="00AC188F" w:rsidRPr="007610CB">
        <w:rPr>
          <w:rFonts w:asciiTheme="majorBidi" w:hAnsiTheme="majorBidi"/>
          <w:sz w:val="30"/>
          <w:szCs w:val="30"/>
          <w:cs/>
        </w:rPr>
        <w:t>การควบคุมจนถึงวันที่การควบคุมสิ้นสุดลง</w:t>
      </w:r>
    </w:p>
    <w:p w14:paraId="7AECDA18" w14:textId="77777777" w:rsidR="002C28F6" w:rsidRPr="00B43A45" w:rsidRDefault="002C28F6" w:rsidP="009A01AB">
      <w:pPr>
        <w:pStyle w:val="BodyText2"/>
        <w:tabs>
          <w:tab w:val="left" w:pos="540"/>
        </w:tabs>
        <w:ind w:left="0" w:right="44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04F53B" w14:textId="77777777" w:rsidR="00987B7D" w:rsidRDefault="00987B7D" w:rsidP="00987B7D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610CB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</w:t>
      </w:r>
      <w:r w:rsidRPr="007610CB">
        <w:rPr>
          <w:rFonts w:asciiTheme="majorBidi" w:hAnsiTheme="majorBidi" w:cstheme="majorBidi" w:hint="cs"/>
          <w:sz w:val="30"/>
          <w:szCs w:val="30"/>
          <w:cs/>
        </w:rPr>
        <w:t>หรือขาดทุนที่เกิดขึ้นจากการสูญเสียการควบคุมในบริษัทย่อย</w:t>
      </w:r>
      <w:r w:rsidRPr="007610CB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</w:t>
      </w:r>
    </w:p>
    <w:p w14:paraId="1740CADA" w14:textId="77777777" w:rsidR="00987B7D" w:rsidRDefault="00987B7D" w:rsidP="00987B7D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C62120" w14:textId="55085EB4" w:rsidR="00987B7D" w:rsidRDefault="00987B7D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87B7D">
        <w:rPr>
          <w:rFonts w:asciiTheme="majorBidi" w:hAnsiTheme="majorBidi"/>
          <w:sz w:val="30"/>
          <w:szCs w:val="30"/>
          <w:cs/>
        </w:rPr>
        <w:t xml:space="preserve">กลุ่มบริษัทมีอิทธิพลอย่างมีนัยสำคัญ/การควบคุมร่วมในผู้ได้รับการลงทุนตามที่เปิดเผยในหมายเหตุข้อ </w:t>
      </w:r>
      <w:r w:rsidR="004957BA">
        <w:rPr>
          <w:rFonts w:asciiTheme="majorBidi" w:hAnsiTheme="majorBidi"/>
          <w:sz w:val="30"/>
          <w:szCs w:val="30"/>
        </w:rPr>
        <w:t>8</w:t>
      </w:r>
      <w:r w:rsidRPr="00987B7D">
        <w:rPr>
          <w:rFonts w:asciiTheme="majorBidi" w:hAnsiTheme="majorBidi" w:cstheme="majorBidi"/>
          <w:sz w:val="30"/>
          <w:szCs w:val="30"/>
        </w:rPr>
        <w:t xml:space="preserve"> </w:t>
      </w:r>
      <w:r w:rsidRPr="00987B7D">
        <w:rPr>
          <w:rFonts w:asciiTheme="majorBidi" w:hAnsiTheme="majorBidi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จนถึงวันที่ความมีอิทธิพลอย่างมีนัยสำคัญหรือการควบคุมร่วมสิ้นสุดลง โดยรับรู้รายการเมื่อเริ่มแรกด้วยราคาทุนซึ่งรวมถึงต้นทุน</w:t>
      </w:r>
      <w:r>
        <w:rPr>
          <w:rFonts w:asciiTheme="majorBidi" w:hAnsiTheme="majorBidi"/>
          <w:sz w:val="30"/>
          <w:szCs w:val="30"/>
        </w:rPr>
        <w:br/>
      </w:r>
      <w:r w:rsidRPr="00987B7D">
        <w:rPr>
          <w:rFonts w:asciiTheme="majorBidi" w:hAnsiTheme="majorBidi"/>
          <w:sz w:val="30"/>
          <w:szCs w:val="30"/>
          <w:cs/>
        </w:rPr>
        <w:t>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</w:p>
    <w:p w14:paraId="3E57F5ED" w14:textId="77777777" w:rsidR="00987B7D" w:rsidRDefault="00987B7D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0F4E8A" w14:textId="77777777" w:rsidR="003C06CE" w:rsidRDefault="003C0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45FC8E56" w14:textId="757B739D" w:rsidR="002C28F6" w:rsidRPr="00B734E2" w:rsidRDefault="00987B7D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87B7D">
        <w:rPr>
          <w:rFonts w:asciiTheme="majorBidi" w:hAnsiTheme="majorBidi"/>
          <w:sz w:val="30"/>
          <w:szCs w:val="30"/>
          <w:cs/>
        </w:rPr>
        <w:lastRenderedPageBreak/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46836B7" w14:textId="77777777" w:rsidR="00F81EBA" w:rsidRDefault="00F81EBA" w:rsidP="00612EFD">
      <w:pPr>
        <w:pStyle w:val="BodyText2"/>
        <w:tabs>
          <w:tab w:val="left" w:pos="540"/>
        </w:tabs>
        <w:ind w:left="0" w:right="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4ED5542" w14:textId="502707EF" w:rsidR="002C28F6" w:rsidRPr="0087049C" w:rsidRDefault="002C28F6" w:rsidP="00612EFD">
      <w:pPr>
        <w:pStyle w:val="BodyText2"/>
        <w:tabs>
          <w:tab w:val="left" w:pos="540"/>
        </w:tabs>
        <w:ind w:left="0" w:right="44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</w:p>
    <w:p w14:paraId="1FEC7A8D" w14:textId="77777777" w:rsidR="002C28F6" w:rsidRPr="00B734E2" w:rsidRDefault="002C28F6" w:rsidP="00A4071E">
      <w:pPr>
        <w:pStyle w:val="BodyText2"/>
        <w:tabs>
          <w:tab w:val="left" w:pos="540"/>
        </w:tabs>
        <w:ind w:left="0"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4E264831" w14:textId="5A929A8F" w:rsidR="002C28F6" w:rsidRDefault="002C28F6" w:rsidP="00B734E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34E2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</w:t>
      </w:r>
      <w:r w:rsidR="00F81EBA">
        <w:rPr>
          <w:rFonts w:ascii="Angsana New" w:hAnsi="Angsana New"/>
          <w:sz w:val="30"/>
          <w:szCs w:val="30"/>
        </w:rPr>
        <w:t xml:space="preserve">   </w:t>
      </w:r>
      <w:r w:rsidRPr="00B734E2">
        <w:rPr>
          <w:rFonts w:ascii="Angsana New" w:hAnsi="Angsana New"/>
          <w:sz w:val="30"/>
          <w:szCs w:val="30"/>
          <w:cs/>
        </w:rPr>
        <w:t>ที่ซื้อมานั้น</w:t>
      </w:r>
      <w:r w:rsidR="00987B7D" w:rsidRPr="00987B7D">
        <w:rPr>
          <w:rFonts w:ascii="Angsana New" w:hAnsi="Angsana New"/>
          <w:sz w:val="30"/>
          <w:szCs w:val="30"/>
          <w:cs/>
        </w:rPr>
        <w:t>เข้านิยามธุรกิจและอำนาจในการควบคุมได้ถูกโอนมาให้กลุ่มบริษัท</w:t>
      </w:r>
      <w:r w:rsidRPr="00B734E2">
        <w:rPr>
          <w:rFonts w:ascii="Angsana New" w:hAnsi="Angsana New"/>
          <w:sz w:val="30"/>
          <w:szCs w:val="30"/>
          <w:cs/>
        </w:rPr>
        <w:t xml:space="preserve"> ยกเว้นกรณีการรวมธุรกิจภายใต้การควบคุมเดียวกัน </w:t>
      </w:r>
      <w:r w:rsidR="001E7E8B" w:rsidRPr="001E7E8B">
        <w:rPr>
          <w:rFonts w:ascii="Angsana New" w:hAnsi="Angsana New"/>
          <w:sz w:val="30"/>
          <w:szCs w:val="30"/>
          <w:cs/>
        </w:rPr>
        <w:t>กลุ่มบริษัทเลือกใช้วิธี</w:t>
      </w:r>
      <w:r w:rsidR="001E7E8B" w:rsidRPr="001E7E8B">
        <w:rPr>
          <w:rFonts w:ascii="Angsana New" w:hAnsi="Angsana New"/>
          <w:spacing w:val="-2"/>
          <w:sz w:val="30"/>
          <w:szCs w:val="30"/>
          <w:cs/>
        </w:rPr>
        <w:t>การทดสอบการกระจุกตัว (</w:t>
      </w:r>
      <w:r w:rsidR="001E7E8B" w:rsidRPr="001E7E8B">
        <w:rPr>
          <w:rFonts w:ascii="Angsana New" w:hAnsi="Angsana New"/>
          <w:spacing w:val="-2"/>
          <w:sz w:val="30"/>
          <w:szCs w:val="30"/>
        </w:rPr>
        <w:t xml:space="preserve">concentration test) </w:t>
      </w:r>
      <w:r w:rsidR="001E7E8B" w:rsidRPr="001E7E8B">
        <w:rPr>
          <w:rFonts w:ascii="Angsana New" w:hAnsi="Angsana New"/>
          <w:spacing w:val="-2"/>
          <w:sz w:val="30"/>
          <w:szCs w:val="30"/>
          <w:cs/>
        </w:rPr>
        <w:t>ซึ่งเป็นการประเมินอย่างง่ายว่ากลุ่มของกิจกรรมและสินทรัพย์ที่ซื้อมานั้น</w:t>
      </w:r>
      <w:r w:rsidR="001E7E8B" w:rsidRPr="001E7E8B">
        <w:rPr>
          <w:rFonts w:ascii="Angsana New" w:hAnsi="Angsana New"/>
          <w:sz w:val="30"/>
          <w:szCs w:val="30"/>
          <w:cs/>
        </w:rPr>
        <w:t>ไม่เป็นธุรกิจ</w:t>
      </w:r>
    </w:p>
    <w:p w14:paraId="2DAC58E4" w14:textId="77777777" w:rsidR="002C28F6" w:rsidRPr="00B734E2" w:rsidRDefault="002C28F6" w:rsidP="00B734E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F0DFBC" w14:textId="1AF3BD2F" w:rsidR="002C28F6" w:rsidRDefault="00084A04" w:rsidP="00607C9D">
      <w:pPr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GB"/>
        </w:rPr>
      </w:pPr>
      <w:r w:rsidRPr="00084A04">
        <w:rPr>
          <w:rFonts w:ascii="Angsana New" w:hAnsi="Angsana New"/>
          <w:spacing w:val="-6"/>
          <w:sz w:val="30"/>
          <w:szCs w:val="30"/>
          <w:cs/>
          <w:lang w:val="en-GB"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</w:t>
      </w:r>
      <w:r w:rsidRPr="00084A04">
        <w:rPr>
          <w:rFonts w:ascii="Angsana New" w:hAnsi="Angsana New"/>
          <w:sz w:val="30"/>
          <w:szCs w:val="30"/>
          <w:cs/>
          <w:lang w:val="en-GB"/>
        </w:rPr>
        <w:t>ที่เกิดขึ้นจะถูกทดสอบการด้อยค่าเป็น</w:t>
      </w:r>
      <w:r w:rsidRPr="005615AE">
        <w:rPr>
          <w:rFonts w:ascii="Angsana New" w:hAnsi="Angsana New"/>
          <w:sz w:val="30"/>
          <w:szCs w:val="30"/>
          <w:cs/>
          <w:lang w:val="en-GB"/>
        </w:rPr>
        <w:t xml:space="preserve">ประจำทุกปี (ดูหมายเหตุข้อ </w:t>
      </w:r>
      <w:r w:rsidR="005615AE" w:rsidRPr="005615AE">
        <w:rPr>
          <w:rFonts w:ascii="Angsana New" w:hAnsi="Angsana New"/>
          <w:sz w:val="30"/>
          <w:szCs w:val="30"/>
        </w:rPr>
        <w:t>3</w:t>
      </w:r>
      <w:r w:rsidRPr="005615AE">
        <w:rPr>
          <w:rFonts w:ascii="Angsana New" w:hAnsi="Angsana New"/>
          <w:sz w:val="30"/>
          <w:szCs w:val="30"/>
          <w:cs/>
          <w:lang w:val="en-GB"/>
        </w:rPr>
        <w:t>(</w:t>
      </w:r>
      <w:r w:rsidR="00E929B0" w:rsidRPr="005615AE">
        <w:rPr>
          <w:rFonts w:ascii="Angsana New" w:hAnsi="Angsana New" w:hint="cs"/>
          <w:sz w:val="30"/>
          <w:szCs w:val="30"/>
          <w:cs/>
          <w:lang w:val="en-GB"/>
        </w:rPr>
        <w:t>ฏ</w:t>
      </w:r>
      <w:r w:rsidRPr="005615AE">
        <w:rPr>
          <w:rFonts w:ascii="Angsana New" w:hAnsi="Angsana New"/>
          <w:sz w:val="30"/>
          <w:szCs w:val="30"/>
          <w:cs/>
          <w:lang w:val="en-GB"/>
        </w:rPr>
        <w:t xml:space="preserve">)) 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 (ดูหมายเหตุข้อ </w:t>
      </w:r>
      <w:r w:rsidR="005615AE" w:rsidRPr="005615AE">
        <w:rPr>
          <w:rFonts w:ascii="Angsana New" w:hAnsi="Angsana New"/>
          <w:sz w:val="30"/>
          <w:szCs w:val="30"/>
        </w:rPr>
        <w:t>3</w:t>
      </w:r>
      <w:r w:rsidRPr="005615AE">
        <w:rPr>
          <w:rFonts w:ascii="Angsana New" w:hAnsi="Angsana New"/>
          <w:sz w:val="30"/>
          <w:szCs w:val="30"/>
          <w:cs/>
          <w:lang w:val="en-GB"/>
        </w:rPr>
        <w:t>(</w:t>
      </w:r>
      <w:r w:rsidR="004957BA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5615AE">
        <w:rPr>
          <w:rFonts w:ascii="Angsana New" w:hAnsi="Angsana New"/>
          <w:sz w:val="30"/>
          <w:szCs w:val="30"/>
          <w:cs/>
          <w:lang w:val="en-GB"/>
        </w:rPr>
        <w:t>))</w:t>
      </w:r>
    </w:p>
    <w:p w14:paraId="236F1D77" w14:textId="78CA3033" w:rsidR="005615AE" w:rsidRDefault="00561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702062B3" w14:textId="36B39BDC" w:rsidR="002C28F6" w:rsidRPr="00084A04" w:rsidRDefault="00137193" w:rsidP="00FF2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137193">
        <w:rPr>
          <w:rFonts w:asciiTheme="majorBidi" w:hAnsi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5DB23D15" w14:textId="77777777" w:rsidR="00084A04" w:rsidRPr="00084A04" w:rsidRDefault="00084A04" w:rsidP="00FF2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13BE70A" w14:textId="64358005" w:rsidR="002C28F6" w:rsidRPr="00137193" w:rsidRDefault="002C28F6" w:rsidP="00AD56F7">
      <w:pPr>
        <w:pStyle w:val="BodyText2"/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37193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F81EBA" w:rsidRPr="00137193">
        <w:rPr>
          <w:rFonts w:asciiTheme="majorBidi" w:hAnsiTheme="majorBidi" w:cstheme="majorBidi"/>
          <w:sz w:val="30"/>
          <w:szCs w:val="30"/>
        </w:rPr>
        <w:t xml:space="preserve">       </w:t>
      </w:r>
      <w:r w:rsidRPr="00137193">
        <w:rPr>
          <w:rFonts w:asciiTheme="majorBidi" w:hAnsiTheme="majorBidi" w:cstheme="majorBidi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221B50FD" w14:textId="77777777" w:rsidR="002C28F6" w:rsidRPr="00084A04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highlight w:val="yellow"/>
        </w:rPr>
      </w:pPr>
    </w:p>
    <w:p w14:paraId="0CFEB22F" w14:textId="2C29DA44" w:rsidR="002C28F6" w:rsidRPr="00137193" w:rsidRDefault="002C28F6" w:rsidP="009A01AB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37193">
        <w:rPr>
          <w:rFonts w:asciiTheme="majorBid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</w:t>
      </w:r>
      <w:r w:rsidR="00F81EBA" w:rsidRPr="00137193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137193">
        <w:rPr>
          <w:rFonts w:asciiTheme="majorBidi" w:hAnsiTheme="majorBidi" w:cstheme="majorBidi"/>
          <w:sz w:val="30"/>
          <w:szCs w:val="30"/>
          <w:cs/>
        </w:rPr>
        <w:t>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="00F81EBA" w:rsidRPr="00137193">
        <w:rPr>
          <w:rFonts w:asciiTheme="majorBidi" w:hAnsiTheme="majorBidi" w:cstheme="majorBidi"/>
          <w:sz w:val="30"/>
          <w:szCs w:val="30"/>
        </w:rPr>
        <w:t xml:space="preserve">         </w:t>
      </w:r>
      <w:r w:rsidRPr="00137193">
        <w:rPr>
          <w:rFonts w:asciiTheme="majorBidi" w:hAnsiTheme="majorBidi" w:cstheme="majorBidi"/>
          <w:sz w:val="30"/>
          <w:szCs w:val="30"/>
          <w:cs/>
        </w:rPr>
        <w:t>ซึ่งข้อมูลดังกล่าวมีผลต่อการวัดมูลค่าของจำนวนต่าง</w:t>
      </w:r>
      <w:r w:rsidR="0091281F" w:rsidRPr="001371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37193">
        <w:rPr>
          <w:rFonts w:asciiTheme="majorBidi" w:hAnsiTheme="majorBidi" w:cstheme="majorBidi"/>
          <w:sz w:val="30"/>
          <w:szCs w:val="30"/>
          <w:cs/>
        </w:rPr>
        <w:t>ๆ ที่เคยรับรู้ไว้ ณ วันที่ซื้อ</w:t>
      </w:r>
    </w:p>
    <w:p w14:paraId="2206785D" w14:textId="77777777" w:rsidR="002C28F6" w:rsidRPr="00137193" w:rsidRDefault="002C28F6" w:rsidP="00607C9D">
      <w:pPr>
        <w:pStyle w:val="BodyText2"/>
        <w:ind w:left="0" w:right="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83F22FB" w14:textId="77777777" w:rsidR="00134545" w:rsidRDefault="00134545" w:rsidP="00EA3BA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443F9B" w14:textId="30FBD5A0" w:rsidR="002C28F6" w:rsidRPr="0087049C" w:rsidRDefault="002C28F6" w:rsidP="00EA3BA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7193">
        <w:rPr>
          <w:rFonts w:asciiTheme="majorBidi" w:hAnsiTheme="majorBidi" w:cstheme="majorBidi"/>
          <w:sz w:val="30"/>
          <w:szCs w:val="30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</w:t>
      </w:r>
      <w:r w:rsidR="00F81EBA" w:rsidRPr="00137193">
        <w:rPr>
          <w:rFonts w:asciiTheme="majorBidi" w:hAnsiTheme="majorBidi" w:cstheme="majorBidi"/>
          <w:sz w:val="30"/>
          <w:szCs w:val="30"/>
        </w:rPr>
        <w:t xml:space="preserve">    </w:t>
      </w:r>
      <w:r w:rsidRPr="00137193">
        <w:rPr>
          <w:rFonts w:asciiTheme="majorBidi" w:hAnsiTheme="majorBidi" w:cstheme="majorBidi"/>
          <w:sz w:val="30"/>
          <w:szCs w:val="30"/>
          <w:cs/>
        </w:rPr>
        <w:t>ในลำดับสูงสุด ณ</w:t>
      </w:r>
      <w:r w:rsidRPr="00137193">
        <w:rPr>
          <w:rFonts w:asciiTheme="majorBidi" w:hAnsiTheme="majorBidi" w:cstheme="majorBidi"/>
          <w:sz w:val="30"/>
          <w:szCs w:val="30"/>
        </w:rPr>
        <w:t xml:space="preserve"> </w:t>
      </w:r>
      <w:r w:rsidRPr="00137193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</w:t>
      </w:r>
      <w:r w:rsidR="00F81EBA" w:rsidRPr="00137193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137193">
        <w:rPr>
          <w:rFonts w:asciiTheme="majorBidi" w:hAnsiTheme="majorBidi" w:cstheme="majorBidi"/>
          <w:sz w:val="30"/>
          <w:szCs w:val="30"/>
          <w:cs/>
        </w:rPr>
        <w:t>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137193">
        <w:rPr>
          <w:rFonts w:asciiTheme="majorBidi" w:hAnsiTheme="majorBidi" w:cstheme="majorBidi"/>
          <w:sz w:val="30"/>
          <w:szCs w:val="30"/>
        </w:rPr>
        <w:t xml:space="preserve"> </w:t>
      </w:r>
      <w:r w:rsidRPr="00137193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</w:t>
      </w:r>
      <w:r w:rsidRPr="00137193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Pr="00137193">
        <w:rPr>
          <w:rFonts w:asciiTheme="majorBidi" w:hAnsiTheme="majorBidi" w:cstheme="majorBidi"/>
          <w:sz w:val="30"/>
          <w:szCs w:val="30"/>
          <w:cs/>
        </w:rPr>
        <w:t>เมื่อมีการขายเงินลงทุนในธุรกิจที่ซื้อดังกล่าวไป</w:t>
      </w:r>
      <w:r w:rsidRPr="001371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37193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137193">
        <w:rPr>
          <w:rFonts w:asciiTheme="majorBidi" w:hAnsiTheme="majorBidi" w:cstheme="majorBidi"/>
          <w:sz w:val="30"/>
          <w:szCs w:val="30"/>
        </w:rPr>
        <w:t xml:space="preserve"> </w:t>
      </w:r>
      <w:r w:rsidRPr="00137193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6E490382" w14:textId="77777777" w:rsidR="002C28F6" w:rsidRPr="0087049C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2188924" w14:textId="77777777" w:rsidR="002C28F6" w:rsidRPr="0087049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บริษัทร่วม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และการร่วมค้า</w:t>
      </w:r>
    </w:p>
    <w:p w14:paraId="0251E7C0" w14:textId="77777777" w:rsidR="002C28F6" w:rsidRPr="00A54BE5" w:rsidRDefault="002C28F6" w:rsidP="00B4104F">
      <w:pPr>
        <w:spacing w:line="240" w:lineRule="auto"/>
        <w:ind w:left="518"/>
        <w:rPr>
          <w:rFonts w:asciiTheme="majorBidi" w:hAnsiTheme="majorBidi" w:cstheme="majorBidi"/>
          <w:sz w:val="30"/>
          <w:szCs w:val="30"/>
        </w:rPr>
      </w:pPr>
    </w:p>
    <w:p w14:paraId="1B3450AD" w14:textId="0691A663" w:rsidR="002C28F6" w:rsidRPr="00A54BE5" w:rsidRDefault="002C28F6" w:rsidP="00B4104F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A54BE5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54BE5">
        <w:rPr>
          <w:rFonts w:asciiTheme="majorBidi" w:hAnsiTheme="majorBidi"/>
          <w:sz w:val="30"/>
          <w:szCs w:val="30"/>
          <w:cs/>
        </w:rPr>
        <w:t>บริษัทร่วม</w:t>
      </w:r>
      <w:r>
        <w:rPr>
          <w:rFonts w:asciiTheme="majorBidi" w:hAnsiTheme="majorBidi" w:hint="cs"/>
          <w:sz w:val="30"/>
          <w:szCs w:val="30"/>
          <w:cs/>
        </w:rPr>
        <w:t>และการร่วมค้า</w:t>
      </w:r>
      <w:r w:rsidRPr="00A54BE5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ในงบการเงินเฉพาะกิจการวัดมูลค่าด้วยราคาทุนหักค่าเผื่อ</w:t>
      </w:r>
      <w:r>
        <w:rPr>
          <w:rFonts w:asciiTheme="majorBidi" w:hAnsiTheme="majorBidi" w:cstheme="majorBidi"/>
          <w:sz w:val="30"/>
          <w:szCs w:val="30"/>
        </w:rPr>
        <w:t xml:space="preserve">        </w:t>
      </w:r>
      <w:r w:rsidRPr="00A54BE5">
        <w:rPr>
          <w:rFonts w:asciiTheme="majorBidi" w:hAnsiTheme="majorBidi" w:cstheme="majorBidi"/>
          <w:sz w:val="30"/>
          <w:szCs w:val="30"/>
          <w:cs/>
        </w:rPr>
        <w:t>การด้อยค่า</w:t>
      </w:r>
      <w:r w:rsidRPr="00A54B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54BE5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4107AF7F" w14:textId="77777777" w:rsidR="002C28F6" w:rsidRPr="00A54BE5" w:rsidRDefault="002C28F6" w:rsidP="00B4104F">
      <w:pPr>
        <w:spacing w:line="240" w:lineRule="auto"/>
        <w:ind w:left="518"/>
        <w:rPr>
          <w:rFonts w:asciiTheme="majorBidi" w:hAnsiTheme="majorBidi" w:cstheme="majorBidi"/>
          <w:sz w:val="30"/>
          <w:szCs w:val="30"/>
        </w:rPr>
      </w:pPr>
    </w:p>
    <w:p w14:paraId="5EE4653D" w14:textId="77777777" w:rsidR="002C28F6" w:rsidRPr="00A54BE5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54B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7B0CC7A6" w14:textId="77777777" w:rsidR="002C28F6" w:rsidRPr="00A54BE5" w:rsidRDefault="002C28F6" w:rsidP="00160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4541A20" w14:textId="77777777" w:rsidR="002C28F6" w:rsidRDefault="002C28F6" w:rsidP="00A54BE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54BE5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Pr="00A54B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54BE5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A54BE5">
        <w:rPr>
          <w:rFonts w:asciiTheme="majorBidi" w:hAnsiTheme="majorBidi" w:cstheme="majorBidi"/>
          <w:sz w:val="30"/>
          <w:szCs w:val="30"/>
        </w:rPr>
        <w:t xml:space="preserve"> </w:t>
      </w:r>
      <w:r w:rsidRPr="00A54BE5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A54BE5">
        <w:rPr>
          <w:rFonts w:asciiTheme="majorBidi" w:hAnsiTheme="majorBidi" w:cstheme="majorBidi"/>
          <w:sz w:val="30"/>
          <w:szCs w:val="30"/>
        </w:rPr>
        <w:t xml:space="preserve"> </w:t>
      </w:r>
      <w:r w:rsidRPr="00A54BE5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A54BE5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A54BE5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</w:t>
      </w:r>
      <w:r w:rsidRPr="00A54BE5">
        <w:rPr>
          <w:rFonts w:asciiTheme="majorBidi" w:hAnsiTheme="majorBidi" w:cstheme="majorBidi" w:hint="cs"/>
          <w:sz w:val="30"/>
          <w:szCs w:val="30"/>
          <w:cs/>
        </w:rPr>
        <w:t>แปลงค่าโดย</w:t>
      </w:r>
      <w:r w:rsidRPr="00A54BE5">
        <w:rPr>
          <w:rFonts w:asciiTheme="majorBidi" w:hAnsiTheme="majorBidi" w:cstheme="majorBidi"/>
          <w:sz w:val="30"/>
          <w:szCs w:val="30"/>
          <w:cs/>
        </w:rPr>
        <w:t>ใช้อัตราแลกเปลี่ยน ณ วันที่รายงาน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54BE5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197B09FB" w14:textId="77777777" w:rsidR="002C28F6" w:rsidRPr="00A54BE5" w:rsidRDefault="002C28F6" w:rsidP="004D5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03A992F" w14:textId="77777777" w:rsidR="002C28F6" w:rsidRPr="00A54BE5" w:rsidRDefault="002C28F6" w:rsidP="0056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4BE5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03135FFE" w14:textId="77777777" w:rsidR="002C28F6" w:rsidRPr="00A54BE5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956446E" w14:textId="77777777" w:rsidR="002C28F6" w:rsidRPr="00A54BE5" w:rsidRDefault="002C28F6" w:rsidP="00607C9D">
      <w:pPr>
        <w:spacing w:line="240" w:lineRule="auto"/>
        <w:ind w:left="540" w:right="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4BE5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1D8BE970" w14:textId="77777777" w:rsidR="002C28F6" w:rsidRPr="00A54BE5" w:rsidRDefault="002C28F6" w:rsidP="00607C9D">
      <w:pPr>
        <w:spacing w:line="240" w:lineRule="auto"/>
        <w:ind w:left="540" w:right="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B871E05" w14:textId="2BC35052" w:rsidR="002C28F6" w:rsidRPr="0087049C" w:rsidRDefault="002C28F6" w:rsidP="00A54BE5">
      <w:pPr>
        <w:pStyle w:val="BodyText2"/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54BE5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วันที่รายงานรายได้และค่าใช้จ่ายของหน่วยงานในต่างประเทศแปลงค่าเป็นเงิ</w:t>
      </w:r>
      <w:r w:rsidRPr="0087049C">
        <w:rPr>
          <w:rFonts w:asciiTheme="majorBidi" w:hAnsiTheme="majorBidi" w:cstheme="majorBidi"/>
          <w:sz w:val="30"/>
          <w:szCs w:val="30"/>
          <w:cs/>
        </w:rPr>
        <w:t>นบาทโดยใช้อัตราแลกเปลี่ยนที่ใกล้เคียงกับอัตรา</w:t>
      </w:r>
      <w:r w:rsidR="00A21B28" w:rsidRPr="0087049C">
        <w:rPr>
          <w:rFonts w:asciiTheme="majorBidi" w:hAnsiTheme="majorBidi" w:cstheme="majorBidi"/>
          <w:sz w:val="30"/>
          <w:szCs w:val="30"/>
          <w:cs/>
        </w:rPr>
        <w:t>แลกเปลี่ยน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ณ วันที่เกิดรายการ</w:t>
      </w:r>
    </w:p>
    <w:p w14:paraId="29975F5D" w14:textId="77777777" w:rsidR="002C28F6" w:rsidRPr="0087049C" w:rsidRDefault="002C28F6" w:rsidP="00607C9D">
      <w:pPr>
        <w:spacing w:line="240" w:lineRule="auto"/>
        <w:ind w:left="540"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2F323972" w14:textId="45D21067" w:rsidR="002C28F6" w:rsidRPr="0087049C" w:rsidRDefault="002C28F6" w:rsidP="00A84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ผลต่างจากอัตราแลกเปลี่ยนที่เกิดจากการแปลงค่า </w:t>
      </w:r>
      <w:r>
        <w:rPr>
          <w:rFonts w:asciiTheme="majorBidi" w:hAnsiTheme="majorBidi" w:cstheme="majorBidi" w:hint="cs"/>
          <w:sz w:val="30"/>
          <w:szCs w:val="30"/>
          <w:cs/>
        </w:rPr>
        <w:t>จะรับรู้</w:t>
      </w:r>
      <w:r w:rsidRPr="0087049C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 และแสดงเป็น</w:t>
      </w:r>
      <w:r w:rsidRPr="00A54BE5">
        <w:rPr>
          <w:rFonts w:asciiTheme="majorBidi" w:hAnsiTheme="majorBidi" w:cstheme="majorBidi"/>
          <w:sz w:val="30"/>
          <w:szCs w:val="30"/>
          <w:cs/>
        </w:rPr>
        <w:t>สำรอง</w:t>
      </w:r>
      <w:r w:rsidR="00F81EBA">
        <w:rPr>
          <w:rFonts w:asciiTheme="majorBidi" w:hAnsiTheme="majorBidi" w:cstheme="majorBidi"/>
          <w:sz w:val="30"/>
          <w:szCs w:val="30"/>
        </w:rPr>
        <w:t xml:space="preserve">        </w:t>
      </w:r>
      <w:r w:rsidRPr="00A54BE5">
        <w:rPr>
          <w:rFonts w:asciiTheme="majorBidi" w:hAnsiTheme="majorBidi" w:cstheme="majorBidi"/>
          <w:sz w:val="30"/>
          <w:szCs w:val="30"/>
          <w:cs/>
        </w:rPr>
        <w:t>การแปลงค่างบการเงิน</w:t>
      </w:r>
      <w:r w:rsidRPr="0087049C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</w:t>
      </w:r>
      <w:r w:rsidRPr="0087049C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แปลงค่าที่ถูกปันส่วนให้ส่วนได้เสียที่ไม่มีอำนาจควบคุม</w:t>
      </w:r>
    </w:p>
    <w:p w14:paraId="34D288E8" w14:textId="77777777" w:rsidR="002C28F6" w:rsidRPr="00957DF9" w:rsidRDefault="002C28F6" w:rsidP="00957DF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AF27E" w14:textId="0EAFC37E" w:rsidR="002C28F6" w:rsidRPr="0087049C" w:rsidRDefault="002C28F6" w:rsidP="00A84F1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เมื่อหน่วยงานต่างประเทศถูกจำหน่ายส่วนได้เสียทั้งหมดหรือเพียงบางส่วนที่ทำให้สูญเสียการควบคุม </w:t>
      </w:r>
      <w:r w:rsidRPr="0087049C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ความมีอิทธิพลอย่างมีสาระสำคัญ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ผลสะสมของ</w:t>
      </w:r>
      <w:r w:rsidR="00A21B28" w:rsidRPr="00A21B28">
        <w:rPr>
          <w:rFonts w:asciiTheme="majorBidi" w:hAnsiTheme="majorBidi"/>
          <w:sz w:val="30"/>
          <w:szCs w:val="30"/>
          <w:cs/>
        </w:rPr>
        <w:t>สำรองการแปลงค่างบการเงิน</w:t>
      </w:r>
      <w:r w:rsidRPr="0087049C">
        <w:rPr>
          <w:rFonts w:asciiTheme="majorBidi" w:hAnsiTheme="majorBidi" w:cstheme="majorBidi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</w:t>
      </w:r>
      <w:r>
        <w:rPr>
          <w:rFonts w:asciiTheme="majorBidi" w:hAnsiTheme="majorBidi" w:cstheme="majorBidi" w:hint="cs"/>
          <w:sz w:val="30"/>
          <w:szCs w:val="30"/>
          <w:cs/>
        </w:rPr>
        <w:t>ง</w:t>
      </w:r>
      <w:r w:rsidRPr="0087049C">
        <w:rPr>
          <w:rFonts w:asciiTheme="majorBidi" w:hAnsiTheme="majorBidi" w:cstheme="majorBidi"/>
          <w:sz w:val="30"/>
          <w:szCs w:val="30"/>
          <w:cs/>
        </w:rPr>
        <w:t>ถูกปันสัดส่วนให้กับส่วนของ</w:t>
      </w:r>
      <w:r w:rsidR="00F81EBA">
        <w:rPr>
          <w:rFonts w:asciiTheme="majorBidi" w:hAnsiTheme="majorBidi" w:cstheme="majorBidi"/>
          <w:sz w:val="30"/>
          <w:szCs w:val="30"/>
        </w:rPr>
        <w:t xml:space="preserve">  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ผู้ถือหุ้นที่ไม่มีอำนาจควบคุม </w:t>
      </w:r>
    </w:p>
    <w:p w14:paraId="699586D1" w14:textId="77777777" w:rsidR="002C28F6" w:rsidRPr="00957DF9" w:rsidRDefault="002C28F6" w:rsidP="00957DF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61DEDD" w14:textId="77777777" w:rsidR="002C28F6" w:rsidRPr="00ED6CD1" w:rsidRDefault="002C28F6" w:rsidP="00A84F1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Pr="00ED6CD1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87049C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</w:t>
      </w:r>
      <w:r w:rsidRPr="00ED6CD1">
        <w:rPr>
          <w:rFonts w:asciiTheme="majorBidi" w:hAnsiTheme="majorBidi" w:cstheme="majorBidi"/>
          <w:sz w:val="30"/>
          <w:szCs w:val="30"/>
          <w:cs/>
        </w:rPr>
        <w:t>ลงทุนนั้นออกไป</w:t>
      </w:r>
    </w:p>
    <w:p w14:paraId="4DAF7D15" w14:textId="77777777" w:rsidR="002C28F6" w:rsidRPr="00ED6CD1" w:rsidRDefault="002C28F6" w:rsidP="00A84F1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5E5C54" w14:textId="77777777" w:rsidR="002C28F6" w:rsidRPr="00ED6CD1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6C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1F08EA38" w14:textId="77777777" w:rsidR="002C28F6" w:rsidRPr="00ED6CD1" w:rsidRDefault="002C28F6" w:rsidP="0000161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E28CE" w14:textId="77777777" w:rsidR="002C28F6" w:rsidRPr="00C2212E" w:rsidRDefault="002C28F6" w:rsidP="00F611C1">
      <w:pPr>
        <w:pStyle w:val="BodyText"/>
        <w:numPr>
          <w:ilvl w:val="0"/>
          <w:numId w:val="2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2212E">
        <w:rPr>
          <w:rFonts w:asciiTheme="majorBidi" w:hAnsiTheme="majorBidi"/>
          <w:i/>
          <w:iCs/>
          <w:sz w:val="30"/>
          <w:szCs w:val="30"/>
          <w:cs/>
        </w:rPr>
        <w:t>การ</w:t>
      </w:r>
      <w:r w:rsidRPr="00C2212E">
        <w:rPr>
          <w:rFonts w:asciiTheme="majorBidi" w:hAnsiTheme="majorBidi" w:hint="cs"/>
          <w:i/>
          <w:iCs/>
          <w:sz w:val="30"/>
          <w:szCs w:val="30"/>
          <w:cs/>
        </w:rPr>
        <w:t>จัดประเภท</w:t>
      </w:r>
      <w:r w:rsidRPr="00C2212E">
        <w:rPr>
          <w:rFonts w:asciiTheme="majorBidi" w:hAnsiTheme="majorBidi"/>
          <w:i/>
          <w:iCs/>
          <w:sz w:val="30"/>
          <w:szCs w:val="30"/>
          <w:cs/>
        </w:rPr>
        <w:t xml:space="preserve">และการวัดมูลค่า </w:t>
      </w:r>
    </w:p>
    <w:p w14:paraId="1E404519" w14:textId="77777777" w:rsidR="002C28F6" w:rsidRPr="00ED6CD1" w:rsidRDefault="002C28F6" w:rsidP="0000161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A796E4" w14:textId="18857F50" w:rsidR="002C28F6" w:rsidRDefault="002C28F6" w:rsidP="00D435C7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CD554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CD5542">
        <w:rPr>
          <w:rFonts w:asciiTheme="majorBidi" w:hAnsiTheme="majorBidi" w:cstheme="majorBidi"/>
          <w:sz w:val="30"/>
          <w:szCs w:val="30"/>
        </w:rPr>
        <w:t xml:space="preserve"> </w:t>
      </w:r>
      <w:r w:rsidR="004957BA">
        <w:rPr>
          <w:rFonts w:asciiTheme="majorBidi" w:hAnsiTheme="majorBidi" w:cstheme="majorBidi"/>
          <w:sz w:val="30"/>
          <w:szCs w:val="30"/>
        </w:rPr>
        <w:t>3</w:t>
      </w:r>
      <w:r w:rsidRPr="00CD5542">
        <w:rPr>
          <w:rFonts w:asciiTheme="majorBidi" w:hAnsiTheme="majorBidi" w:cstheme="majorBidi"/>
          <w:sz w:val="30"/>
          <w:szCs w:val="30"/>
          <w:cs/>
        </w:rPr>
        <w:t>(ฉ))</w:t>
      </w:r>
      <w:r>
        <w:rPr>
          <w:rFonts w:asciiTheme="majorBidi" w:hAnsiTheme="majorBidi" w:cstheme="majorBidi"/>
          <w:sz w:val="30"/>
          <w:szCs w:val="30"/>
        </w:rPr>
        <w:t xml:space="preserve">) </w:t>
      </w:r>
      <w:r w:rsidRPr="00CD5542">
        <w:rPr>
          <w:rFonts w:asciiTheme="majorBidi" w:hAnsiTheme="majorBidi" w:cstheme="majorBidi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CD5542">
        <w:rPr>
          <w:rFonts w:asciiTheme="majorBidi" w:hAnsiTheme="majorBidi" w:cstheme="majorBidi"/>
          <w:sz w:val="30"/>
          <w:szCs w:val="30"/>
        </w:rPr>
        <w:t xml:space="preserve"> </w:t>
      </w:r>
      <w:r w:rsidRPr="00CD5542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CD5542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Pr="003D591B">
        <w:rPr>
          <w:rFonts w:asciiTheme="majorBidi" w:hAnsiTheme="majorBidi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>
        <w:rPr>
          <w:rFonts w:asciiTheme="majorBidi" w:hAnsiTheme="majorBidi" w:hint="cs"/>
          <w:sz w:val="30"/>
          <w:szCs w:val="30"/>
          <w:cs/>
        </w:rPr>
        <w:t>ด้วย</w:t>
      </w:r>
    </w:p>
    <w:p w14:paraId="14F13353" w14:textId="77777777" w:rsidR="008C0C7E" w:rsidRPr="00CD5542" w:rsidRDefault="008C0C7E" w:rsidP="00D435C7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2322F1" w14:textId="6F077C29" w:rsidR="002C28F6" w:rsidRDefault="002C28F6" w:rsidP="000D577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554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</w:t>
      </w:r>
      <w:r w:rsidR="005615AE">
        <w:rPr>
          <w:rFonts w:asciiTheme="majorBidi" w:hAnsiTheme="majorBidi" w:cstheme="majorBidi"/>
          <w:sz w:val="30"/>
          <w:szCs w:val="30"/>
        </w:rPr>
        <w:t xml:space="preserve"> </w:t>
      </w:r>
      <w:r w:rsidR="005615AE" w:rsidRPr="005615AE">
        <w:rPr>
          <w:rFonts w:asciiTheme="majorBidi" w:hAnsiTheme="majorBidi"/>
          <w:sz w:val="30"/>
          <w:szCs w:val="30"/>
          <w:cs/>
        </w:rPr>
        <w:t>มูลค่ายุติธรรมผ่านกำไรขาดทุนเบ็ดเสร็จอื่น</w:t>
      </w:r>
      <w:r w:rsidRPr="00CD5542">
        <w:rPr>
          <w:rFonts w:asciiTheme="majorBidi" w:hAnsiTheme="majorBidi" w:cstheme="majorBidi"/>
          <w:sz w:val="30"/>
          <w:szCs w:val="30"/>
          <w:cs/>
        </w:rPr>
        <w:t xml:space="preserve"> หรือมูลค่ายุติธรรมผ่านกำไรหรือขาดทุน</w:t>
      </w:r>
      <w:r w:rsidRPr="00CD5542">
        <w:rPr>
          <w:rFonts w:asciiTheme="majorBidi" w:hAnsiTheme="majorBidi" w:cstheme="majorBidi"/>
          <w:sz w:val="30"/>
          <w:szCs w:val="30"/>
        </w:rPr>
        <w:t xml:space="preserve"> </w:t>
      </w:r>
      <w:r w:rsidRPr="00CD554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5615AE">
        <w:rPr>
          <w:rFonts w:asciiTheme="majorBidi" w:hAnsiTheme="majorBidi" w:cstheme="majorBidi"/>
          <w:sz w:val="30"/>
          <w:szCs w:val="30"/>
        </w:rPr>
        <w:br/>
      </w:r>
      <w:r w:rsidRPr="00CD5542">
        <w:rPr>
          <w:rFonts w:asciiTheme="majorBidi" w:hAnsiTheme="majorBidi" w:cstheme="majorBidi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5615AE">
        <w:rPr>
          <w:rFonts w:asciiTheme="majorBidi" w:hAnsiTheme="majorBidi" w:cstheme="majorBidi"/>
          <w:sz w:val="30"/>
          <w:szCs w:val="30"/>
        </w:rPr>
        <w:br/>
      </w:r>
      <w:r w:rsidRPr="00CD5542">
        <w:rPr>
          <w:rFonts w:asciiTheme="majorBidi" w:hAnsiTheme="majorBidi" w:cstheme="majorBidi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</w:t>
      </w:r>
      <w:r w:rsidRPr="00CD5542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CD5542">
        <w:rPr>
          <w:rFonts w:asciiTheme="majorBidi" w:hAnsiTheme="majorBidi" w:cstheme="majorBidi"/>
          <w:sz w:val="30"/>
          <w:szCs w:val="30"/>
          <w:cs/>
        </w:rPr>
        <w:t>วั</w:t>
      </w:r>
      <w:r w:rsidRPr="00CD5542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</w:p>
    <w:p w14:paraId="580059B5" w14:textId="77777777" w:rsidR="002C28F6" w:rsidRDefault="002C28F6" w:rsidP="000D577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7E4CA6" w14:textId="07E980A4" w:rsidR="002C28F6" w:rsidRPr="00CD5542" w:rsidRDefault="002C28F6" w:rsidP="000D577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5542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</w:t>
      </w:r>
      <w:r w:rsidRPr="00CD55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D5542">
        <w:rPr>
          <w:rFonts w:asciiTheme="majorBidi" w:hAnsiTheme="majorBidi" w:cstheme="majorBidi"/>
          <w:sz w:val="30"/>
          <w:szCs w:val="30"/>
          <w:cs/>
        </w:rPr>
        <w:t>หนี้สินทางการเงินจัดประเภทด้วยราคาทุนตัดจำหน่าย</w:t>
      </w:r>
      <w:r w:rsidRPr="00CD5542">
        <w:rPr>
          <w:rFonts w:asciiTheme="majorBidi" w:hAnsiTheme="majorBidi" w:cstheme="majorBidi" w:hint="cs"/>
          <w:sz w:val="30"/>
          <w:szCs w:val="30"/>
          <w:cs/>
        </w:rPr>
        <w:t>ตามวิธีดอกเบี้ยที่แท้จริง</w:t>
      </w:r>
      <w:r w:rsidRPr="00CD5542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CD5542">
        <w:rPr>
          <w:rFonts w:asciiTheme="majorBidi" w:hAnsiTheme="majorBidi" w:cstheme="majorBidi"/>
          <w:sz w:val="30"/>
          <w:szCs w:val="30"/>
        </w:rPr>
        <w:t xml:space="preserve"> </w:t>
      </w:r>
      <w:r w:rsidR="00B902BC" w:rsidRPr="00B902BC">
        <w:rPr>
          <w:rFonts w:asciiTheme="majorBidi" w:hAnsiTheme="majorBidi"/>
          <w:sz w:val="30"/>
          <w:szCs w:val="30"/>
          <w:cs/>
        </w:rPr>
        <w:t>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84F3241" w14:textId="77777777" w:rsidR="002C28F6" w:rsidRDefault="002C28F6" w:rsidP="000D577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47B911" w14:textId="77777777" w:rsidR="002C28F6" w:rsidRDefault="002C28F6" w:rsidP="00CD55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554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CB770F5" w14:textId="77777777" w:rsidR="00B902BC" w:rsidRDefault="00B902BC" w:rsidP="00CD55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0BF2BB" w14:textId="0A119866" w:rsidR="00B902BC" w:rsidRPr="00CD5542" w:rsidRDefault="00B902BC" w:rsidP="00CD55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902BC">
        <w:rPr>
          <w:rFonts w:asciiTheme="majorBidi" w:hAnsiTheme="majorBidi"/>
          <w:sz w:val="30"/>
          <w:szCs w:val="30"/>
          <w:cs/>
        </w:rPr>
        <w:t xml:space="preserve"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</w:t>
      </w:r>
      <w:r>
        <w:rPr>
          <w:rFonts w:asciiTheme="majorBidi" w:hAnsiTheme="majorBidi"/>
          <w:sz w:val="30"/>
          <w:szCs w:val="30"/>
        </w:rPr>
        <w:br/>
      </w:r>
      <w:r w:rsidRPr="00B902BC">
        <w:rPr>
          <w:rFonts w:asciiTheme="majorBidi" w:hAnsiTheme="majorBidi"/>
          <w:spacing w:val="-6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</w:t>
      </w:r>
      <w:r w:rsidRPr="00B902BC">
        <w:rPr>
          <w:rFonts w:asciiTheme="majorBidi" w:hAnsiTheme="majorBidi"/>
          <w:sz w:val="30"/>
          <w:szCs w:val="30"/>
          <w:cs/>
        </w:rPr>
        <w:t>และจะไม่ถูกจัดประเภทรายการใหม่ไปยังกำไรหรือขาดทุน</w:t>
      </w:r>
    </w:p>
    <w:p w14:paraId="37935F4C" w14:textId="77777777" w:rsidR="002C28F6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</w:p>
    <w:p w14:paraId="2BBBC133" w14:textId="77777777" w:rsidR="002C28F6" w:rsidRPr="00C2212E" w:rsidRDefault="002C28F6" w:rsidP="00F611C1">
      <w:pPr>
        <w:pStyle w:val="BodyText"/>
        <w:numPr>
          <w:ilvl w:val="0"/>
          <w:numId w:val="2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2212E">
        <w:rPr>
          <w:rFonts w:asciiTheme="majorBidi" w:hAnsi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CEF979E" w14:textId="77777777" w:rsidR="002C28F6" w:rsidRPr="0087049C" w:rsidRDefault="002C28F6" w:rsidP="0000161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987D49" w14:textId="6383D183" w:rsidR="002C28F6" w:rsidRDefault="002C28F6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7049C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F81EBA">
        <w:rPr>
          <w:rFonts w:asciiTheme="majorBidi" w:hAnsiTheme="majorBidi" w:cstheme="majorBidi"/>
          <w:color w:val="000000"/>
          <w:sz w:val="30"/>
          <w:szCs w:val="30"/>
        </w:rPr>
        <w:t xml:space="preserve">       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7049C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B0B4125" w14:textId="77777777" w:rsidR="002C28F6" w:rsidRDefault="002C28F6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9CF0A60" w14:textId="77777777" w:rsidR="002C28F6" w:rsidRDefault="002C28F6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Pr="00D435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CD5542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D435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7FF03B6A" w14:textId="77777777" w:rsidR="00CE034B" w:rsidRDefault="00CE034B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F7C0B78" w14:textId="77777777" w:rsidR="002C28F6" w:rsidRPr="00CD5542" w:rsidRDefault="002C28F6" w:rsidP="009B24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 w:firstLine="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</w:t>
      </w:r>
      <w:r w:rsidRPr="00CD5542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</w:t>
      </w:r>
      <w:r w:rsidRPr="00CD5542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ได้รับหรือ</w:t>
      </w: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ต้องจ่าย รับรู้ในกำไรหรือขาดทุน </w:t>
      </w:r>
    </w:p>
    <w:p w14:paraId="74D0C6CB" w14:textId="608C0D5B" w:rsidR="002C28F6" w:rsidRPr="00CD5542" w:rsidRDefault="00A51848" w:rsidP="009B24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ab/>
      </w:r>
    </w:p>
    <w:p w14:paraId="7E6302EC" w14:textId="7C0DD546" w:rsidR="002C28F6" w:rsidRPr="009B2472" w:rsidRDefault="002C28F6" w:rsidP="00CE034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E2005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B00A89">
        <w:rPr>
          <w:rFonts w:asciiTheme="majorBidi" w:hAnsiTheme="majorBidi" w:cstheme="majorBidi"/>
          <w:color w:val="000000"/>
          <w:sz w:val="30"/>
          <w:szCs w:val="30"/>
          <w:cs/>
        </w:rPr>
        <w:t>งบฐานะการเงิน</w:t>
      </w:r>
      <w:r w:rsidRPr="00EE2005">
        <w:rPr>
          <w:rFonts w:asciiTheme="majorBidi" w:hAnsiTheme="majorBidi" w:cstheme="majorBidi"/>
          <w:color w:val="000000"/>
          <w:sz w:val="30"/>
          <w:szCs w:val="30"/>
          <w:cs/>
        </w:rPr>
        <w:t>ด้วยจำนวนสุทธิ</w:t>
      </w:r>
      <w:r w:rsidR="00B902B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EE2005">
        <w:rPr>
          <w:rFonts w:asciiTheme="majorBidi" w:hAnsiTheme="majorBidi" w:cstheme="majorBidi"/>
          <w:color w:val="000000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77414DE" w14:textId="77777777" w:rsidR="002C28F6" w:rsidRPr="00C2212E" w:rsidRDefault="002C28F6" w:rsidP="00F611C1">
      <w:pPr>
        <w:pStyle w:val="BodyText"/>
        <w:numPr>
          <w:ilvl w:val="0"/>
          <w:numId w:val="2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2212E">
        <w:rPr>
          <w:rFonts w:asciiTheme="majorBidi" w:hAnsiTheme="majorBidi"/>
          <w:i/>
          <w:iCs/>
          <w:sz w:val="30"/>
          <w:szCs w:val="30"/>
          <w:cs/>
        </w:rPr>
        <w:lastRenderedPageBreak/>
        <w:t>อนุพันธ์</w:t>
      </w:r>
    </w:p>
    <w:p w14:paraId="7B51494F" w14:textId="77777777" w:rsidR="002C28F6" w:rsidRPr="0087049C" w:rsidRDefault="002C28F6" w:rsidP="0000161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765288" w14:textId="2BAD2D7D" w:rsidR="002C28F6" w:rsidRDefault="002C28F6" w:rsidP="00034E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2DB6D05B" w14:textId="77777777" w:rsidR="00F81EBA" w:rsidRPr="0087049C" w:rsidRDefault="00F81EBA" w:rsidP="00034E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492EE7" w14:textId="77777777" w:rsidR="002C28F6" w:rsidRPr="00C2212E" w:rsidRDefault="002C28F6" w:rsidP="00F611C1">
      <w:pPr>
        <w:pStyle w:val="BodyText"/>
        <w:numPr>
          <w:ilvl w:val="0"/>
          <w:numId w:val="2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2212E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8994BBB" w14:textId="77777777" w:rsidR="002C28F6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28B4D92" w14:textId="3366B9B6" w:rsidR="0040626D" w:rsidRPr="0040626D" w:rsidRDefault="0040626D" w:rsidP="0040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0626D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4146CA3D" w14:textId="77777777" w:rsidR="0040626D" w:rsidRPr="009669ED" w:rsidRDefault="0040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BFB097D" w14:textId="16854C97" w:rsidR="002C28F6" w:rsidRPr="009669ED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669ED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242D2C" w:rsidRPr="00242D2C">
        <w:rPr>
          <w:rFonts w:asciiTheme="majorBidi" w:hAnsiTheme="majorBidi" w:cstheme="majorBidi"/>
          <w:sz w:val="30"/>
          <w:szCs w:val="30"/>
        </w:rPr>
        <w:t>12</w:t>
      </w:r>
      <w:r w:rsidRPr="009669ED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="00F81EBA">
        <w:rPr>
          <w:rFonts w:asciiTheme="majorBidi" w:hAnsiTheme="majorBidi" w:cstheme="majorBidi"/>
          <w:sz w:val="30"/>
          <w:szCs w:val="30"/>
        </w:rPr>
        <w:t xml:space="preserve">   </w:t>
      </w:r>
      <w:r w:rsidRPr="009669ED">
        <w:rPr>
          <w:rFonts w:asciiTheme="majorBidi" w:hAnsiTheme="majorBidi" w:cstheme="majorBidi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F81EBA">
        <w:rPr>
          <w:rFonts w:asciiTheme="majorBidi" w:hAnsiTheme="majorBidi" w:cstheme="majorBidi"/>
          <w:sz w:val="30"/>
          <w:szCs w:val="30"/>
        </w:rPr>
        <w:t xml:space="preserve">      </w:t>
      </w:r>
      <w:r w:rsidRPr="009669ED">
        <w:rPr>
          <w:rFonts w:asciiTheme="majorBidi" w:hAnsiTheme="majorBidi" w:cstheme="majorBidi"/>
          <w:sz w:val="30"/>
          <w:szCs w:val="30"/>
          <w:cs/>
        </w:rPr>
        <w:t xml:space="preserve">ค่าเผื่อผลขาดทุนด้วยผลขาดทุนด้านเครดิตที่คาดว่าจะเกิดขึ้นตลอดอายุของสัญญา </w:t>
      </w:r>
    </w:p>
    <w:p w14:paraId="68A80854" w14:textId="77777777" w:rsidR="002C28F6" w:rsidRPr="002E6A41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11546B8A" w14:textId="5DCA09A2" w:rsidR="002C28F6" w:rsidRPr="00C2212E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</w:t>
      </w:r>
      <w:r w:rsidR="00F81EBA">
        <w:rPr>
          <w:rFonts w:asciiTheme="majorBidi" w:hAnsiTheme="majorBidi" w:cstheme="majorBidi"/>
          <w:sz w:val="30"/>
          <w:szCs w:val="30"/>
        </w:rPr>
        <w:t xml:space="preserve"> </w:t>
      </w:r>
      <w:r w:rsidRPr="00C2212E">
        <w:rPr>
          <w:rFonts w:asciiTheme="majorBidi" w:hAnsiTheme="majorBidi" w:cstheme="majorBidi"/>
          <w:sz w:val="30"/>
          <w:szCs w:val="30"/>
          <w:cs/>
        </w:rPr>
        <w:t>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EAE4B9F" w14:textId="77777777" w:rsidR="002C28F6" w:rsidRPr="00C2212E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2F97FF56" w14:textId="01CCB750" w:rsidR="002C28F6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</w:t>
      </w:r>
      <w:r>
        <w:rPr>
          <w:rFonts w:asciiTheme="majorBidi" w:hAnsiTheme="majorBidi" w:cstheme="majorBidi"/>
          <w:sz w:val="30"/>
          <w:szCs w:val="30"/>
        </w:rPr>
        <w:t xml:space="preserve">  </w:t>
      </w:r>
      <w:r w:rsidRPr="00C2212E">
        <w:rPr>
          <w:rFonts w:asciiTheme="majorBidi" w:hAnsiTheme="majorBidi" w:cstheme="majorBidi"/>
          <w:sz w:val="30"/>
          <w:szCs w:val="30"/>
          <w:cs/>
        </w:rPr>
        <w:t>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</w:t>
      </w:r>
      <w:r w:rsidR="00F81EBA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C2212E">
        <w:rPr>
          <w:rFonts w:asciiTheme="majorBidi" w:hAnsiTheme="majorBidi" w:cstheme="majorBidi"/>
          <w:sz w:val="30"/>
          <w:szCs w:val="30"/>
          <w:cs/>
        </w:rPr>
        <w:t xml:space="preserve">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242D2C" w:rsidRPr="00242D2C">
        <w:rPr>
          <w:rFonts w:asciiTheme="majorBidi" w:hAnsiTheme="majorBidi" w:cstheme="majorBidi"/>
          <w:sz w:val="30"/>
          <w:szCs w:val="30"/>
        </w:rPr>
        <w:t>12</w:t>
      </w:r>
      <w:r w:rsidRPr="00C2212E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432F89BE" w14:textId="77777777" w:rsidR="008C0C7E" w:rsidRPr="00C2212E" w:rsidRDefault="008C0C7E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774C54" w14:textId="2B79BE24" w:rsidR="002C28F6" w:rsidRPr="00C2212E" w:rsidRDefault="002C28F6" w:rsidP="00B10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242D2C" w:rsidRPr="00242D2C">
        <w:rPr>
          <w:rFonts w:asciiTheme="majorBidi" w:hAnsiTheme="majorBidi" w:cstheme="majorBidi"/>
          <w:sz w:val="30"/>
          <w:szCs w:val="30"/>
        </w:rPr>
        <w:t>30</w:t>
      </w:r>
      <w:r w:rsidRPr="00C2212E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6B7E730" w14:textId="77777777" w:rsidR="002C28F6" w:rsidRPr="00C2212E" w:rsidRDefault="002C28F6" w:rsidP="00B10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E6BF4D" w14:textId="77777777" w:rsidR="00134545" w:rsidRDefault="00134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82D10E0" w14:textId="01C8A822" w:rsidR="002C28F6" w:rsidRPr="00C2212E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กลุ่มบริษัทพิจารณาว่าสินทรัพย์ทางการเงินจะเกิดการผิดสัญญาเมื่อ </w:t>
      </w:r>
    </w:p>
    <w:p w14:paraId="23ED458E" w14:textId="48E78293" w:rsidR="002C28F6" w:rsidRPr="00C2212E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>-</w:t>
      </w:r>
      <w:r w:rsidRPr="00C2212E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0922CCE" w14:textId="116285DF" w:rsidR="002C28F6" w:rsidRPr="00C2212E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>-</w:t>
      </w:r>
      <w:r w:rsidRPr="00C2212E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242D2C" w:rsidRPr="00242D2C">
        <w:rPr>
          <w:rFonts w:asciiTheme="majorBidi" w:hAnsiTheme="majorBidi" w:cstheme="majorBidi"/>
          <w:sz w:val="30"/>
          <w:szCs w:val="30"/>
        </w:rPr>
        <w:t>90</w:t>
      </w:r>
      <w:r w:rsidRPr="00C2212E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2CDBAF8" w14:textId="77777777" w:rsidR="002C28F6" w:rsidRPr="002E6A41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30"/>
          <w:szCs w:val="30"/>
        </w:rPr>
      </w:pPr>
    </w:p>
    <w:p w14:paraId="098A97A9" w14:textId="77777777" w:rsidR="002C28F6" w:rsidRPr="00C2212E" w:rsidRDefault="002C28F6" w:rsidP="00F611C1">
      <w:pPr>
        <w:pStyle w:val="BodyText"/>
        <w:numPr>
          <w:ilvl w:val="0"/>
          <w:numId w:val="2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sz w:val="30"/>
          <w:szCs w:val="30"/>
        </w:rPr>
      </w:pPr>
      <w:r w:rsidRPr="00C2212E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24E8E086" w14:textId="77777777" w:rsidR="002C28F6" w:rsidRPr="00C2212E" w:rsidRDefault="002C28F6" w:rsidP="00C2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FA3C04" w14:textId="4C2BA95B" w:rsidR="002C28F6" w:rsidRDefault="002C28F6" w:rsidP="00C2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20CE259" w14:textId="77777777" w:rsidR="00F81EBA" w:rsidRPr="00C2212E" w:rsidRDefault="00F81EBA" w:rsidP="00C2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DD15EE" w14:textId="77777777" w:rsidR="002C28F6" w:rsidRPr="00AC43D5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C43D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29F394E" w14:textId="77777777" w:rsidR="002C28F6" w:rsidRPr="0087049C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664A1E" w14:textId="77777777" w:rsidR="002C28F6" w:rsidRDefault="002C28F6" w:rsidP="0074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74337E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1C362024" w14:textId="77777777" w:rsidR="002C28F6" w:rsidRPr="0087049C" w:rsidRDefault="002C28F6" w:rsidP="0074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37BC43E" w14:textId="77777777" w:rsidR="002C28F6" w:rsidRPr="0087049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1E245D16" w14:textId="77777777" w:rsidR="002C28F6" w:rsidRPr="0087049C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p w14:paraId="7413D14E" w14:textId="63798CD6" w:rsidR="002C28F6" w:rsidRPr="009B2472" w:rsidRDefault="002C28F6" w:rsidP="001F3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Pr="0074337E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74337E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87049C">
        <w:rPr>
          <w:rFonts w:asciiTheme="majorBidi" w:hAnsiTheme="majorBidi" w:cstheme="majorBidi"/>
          <w:sz w:val="30"/>
          <w:szCs w:val="30"/>
          <w:cs/>
        </w:rPr>
        <w:t>เมื่อกลุ่มบริษัทมีสิทธิที่ปราศจากเงื่อนไขในการได้รับสิ่งตอบแทนตามสัญญา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74337E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Pr="0074337E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="00F81EBA">
        <w:rPr>
          <w:rFonts w:asciiTheme="majorBidi" w:hAnsiTheme="majorBidi" w:cstheme="majorBidi"/>
          <w:sz w:val="30"/>
          <w:szCs w:val="30"/>
        </w:rPr>
        <w:t xml:space="preserve">         </w:t>
      </w:r>
      <w:r w:rsidRPr="0074337E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0F47A1" w:rsidRPr="000F47A1">
        <w:rPr>
          <w:rFonts w:asciiTheme="majorBidi" w:hAnsiTheme="majorBidi"/>
          <w:sz w:val="30"/>
          <w:szCs w:val="30"/>
          <w:cs/>
        </w:rPr>
        <w:t>หนี้สูญจะถูกตัดจำหน่ายเมื่อกลุ่มบริษัทไม่สามารถคาดการณ์ได้อย่างสมเหตุสมผลว่าจะได้รับคืนเงิน</w:t>
      </w:r>
    </w:p>
    <w:p w14:paraId="729CB438" w14:textId="7445A11F" w:rsidR="000F47A1" w:rsidRDefault="000F4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25A5A31" w14:textId="491CD824" w:rsidR="002C28F6" w:rsidRPr="0074337E" w:rsidRDefault="002C28F6" w:rsidP="009B247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337E">
        <w:rPr>
          <w:rFonts w:asciiTheme="majorBidi" w:hAnsiTheme="majorBidi" w:cstheme="majorBidi"/>
          <w:sz w:val="30"/>
          <w:szCs w:val="30"/>
          <w:cs/>
        </w:rPr>
        <w:t>กลุ่มบริษั</w:t>
      </w:r>
      <w:r w:rsidRPr="0074337E">
        <w:rPr>
          <w:rFonts w:asciiTheme="majorBidi" w:hAnsiTheme="majorBidi" w:cstheme="majorBidi" w:hint="cs"/>
          <w:sz w:val="30"/>
          <w:szCs w:val="30"/>
          <w:cs/>
        </w:rPr>
        <w:t>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F81EBA">
        <w:rPr>
          <w:rFonts w:asciiTheme="majorBidi" w:hAnsiTheme="majorBidi" w:cstheme="majorBidi"/>
          <w:sz w:val="30"/>
          <w:szCs w:val="30"/>
        </w:rPr>
        <w:t xml:space="preserve">   </w:t>
      </w:r>
      <w:r w:rsidRPr="0074337E">
        <w:rPr>
          <w:rFonts w:asciiTheme="majorBidi" w:hAnsiTheme="majorBidi" w:cstheme="majorBidi" w:hint="cs"/>
          <w:sz w:val="30"/>
          <w:szCs w:val="30"/>
          <w:cs/>
        </w:rPr>
        <w:t>การตั้งสำรอง</w:t>
      </w:r>
      <w:r w:rsidRPr="0074337E">
        <w:rPr>
          <w:rFonts w:asciiTheme="majorBidi" w:hAnsiTheme="majorBidi" w:cstheme="majorBidi"/>
          <w:sz w:val="30"/>
          <w:szCs w:val="30"/>
          <w:cs/>
        </w:rPr>
        <w:t>เพื่อหาอัตราผลขาดทุนด้านเครดิตที่คาดว่าจะเกิดขึ้น</w:t>
      </w:r>
      <w:r w:rsidRPr="0074337E">
        <w:rPr>
          <w:rFonts w:asciiTheme="majorBidi" w:hAnsiTheme="majorBidi" w:cstheme="majorBidi" w:hint="cs"/>
          <w:sz w:val="30"/>
          <w:szCs w:val="30"/>
          <w:cs/>
        </w:rPr>
        <w:t xml:space="preserve"> ซึ่งวิธีดังกล่าว</w:t>
      </w:r>
      <w:r w:rsidRPr="0074337E">
        <w:rPr>
          <w:rFonts w:asciiTheme="majorBidi" w:hAnsiTheme="majorBidi" w:cstheme="majorBidi"/>
          <w:sz w:val="30"/>
          <w:szCs w:val="30"/>
          <w:cs/>
        </w:rPr>
        <w:t>มีการจัดกลุ่มลูกหนี้ตามความเสี่ยง</w:t>
      </w:r>
      <w:r w:rsidRPr="00322448">
        <w:rPr>
          <w:rFonts w:asciiTheme="majorBidi" w:hAnsiTheme="majorBidi" w:cstheme="majorBidi"/>
          <w:spacing w:val="-2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</w:t>
      </w:r>
      <w:r w:rsidRPr="0032244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โดยนำข้อมูลผลขาดทุนที่เกิดขึ้นในอดีต </w:t>
      </w:r>
      <w:r w:rsidR="00322448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322448">
        <w:rPr>
          <w:rFonts w:asciiTheme="majorBidi" w:hAnsiTheme="majorBidi" w:cstheme="majorBidi" w:hint="cs"/>
          <w:spacing w:val="-2"/>
          <w:sz w:val="30"/>
          <w:szCs w:val="30"/>
          <w:cs/>
        </w:rPr>
        <w:t>การ</w:t>
      </w:r>
      <w:r w:rsidRPr="00322448">
        <w:rPr>
          <w:rFonts w:asciiTheme="majorBidi" w:hAnsiTheme="majorBidi" w:cstheme="majorBidi" w:hint="cs"/>
          <w:spacing w:val="-2"/>
          <w:sz w:val="30"/>
          <w:szCs w:val="30"/>
          <w:cs/>
        </w:rPr>
        <w:t>ปรับปรุง</w:t>
      </w:r>
      <w:r w:rsidRPr="0074337E">
        <w:rPr>
          <w:rFonts w:asciiTheme="majorBidi" w:hAnsiTheme="majorBidi" w:cstheme="majorBidi" w:hint="cs"/>
          <w:sz w:val="30"/>
          <w:szCs w:val="30"/>
          <w:cs/>
        </w:rPr>
        <w:t>ปัจจัยที่มีความเฉพาะเจาะจงกับลูกหนี้นั้น ๆ ตลอดจนการประเมินข้อมูลสภาวการณ์เศรษฐกิจ</w:t>
      </w:r>
      <w:r w:rsidR="00322448">
        <w:rPr>
          <w:rFonts w:asciiTheme="majorBidi" w:hAnsiTheme="majorBidi" w:cstheme="majorBidi"/>
          <w:sz w:val="30"/>
          <w:szCs w:val="30"/>
          <w:cs/>
        </w:rPr>
        <w:br/>
      </w:r>
      <w:r w:rsidRPr="0074337E">
        <w:rPr>
          <w:rFonts w:asciiTheme="majorBidi" w:hAnsiTheme="majorBidi" w:cstheme="majorBidi" w:hint="cs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6F42DDDE" w14:textId="00BAABB4" w:rsidR="00F81EBA" w:rsidRDefault="00F81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AD439E" w14:textId="77777777" w:rsidR="00134545" w:rsidRDefault="00134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3468635" w14:textId="2E432348" w:rsidR="002C28F6" w:rsidRPr="0087049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73978321" w14:textId="77777777" w:rsidR="002C28F6" w:rsidRPr="0087049C" w:rsidRDefault="002C28F6" w:rsidP="00607C9D">
      <w:pPr>
        <w:pStyle w:val="BodyText2"/>
        <w:tabs>
          <w:tab w:val="left" w:pos="567"/>
        </w:tabs>
        <w:ind w:left="56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8E8E24" w14:textId="77777777" w:rsidR="002C28F6" w:rsidRPr="0087049C" w:rsidRDefault="002C28F6" w:rsidP="00607C9D">
      <w:pPr>
        <w:pStyle w:val="BodyText2"/>
        <w:tabs>
          <w:tab w:val="left" w:pos="567"/>
        </w:tabs>
        <w:ind w:left="56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ต้นทุนของสินค้าคำนวณโดยใช้วิธีดังต่อไปนี้</w:t>
      </w:r>
    </w:p>
    <w:p w14:paraId="75EFA602" w14:textId="77777777" w:rsidR="002C28F6" w:rsidRPr="0087049C" w:rsidRDefault="002C28F6" w:rsidP="00607C9D">
      <w:pPr>
        <w:pStyle w:val="BodyText2"/>
        <w:tabs>
          <w:tab w:val="left" w:pos="567"/>
        </w:tabs>
        <w:ind w:left="56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57"/>
        <w:gridCol w:w="6323"/>
      </w:tblGrid>
      <w:tr w:rsidR="002C28F6" w:rsidRPr="0087049C" w14:paraId="4D5D0A90" w14:textId="77777777" w:rsidTr="000F47A1">
        <w:tc>
          <w:tcPr>
            <w:tcW w:w="2857" w:type="dxa"/>
          </w:tcPr>
          <w:p w14:paraId="05C09E01" w14:textId="77777777" w:rsidR="002C28F6" w:rsidRPr="0087049C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23" w:type="dxa"/>
          </w:tcPr>
          <w:p w14:paraId="497A48D5" w14:textId="77777777" w:rsidR="002C28F6" w:rsidRPr="0087049C" w:rsidRDefault="002C28F6" w:rsidP="00D97D5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ตีราคาตามต้นทุนมาตรฐาน (ซึ่งใกล้เคียงกับต้นทุนการผลิตในปัจจุบัน) </w:t>
            </w:r>
          </w:p>
          <w:p w14:paraId="7348DD41" w14:textId="77777777" w:rsidR="002C28F6" w:rsidRPr="0087049C" w:rsidRDefault="002C28F6" w:rsidP="00607C9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ใช้วิธีถัวเฉลี่ยถ่วงน้ำหนัก</w:t>
            </w:r>
          </w:p>
        </w:tc>
      </w:tr>
      <w:tr w:rsidR="002C28F6" w:rsidRPr="0087049C" w14:paraId="605B570D" w14:textId="77777777" w:rsidTr="000F47A1">
        <w:tc>
          <w:tcPr>
            <w:tcW w:w="2857" w:type="dxa"/>
          </w:tcPr>
          <w:p w14:paraId="056B0B36" w14:textId="77777777" w:rsidR="002C28F6" w:rsidRPr="0087049C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323" w:type="dxa"/>
          </w:tcPr>
          <w:p w14:paraId="7699C25F" w14:textId="77777777" w:rsidR="002C28F6" w:rsidRPr="0087049C" w:rsidRDefault="002C28F6" w:rsidP="00A6207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  <w:tab w:val="left" w:pos="493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ตีราคาตามต้นทุนมาตรฐาน ซึ่งประกอบด้วย ต้นทุนวัตถุดิบ แรงงานและ</w:t>
            </w:r>
          </w:p>
          <w:p w14:paraId="03C2B9B7" w14:textId="77777777" w:rsidR="002C28F6" w:rsidRPr="0087049C" w:rsidRDefault="002C28F6" w:rsidP="00A6207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  <w:tab w:val="left" w:pos="493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ค่าใช้จ่ายในการผลิตผันแปร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2C28F6" w:rsidRPr="0087049C" w14:paraId="54CACC0C" w14:textId="77777777" w:rsidTr="000F47A1">
        <w:tc>
          <w:tcPr>
            <w:tcW w:w="2857" w:type="dxa"/>
          </w:tcPr>
          <w:p w14:paraId="2B27890E" w14:textId="77777777" w:rsidR="002C28F6" w:rsidRPr="0087049C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 อะไหล่ วัสดุ</w:t>
            </w:r>
          </w:p>
          <w:p w14:paraId="26C1B72D" w14:textId="0DDCC6E6" w:rsidR="002C28F6" w:rsidRPr="0087049C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ของใช้สิ้นเปลืองและอื่น</w:t>
            </w:r>
            <w:r w:rsidR="00F81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6323" w:type="dxa"/>
          </w:tcPr>
          <w:p w14:paraId="709D120F" w14:textId="77777777" w:rsidR="002C28F6" w:rsidRPr="0087049C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ตีราคาตามต้นทุนถัวเฉลี่ยถ่วงน้ำหนัก </w:t>
            </w:r>
          </w:p>
        </w:tc>
      </w:tr>
    </w:tbl>
    <w:p w14:paraId="0302D948" w14:textId="77777777" w:rsidR="002C28F6" w:rsidRPr="00134545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4"/>
        <w:jc w:val="thaiDistribute"/>
        <w:rPr>
          <w:rFonts w:asciiTheme="majorBidi" w:hAnsiTheme="majorBidi" w:cstheme="majorBidi"/>
          <w:sz w:val="28"/>
          <w:szCs w:val="28"/>
        </w:rPr>
      </w:pPr>
    </w:p>
    <w:p w14:paraId="4C23143E" w14:textId="693B362E" w:rsidR="002C28F6" w:rsidRPr="0074337E" w:rsidRDefault="00B86FAA" w:rsidP="00F81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86FAA">
        <w:rPr>
          <w:rFonts w:asciiTheme="majorBidi" w:hAnsiTheme="majorBidi"/>
          <w:sz w:val="30"/>
          <w:szCs w:val="30"/>
          <w:cs/>
        </w:rPr>
        <w:t>ในกรณีที่เป็นสินค้าที่ผลิตและสินค้าระหว่างผลิต ต้นทุนประกอบด้วย ค่าใช้จ่ายการผลิตที่ปันส่วนอย่างเหมาะสมอ้างอิงจากฐานกำลังการผลิตปกติ</w:t>
      </w:r>
      <w:r w:rsidR="002C28F6" w:rsidRPr="0074337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8CC740C" w14:textId="77777777" w:rsidR="002C28F6" w:rsidRPr="00134545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568CF548" w14:textId="77777777" w:rsidR="002C28F6" w:rsidRPr="0087049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78AAADFC" w14:textId="77777777" w:rsidR="002C28F6" w:rsidRPr="00134545" w:rsidRDefault="002C28F6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6E18CCA" w14:textId="77777777" w:rsidR="002C28F6" w:rsidRPr="0087049C" w:rsidRDefault="002C28F6" w:rsidP="00D7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อาคารและอุปกรณ์วัดมูลค่าด้วยราคาทุนหักด้วยค่าเสื่อมราคาสะสมและผลขาดทุนจากการด้อยค่า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</w:p>
    <w:p w14:paraId="55E2FF1E" w14:textId="77777777" w:rsidR="002C28F6" w:rsidRPr="00134545" w:rsidRDefault="002C28F6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06204A8" w14:textId="03FF9377" w:rsidR="002C28F6" w:rsidRPr="0087049C" w:rsidRDefault="00B86FAA" w:rsidP="00D7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86FAA">
        <w:rPr>
          <w:rFonts w:asciiTheme="majorBidi" w:hAnsiTheme="majorBidi"/>
          <w:sz w:val="30"/>
          <w:szCs w:val="30"/>
          <w:cs/>
        </w:rPr>
        <w:t>ราคาทุนรวมถึงต้นทุนการกู้ยืม</w:t>
      </w:r>
      <w:r w:rsidR="00255331">
        <w:rPr>
          <w:rFonts w:asciiTheme="majorBidi" w:hAnsiTheme="majorBidi"/>
          <w:sz w:val="30"/>
          <w:szCs w:val="30"/>
        </w:rPr>
        <w:t xml:space="preserve"> </w:t>
      </w:r>
      <w:r w:rsidRPr="00B86FAA">
        <w:rPr>
          <w:rFonts w:asciiTheme="majorBidi" w:hAnsiTheme="majorBidi"/>
          <w:sz w:val="30"/>
          <w:szCs w:val="30"/>
          <w:cs/>
        </w:rPr>
        <w:t>ต้นทุนในการรื้อถอน การขนย้าย การบูรณะสถานที่ตั้งของสินทรัพย์</w:t>
      </w:r>
      <w:r w:rsidR="002C28F6"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28F6" w:rsidRPr="00E323E2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</w:t>
      </w:r>
      <w:r w:rsidR="002C28F6" w:rsidRPr="00E323E2">
        <w:rPr>
          <w:rFonts w:asciiTheme="majorBidi" w:hAnsiTheme="majorBidi"/>
          <w:sz w:val="30"/>
          <w:szCs w:val="30"/>
          <w:cs/>
        </w:rPr>
        <w:t>ซอฟต์แวร์</w:t>
      </w:r>
      <w:r w:rsidR="002C28F6" w:rsidRPr="00E323E2">
        <w:rPr>
          <w:rFonts w:asciiTheme="majorBidi" w:hAnsiTheme="majorBidi" w:cstheme="majorBidi"/>
          <w:sz w:val="30"/>
          <w:szCs w:val="30"/>
          <w:cs/>
        </w:rPr>
        <w:t>ซึ่งไม่สามารถทำงานได้โดยปราศจากลิขสิทธิ์</w:t>
      </w:r>
      <w:r w:rsidR="002C28F6" w:rsidRPr="00E323E2">
        <w:rPr>
          <w:rFonts w:asciiTheme="majorBidi" w:hAnsiTheme="majorBidi"/>
          <w:sz w:val="30"/>
          <w:szCs w:val="30"/>
          <w:cs/>
        </w:rPr>
        <w:t>ซอฟต์แวร์</w:t>
      </w:r>
      <w:r w:rsidR="002C28F6" w:rsidRPr="00E323E2">
        <w:rPr>
          <w:rFonts w:asciiTheme="majorBidi" w:hAnsiTheme="majorBidi" w:cstheme="majorBidi"/>
          <w:sz w:val="30"/>
          <w:szCs w:val="30"/>
          <w:cs/>
        </w:rPr>
        <w:t>นั้นให้ถือว่า ลิขสิทธิ์</w:t>
      </w:r>
      <w:r w:rsidR="002C28F6" w:rsidRPr="00E323E2">
        <w:rPr>
          <w:rFonts w:asciiTheme="majorBidi" w:hAnsiTheme="majorBidi"/>
          <w:sz w:val="30"/>
          <w:szCs w:val="30"/>
          <w:cs/>
        </w:rPr>
        <w:t>ซอฟต์แวร์</w:t>
      </w:r>
      <w:r w:rsidR="002C28F6" w:rsidRPr="00E323E2">
        <w:rPr>
          <w:rFonts w:asciiTheme="majorBidi" w:hAnsiTheme="majorBidi" w:cstheme="majorBidi"/>
          <w:sz w:val="30"/>
          <w:szCs w:val="30"/>
          <w:cs/>
        </w:rPr>
        <w:t>ดังกล่าวเป็นส่วนหนึ่งของอุปกรณ์</w:t>
      </w:r>
    </w:p>
    <w:p w14:paraId="4B5963F1" w14:textId="77777777" w:rsidR="002C28F6" w:rsidRPr="00134545" w:rsidRDefault="002C28F6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F5BF642" w14:textId="77777777" w:rsidR="002C28F6" w:rsidRPr="0074337E" w:rsidRDefault="002C28F6" w:rsidP="00D7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337E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460324CF" w14:textId="77777777" w:rsidR="002C28F6" w:rsidRPr="00134545" w:rsidRDefault="002C28F6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1A7E315" w14:textId="2EDB9FBB" w:rsidR="002C28F6" w:rsidRDefault="002C28F6" w:rsidP="00881131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41702">
        <w:rPr>
          <w:rFonts w:asciiTheme="majorBidi" w:hAnsiTheme="majorBidi" w:cstheme="majorBidi" w:hint="cs"/>
          <w:sz w:val="30"/>
          <w:szCs w:val="30"/>
          <w:cs/>
        </w:rPr>
        <w:t xml:space="preserve"> เมื่อ</w:t>
      </w: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ต้นทุนที่เกิดขึ้น</w:t>
      </w:r>
      <w:r w:rsidRPr="00341702">
        <w:rPr>
          <w:rFonts w:asciiTheme="majorBidi" w:hAnsiTheme="majorBidi" w:cstheme="majorBidi"/>
          <w:sz w:val="30"/>
          <w:szCs w:val="30"/>
          <w:cs/>
        </w:rPr>
        <w:t>เป็นประจำ</w:t>
      </w:r>
      <w:r w:rsidRPr="0087049C">
        <w:rPr>
          <w:rFonts w:asciiTheme="majorBidi" w:hAnsiTheme="majorBidi" w:cstheme="majorBidi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0E7B64ED" w14:textId="77777777" w:rsidR="00B86FAA" w:rsidRPr="0087049C" w:rsidRDefault="00B86FAA" w:rsidP="00881131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00A703" w14:textId="77777777" w:rsidR="002C28F6" w:rsidRPr="0087049C" w:rsidRDefault="002C28F6" w:rsidP="00F41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1E8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1F141B1C" w14:textId="77777777" w:rsidR="002C28F6" w:rsidRPr="00134545" w:rsidRDefault="002C28F6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160CA73" w14:textId="77777777" w:rsidR="002C28F6" w:rsidRPr="00617BD7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41E86">
        <w:rPr>
          <w:rFonts w:asciiTheme="majorBidi" w:hAnsiTheme="majorBidi" w:cstheme="majorBidi"/>
          <w:sz w:val="30"/>
          <w:szCs w:val="30"/>
          <w:cs/>
        </w:rPr>
        <w:t>ประมาณการ</w:t>
      </w:r>
      <w:r w:rsidRPr="00617BD7">
        <w:rPr>
          <w:rFonts w:asciiTheme="majorBidi" w:hAnsiTheme="majorBidi" w:cstheme="majorBidi"/>
          <w:sz w:val="30"/>
          <w:szCs w:val="30"/>
          <w:cs/>
        </w:rPr>
        <w:t>อายุการให้ประโยชน์ของสินทรัพย์แสดงได้ดังนี้</w:t>
      </w:r>
    </w:p>
    <w:p w14:paraId="59439057" w14:textId="77777777" w:rsidR="002C28F6" w:rsidRPr="004F05B1" w:rsidRDefault="002C28F6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642"/>
        <w:gridCol w:w="1620"/>
      </w:tblGrid>
      <w:tr w:rsidR="002C28F6" w:rsidRPr="0087049C" w14:paraId="098B649A" w14:textId="77777777" w:rsidTr="00B86FAA">
        <w:tc>
          <w:tcPr>
            <w:tcW w:w="6642" w:type="dxa"/>
            <w:shd w:val="clear" w:color="auto" w:fill="auto"/>
          </w:tcPr>
          <w:p w14:paraId="10054F65" w14:textId="77777777" w:rsidR="002C28F6" w:rsidRPr="0087049C" w:rsidRDefault="002C28F6" w:rsidP="00945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7049C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  <w:t>ส่วนปรับปรุงที่ดิน</w:t>
            </w:r>
          </w:p>
        </w:tc>
        <w:tc>
          <w:tcPr>
            <w:tcW w:w="1620" w:type="dxa"/>
            <w:shd w:val="clear" w:color="auto" w:fill="auto"/>
          </w:tcPr>
          <w:p w14:paraId="36C39DD9" w14:textId="2C0B4ED2" w:rsidR="002C28F6" w:rsidRPr="00803D69" w:rsidRDefault="00242D2C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28F6" w:rsidRPr="00803D6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gramStart"/>
            <w:r w:rsidRPr="00242D2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2C28F6" w:rsidRPr="00803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2C28F6" w:rsidRPr="0087049C" w14:paraId="6A6FC9A5" w14:textId="77777777" w:rsidTr="00B86FAA">
        <w:tc>
          <w:tcPr>
            <w:tcW w:w="6642" w:type="dxa"/>
            <w:shd w:val="clear" w:color="auto" w:fill="auto"/>
          </w:tcPr>
          <w:p w14:paraId="439F2875" w14:textId="77777777" w:rsidR="002C28F6" w:rsidRPr="0087049C" w:rsidRDefault="002C28F6" w:rsidP="002236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  <w:t>อาคารและส่วนปรับปรุงอาคาร</w:t>
            </w:r>
          </w:p>
        </w:tc>
        <w:tc>
          <w:tcPr>
            <w:tcW w:w="1620" w:type="dxa"/>
            <w:shd w:val="clear" w:color="auto" w:fill="auto"/>
          </w:tcPr>
          <w:p w14:paraId="4BDFF967" w14:textId="2D12F411" w:rsidR="002C28F6" w:rsidRPr="00803D69" w:rsidRDefault="00242D2C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28F6" w:rsidRPr="00803D6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gramStart"/>
            <w:r w:rsidRPr="00242D2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2C28F6" w:rsidRPr="00803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2C28F6" w:rsidRPr="0087049C" w14:paraId="14B521B6" w14:textId="77777777" w:rsidTr="00B86FAA">
        <w:tc>
          <w:tcPr>
            <w:tcW w:w="6642" w:type="dxa"/>
            <w:shd w:val="clear" w:color="auto" w:fill="auto"/>
          </w:tcPr>
          <w:p w14:paraId="5D97A7FD" w14:textId="77777777" w:rsidR="002C28F6" w:rsidRPr="0087049C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1E148814" w14:textId="26A3EF11" w:rsidR="002C28F6" w:rsidRPr="00803D69" w:rsidRDefault="00242D2C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28F6" w:rsidRPr="00803D6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gramStart"/>
            <w:r w:rsidRPr="00242D2C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  <w:r w:rsidR="002C28F6" w:rsidRPr="00803D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28F6" w:rsidRPr="00803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2C28F6" w:rsidRPr="0087049C" w14:paraId="5FEE542B" w14:textId="77777777" w:rsidTr="00B86FAA">
        <w:tc>
          <w:tcPr>
            <w:tcW w:w="6642" w:type="dxa"/>
            <w:shd w:val="clear" w:color="auto" w:fill="auto"/>
          </w:tcPr>
          <w:p w14:paraId="03DB10AC" w14:textId="77777777" w:rsidR="002C28F6" w:rsidRPr="0087049C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620" w:type="dxa"/>
            <w:shd w:val="clear" w:color="auto" w:fill="auto"/>
          </w:tcPr>
          <w:p w14:paraId="061B49E4" w14:textId="59324E4B" w:rsidR="002C28F6" w:rsidRPr="00803D69" w:rsidRDefault="00242D2C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28F6" w:rsidRPr="00803D6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gramStart"/>
            <w:r w:rsidRPr="00242D2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2C28F6" w:rsidRPr="00803D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28F6" w:rsidRPr="00803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2C28F6" w:rsidRPr="0087049C" w14:paraId="5A7CD32A" w14:textId="77777777" w:rsidTr="00B86FAA">
        <w:tc>
          <w:tcPr>
            <w:tcW w:w="6642" w:type="dxa"/>
            <w:shd w:val="clear" w:color="auto" w:fill="auto"/>
          </w:tcPr>
          <w:p w14:paraId="551FD321" w14:textId="77777777" w:rsidR="002C28F6" w:rsidRPr="0087049C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20" w:type="dxa"/>
            <w:shd w:val="clear" w:color="auto" w:fill="auto"/>
          </w:tcPr>
          <w:p w14:paraId="40F38D34" w14:textId="65A5DAA3" w:rsidR="002C28F6" w:rsidRPr="00803D69" w:rsidRDefault="00242D2C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242D2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28F6" w:rsidRPr="00803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</w:tbl>
    <w:p w14:paraId="214B2071" w14:textId="77777777" w:rsidR="00F81EBA" w:rsidRPr="00776BE7" w:rsidRDefault="00F81EBA" w:rsidP="00776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BDD2D8" w14:textId="1913A26E" w:rsidR="002C28F6" w:rsidRPr="00F41E86" w:rsidRDefault="002C28F6" w:rsidP="00F41E86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41E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ค่าความนิยม</w:t>
      </w:r>
    </w:p>
    <w:p w14:paraId="6A4E611D" w14:textId="77777777" w:rsidR="002C28F6" w:rsidRDefault="002C28F6" w:rsidP="0069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F07BAA" w14:textId="77777777" w:rsidR="002C28F6" w:rsidRPr="00617BD7" w:rsidRDefault="002C28F6" w:rsidP="0069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7BD7">
        <w:rPr>
          <w:rFonts w:asciiTheme="majorBidi" w:hAnsiTheme="majorBidi" w:cstheme="majorBidi"/>
          <w:sz w:val="30"/>
          <w:szCs w:val="30"/>
          <w:cs/>
        </w:rPr>
        <w:t>ค่าความนิยม</w:t>
      </w:r>
      <w:r w:rsidRPr="0069398D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617BD7">
        <w:rPr>
          <w:rFonts w:asciiTheme="majorBidi" w:hAnsiTheme="majorBidi" w:cstheme="majorBidi"/>
          <w:sz w:val="30"/>
          <w:szCs w:val="30"/>
          <w:cs/>
        </w:rPr>
        <w:t>ด้วยวิธีราคาทุนหักขาดทุนจากการด้อยค่าสะสม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398D">
        <w:rPr>
          <w:rFonts w:asciiTheme="majorBidi" w:hAnsiTheme="majorBidi" w:cstheme="majorBidi"/>
          <w:sz w:val="30"/>
          <w:szCs w:val="30"/>
          <w:cs/>
        </w:rPr>
        <w:t>โดยค่าความนิยมของ</w:t>
      </w:r>
      <w:r w:rsidRPr="00617BD7">
        <w:rPr>
          <w:rFonts w:asciiTheme="majorBidi" w:hAnsiTheme="majorBidi" w:cstheme="majorBidi"/>
          <w:sz w:val="30"/>
          <w:szCs w:val="30"/>
          <w:cs/>
        </w:rPr>
        <w:t>เงินลงทุนที่บันทึกตามวิธีส่วนได้เสีย</w:t>
      </w:r>
      <w:r w:rsidRPr="0069398D">
        <w:rPr>
          <w:rFonts w:asciiTheme="majorBidi" w:hAnsiTheme="majorBidi" w:cstheme="majorBidi"/>
          <w:sz w:val="30"/>
          <w:szCs w:val="30"/>
          <w:cs/>
        </w:rPr>
        <w:t>รวม</w:t>
      </w:r>
      <w:r w:rsidRPr="00617BD7">
        <w:rPr>
          <w:rFonts w:asciiTheme="majorBidi" w:hAnsiTheme="majorBidi" w:cstheme="majorBidi"/>
          <w:sz w:val="30"/>
          <w:szCs w:val="30"/>
          <w:cs/>
        </w:rPr>
        <w:t>อยู่ในมูลค่าตามบัญชีของเงินลงทุน</w:t>
      </w:r>
      <w:r w:rsidRPr="00617BD7">
        <w:rPr>
          <w:rFonts w:asciiTheme="majorBidi" w:hAnsiTheme="majorBidi" w:cstheme="majorBidi"/>
          <w:sz w:val="30"/>
          <w:szCs w:val="30"/>
        </w:rPr>
        <w:t xml:space="preserve"> </w:t>
      </w:r>
    </w:p>
    <w:p w14:paraId="33C50957" w14:textId="77777777" w:rsidR="002C28F6" w:rsidRPr="0087049C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9042D9E" w14:textId="77777777" w:rsidR="002C28F6" w:rsidRPr="00F41E86" w:rsidRDefault="002C28F6" w:rsidP="00F41E86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41E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สินทรัพย์ไม่มีตัวตนอื่น </w:t>
      </w:r>
    </w:p>
    <w:p w14:paraId="2056C62A" w14:textId="77777777" w:rsidR="002C28F6" w:rsidRPr="0087049C" w:rsidRDefault="002C28F6" w:rsidP="0009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BFD02D7" w14:textId="77777777" w:rsidR="002C28F6" w:rsidRDefault="002C28F6" w:rsidP="0069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398D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สินทรัพย์ไม่มีตัวตนอื่น</w:t>
      </w:r>
      <w:r w:rsidRPr="0069398D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69398D">
        <w:rPr>
          <w:rFonts w:asciiTheme="majorBidi" w:hAnsiTheme="majorBidi" w:cstheme="majorBidi"/>
          <w:sz w:val="30"/>
          <w:szCs w:val="30"/>
        </w:rPr>
        <w:t xml:space="preserve"> </w:t>
      </w:r>
      <w:r w:rsidRPr="0069398D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7462B3D1" w14:textId="77777777" w:rsidR="002C28F6" w:rsidRPr="0069398D" w:rsidRDefault="002C28F6" w:rsidP="0069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993E3C" w14:textId="77777777" w:rsidR="002C28F6" w:rsidRPr="0069398D" w:rsidRDefault="002C28F6" w:rsidP="00617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69398D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56F52716" w14:textId="77777777" w:rsidR="002C28F6" w:rsidRPr="00617BD7" w:rsidRDefault="002C28F6" w:rsidP="00617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highlight w:val="green"/>
          <w:cs/>
        </w:rPr>
      </w:pPr>
    </w:p>
    <w:tbl>
      <w:tblPr>
        <w:tblW w:w="87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62"/>
        <w:gridCol w:w="2245"/>
      </w:tblGrid>
      <w:tr w:rsidR="002C28F6" w:rsidRPr="0087049C" w14:paraId="2A74542C" w14:textId="77777777" w:rsidTr="00B86FAA">
        <w:tc>
          <w:tcPr>
            <w:tcW w:w="6462" w:type="dxa"/>
          </w:tcPr>
          <w:p w14:paraId="15E9660A" w14:textId="77777777" w:rsidR="002C28F6" w:rsidRPr="0087049C" w:rsidRDefault="002C28F6" w:rsidP="003725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245" w:type="dxa"/>
          </w:tcPr>
          <w:p w14:paraId="35FC4874" w14:textId="63BA3D63" w:rsidR="002C28F6" w:rsidRPr="0087049C" w:rsidRDefault="00242D2C" w:rsidP="00CE6E72">
            <w:pPr>
              <w:tabs>
                <w:tab w:val="clear" w:pos="1644"/>
                <w:tab w:val="clear" w:pos="1871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28F6"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C28F6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2C28F6" w:rsidRPr="0087049C" w14:paraId="0C8A2CB9" w14:textId="77777777" w:rsidTr="00B86FAA">
        <w:tc>
          <w:tcPr>
            <w:tcW w:w="6462" w:type="dxa"/>
            <w:shd w:val="clear" w:color="auto" w:fill="auto"/>
          </w:tcPr>
          <w:p w14:paraId="4BCDE125" w14:textId="77777777" w:rsidR="002C28F6" w:rsidRPr="0087049C" w:rsidRDefault="002C28F6" w:rsidP="003725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ค่าเครื่องหมายการค้าและลิขสิทธิ์</w:t>
            </w:r>
          </w:p>
        </w:tc>
        <w:tc>
          <w:tcPr>
            <w:tcW w:w="2245" w:type="dxa"/>
            <w:shd w:val="clear" w:color="auto" w:fill="auto"/>
          </w:tcPr>
          <w:p w14:paraId="34431505" w14:textId="77777777" w:rsidR="002C28F6" w:rsidRPr="0087049C" w:rsidRDefault="002C28F6" w:rsidP="00CE6E72">
            <w:pPr>
              <w:tabs>
                <w:tab w:val="clear" w:pos="1644"/>
                <w:tab w:val="clear" w:pos="1871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ตามอายุสัญญา</w:t>
            </w:r>
          </w:p>
        </w:tc>
      </w:tr>
    </w:tbl>
    <w:p w14:paraId="636C32BE" w14:textId="77777777" w:rsidR="00134545" w:rsidRDefault="00134545" w:rsidP="00495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3277F53" w14:textId="77777777" w:rsidR="00134545" w:rsidRDefault="00134545" w:rsidP="00495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7D9B31E" w14:textId="5D507864" w:rsidR="002C28F6" w:rsidRPr="0087049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65B95B2A" w14:textId="77777777" w:rsidR="002C28F6" w:rsidRPr="0087049C" w:rsidRDefault="002C28F6" w:rsidP="00145D30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2EB4F39" w14:textId="126012E8" w:rsidR="002C28F6" w:rsidRDefault="002C28F6" w:rsidP="007C4C4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086C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 xml:space="preserve"> เมื่อ</w:t>
      </w:r>
      <w:r w:rsidRPr="005B086C">
        <w:rPr>
          <w:rFonts w:asciiTheme="majorBidi" w:hAnsiTheme="majorBidi" w:cstheme="majorBidi"/>
          <w:sz w:val="30"/>
          <w:szCs w:val="30"/>
          <w:cs/>
        </w:rPr>
        <w:t>สัญญานั้น</w:t>
      </w:r>
      <w:r w:rsidR="00F81EBA">
        <w:rPr>
          <w:rFonts w:asciiTheme="majorBidi" w:hAnsiTheme="majorBidi" w:cstheme="majorBidi"/>
          <w:sz w:val="30"/>
          <w:szCs w:val="30"/>
        </w:rPr>
        <w:t xml:space="preserve"> </w:t>
      </w:r>
      <w:r w:rsidRPr="005B086C">
        <w:rPr>
          <w:rFonts w:asciiTheme="majorBidi" w:hAnsiTheme="majorBidi" w:cstheme="majorBidi"/>
          <w:sz w:val="30"/>
          <w:szCs w:val="30"/>
          <w:cs/>
        </w:rPr>
        <w:t>ให้สิทธิในการควบคุมการใช้สินทรัพย์ที่ระบุ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0A3184AD" w14:textId="77777777" w:rsidR="00134545" w:rsidRPr="005B086C" w:rsidRDefault="00134545" w:rsidP="007C4C4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2FA5ED" w14:textId="48E39178" w:rsidR="002C28F6" w:rsidRPr="005B086C" w:rsidRDefault="002C28F6" w:rsidP="00134545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086C" w:rsidDel="005868E9">
        <w:rPr>
          <w:rFonts w:asciiTheme="majorBidi" w:hAnsiTheme="majorBidi" w:cstheme="majorBidi"/>
          <w:sz w:val="30"/>
          <w:szCs w:val="30"/>
        </w:rPr>
        <w:t xml:space="preserve"> </w:t>
      </w:r>
      <w:r w:rsidRPr="005B086C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>หรือวันที่มีการเปลี่ยนแปลงสัญญาเช่า</w:t>
      </w:r>
      <w:r w:rsidRPr="005B086C">
        <w:rPr>
          <w:rFonts w:asciiTheme="majorBidi" w:hAnsiTheme="majorBidi" w:cstheme="majorBidi"/>
          <w:sz w:val="30"/>
          <w:szCs w:val="30"/>
        </w:rPr>
        <w:t xml:space="preserve"> </w:t>
      </w:r>
      <w:r w:rsidRPr="005B086C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>ราคาเอกเทศของแต่ละส่วนประกอบ</w:t>
      </w:r>
      <w:r w:rsidRPr="005B086C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    </w:t>
      </w:r>
      <w:r w:rsidRPr="005B086C">
        <w:rPr>
          <w:rFonts w:asciiTheme="majorBidi" w:hAnsiTheme="majorBidi" w:cstheme="majorBidi"/>
          <w:sz w:val="30"/>
          <w:szCs w:val="30"/>
          <w:cs/>
        </w:rPr>
        <w:t>อสังหาริมทรัพย์</w:t>
      </w:r>
      <w:r w:rsidRPr="005B086C">
        <w:rPr>
          <w:rFonts w:asciiTheme="majorBidi" w:hAnsiTheme="majorBidi" w:cstheme="majorBidi"/>
          <w:sz w:val="30"/>
          <w:szCs w:val="30"/>
        </w:rPr>
        <w:t xml:space="preserve"> </w:t>
      </w:r>
      <w:r w:rsidRPr="005B086C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>ที่ไม่เป็นการเช่า</w:t>
      </w:r>
      <w:r w:rsidRPr="005B086C">
        <w:rPr>
          <w:rFonts w:asciiTheme="majorBidi" w:hAnsiTheme="majorBidi" w:cstheme="majorBidi"/>
          <w:sz w:val="30"/>
          <w:szCs w:val="30"/>
          <w:cs/>
        </w:rPr>
        <w:t>และรับรู้สัญญาเช่าและส่วนประกอบที่ไม่เป็นการเช่าเป็นสัญญาเช่าทั้งหมด</w:t>
      </w:r>
    </w:p>
    <w:p w14:paraId="3BFD317E" w14:textId="77777777" w:rsidR="002C28F6" w:rsidRPr="0087049C" w:rsidRDefault="002C28F6" w:rsidP="00145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highlight w:val="cyan"/>
          <w:cs/>
        </w:rPr>
      </w:pPr>
    </w:p>
    <w:p w14:paraId="7B6071AE" w14:textId="168C7320" w:rsidR="002C28F6" w:rsidRPr="0087049C" w:rsidRDefault="002C28F6" w:rsidP="00145D3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87049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ยกเว้นสัญญาเช่า</w:t>
      </w:r>
      <w:r w:rsidR="00F81EBA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DF62848" w14:textId="77777777" w:rsidR="002C28F6" w:rsidRPr="0087049C" w:rsidRDefault="002C28F6" w:rsidP="00145D3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cyan"/>
        </w:rPr>
      </w:pPr>
    </w:p>
    <w:p w14:paraId="2DF9B09F" w14:textId="3E0B273E" w:rsidR="002C28F6" w:rsidRPr="005A4532" w:rsidRDefault="002C28F6" w:rsidP="00F81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A4532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</w:t>
      </w:r>
      <w:r w:rsidRPr="007031C2">
        <w:rPr>
          <w:rFonts w:asciiTheme="majorBidi" w:hAnsiTheme="majorBidi" w:cstheme="majorBidi"/>
          <w:b/>
          <w:sz w:val="30"/>
          <w:szCs w:val="30"/>
          <w:cs/>
        </w:rPr>
        <w:t>และขาดทุนจากการด้อยค่า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 xml:space="preserve">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เงินจ่ายล่วงหน้า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bookmarkStart w:id="0" w:name="_Hlk65854665"/>
      <w:r w:rsidRPr="005A4532">
        <w:rPr>
          <w:rFonts w:asciiTheme="majorBidi" w:hAnsiTheme="majorBidi" w:cstheme="majorBidi"/>
          <w:b/>
          <w:sz w:val="30"/>
          <w:szCs w:val="30"/>
        </w:rPr>
        <w:t xml:space="preserve"> </w:t>
      </w:r>
      <w:bookmarkEnd w:id="0"/>
      <w:r w:rsidRPr="005A4532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 xml:space="preserve">โอนกรรมสิทธิ์ในสินทรัพย์ที่เช่าให้กับกลุ่มบริษัทเมื่อสิ้นสุดสัญญาเช่า 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หรือ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กลุ่มบริษั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ท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 xml:space="preserve">จะใช้สิทธิในการซื้อสินทรัพย์ </w:t>
      </w:r>
      <w:r>
        <w:rPr>
          <w:rFonts w:asciiTheme="majorBidi" w:hAnsiTheme="majorBidi" w:cstheme="majorBidi"/>
          <w:b/>
          <w:sz w:val="30"/>
          <w:szCs w:val="30"/>
        </w:rPr>
        <w:br/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EF992F6" w14:textId="77777777" w:rsidR="002C28F6" w:rsidRPr="005B086C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2787C0FC" w14:textId="3EE87C9F" w:rsidR="002C28F6" w:rsidRPr="005A4532" w:rsidRDefault="002C28F6" w:rsidP="00145D30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A4532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Pr="005A453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</w:t>
      </w:r>
      <w:r w:rsidR="00D3766C">
        <w:rPr>
          <w:rFonts w:asciiTheme="majorBidi" w:hAnsiTheme="majorBidi" w:cstheme="majorBidi"/>
          <w:b/>
          <w:sz w:val="30"/>
          <w:szCs w:val="30"/>
        </w:rPr>
        <w:t xml:space="preserve">        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ทางการเงินภายนอกหลายแห่งและได้ปรับปรุงบางส่วนเพื่อให้สะท้อนระยะเวลาของสัญญาเช่าและลักษณะ</w:t>
      </w:r>
      <w:r w:rsidR="00D3766C">
        <w:rPr>
          <w:rFonts w:asciiTheme="majorBidi" w:hAnsiTheme="majorBidi" w:cstheme="majorBidi"/>
          <w:b/>
          <w:sz w:val="30"/>
          <w:szCs w:val="30"/>
        </w:rPr>
        <w:t xml:space="preserve">        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ของสินทรัพย์ที่เช่า</w:t>
      </w:r>
    </w:p>
    <w:p w14:paraId="1E034051" w14:textId="77777777" w:rsidR="002C28F6" w:rsidRPr="0087049C" w:rsidRDefault="002C28F6" w:rsidP="00145D30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DC722D0" w14:textId="7801BDDE" w:rsidR="002C28F6" w:rsidRPr="005A4532" w:rsidRDefault="002C28F6" w:rsidP="005B086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จะถูก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วัดมูลค่าใหม่เมื่อมีการเปลี่ยนแปลงสัญญาเช่า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เมื่อมีการวัดมูลค่าหนี้สินตามสัญญาเช่าใหม่ จะปรับปรุง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มูลค่า</w:t>
      </w:r>
      <w:r w:rsidR="00D3766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 xml:space="preserve">ลงจนเป็นศูนย์แล้ว </w:t>
      </w:r>
    </w:p>
    <w:p w14:paraId="5B8F7907" w14:textId="136C5BB7" w:rsidR="0045615E" w:rsidRDefault="0045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A22D7F0" w14:textId="77777777" w:rsidR="002C28F6" w:rsidRPr="0087049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15C2D63A" w14:textId="77777777" w:rsidR="002C28F6" w:rsidRPr="0087049C" w:rsidRDefault="002C28F6" w:rsidP="00607C9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A11FD9" w14:textId="77777777" w:rsidR="002C28F6" w:rsidRPr="0087049C" w:rsidRDefault="002C28F6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   </w:t>
      </w:r>
      <w:r w:rsidRPr="0087049C">
        <w:rPr>
          <w:rFonts w:asciiTheme="majorBidi" w:hAnsiTheme="majorBidi" w:cstheme="majorBidi"/>
          <w:spacing w:val="4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ค่าความนิยมและ</w:t>
      </w:r>
      <w:r w:rsidRPr="0087049C">
        <w:rPr>
          <w:rFonts w:asciiTheme="majorBidi" w:hAnsiTheme="majorBidi" w:cstheme="majorBidi"/>
          <w:spacing w:val="4"/>
          <w:sz w:val="30"/>
          <w:szCs w:val="30"/>
          <w:cs/>
        </w:rPr>
        <w:t>สินทรัพย์ไม่มีตัวตนที่มีอายุการให้ประโยชน์ไม่ทราบแน่นอนหรือยังไม่พร้อมใช้งานจะ</w:t>
      </w:r>
      <w:r w:rsidRPr="0087049C">
        <w:rPr>
          <w:rFonts w:asciiTheme="majorBidi" w:hAnsiTheme="majorBidi" w:cstheme="majorBidi"/>
          <w:sz w:val="30"/>
          <w:szCs w:val="30"/>
          <w:cs/>
        </w:rPr>
        <w:t>ถูกประมาณมูลค่าที่คาดว่าจะได้รับคืนทุกปีในช่วงเวลาเดียวกัน</w:t>
      </w:r>
    </w:p>
    <w:p w14:paraId="364FAB30" w14:textId="77777777" w:rsidR="002C28F6" w:rsidRPr="0087049C" w:rsidRDefault="002C28F6" w:rsidP="00607C9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6724E2" w14:textId="35DCD05C" w:rsidR="002C28F6" w:rsidRPr="0087049C" w:rsidRDefault="002C28F6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pacing w:val="2"/>
          <w:sz w:val="30"/>
          <w:szCs w:val="30"/>
          <w:cs/>
        </w:rPr>
        <w:t>ขาดทุนจากการด้อยค่า</w:t>
      </w:r>
      <w:r w:rsidRPr="005B086C">
        <w:rPr>
          <w:rFonts w:asciiTheme="majorBidi" w:hAnsiTheme="majorBidi" w:cstheme="majorBidi"/>
          <w:spacing w:val="4"/>
          <w:sz w:val="30"/>
          <w:szCs w:val="30"/>
          <w:cs/>
        </w:rPr>
        <w:t>รับรู้ในกำไรหรือขาดทุนเมื่อ</w:t>
      </w:r>
      <w:r w:rsidRPr="0087049C">
        <w:rPr>
          <w:rFonts w:asciiTheme="majorBidi" w:hAnsiTheme="majorBidi" w:cstheme="majorBidi"/>
          <w:spacing w:val="2"/>
          <w:sz w:val="30"/>
          <w:szCs w:val="30"/>
          <w:cs/>
        </w:rPr>
        <w:t>มูลค่าตามบัญชีของสินทรัพย์ หรือ</w:t>
      </w:r>
      <w:r w:rsidRPr="0087049C">
        <w:rPr>
          <w:rFonts w:asciiTheme="majorBidi" w:hAnsiTheme="majorBidi" w:cstheme="majorBidi"/>
          <w:spacing w:val="-4"/>
          <w:sz w:val="30"/>
          <w:szCs w:val="30"/>
          <w:cs/>
        </w:rPr>
        <w:t>มูลค่าตามบัญชีหน่วยสินทรัพย์ที่ก่อให้เกิดเงินสดสูงกว่ามูลค่าที่จะได้รับคืน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ึ้นของสินทรัพย์ชิ้นเดียวกันกับที่เคยรับรู้ใน</w:t>
      </w:r>
      <w:r w:rsidRPr="0087049C">
        <w:rPr>
          <w:rFonts w:asciiTheme="majorBidi" w:hAnsiTheme="majorBidi" w:cstheme="majorBidi"/>
          <w:spacing w:val="2"/>
          <w:sz w:val="30"/>
          <w:szCs w:val="30"/>
          <w:cs/>
        </w:rPr>
        <w:t>ส่วนของผู้ถือหุ้นและมีการด้อย</w:t>
      </w:r>
      <w:r w:rsidRPr="0087049C">
        <w:rPr>
          <w:rFonts w:asciiTheme="majorBidi" w:hAnsiTheme="majorBidi" w:cstheme="majorBidi"/>
          <w:sz w:val="30"/>
          <w:szCs w:val="30"/>
          <w:cs/>
        </w:rPr>
        <w:t>ค่าในเวลาต่อมา ในกรณีนี้รับรู้ในส่วนของผู้ถือหุ้น</w:t>
      </w:r>
      <w:r w:rsidR="008E60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E60B7" w:rsidRPr="008E60B7">
        <w:rPr>
          <w:rFonts w:asciiTheme="majorBidi" w:hAnsiTheme="majorBidi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26B6B10B" w14:textId="77777777" w:rsidR="002C28F6" w:rsidRPr="005B086C" w:rsidRDefault="002C28F6" w:rsidP="005B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iCs/>
          <w:sz w:val="30"/>
          <w:szCs w:val="30"/>
        </w:rPr>
        <w:t xml:space="preserve">           </w:t>
      </w:r>
    </w:p>
    <w:p w14:paraId="49B2B54F" w14:textId="50B318E2" w:rsidR="002C28F6" w:rsidRPr="0087049C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3BEA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 w:rsidR="0045615E" w:rsidRPr="00C63BEA">
        <w:rPr>
          <w:rFonts w:asciiTheme="majorBidi" w:hAnsiTheme="majorBidi" w:cstheme="majorBidi"/>
          <w:sz w:val="30"/>
          <w:szCs w:val="30"/>
        </w:rPr>
        <w:t xml:space="preserve">   </w:t>
      </w:r>
      <w:r w:rsidRPr="00C63BEA">
        <w:rPr>
          <w:rFonts w:asciiTheme="majorBidi" w:hAnsiTheme="majorBidi" w:cstheme="majorBidi"/>
          <w:sz w:val="30"/>
          <w:szCs w:val="30"/>
          <w:cs/>
        </w:rPr>
        <w:t>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</w:t>
      </w:r>
      <w:r w:rsidRPr="00C63BEA">
        <w:rPr>
          <w:rFonts w:asciiTheme="majorBidi" w:hAnsiTheme="majorBidi" w:cstheme="majorBidi"/>
          <w:sz w:val="30"/>
          <w:szCs w:val="30"/>
        </w:rPr>
        <w:t xml:space="preserve"> </w:t>
      </w:r>
      <w:r w:rsidRPr="00C63BEA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ด้วยค่าเสื่อมราคาสะสมหรือค่าตัดจำหน่าย เสมือนหนึ่งไม่เคยมีการบันทึกขาดทุนจากการด้อยค่ามาก่อน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7E26805" w14:textId="77777777" w:rsidR="002C28F6" w:rsidRPr="0087049C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3BD7D3A" w14:textId="77777777" w:rsidR="002C28F6" w:rsidRPr="0087049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477A0C1C" w14:textId="77777777" w:rsidR="002C28F6" w:rsidRPr="0087049C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ab/>
      </w:r>
    </w:p>
    <w:p w14:paraId="302F79B2" w14:textId="77777777" w:rsidR="002C28F6" w:rsidRPr="0087049C" w:rsidRDefault="002C28F6" w:rsidP="00CF74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7049C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กองทุนสำรองเลี้ยงชีพสำหรับพนักงานของ</w:t>
      </w:r>
      <w:r w:rsidRPr="005B086C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85C6E3E" w14:textId="77777777" w:rsidR="002C28F6" w:rsidRPr="0087049C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7CFE0C6C" w14:textId="1DB70446" w:rsidR="002C28F6" w:rsidRPr="00E960F6" w:rsidRDefault="002C28F6" w:rsidP="00E960F6">
      <w:pPr>
        <w:spacing w:line="240" w:lineRule="auto"/>
        <w:ind w:left="547"/>
        <w:jc w:val="thaiDistribute"/>
        <w:rPr>
          <w:rFonts w:ascii="Times New Roman" w:hAnsi="Times New Roman"/>
          <w:sz w:val="30"/>
          <w:szCs w:val="30"/>
        </w:rPr>
      </w:pPr>
      <w:r w:rsidRPr="0087049C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45615E">
        <w:rPr>
          <w:rFonts w:asciiTheme="majorBidi" w:hAnsiTheme="majorBidi" w:cstheme="majorBidi"/>
          <w:i/>
          <w:sz w:val="30"/>
          <w:szCs w:val="30"/>
        </w:rPr>
        <w:t xml:space="preserve"> 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</w:t>
      </w:r>
      <w:r w:rsidRPr="008704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ปัจจุบัน</w:t>
      </w:r>
      <w:r w:rsidRPr="004F05B1">
        <w:rPr>
          <w:rFonts w:asciiTheme="majorBidi" w:hAnsiTheme="majorBidi" w:cstheme="majorBidi"/>
          <w:i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ทุกปีโดยวิธีคิดลดแต่ละหน่วยที่ประมาณการไว้</w:t>
      </w:r>
    </w:p>
    <w:p w14:paraId="392F8B83" w14:textId="77777777" w:rsidR="002C28F6" w:rsidRPr="0087049C" w:rsidRDefault="002C28F6" w:rsidP="00452C60">
      <w:pPr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840E169" w14:textId="77777777" w:rsidR="008E60B7" w:rsidRDefault="008E6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  <w:r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7007F93A" w14:textId="26DAF049" w:rsidR="002C28F6" w:rsidRDefault="002C28F6" w:rsidP="008A44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7049C">
        <w:rPr>
          <w:rFonts w:asciiTheme="majorBidi" w:hAnsiTheme="majorBidi" w:cs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8704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704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87049C">
        <w:rPr>
          <w:rFonts w:asciiTheme="majorBidi" w:hAnsiTheme="majorBidi" w:cstheme="majorBidi"/>
          <w:i/>
          <w:sz w:val="30"/>
          <w:szCs w:val="30"/>
        </w:rPr>
        <w:t xml:space="preserve">         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ณ ต้นปี โดยคำนึงถึงการเปลี่ยนแปลงใด</w:t>
      </w:r>
      <w:r w:rsidRPr="008704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ในหนี้สินผลประโยชน์ที่กำหนดไว้สุทธิซึ่งเป็นผลมาจากการจ่ายชำระผลประโยชน์ ดอกเบี้ยจ่ายสุทธิและค่าใช้จ่ายอื่น</w:t>
      </w:r>
      <w:r w:rsidRPr="008704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7CF121B3" w14:textId="77777777" w:rsidR="002C28F6" w:rsidRPr="00E23D63" w:rsidRDefault="002C28F6" w:rsidP="008A44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49A6C524" w14:textId="25EBDE79" w:rsidR="002C28F6" w:rsidRDefault="002C28F6" w:rsidP="00013E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7049C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Pr="0087049C">
        <w:rPr>
          <w:rFonts w:asciiTheme="majorBidi" w:hAnsiTheme="majorBidi" w:cstheme="majorBidi"/>
          <w:i/>
          <w:sz w:val="30"/>
          <w:szCs w:val="30"/>
        </w:rPr>
        <w:t xml:space="preserve">       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ที่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เกี่ยวข้องกับการบริการในอดีต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64C28C37" w14:textId="77777777" w:rsidR="00EA71EB" w:rsidRPr="00E23D63" w:rsidRDefault="00EA71EB" w:rsidP="00013E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1DE5CC53" w14:textId="77777777" w:rsidR="002C28F6" w:rsidRPr="005B086C" w:rsidRDefault="002C28F6" w:rsidP="00013E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B086C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  การทำงานของพนักงานในงวดปัจจุบันและงวดก่อน</w:t>
      </w:r>
      <w:r w:rsidRPr="005B086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3DC4241" w14:textId="77777777" w:rsidR="002C28F6" w:rsidRPr="00E23D63" w:rsidRDefault="002C28F6" w:rsidP="00013E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03E670A3" w14:textId="30432153" w:rsidR="002C28F6" w:rsidRPr="005B086C" w:rsidRDefault="002C28F6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B086C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br/>
        <w:t xml:space="preserve">หากระยะเวลาการจ่ายผลประโยชน์เกินกว่า </w:t>
      </w:r>
      <w:r w:rsidR="00242D2C" w:rsidRPr="00242D2C">
        <w:rPr>
          <w:rFonts w:asciiTheme="majorBidi" w:hAnsiTheme="majorBidi" w:cstheme="majorBidi"/>
          <w:iCs/>
          <w:sz w:val="30"/>
          <w:szCs w:val="30"/>
        </w:rPr>
        <w:t>12</w:t>
      </w:r>
      <w:r w:rsidRPr="005B086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A7BD975" w14:textId="77777777" w:rsidR="002C28F6" w:rsidRPr="00E23D63" w:rsidRDefault="002C28F6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395B7A0E" w14:textId="4B232B90" w:rsidR="002C28F6" w:rsidRPr="005B086C" w:rsidRDefault="002C28F6" w:rsidP="00E23D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B086C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B086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br/>
        <w:t>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</w:t>
      </w:r>
      <w:r w:rsidRPr="005B086C">
        <w:rPr>
          <w:rFonts w:asciiTheme="majorBidi" w:hAnsiTheme="majorBidi" w:cstheme="majorBidi"/>
          <w:i/>
          <w:sz w:val="30"/>
          <w:szCs w:val="30"/>
        </w:rPr>
        <w:t xml:space="preserve">     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8161189" w14:textId="1F4B049D" w:rsidR="00EA71EB" w:rsidRPr="00E23D63" w:rsidRDefault="00EA7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5663EC9" w14:textId="168A0608" w:rsidR="002C28F6" w:rsidRPr="005B086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086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14:paraId="3E835460" w14:textId="77777777" w:rsidR="002C28F6" w:rsidRPr="00E23D63" w:rsidRDefault="002C28F6" w:rsidP="00E65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48B8EC" w14:textId="77777777" w:rsidR="002C28F6" w:rsidRDefault="002C28F6" w:rsidP="00E6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B086C">
        <w:rPr>
          <w:rFonts w:asciiTheme="majorBidi" w:hAnsiTheme="majorBidi" w:cstheme="majorBidi"/>
          <w:i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9300F1">
        <w:rPr>
          <w:rFonts w:asciiTheme="majorBidi" w:hAnsiTheme="majorBidi" w:cstheme="majorBidi"/>
          <w:iCs/>
          <w:sz w:val="30"/>
          <w:szCs w:val="30"/>
        </w:rPr>
        <w:t>(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lastRenderedPageBreak/>
        <w:t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br/>
        <w:t>เกิดขึ้นจริง</w:t>
      </w:r>
    </w:p>
    <w:p w14:paraId="33EB0B9A" w14:textId="77777777" w:rsidR="002C28F6" w:rsidRPr="005B086C" w:rsidRDefault="002C28F6" w:rsidP="00E6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B28F2ED" w14:textId="77777777" w:rsidR="002C28F6" w:rsidRPr="0087049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CFC6216" w14:textId="77777777" w:rsidR="002C28F6" w:rsidRPr="0087049C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BC6BA" w14:textId="209199EC" w:rsidR="002C28F6" w:rsidRDefault="00E23D63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3D63">
        <w:rPr>
          <w:rFonts w:asciiTheme="majorBidi" w:hAnsiTheme="majorBidi"/>
          <w:i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721D3FC" w14:textId="77777777" w:rsidR="0045615E" w:rsidRPr="0087049C" w:rsidRDefault="0045615E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139427" w14:textId="77777777" w:rsidR="002C28F6" w:rsidRPr="0087049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79277A0D" w14:textId="77777777" w:rsidR="002C28F6" w:rsidRPr="0087049C" w:rsidRDefault="002C28F6" w:rsidP="00EB0364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A823569" w14:textId="77777777" w:rsidR="002C28F6" w:rsidRPr="0087049C" w:rsidRDefault="002C28F6" w:rsidP="002867B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Pr="0087049C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048048A" w14:textId="77777777" w:rsidR="002C28F6" w:rsidRPr="0087049C" w:rsidRDefault="002C28F6" w:rsidP="00286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6C234" w14:textId="6AE94B30" w:rsidR="002C28F6" w:rsidRPr="0087049C" w:rsidRDefault="002C28F6" w:rsidP="0091525B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87049C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CC51390" w14:textId="262DAF83" w:rsidR="002C28F6" w:rsidRPr="0087049C" w:rsidRDefault="002C28F6" w:rsidP="00F611C1">
      <w:pPr>
        <w:pStyle w:val="block"/>
        <w:numPr>
          <w:ilvl w:val="0"/>
          <w:numId w:val="25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242D2C" w:rsidRPr="00242D2C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87049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F8C70E0" w14:textId="435F1D15" w:rsidR="002C28F6" w:rsidRPr="0087049C" w:rsidRDefault="002C28F6" w:rsidP="00F611C1">
      <w:pPr>
        <w:pStyle w:val="block"/>
        <w:numPr>
          <w:ilvl w:val="0"/>
          <w:numId w:val="25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7049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42D2C" w:rsidRPr="00242D2C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242D2C" w:rsidRPr="00242D2C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9D31B11" w14:textId="62CA023A" w:rsidR="002C28F6" w:rsidRPr="0087049C" w:rsidRDefault="002C28F6" w:rsidP="00F611C1">
      <w:pPr>
        <w:pStyle w:val="block"/>
        <w:numPr>
          <w:ilvl w:val="0"/>
          <w:numId w:val="25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7049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42D2C" w:rsidRPr="00242D2C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22C21EEA" w14:textId="77777777" w:rsidR="002C28F6" w:rsidRPr="0087049C" w:rsidRDefault="002C28F6" w:rsidP="005B7C1D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28B248" w14:textId="77777777" w:rsidR="002C28F6" w:rsidRPr="00A1608A" w:rsidRDefault="002C28F6" w:rsidP="00080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04C1B46" w14:textId="77777777" w:rsidR="002C28F6" w:rsidRPr="00A1608A" w:rsidRDefault="002C28F6" w:rsidP="00080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BEF8DD" w14:textId="77777777" w:rsidR="002C28F6" w:rsidRPr="00A1608A" w:rsidRDefault="002C28F6" w:rsidP="00C3400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1608A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กลุ่มบริษัทวัดมูลค่าสินทรัพย์และสถาน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A1608A">
        <w:rPr>
          <w:rFonts w:asciiTheme="majorBidi" w:hAnsiTheme="majorBidi" w:cstheme="majorBidi"/>
          <w:sz w:val="30"/>
          <w:szCs w:val="30"/>
          <w:cs/>
        </w:rPr>
        <w:t xml:space="preserve">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A1608A">
        <w:rPr>
          <w:sz w:val="30"/>
          <w:szCs w:val="30"/>
          <w:cs/>
        </w:rPr>
        <w:t xml:space="preserve"> </w:t>
      </w:r>
    </w:p>
    <w:p w14:paraId="035E051D" w14:textId="77777777" w:rsidR="002C28F6" w:rsidRPr="00C3400C" w:rsidRDefault="002C28F6" w:rsidP="00C340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EC0EC6" w14:textId="4754BFF0" w:rsidR="003D29F6" w:rsidRDefault="003D2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92A7E6B" w14:textId="57B3E362" w:rsidR="002C28F6" w:rsidRDefault="002C28F6" w:rsidP="0045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1608A">
        <w:rPr>
          <w:rFonts w:asciiTheme="majorBidi" w:hAnsiTheme="majorBidi" w:cstheme="majorBidi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>ผลต่าง</w:t>
      </w:r>
      <w:r w:rsidRPr="00A1608A">
        <w:rPr>
          <w:rFonts w:asciiTheme="majorBidi" w:hAnsiTheme="majorBidi" w:cstheme="majorBidi"/>
          <w:sz w:val="30"/>
          <w:szCs w:val="30"/>
          <w:cs/>
        </w:rPr>
        <w:t>ระหว่างมูลค่ายุติธรรม ณ วันที่รับรู้รายการเมื่อเริ่มแรกและราคาของการทำรายการ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>และรับรู้ในกำไรหรือขาดทุนทันที เว้นแต่มูลค่ายุติธรรมที่ได้มา</w:t>
      </w:r>
      <w:r w:rsidRPr="00A1608A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242D2C" w:rsidRPr="00242D2C">
        <w:rPr>
          <w:rFonts w:asciiTheme="majorBidi" w:hAnsiTheme="majorBidi" w:cstheme="majorBidi"/>
          <w:sz w:val="30"/>
          <w:szCs w:val="30"/>
        </w:rPr>
        <w:t>3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1608A">
        <w:rPr>
          <w:rFonts w:asciiTheme="majorBidi" w:hAnsiTheme="majorBidi" w:cstheme="majorBidi"/>
          <w:sz w:val="30"/>
          <w:szCs w:val="30"/>
          <w:cs/>
        </w:rPr>
        <w:t>ผลต่าง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>ดังกล่าวจะ</w:t>
      </w:r>
      <w:r w:rsidRPr="00A1608A">
        <w:rPr>
          <w:rFonts w:asciiTheme="majorBidi" w:hAnsiTheme="majorBidi" w:cstheme="majorBidi"/>
          <w:sz w:val="30"/>
          <w:szCs w:val="30"/>
          <w:cs/>
        </w:rPr>
        <w:t>รับรู้เป็นรายการรอตัดบัญชี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>ซึ่งจะ</w:t>
      </w:r>
      <w:r w:rsidRPr="00A1608A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46D9D73" w14:textId="77777777" w:rsidR="0045615E" w:rsidRPr="0087049C" w:rsidRDefault="0045615E" w:rsidP="0045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37D5025" w14:textId="53CA5887" w:rsidR="00AB59D0" w:rsidRPr="00842D82" w:rsidRDefault="00AB59D0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42D8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หุ้นทุนซื้อคืน</w:t>
      </w:r>
    </w:p>
    <w:p w14:paraId="14B3052B" w14:textId="692F78E9" w:rsidR="00AB59D0" w:rsidRDefault="00AB59D0" w:rsidP="00AB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3E7030" w14:textId="31DC2296" w:rsidR="00AB59D0" w:rsidRDefault="00AB59D0" w:rsidP="00AB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59D0">
        <w:rPr>
          <w:rFonts w:asciiTheme="majorBidi" w:hAnsiTheme="majorBidi" w:cstheme="majorBidi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</w:t>
      </w:r>
      <w:r w:rsidR="0045615E">
        <w:rPr>
          <w:rFonts w:asciiTheme="majorBidi" w:hAnsiTheme="majorBidi" w:cstheme="majorBidi"/>
          <w:sz w:val="30"/>
          <w:szCs w:val="30"/>
        </w:rPr>
        <w:t xml:space="preserve">   </w:t>
      </w:r>
      <w:r w:rsidRPr="00EA71EB">
        <w:rPr>
          <w:rFonts w:asciiTheme="majorBidi" w:hAnsiTheme="majorBidi" w:cstheme="majorBidi"/>
          <w:spacing w:val="-2"/>
          <w:sz w:val="30"/>
          <w:szCs w:val="30"/>
          <w:cs/>
        </w:rPr>
        <w:t>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</w:t>
      </w:r>
      <w:r w:rsidRPr="00AB59D0">
        <w:rPr>
          <w:rFonts w:asciiTheme="majorBidi" w:hAnsiTheme="majorBidi" w:cstheme="majorBidi"/>
          <w:sz w:val="30"/>
          <w:szCs w:val="30"/>
          <w:cs/>
        </w:rPr>
        <w:t>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</w:t>
      </w:r>
      <w:r w:rsidR="00EA71EB">
        <w:rPr>
          <w:rFonts w:asciiTheme="majorBidi" w:hAnsiTheme="majorBidi" w:cstheme="majorBidi"/>
          <w:sz w:val="30"/>
          <w:szCs w:val="30"/>
          <w:cs/>
        </w:rPr>
        <w:br/>
      </w:r>
      <w:r w:rsidRPr="00AB59D0">
        <w:rPr>
          <w:rFonts w:asciiTheme="majorBidi" w:hAnsiTheme="majorBidi" w:cstheme="majorBidi"/>
          <w:sz w:val="30"/>
          <w:szCs w:val="30"/>
          <w:cs/>
        </w:rPr>
        <w:t>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</w:t>
      </w:r>
      <w:r w:rsidR="0045615E">
        <w:rPr>
          <w:rFonts w:asciiTheme="majorBidi" w:hAnsiTheme="majorBidi" w:cstheme="majorBidi"/>
          <w:sz w:val="30"/>
          <w:szCs w:val="30"/>
        </w:rPr>
        <w:t xml:space="preserve"> </w:t>
      </w:r>
      <w:r w:rsidRPr="00AB59D0">
        <w:rPr>
          <w:rFonts w:asciiTheme="majorBidi" w:hAnsiTheme="majorBidi" w:cstheme="majorBidi"/>
          <w:sz w:val="30"/>
          <w:szCs w:val="30"/>
          <w:cs/>
        </w:rPr>
        <w:t>หุ้นทุนซื้อคืน (</w:t>
      </w:r>
      <w:r w:rsidRPr="00AB59D0">
        <w:rPr>
          <w:rFonts w:asciiTheme="majorBidi" w:hAnsiTheme="majorBidi" w:cstheme="majorBidi"/>
          <w:sz w:val="30"/>
          <w:szCs w:val="30"/>
        </w:rPr>
        <w:t>“</w:t>
      </w:r>
      <w:r w:rsidRPr="00AB59D0">
        <w:rPr>
          <w:rFonts w:asciiTheme="majorBidi" w:hAnsiTheme="majorBidi" w:cstheme="majorBidi"/>
          <w:sz w:val="30"/>
          <w:szCs w:val="30"/>
          <w:cs/>
        </w:rPr>
        <w:t>ส่วนเกินทุนหุ้นทุนซื้อคืน</w:t>
      </w:r>
      <w:r w:rsidRPr="00AB59D0">
        <w:rPr>
          <w:rFonts w:asciiTheme="majorBidi" w:hAnsiTheme="majorBidi" w:cstheme="majorBidi"/>
          <w:sz w:val="30"/>
          <w:szCs w:val="30"/>
        </w:rPr>
        <w:t>”</w:t>
      </w:r>
      <w:r w:rsidRPr="00AB59D0">
        <w:rPr>
          <w:rFonts w:asciiTheme="majorBidi" w:hAnsiTheme="majorBidi" w:cstheme="majorBidi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</w:t>
      </w:r>
      <w:r w:rsidR="00776BE7">
        <w:rPr>
          <w:rFonts w:asciiTheme="majorBidi" w:hAnsiTheme="majorBidi" w:cstheme="majorBidi"/>
          <w:sz w:val="30"/>
          <w:szCs w:val="30"/>
        </w:rPr>
        <w:br/>
      </w:r>
      <w:r w:rsidRPr="00AB59D0">
        <w:rPr>
          <w:rFonts w:asciiTheme="majorBidi" w:hAnsiTheme="majorBidi" w:cstheme="majorBidi"/>
          <w:sz w:val="30"/>
          <w:szCs w:val="30"/>
          <w:cs/>
        </w:rPr>
        <w:t>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6432EFCE" w14:textId="77777777" w:rsidR="00E23D63" w:rsidRPr="00AB59D0" w:rsidRDefault="00E23D63" w:rsidP="00AB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40AD94" w14:textId="37FC4203" w:rsidR="002C28F6" w:rsidRPr="00A1608A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Pr="00A1608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24FF763" w14:textId="77777777" w:rsidR="002C28F6" w:rsidRPr="00A1608A" w:rsidRDefault="002C28F6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0D244BE" w14:textId="49CB2CB7" w:rsidR="002C28F6" w:rsidRPr="00A1608A" w:rsidRDefault="002C28F6" w:rsidP="004375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>
        <w:rPr>
          <w:rFonts w:asciiTheme="majorBidi" w:hAnsiTheme="majorBidi" w:cstheme="majorBidi" w:hint="cs"/>
          <w:sz w:val="30"/>
          <w:szCs w:val="30"/>
          <w:cs/>
        </w:rPr>
        <w:t>หรือภาษีขายอื่น</w:t>
      </w:r>
      <w:r w:rsidR="00035BB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ๆ</w:t>
      </w:r>
      <w:r w:rsidR="00A90A81">
        <w:rPr>
          <w:rFonts w:asciiTheme="majorBidi" w:hAnsiTheme="majorBidi" w:cstheme="majorBidi"/>
          <w:sz w:val="30"/>
          <w:szCs w:val="30"/>
        </w:rPr>
        <w:t xml:space="preserve"> </w:t>
      </w:r>
      <w:r w:rsidRPr="00A1608A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 และส่วนลดตามปริมาณ</w:t>
      </w:r>
    </w:p>
    <w:p w14:paraId="3DA3F435" w14:textId="77777777" w:rsidR="002C28F6" w:rsidRPr="00A1608A" w:rsidRDefault="002C28F6" w:rsidP="004375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DC5E28" w14:textId="127F52E2" w:rsidR="002C28F6" w:rsidRPr="00A1608A" w:rsidRDefault="002C28F6" w:rsidP="004375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6371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31CD6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</w:t>
      </w:r>
      <w:r w:rsidR="00A90A81">
        <w:rPr>
          <w:rFonts w:asciiTheme="majorBidi" w:hAnsiTheme="majorBidi" w:cstheme="majorBidi"/>
          <w:sz w:val="30"/>
          <w:szCs w:val="30"/>
        </w:rPr>
        <w:br/>
      </w:r>
      <w:r w:rsidRPr="00431CD6">
        <w:rPr>
          <w:rFonts w:asciiTheme="majorBidi" w:hAnsiTheme="majorBidi" w:cstheme="majorBidi"/>
          <w:sz w:val="30"/>
          <w:szCs w:val="30"/>
          <w:cs/>
        </w:rPr>
        <w:t>เมื่อเกิดขึ้น</w:t>
      </w:r>
    </w:p>
    <w:p w14:paraId="0DB981C4" w14:textId="77777777" w:rsidR="00E23D63" w:rsidRDefault="00E23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1AF5940" w14:textId="7E7C9DAA" w:rsidR="002C28F6" w:rsidRDefault="002C28F6" w:rsidP="00607C9D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608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5D62C666" w14:textId="77777777" w:rsidR="00E23D63" w:rsidRPr="00E23D63" w:rsidRDefault="00E23D63" w:rsidP="004957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FF9EFA" w14:textId="3E6CD5BD" w:rsidR="002C28F6" w:rsidRPr="0087049C" w:rsidRDefault="002C28F6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A1608A">
        <w:rPr>
          <w:rFonts w:asciiTheme="majorBidi" w:hAnsiTheme="majorBidi" w:cstheme="majorBidi"/>
          <w:sz w:val="30"/>
          <w:szCs w:val="30"/>
          <w:cs/>
        </w:rPr>
        <w:t>ซึ่ง</w:t>
      </w:r>
      <w:r w:rsidRPr="0087049C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6F82B589" w14:textId="77777777" w:rsidR="002C28F6" w:rsidRPr="0087049C" w:rsidRDefault="002C28F6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7B3C03" w14:textId="4E227725" w:rsidR="002C28F6" w:rsidRPr="0087049C" w:rsidRDefault="002C28F6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Pr="00A1608A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87049C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</w:t>
      </w:r>
      <w:r w:rsidR="0045615E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</w:t>
      </w:r>
      <w:r w:rsidR="0045615E">
        <w:rPr>
          <w:rFonts w:asciiTheme="majorBidi" w:hAnsiTheme="majorBidi" w:cstheme="majorBidi"/>
          <w:sz w:val="30"/>
          <w:szCs w:val="30"/>
        </w:rPr>
        <w:t xml:space="preserve">     </w:t>
      </w:r>
      <w:r w:rsidRPr="0087049C">
        <w:rPr>
          <w:rFonts w:asciiTheme="majorBidi" w:hAnsiTheme="majorBidi" w:cstheme="majorBidi"/>
          <w:sz w:val="30"/>
          <w:szCs w:val="30"/>
          <w:cs/>
        </w:rPr>
        <w:t>ก่อน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ๆ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</w:p>
    <w:p w14:paraId="75699A63" w14:textId="7C4025BF" w:rsidR="00AB59D0" w:rsidRDefault="00AB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8B7DE09" w14:textId="5E040198" w:rsidR="002C28F6" w:rsidRPr="0087049C" w:rsidRDefault="002C28F6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</w:t>
      </w:r>
      <w:r w:rsidRPr="00A43ECD">
        <w:rPr>
          <w:rFonts w:asciiTheme="majorBidi" w:hAnsiTheme="majorBidi" w:cstheme="majorBidi"/>
          <w:sz w:val="30"/>
          <w:szCs w:val="30"/>
          <w:cs/>
        </w:rPr>
        <w:t>ว</w:t>
      </w:r>
      <w:r w:rsidRPr="00A1608A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การรับรู้ค่าความนิยมในครั้งแรก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E23D63" w:rsidRPr="00E23D63">
        <w:rPr>
          <w:rFonts w:asciiTheme="majorBidi" w:hAnsi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และผลแตกต่างที่เกี่ยวข้องกับเงินลงทุนในบริษัทย่อย หากเป็นไปได้ว่าจะไม่มีการกลับรายการในอนาคตอันใกล้   </w:t>
      </w:r>
    </w:p>
    <w:p w14:paraId="30CDD12B" w14:textId="77777777" w:rsidR="002C28F6" w:rsidRPr="0087049C" w:rsidRDefault="002C28F6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DE268D" w14:textId="77777777" w:rsidR="002C28F6" w:rsidRPr="0087049C" w:rsidRDefault="002C28F6" w:rsidP="006F6E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87049C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A1608A">
        <w:rPr>
          <w:rFonts w:asciiTheme="majorBidi" w:hAnsiTheme="majorBidi" w:cstheme="majorBidi"/>
          <w:sz w:val="30"/>
          <w:szCs w:val="30"/>
          <w:cs/>
        </w:rPr>
        <w:t>โดยใช้</w:t>
      </w:r>
      <w:r w:rsidRPr="00A43ECD">
        <w:rPr>
          <w:rFonts w:asciiTheme="majorBidi" w:hAnsiTheme="majorBidi" w:cstheme="majorBidi"/>
          <w:sz w:val="30"/>
          <w:szCs w:val="30"/>
          <w:cs/>
        </w:rPr>
        <w:t>อัตราภาษีที่ประกาศใช้หรือที่คาดว่ามีผลบังคับใช้ ณ วันที่รายงาน</w:t>
      </w:r>
      <w:r w:rsidRPr="00A43ECD">
        <w:rPr>
          <w:rFonts w:asciiTheme="majorBidi" w:hAnsiTheme="majorBidi" w:cstheme="majorBidi"/>
          <w:sz w:val="30"/>
          <w:szCs w:val="30"/>
        </w:rPr>
        <w:t xml:space="preserve"> </w:t>
      </w:r>
      <w:r w:rsidRPr="00A1608A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F79D772" w14:textId="77777777" w:rsidR="002C28F6" w:rsidRPr="0087049C" w:rsidRDefault="002C28F6" w:rsidP="006F6E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04B23A8" w14:textId="6F54C8EA" w:rsidR="002C28F6" w:rsidRDefault="002C28F6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</w:p>
    <w:p w14:paraId="594F0CC5" w14:textId="77777777" w:rsidR="00EA71EB" w:rsidRPr="0087049C" w:rsidRDefault="00EA71EB" w:rsidP="001B36C3">
      <w:pPr>
        <w:tabs>
          <w:tab w:val="clear" w:pos="227"/>
          <w:tab w:val="clear" w:pos="454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D3A75CF" w14:textId="77777777" w:rsidR="00433E0A" w:rsidRDefault="00433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905E235" w14:textId="23862B5E" w:rsidR="002C28F6" w:rsidRPr="0087049C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0351E4A7" w14:textId="77777777" w:rsidR="002C28F6" w:rsidRPr="0087049C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77BD9CD4" w14:textId="724267B0" w:rsidR="002C28F6" w:rsidRPr="0087049C" w:rsidRDefault="002C28F6" w:rsidP="0072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7049C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และการร่วมค้า</w:t>
      </w:r>
      <w:r w:rsidRPr="0087049C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1261F2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242D2C" w:rsidRPr="00242D2C">
        <w:rPr>
          <w:rFonts w:ascii="Angsana New" w:hAnsi="Angsana New"/>
          <w:sz w:val="30"/>
          <w:szCs w:val="30"/>
        </w:rPr>
        <w:t>1</w:t>
      </w:r>
      <w:r w:rsidRPr="004F51A1">
        <w:rPr>
          <w:rFonts w:asciiTheme="majorBidi" w:hAnsiTheme="majorBidi" w:cstheme="majorBidi"/>
          <w:sz w:val="30"/>
          <w:szCs w:val="30"/>
          <w:cs/>
        </w:rPr>
        <w:t>,</w:t>
      </w:r>
      <w:r w:rsidRPr="004F51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957BA">
        <w:rPr>
          <w:rFonts w:asciiTheme="majorBidi" w:hAnsiTheme="majorBidi" w:cstheme="majorBidi"/>
          <w:sz w:val="30"/>
          <w:szCs w:val="30"/>
        </w:rPr>
        <w:t>8</w:t>
      </w:r>
      <w:r w:rsidRPr="004F51A1">
        <w:rPr>
          <w:rFonts w:asciiTheme="majorBidi" w:hAnsiTheme="majorBidi" w:cstheme="majorBidi"/>
          <w:sz w:val="30"/>
          <w:szCs w:val="30"/>
        </w:rPr>
        <w:t xml:space="preserve"> </w:t>
      </w:r>
      <w:r w:rsidRPr="004F51A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957BA">
        <w:rPr>
          <w:rFonts w:ascii="Angsana New" w:hAnsi="Angsana New"/>
          <w:sz w:val="30"/>
          <w:szCs w:val="30"/>
        </w:rPr>
        <w:t>9</w:t>
      </w:r>
      <w:r w:rsidRPr="001261F2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Pr="0087049C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403659C5" w14:textId="77777777" w:rsidR="002C28F6" w:rsidRPr="0087049C" w:rsidRDefault="002C28F6" w:rsidP="0072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79"/>
        <w:gridCol w:w="4021"/>
      </w:tblGrid>
      <w:tr w:rsidR="002C28F6" w:rsidRPr="0087049C" w14:paraId="547D7FC2" w14:textId="77777777" w:rsidTr="0056528D">
        <w:trPr>
          <w:trHeight w:val="425"/>
          <w:tblHeader/>
        </w:trPr>
        <w:tc>
          <w:tcPr>
            <w:tcW w:w="3780" w:type="dxa"/>
            <w:shd w:val="clear" w:color="auto" w:fill="auto"/>
          </w:tcPr>
          <w:p w14:paraId="001EA294" w14:textId="77777777" w:rsidR="002C28F6" w:rsidRPr="0087049C" w:rsidRDefault="002C28F6" w:rsidP="007256AE">
            <w:pPr>
              <w:tabs>
                <w:tab w:val="clear" w:pos="227"/>
                <w:tab w:val="left" w:pos="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  ชื่อบุคคลหรือกิจการ</w:t>
            </w:r>
          </w:p>
        </w:tc>
        <w:tc>
          <w:tcPr>
            <w:tcW w:w="1379" w:type="dxa"/>
            <w:shd w:val="clear" w:color="auto" w:fill="auto"/>
          </w:tcPr>
          <w:p w14:paraId="324FAA3C" w14:textId="77777777" w:rsidR="002C28F6" w:rsidRPr="0087049C" w:rsidRDefault="002C28F6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21" w:type="dxa"/>
            <w:shd w:val="clear" w:color="auto" w:fill="auto"/>
          </w:tcPr>
          <w:p w14:paraId="3542888E" w14:textId="77777777" w:rsidR="002C28F6" w:rsidRPr="0087049C" w:rsidRDefault="002C28F6" w:rsidP="00607C9D">
            <w:pPr>
              <w:tabs>
                <w:tab w:val="clear" w:pos="227"/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C28F6" w:rsidRPr="0087049C" w14:paraId="622FD529" w14:textId="77777777" w:rsidTr="0056528D">
        <w:trPr>
          <w:trHeight w:val="20"/>
        </w:trPr>
        <w:tc>
          <w:tcPr>
            <w:tcW w:w="3780" w:type="dxa"/>
            <w:shd w:val="clear" w:color="auto" w:fill="auto"/>
          </w:tcPr>
          <w:p w14:paraId="6D9B1CF3" w14:textId="0A989477" w:rsidR="002C28F6" w:rsidRPr="0087049C" w:rsidRDefault="002C28F6" w:rsidP="004F05B1">
            <w:pPr>
              <w:tabs>
                <w:tab w:val="clear" w:pos="3515"/>
              </w:tabs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4F05B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ทีทีที คอร์ปอเรชั่น จำกัด </w:t>
            </w:r>
          </w:p>
        </w:tc>
        <w:tc>
          <w:tcPr>
            <w:tcW w:w="1379" w:type="dxa"/>
            <w:shd w:val="clear" w:color="auto" w:fill="auto"/>
          </w:tcPr>
          <w:p w14:paraId="72B2908F" w14:textId="77777777" w:rsidR="002C28F6" w:rsidRPr="0087049C" w:rsidRDefault="002C28F6" w:rsidP="006B5D6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21" w:type="dxa"/>
            <w:shd w:val="clear" w:color="auto" w:fill="auto"/>
          </w:tcPr>
          <w:p w14:paraId="4760A892" w14:textId="77777777" w:rsidR="002C28F6" w:rsidRPr="0087049C" w:rsidRDefault="002C28F6" w:rsidP="006B5D63">
            <w:pPr>
              <w:rPr>
                <w:rFonts w:asciiTheme="majorBidi" w:hAnsiTheme="majorBidi" w:cstheme="majorBidi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  <w:tr w:rsidR="002C28F6" w:rsidRPr="0087049C" w14:paraId="36A8356D" w14:textId="77777777" w:rsidTr="0056528D">
        <w:trPr>
          <w:trHeight w:val="20"/>
        </w:trPr>
        <w:tc>
          <w:tcPr>
            <w:tcW w:w="3780" w:type="dxa"/>
            <w:shd w:val="clear" w:color="auto" w:fill="auto"/>
          </w:tcPr>
          <w:p w14:paraId="601163DA" w14:textId="77777777" w:rsidR="002C28F6" w:rsidRPr="0087049C" w:rsidRDefault="002C28F6" w:rsidP="00E960F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ฮายาชิโปรดักส์ จำกัด </w:t>
            </w:r>
          </w:p>
        </w:tc>
        <w:tc>
          <w:tcPr>
            <w:tcW w:w="1379" w:type="dxa"/>
            <w:shd w:val="clear" w:color="auto" w:fill="auto"/>
          </w:tcPr>
          <w:p w14:paraId="163099DC" w14:textId="77777777" w:rsidR="002C28F6" w:rsidRPr="0087049C" w:rsidRDefault="002C28F6" w:rsidP="00E960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21" w:type="dxa"/>
            <w:shd w:val="clear" w:color="auto" w:fill="auto"/>
          </w:tcPr>
          <w:p w14:paraId="618B4378" w14:textId="77777777" w:rsidR="002C28F6" w:rsidRPr="0087049C" w:rsidRDefault="002C28F6" w:rsidP="00E960F6">
            <w:pPr>
              <w:rPr>
                <w:rFonts w:asciiTheme="majorBidi" w:hAnsiTheme="majorBidi" w:cstheme="majorBidi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  <w:tr w:rsidR="002C28F6" w:rsidRPr="0087049C" w14:paraId="3249128C" w14:textId="77777777" w:rsidTr="0056528D">
        <w:trPr>
          <w:trHeight w:val="20"/>
        </w:trPr>
        <w:tc>
          <w:tcPr>
            <w:tcW w:w="3780" w:type="dxa"/>
            <w:shd w:val="clear" w:color="auto" w:fill="auto"/>
          </w:tcPr>
          <w:p w14:paraId="6E166079" w14:textId="77777777" w:rsidR="002C28F6" w:rsidRPr="0087049C" w:rsidRDefault="002C28F6" w:rsidP="00E960F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โฮสเซ็นเตอร์ จำกัด</w:t>
            </w:r>
          </w:p>
        </w:tc>
        <w:tc>
          <w:tcPr>
            <w:tcW w:w="1379" w:type="dxa"/>
            <w:shd w:val="clear" w:color="auto" w:fill="auto"/>
          </w:tcPr>
          <w:p w14:paraId="6B8005E7" w14:textId="77777777" w:rsidR="002C28F6" w:rsidRPr="0087049C" w:rsidRDefault="002C28F6" w:rsidP="00E960F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21" w:type="dxa"/>
            <w:shd w:val="clear" w:color="auto" w:fill="auto"/>
          </w:tcPr>
          <w:p w14:paraId="296F6A2D" w14:textId="0C2BDFFB" w:rsidR="002C28F6" w:rsidRPr="0087049C" w:rsidRDefault="002C28F6" w:rsidP="00E96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4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มี</w:t>
            </w:r>
            <w:r w:rsidR="008C158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2C28F6" w:rsidRPr="0087049C" w14:paraId="66EB64E0" w14:textId="77777777" w:rsidTr="0056528D">
        <w:trPr>
          <w:trHeight w:val="20"/>
        </w:trPr>
        <w:tc>
          <w:tcPr>
            <w:tcW w:w="3780" w:type="dxa"/>
            <w:shd w:val="clear" w:color="auto" w:fill="auto"/>
          </w:tcPr>
          <w:p w14:paraId="570BA714" w14:textId="77777777" w:rsidR="002C28F6" w:rsidRPr="0087049C" w:rsidRDefault="002C28F6" w:rsidP="00E960F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2D5">
              <w:rPr>
                <w:rFonts w:ascii="Angsana New" w:hAnsi="Angsana New"/>
                <w:sz w:val="30"/>
                <w:szCs w:val="30"/>
                <w:cs/>
              </w:rPr>
              <w:t>บริษัท โซเชียลแล็บ จำกัด</w:t>
            </w:r>
          </w:p>
        </w:tc>
        <w:tc>
          <w:tcPr>
            <w:tcW w:w="1379" w:type="dxa"/>
            <w:shd w:val="clear" w:color="auto" w:fill="auto"/>
          </w:tcPr>
          <w:p w14:paraId="75157D6F" w14:textId="77777777" w:rsidR="002C28F6" w:rsidRPr="0087049C" w:rsidRDefault="002C28F6" w:rsidP="00E960F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21" w:type="dxa"/>
            <w:shd w:val="clear" w:color="auto" w:fill="auto"/>
          </w:tcPr>
          <w:p w14:paraId="5479FCFD" w14:textId="77777777" w:rsidR="002C28F6" w:rsidRPr="0087049C" w:rsidRDefault="002C28F6" w:rsidP="00E960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เป็นบริษัทที่มีกรรมการที่มีความสัมพันธ์ทาง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ครอบครัวกับกรรมการของบริษัท</w:t>
            </w:r>
          </w:p>
        </w:tc>
      </w:tr>
      <w:tr w:rsidR="002C28F6" w:rsidRPr="0087049C" w14:paraId="78B6C85F" w14:textId="77777777" w:rsidTr="0056528D">
        <w:trPr>
          <w:trHeight w:val="20"/>
        </w:trPr>
        <w:tc>
          <w:tcPr>
            <w:tcW w:w="3780" w:type="dxa"/>
            <w:shd w:val="clear" w:color="auto" w:fill="auto"/>
          </w:tcPr>
          <w:p w14:paraId="6F89E5F3" w14:textId="77777777" w:rsidR="002C28F6" w:rsidRPr="0087049C" w:rsidRDefault="002C28F6" w:rsidP="00E960F6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1379" w:type="dxa"/>
            <w:shd w:val="clear" w:color="auto" w:fill="auto"/>
          </w:tcPr>
          <w:p w14:paraId="18478FCB" w14:textId="77777777" w:rsidR="002C28F6" w:rsidRPr="0087049C" w:rsidRDefault="002C28F6" w:rsidP="00E960F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21" w:type="dxa"/>
            <w:shd w:val="clear" w:color="auto" w:fill="auto"/>
          </w:tcPr>
          <w:p w14:paraId="0C64239C" w14:textId="77777777" w:rsidR="002C28F6" w:rsidRPr="0087049C" w:rsidRDefault="002C28F6" w:rsidP="00E960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คณะบุคคลที่จัดตั้งโดยผู้บริหารสำคัญของบริษัท</w:t>
            </w:r>
          </w:p>
        </w:tc>
      </w:tr>
      <w:tr w:rsidR="002C28F6" w:rsidRPr="0087049C" w14:paraId="014D9713" w14:textId="77777777" w:rsidTr="0056528D">
        <w:trPr>
          <w:trHeight w:val="20"/>
        </w:trPr>
        <w:tc>
          <w:tcPr>
            <w:tcW w:w="3780" w:type="dxa"/>
            <w:shd w:val="clear" w:color="auto" w:fill="auto"/>
          </w:tcPr>
          <w:p w14:paraId="221E93DA" w14:textId="77777777" w:rsidR="002C28F6" w:rsidRPr="0087049C" w:rsidRDefault="002C28F6" w:rsidP="00E960F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</w:tcPr>
          <w:p w14:paraId="18F2B7FF" w14:textId="77777777" w:rsidR="002C28F6" w:rsidRPr="0087049C" w:rsidRDefault="002C28F6" w:rsidP="00E960F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21" w:type="dxa"/>
            <w:shd w:val="clear" w:color="auto" w:fill="auto"/>
          </w:tcPr>
          <w:p w14:paraId="51714414" w14:textId="77777777" w:rsidR="002C28F6" w:rsidRPr="0087049C" w:rsidRDefault="002C28F6" w:rsidP="00E96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4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pacing w:val="-18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>
              <w:rPr>
                <w:rFonts w:asciiTheme="majorBidi" w:hAnsiTheme="majorBidi" w:cstheme="majorBidi"/>
                <w:spacing w:val="-18"/>
                <w:sz w:val="30"/>
                <w:szCs w:val="30"/>
                <w:cs/>
              </w:rPr>
              <w:br/>
            </w:r>
            <w:r w:rsidRPr="0087049C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สั่งการและควบคุมกิจกรรมต่าง ๆ ของกิจการ </w:t>
            </w:r>
            <w:r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br/>
            </w:r>
            <w:r w:rsidRPr="0087049C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ไม่ว่าทางตรงหรือทางอ้อม ทั้งนี้ รวมถึงกรรมการ</w:t>
            </w:r>
            <w:r w:rsidRPr="0087049C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ของกลุ่มบริษัท (ไม่ว่าจะทำหน้าที่ในระดับบริหารหรือไม่)</w:t>
            </w:r>
          </w:p>
        </w:tc>
      </w:tr>
    </w:tbl>
    <w:p w14:paraId="2A54CF2B" w14:textId="76C67D08" w:rsidR="0056528D" w:rsidRPr="00433E0A" w:rsidRDefault="0056528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110"/>
        <w:gridCol w:w="264"/>
        <w:gridCol w:w="1102"/>
        <w:gridCol w:w="264"/>
        <w:gridCol w:w="1040"/>
        <w:gridCol w:w="247"/>
        <w:gridCol w:w="21"/>
        <w:gridCol w:w="1078"/>
      </w:tblGrid>
      <w:tr w:rsidR="002C28F6" w:rsidRPr="0087049C" w14:paraId="053FE080" w14:textId="77777777" w:rsidTr="0056528D">
        <w:trPr>
          <w:tblHeader/>
        </w:trPr>
        <w:tc>
          <w:tcPr>
            <w:tcW w:w="2261" w:type="pct"/>
            <w:shd w:val="clear" w:color="auto" w:fill="auto"/>
          </w:tcPr>
          <w:p w14:paraId="359F4989" w14:textId="73B2B849" w:rsidR="002C28F6" w:rsidRPr="00F40322" w:rsidRDefault="002C28F6" w:rsidP="00A4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3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F40322" w:rsidDel="001E0439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3" w:type="pct"/>
            <w:gridSpan w:val="3"/>
            <w:shd w:val="clear" w:color="auto" w:fill="auto"/>
          </w:tcPr>
          <w:p w14:paraId="3AD4CB99" w14:textId="77777777" w:rsidR="002C28F6" w:rsidRPr="00F40322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3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10937F02" w14:textId="77777777" w:rsidR="002C28F6" w:rsidRPr="00F40322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4"/>
            <w:shd w:val="clear" w:color="auto" w:fill="auto"/>
          </w:tcPr>
          <w:p w14:paraId="057C1BB7" w14:textId="77777777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3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C28F6" w:rsidRPr="0087049C" w14:paraId="3815A2C1" w14:textId="77777777" w:rsidTr="0056528D">
        <w:trPr>
          <w:tblHeader/>
        </w:trPr>
        <w:tc>
          <w:tcPr>
            <w:tcW w:w="2261" w:type="pct"/>
            <w:shd w:val="clear" w:color="auto" w:fill="auto"/>
          </w:tcPr>
          <w:p w14:paraId="7E9437A2" w14:textId="13B8B02C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 w:firstLine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3" w:type="pct"/>
            <w:shd w:val="clear" w:color="auto" w:fill="auto"/>
          </w:tcPr>
          <w:p w14:paraId="17273758" w14:textId="2E242581" w:rsidR="002C28F6" w:rsidRPr="0087049C" w:rsidRDefault="00242D2C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  <w:shd w:val="clear" w:color="auto" w:fill="auto"/>
          </w:tcPr>
          <w:p w14:paraId="5682D740" w14:textId="77777777" w:rsidR="002C28F6" w:rsidRPr="0087049C" w:rsidRDefault="002C28F6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4889980" w14:textId="385428AA" w:rsidR="002C28F6" w:rsidRPr="0087049C" w:rsidRDefault="00242D2C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1" w:type="pct"/>
            <w:shd w:val="clear" w:color="auto" w:fill="auto"/>
          </w:tcPr>
          <w:p w14:paraId="3775A8E1" w14:textId="77777777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37DC9070" w14:textId="3FA9A1B8" w:rsidR="002C28F6" w:rsidRPr="0087049C" w:rsidRDefault="00242D2C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2" w:type="pct"/>
            <w:shd w:val="clear" w:color="auto" w:fill="auto"/>
          </w:tcPr>
          <w:p w14:paraId="239DE438" w14:textId="77777777" w:rsidR="002C28F6" w:rsidRPr="0087049C" w:rsidRDefault="002C28F6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7B48EF6A" w14:textId="41101E3C" w:rsidR="002C28F6" w:rsidRPr="0087049C" w:rsidRDefault="00242D2C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C28F6" w:rsidRPr="0087049C" w14:paraId="4BB388A3" w14:textId="77777777" w:rsidTr="0056528D">
        <w:trPr>
          <w:tblHeader/>
        </w:trPr>
        <w:tc>
          <w:tcPr>
            <w:tcW w:w="2261" w:type="pct"/>
            <w:shd w:val="clear" w:color="auto" w:fill="auto"/>
          </w:tcPr>
          <w:p w14:paraId="311199A9" w14:textId="77777777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9" w:type="pct"/>
            <w:gridSpan w:val="8"/>
            <w:shd w:val="clear" w:color="auto" w:fill="auto"/>
          </w:tcPr>
          <w:p w14:paraId="0B40B02E" w14:textId="77777777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8F6" w:rsidRPr="0087049C" w14:paraId="5A40452F" w14:textId="77777777" w:rsidTr="0056528D">
        <w:tc>
          <w:tcPr>
            <w:tcW w:w="2261" w:type="pct"/>
            <w:shd w:val="clear" w:color="auto" w:fill="auto"/>
          </w:tcPr>
          <w:p w14:paraId="418DAA55" w14:textId="77777777" w:rsidR="002C28F6" w:rsidRPr="0087049C" w:rsidRDefault="002C28F6" w:rsidP="00A4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72CC65E7" w14:textId="77777777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66E45C2" w14:textId="77777777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F76DA3F" w14:textId="77777777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D9F9A9F" w14:textId="77777777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2EFBA9CB" w14:textId="77777777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7AD9708" w14:textId="77777777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987CFEB" w14:textId="77777777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6571" w:rsidRPr="0087049C" w14:paraId="4D277567" w14:textId="77777777" w:rsidTr="0056528D">
        <w:tc>
          <w:tcPr>
            <w:tcW w:w="2261" w:type="pct"/>
            <w:shd w:val="clear" w:color="auto" w:fill="auto"/>
          </w:tcPr>
          <w:p w14:paraId="6EAAFB9B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</w:tcPr>
          <w:p w14:paraId="308359DA" w14:textId="1EE7CB13" w:rsidR="004D6571" w:rsidRPr="005537A4" w:rsidRDefault="004D6571" w:rsidP="00AA18E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A1AD371" w14:textId="77777777" w:rsidR="004D6571" w:rsidRPr="005537A4" w:rsidRDefault="004D6571" w:rsidP="004D6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22E6853" w14:textId="77777777" w:rsidR="004D6571" w:rsidRPr="005537A4" w:rsidRDefault="004D6571" w:rsidP="00AA18E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964FC90" w14:textId="77777777" w:rsidR="004D6571" w:rsidRPr="005537A4" w:rsidRDefault="004D6571" w:rsidP="004D6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239F3EE" w14:textId="0A95CCE1" w:rsidR="004D6571" w:rsidRPr="005537A4" w:rsidRDefault="00242D2C" w:rsidP="00AA1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344FE693" w14:textId="77777777" w:rsidR="004D6571" w:rsidRPr="005537A4" w:rsidRDefault="004D6571" w:rsidP="004D6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84D6BA4" w14:textId="500A4A46" w:rsidR="004D6571" w:rsidRPr="005537A4" w:rsidRDefault="00242D2C" w:rsidP="00AA18E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4D6571" w:rsidRPr="0087049C" w14:paraId="6E520F9D" w14:textId="77777777" w:rsidTr="0056528D">
        <w:tc>
          <w:tcPr>
            <w:tcW w:w="2261" w:type="pct"/>
            <w:shd w:val="clear" w:color="auto" w:fill="auto"/>
          </w:tcPr>
          <w:p w14:paraId="7DCFCFF3" w14:textId="77777777" w:rsidR="004D6571" w:rsidRPr="0087049C" w:rsidRDefault="004D6571" w:rsidP="004D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</w:tcPr>
          <w:p w14:paraId="28698DD2" w14:textId="3D666681" w:rsidR="004D6571" w:rsidRPr="005537A4" w:rsidRDefault="004D6571" w:rsidP="004D657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4728488" w14:textId="77777777" w:rsidR="004D6571" w:rsidRPr="005537A4" w:rsidRDefault="004D6571" w:rsidP="004D6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8534E0A" w14:textId="77777777" w:rsidR="004D6571" w:rsidRPr="005537A4" w:rsidRDefault="004D6571" w:rsidP="004D657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EE5C08E" w14:textId="77777777" w:rsidR="004D6571" w:rsidRPr="005537A4" w:rsidRDefault="004D6571" w:rsidP="004D6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2F18E925" w14:textId="3C923EBE" w:rsidR="004D6571" w:rsidRPr="005537A4" w:rsidRDefault="00242D2C" w:rsidP="004D6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="004D6571" w:rsidRPr="00347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9B4F6F2" w14:textId="77777777" w:rsidR="004D6571" w:rsidRPr="005537A4" w:rsidRDefault="004D6571" w:rsidP="004D6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E729F31" w14:textId="51BC5B4B" w:rsidR="004D6571" w:rsidRPr="005537A4" w:rsidRDefault="00242D2C" w:rsidP="004D657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4D65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062</w:t>
            </w:r>
          </w:p>
        </w:tc>
      </w:tr>
      <w:tr w:rsidR="00DB4E47" w:rsidRPr="0087049C" w14:paraId="74B61DC3" w14:textId="77777777" w:rsidTr="0056528D">
        <w:tc>
          <w:tcPr>
            <w:tcW w:w="2261" w:type="pct"/>
            <w:shd w:val="clear" w:color="auto" w:fill="auto"/>
          </w:tcPr>
          <w:p w14:paraId="149CA8BF" w14:textId="0A68B271" w:rsidR="00DB4E47" w:rsidRPr="0087049C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4E47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93" w:type="pct"/>
            <w:shd w:val="clear" w:color="auto" w:fill="auto"/>
          </w:tcPr>
          <w:p w14:paraId="590254CB" w14:textId="5D01C920" w:rsidR="00DB4E47" w:rsidRPr="005537A4" w:rsidRDefault="00DB4E47" w:rsidP="00DB4E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97BCC6F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D5E8C40" w14:textId="288DC6B7" w:rsidR="00DB4E47" w:rsidRPr="005537A4" w:rsidRDefault="00DB4E47" w:rsidP="00DB4E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F37497F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270B433D" w14:textId="4AC9E45A" w:rsidR="00DB4E47" w:rsidRDefault="00242D2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61F342D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621AB52" w14:textId="2B643017" w:rsidR="00DB4E47" w:rsidRPr="00DB4E47" w:rsidRDefault="00DB4E47" w:rsidP="00DB4E47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4E47" w:rsidRPr="0087049C" w14:paraId="414AC4FD" w14:textId="77777777" w:rsidTr="0056528D">
        <w:tc>
          <w:tcPr>
            <w:tcW w:w="2261" w:type="pct"/>
            <w:shd w:val="clear" w:color="auto" w:fill="auto"/>
          </w:tcPr>
          <w:p w14:paraId="5D2DDAB1" w14:textId="77777777" w:rsidR="00DB4E47" w:rsidRPr="0087049C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</w:tcPr>
          <w:p w14:paraId="432B9E6E" w14:textId="1C772B19" w:rsidR="00DB4E47" w:rsidRPr="005537A4" w:rsidRDefault="00DB4E47" w:rsidP="00DB4E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B69AB8A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FE6B536" w14:textId="77777777" w:rsidR="00DB4E47" w:rsidRPr="005537A4" w:rsidRDefault="00DB4E47" w:rsidP="00DB4E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0C297A1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43FF279" w14:textId="27ED9955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445F6E1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B1CF75F" w14:textId="5A5D2131" w:rsidR="00DB4E47" w:rsidRPr="005537A4" w:rsidRDefault="00242D2C" w:rsidP="00DB4E4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DB4E47" w:rsidRPr="0087049C" w14:paraId="6BAA130C" w14:textId="77777777" w:rsidTr="0056528D">
        <w:tc>
          <w:tcPr>
            <w:tcW w:w="2261" w:type="pct"/>
            <w:shd w:val="clear" w:color="auto" w:fill="auto"/>
          </w:tcPr>
          <w:p w14:paraId="6C73F0B4" w14:textId="77777777" w:rsidR="00DB4E47" w:rsidRPr="0087049C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</w:tcPr>
          <w:p w14:paraId="36E61E94" w14:textId="22BD1575" w:rsidR="00DB4E47" w:rsidRPr="005537A4" w:rsidRDefault="00DB4E47" w:rsidP="00DB4E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52FF0E7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B399F4B" w14:textId="77777777" w:rsidR="00DB4E47" w:rsidRPr="005537A4" w:rsidRDefault="00DB4E47" w:rsidP="00DB4E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CA0BDC3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D9CC08C" w14:textId="48C38722" w:rsidR="00DB4E47" w:rsidRPr="005537A4" w:rsidRDefault="00242D2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193AB7B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9264176" w14:textId="2AAB44DE" w:rsidR="00DB4E47" w:rsidRPr="005537A4" w:rsidRDefault="00242D2C" w:rsidP="00DB4E4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</w:p>
        </w:tc>
      </w:tr>
      <w:tr w:rsidR="00DB4E47" w:rsidRPr="0087049C" w14:paraId="22D650D3" w14:textId="77777777" w:rsidTr="0056528D">
        <w:tc>
          <w:tcPr>
            <w:tcW w:w="2261" w:type="pct"/>
            <w:shd w:val="clear" w:color="auto" w:fill="auto"/>
          </w:tcPr>
          <w:p w14:paraId="76A9AE20" w14:textId="77777777" w:rsidR="00DB4E47" w:rsidRPr="0087049C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</w:p>
          <w:p w14:paraId="668A0679" w14:textId="77777777" w:rsidR="00DB4E47" w:rsidRPr="0087049C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3" w:type="pct"/>
            <w:shd w:val="clear" w:color="auto" w:fill="auto"/>
          </w:tcPr>
          <w:p w14:paraId="4AECE5E5" w14:textId="77777777" w:rsidR="00DB4E47" w:rsidRPr="005537A4" w:rsidRDefault="00DB4E47" w:rsidP="00DB4E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8272BBE" w14:textId="7D3C6B76" w:rsidR="00DB4E47" w:rsidRPr="005537A4" w:rsidRDefault="00DB4E47" w:rsidP="00DB4E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1C6056B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4CABB34" w14:textId="77777777" w:rsidR="00DB4E47" w:rsidRPr="005537A4" w:rsidRDefault="00DB4E47" w:rsidP="00DB4E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07C91F0" w14:textId="77777777" w:rsidR="00DB4E47" w:rsidRPr="005537A4" w:rsidRDefault="00DB4E47" w:rsidP="00DB4E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5F741B6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287A15A8" w14:textId="77777777" w:rsidR="00DB4E47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A0AC53" w14:textId="1E443DE3" w:rsidR="00DB4E47" w:rsidRPr="005537A4" w:rsidRDefault="00242D2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3FFBCD9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71C8AE5" w14:textId="77777777" w:rsidR="00DB4E47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C710A4" w14:textId="7FA226DB" w:rsidR="00DB4E47" w:rsidRPr="005537A4" w:rsidRDefault="00242D2C" w:rsidP="00DB4E4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B4E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</w:t>
            </w:r>
          </w:p>
        </w:tc>
      </w:tr>
      <w:tr w:rsidR="00DB4E47" w:rsidRPr="0087049C" w14:paraId="072EF3B6" w14:textId="77777777" w:rsidTr="0056528D">
        <w:trPr>
          <w:trHeight w:val="119"/>
        </w:trPr>
        <w:tc>
          <w:tcPr>
            <w:tcW w:w="2261" w:type="pct"/>
            <w:shd w:val="clear" w:color="auto" w:fill="auto"/>
          </w:tcPr>
          <w:p w14:paraId="33768826" w14:textId="77777777" w:rsidR="00DB4E47" w:rsidRPr="0087049C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6551E734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121FA816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</w:tcPr>
          <w:p w14:paraId="63800093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40A2E42A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4417F427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5FE4E4A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80E49B8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46FC" w:rsidRPr="0057059E" w14:paraId="3D871E61" w14:textId="77777777" w:rsidTr="0056528D">
        <w:trPr>
          <w:trHeight w:val="119"/>
        </w:trPr>
        <w:tc>
          <w:tcPr>
            <w:tcW w:w="2261" w:type="pct"/>
            <w:shd w:val="clear" w:color="auto" w:fill="auto"/>
          </w:tcPr>
          <w:p w14:paraId="610BDE6E" w14:textId="77777777" w:rsidR="00CD46FC" w:rsidRPr="0057059E" w:rsidRDefault="00CD46FC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1F610757" w14:textId="77777777" w:rsidR="00CD46FC" w:rsidRPr="0057059E" w:rsidRDefault="00CD46F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6863653A" w14:textId="77777777" w:rsidR="00CD46FC" w:rsidRPr="0057059E" w:rsidRDefault="00CD46F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</w:tcPr>
          <w:p w14:paraId="482F4CFE" w14:textId="77777777" w:rsidR="00CD46FC" w:rsidRPr="0057059E" w:rsidRDefault="00CD46F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59A98DD4" w14:textId="77777777" w:rsidR="00CD46FC" w:rsidRPr="0057059E" w:rsidRDefault="00CD46F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58B2EAE3" w14:textId="77777777" w:rsidR="00CD46FC" w:rsidRPr="0057059E" w:rsidRDefault="00CD46F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2E9DD61" w14:textId="77777777" w:rsidR="00CD46FC" w:rsidRPr="0057059E" w:rsidRDefault="00CD46F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0DEC70D" w14:textId="77777777" w:rsidR="00CD46FC" w:rsidRPr="0057059E" w:rsidRDefault="00CD46F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46FC" w:rsidRPr="0057059E" w14:paraId="667AC025" w14:textId="77777777" w:rsidTr="0056528D">
        <w:trPr>
          <w:trHeight w:val="119"/>
        </w:trPr>
        <w:tc>
          <w:tcPr>
            <w:tcW w:w="2261" w:type="pct"/>
            <w:shd w:val="clear" w:color="auto" w:fill="auto"/>
          </w:tcPr>
          <w:p w14:paraId="170525B3" w14:textId="77777777" w:rsidR="00CD46FC" w:rsidRPr="0057059E" w:rsidRDefault="00CD46FC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3B840118" w14:textId="77777777" w:rsidR="00CD46FC" w:rsidRPr="0057059E" w:rsidRDefault="00CD46F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522AD0FB" w14:textId="77777777" w:rsidR="00CD46FC" w:rsidRPr="0057059E" w:rsidRDefault="00CD46F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</w:tcPr>
          <w:p w14:paraId="4FA0102A" w14:textId="77777777" w:rsidR="00CD46FC" w:rsidRPr="0057059E" w:rsidRDefault="00CD46F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4A98F313" w14:textId="77777777" w:rsidR="00CD46FC" w:rsidRPr="0057059E" w:rsidRDefault="00CD46F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68B1F53E" w14:textId="77777777" w:rsidR="00CD46FC" w:rsidRPr="0057059E" w:rsidRDefault="00CD46F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E1A4775" w14:textId="77777777" w:rsidR="00CD46FC" w:rsidRPr="0057059E" w:rsidRDefault="00CD46F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134179E" w14:textId="77777777" w:rsidR="00CD46FC" w:rsidRPr="0057059E" w:rsidRDefault="00CD46F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E47" w:rsidRPr="0057059E" w14:paraId="424637F0" w14:textId="77777777" w:rsidTr="0056528D">
        <w:trPr>
          <w:trHeight w:val="119"/>
        </w:trPr>
        <w:tc>
          <w:tcPr>
            <w:tcW w:w="2261" w:type="pct"/>
            <w:shd w:val="clear" w:color="auto" w:fill="auto"/>
          </w:tcPr>
          <w:p w14:paraId="204A1951" w14:textId="77777777" w:rsidR="00DB4E47" w:rsidRPr="0057059E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05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593" w:type="pct"/>
            <w:shd w:val="clear" w:color="auto" w:fill="auto"/>
          </w:tcPr>
          <w:p w14:paraId="55B9F9FD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5AB83646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</w:tcPr>
          <w:p w14:paraId="680713B0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728B353B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618600A8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CD42058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0E9BEB7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E47" w:rsidRPr="0057059E" w14:paraId="753F0766" w14:textId="77777777" w:rsidTr="0056528D">
        <w:trPr>
          <w:trHeight w:val="119"/>
        </w:trPr>
        <w:tc>
          <w:tcPr>
            <w:tcW w:w="2261" w:type="pct"/>
            <w:shd w:val="clear" w:color="auto" w:fill="auto"/>
          </w:tcPr>
          <w:p w14:paraId="1ADCDAA4" w14:textId="77777777" w:rsidR="00DB4E47" w:rsidRPr="0057059E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</w:tcPr>
          <w:p w14:paraId="25BC8100" w14:textId="4E212EDB" w:rsidR="00DB4E47" w:rsidRPr="0057059E" w:rsidRDefault="00DB4E47" w:rsidP="00AA1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BAD920D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CC8C746" w14:textId="0648A9B2" w:rsidR="00DB4E47" w:rsidRPr="0057059E" w:rsidRDefault="00242D2C" w:rsidP="00DB4E4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B4E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</w:p>
        </w:tc>
        <w:tc>
          <w:tcPr>
            <w:tcW w:w="141" w:type="pct"/>
            <w:shd w:val="clear" w:color="auto" w:fill="auto"/>
          </w:tcPr>
          <w:p w14:paraId="1D91BE5F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B40F23D" w14:textId="53813CFE" w:rsidR="00DB4E47" w:rsidRPr="0057059E" w:rsidRDefault="00DB4E47" w:rsidP="00AA1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59A030D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073CAFD" w14:textId="2D319012" w:rsidR="00DB4E47" w:rsidRPr="00C354CC" w:rsidRDefault="00242D2C" w:rsidP="00AA18E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B4E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</w:p>
        </w:tc>
      </w:tr>
      <w:tr w:rsidR="00DB4E47" w:rsidRPr="0057059E" w14:paraId="642D7FC7" w14:textId="77777777" w:rsidTr="0056528D">
        <w:trPr>
          <w:trHeight w:val="119"/>
        </w:trPr>
        <w:tc>
          <w:tcPr>
            <w:tcW w:w="2261" w:type="pct"/>
            <w:shd w:val="clear" w:color="auto" w:fill="auto"/>
          </w:tcPr>
          <w:p w14:paraId="0E0BDCCE" w14:textId="77777777" w:rsidR="00DB4E47" w:rsidRPr="0057059E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</w:tcPr>
          <w:p w14:paraId="78227684" w14:textId="6EEC2608" w:rsidR="00DB4E47" w:rsidRPr="0057059E" w:rsidRDefault="00242D2C" w:rsidP="00AA1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B4E47" w:rsidRPr="00347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  <w:tc>
          <w:tcPr>
            <w:tcW w:w="141" w:type="pct"/>
            <w:shd w:val="clear" w:color="auto" w:fill="auto"/>
          </w:tcPr>
          <w:p w14:paraId="5D29A22F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13FC536" w14:textId="4FE2535B" w:rsidR="00DB4E47" w:rsidRPr="0057059E" w:rsidRDefault="00242D2C" w:rsidP="00DB4E4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DB4E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671</w:t>
            </w:r>
          </w:p>
        </w:tc>
        <w:tc>
          <w:tcPr>
            <w:tcW w:w="141" w:type="pct"/>
            <w:shd w:val="clear" w:color="auto" w:fill="auto"/>
          </w:tcPr>
          <w:p w14:paraId="267D5DD1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3284F36B" w14:textId="6024C5FC" w:rsidR="00DB4E47" w:rsidRPr="0057059E" w:rsidRDefault="00242D2C" w:rsidP="00AA1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B4E47" w:rsidRPr="00347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317B1734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A35FCBB" w14:textId="200D7BC1" w:rsidR="00DB4E47" w:rsidRPr="00C354CC" w:rsidRDefault="00242D2C" w:rsidP="00DB4E4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DB4E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671</w:t>
            </w:r>
          </w:p>
        </w:tc>
      </w:tr>
      <w:tr w:rsidR="00DB4E47" w:rsidRPr="0057059E" w14:paraId="0289D5AE" w14:textId="77777777" w:rsidTr="0056528D">
        <w:trPr>
          <w:trHeight w:val="119"/>
        </w:trPr>
        <w:tc>
          <w:tcPr>
            <w:tcW w:w="2261" w:type="pct"/>
            <w:shd w:val="clear" w:color="auto" w:fill="auto"/>
          </w:tcPr>
          <w:p w14:paraId="408BDA12" w14:textId="77777777" w:rsidR="00DB4E47" w:rsidRPr="0057059E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</w:tcPr>
          <w:p w14:paraId="5039CA24" w14:textId="6D9F1AA0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40CAC9B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54694DF" w14:textId="40113A70" w:rsidR="00DB4E47" w:rsidRPr="0057059E" w:rsidRDefault="00242D2C" w:rsidP="00DB4E4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B4E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  <w:tc>
          <w:tcPr>
            <w:tcW w:w="141" w:type="pct"/>
            <w:shd w:val="clear" w:color="auto" w:fill="auto"/>
          </w:tcPr>
          <w:p w14:paraId="7FC9EB53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0055D7D3" w14:textId="4B382F60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845791D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C4447F9" w14:textId="277D02E1" w:rsidR="00DB4E47" w:rsidRPr="00C354CC" w:rsidRDefault="00242D2C" w:rsidP="00DB4E4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B4E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</w:tr>
      <w:tr w:rsidR="00DB4E47" w:rsidRPr="0057059E" w14:paraId="1E806D5D" w14:textId="77777777" w:rsidTr="0056528D">
        <w:trPr>
          <w:trHeight w:val="119"/>
        </w:trPr>
        <w:tc>
          <w:tcPr>
            <w:tcW w:w="2261" w:type="pct"/>
            <w:shd w:val="clear" w:color="auto" w:fill="auto"/>
          </w:tcPr>
          <w:p w14:paraId="7CD72CDA" w14:textId="77777777" w:rsidR="00DB4E47" w:rsidRPr="0057059E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65E0B3B0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785A4784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</w:tcPr>
          <w:p w14:paraId="3A769853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72BE8E47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136529BD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2AFEF986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2B7568F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E47" w:rsidRPr="0057059E" w14:paraId="3FB7ECC8" w14:textId="77777777" w:rsidTr="0056528D">
        <w:trPr>
          <w:trHeight w:val="119"/>
        </w:trPr>
        <w:tc>
          <w:tcPr>
            <w:tcW w:w="2261" w:type="pct"/>
            <w:shd w:val="clear" w:color="auto" w:fill="auto"/>
          </w:tcPr>
          <w:p w14:paraId="3FF05237" w14:textId="77777777" w:rsidR="00DB4E47" w:rsidRPr="0057059E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05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  <w:shd w:val="clear" w:color="auto" w:fill="auto"/>
          </w:tcPr>
          <w:p w14:paraId="018EE220" w14:textId="77777777" w:rsidR="00DB4E47" w:rsidRPr="0057059E" w:rsidRDefault="00DB4E47" w:rsidP="00DB4E4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61858671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A838C52" w14:textId="77777777" w:rsidR="00DB4E47" w:rsidRPr="0057059E" w:rsidRDefault="00DB4E47" w:rsidP="00DB4E4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03AB00FB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525152D5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14E39152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794AA564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5779" w:rsidRPr="0057059E" w14:paraId="2F5834D9" w14:textId="77777777" w:rsidTr="0056528D">
        <w:trPr>
          <w:trHeight w:val="119"/>
        </w:trPr>
        <w:tc>
          <w:tcPr>
            <w:tcW w:w="2261" w:type="pct"/>
            <w:shd w:val="clear" w:color="auto" w:fill="auto"/>
          </w:tcPr>
          <w:p w14:paraId="09D8F0A9" w14:textId="3F6C802C" w:rsidR="00855779" w:rsidRPr="0057059E" w:rsidRDefault="00855779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</w:tcPr>
          <w:p w14:paraId="62952915" w14:textId="39DB6706" w:rsidR="00855779" w:rsidRPr="00FD73EC" w:rsidRDefault="00855779" w:rsidP="00AA1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D73EC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1" w:type="pct"/>
            <w:shd w:val="clear" w:color="auto" w:fill="auto"/>
          </w:tcPr>
          <w:p w14:paraId="0F55F27C" w14:textId="77777777" w:rsidR="00855779" w:rsidRPr="00FD73EC" w:rsidRDefault="00855779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F442914" w14:textId="4A002F5C" w:rsidR="00855779" w:rsidRPr="00FD73EC" w:rsidRDefault="00855779" w:rsidP="00855779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73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4E8E0A6" w14:textId="77777777" w:rsidR="00855779" w:rsidRPr="00FD73EC" w:rsidRDefault="00855779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14FF07DD" w14:textId="3B1D4D84" w:rsidR="00855779" w:rsidRPr="00FD73EC" w:rsidRDefault="00855779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D73EC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6DD6EAC" w14:textId="77777777" w:rsidR="00855779" w:rsidRPr="0057059E" w:rsidRDefault="00855779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47EB779A" w14:textId="6E338848" w:rsidR="00855779" w:rsidRPr="00242D2C" w:rsidRDefault="00855779" w:rsidP="0085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4E47" w:rsidRPr="0057059E" w14:paraId="36B4A7BB" w14:textId="77777777" w:rsidTr="0056528D">
        <w:trPr>
          <w:trHeight w:val="119"/>
        </w:trPr>
        <w:tc>
          <w:tcPr>
            <w:tcW w:w="2261" w:type="pct"/>
            <w:shd w:val="clear" w:color="auto" w:fill="auto"/>
          </w:tcPr>
          <w:p w14:paraId="722BE1C5" w14:textId="77777777" w:rsidR="00DB4E47" w:rsidRPr="0057059E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</w:tcPr>
          <w:p w14:paraId="18813FA0" w14:textId="6C3B1CAA" w:rsidR="00DB4E47" w:rsidRPr="0057059E" w:rsidRDefault="00242D2C" w:rsidP="00AA1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25680A" w:rsidRPr="00347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41" w:type="pct"/>
            <w:shd w:val="clear" w:color="auto" w:fill="auto"/>
          </w:tcPr>
          <w:p w14:paraId="317296BF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40DEB04" w14:textId="0C8B8262" w:rsidR="00DB4E47" w:rsidRPr="0057059E" w:rsidRDefault="00242D2C" w:rsidP="00DB4E4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="00DB4E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</w:p>
        </w:tc>
        <w:tc>
          <w:tcPr>
            <w:tcW w:w="141" w:type="pct"/>
            <w:shd w:val="clear" w:color="auto" w:fill="auto"/>
          </w:tcPr>
          <w:p w14:paraId="74FDB2D2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3C20F3C" w14:textId="662BE624" w:rsidR="00DB4E47" w:rsidRPr="0057059E" w:rsidRDefault="00242D2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AC68D2" w:rsidRPr="00347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6CF4ED6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5A1019A5" w14:textId="5CD00792" w:rsidR="00DB4E47" w:rsidRPr="0057059E" w:rsidRDefault="00242D2C" w:rsidP="00DB4E4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="00DB4E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</w:p>
        </w:tc>
      </w:tr>
      <w:tr w:rsidR="00DB4E47" w:rsidRPr="0087049C" w14:paraId="21EAD591" w14:textId="77777777" w:rsidTr="00AC68D2">
        <w:trPr>
          <w:trHeight w:val="119"/>
        </w:trPr>
        <w:tc>
          <w:tcPr>
            <w:tcW w:w="2261" w:type="pct"/>
            <w:shd w:val="clear" w:color="auto" w:fill="auto"/>
          </w:tcPr>
          <w:p w14:paraId="4B939423" w14:textId="77777777" w:rsidR="00DB4E47" w:rsidRPr="0057059E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</w:tcPr>
          <w:p w14:paraId="77A6EF6F" w14:textId="424B2729" w:rsidR="00DB4E47" w:rsidRPr="0057059E" w:rsidRDefault="00242D2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141" w:type="pct"/>
            <w:shd w:val="clear" w:color="auto" w:fill="auto"/>
          </w:tcPr>
          <w:p w14:paraId="5A3C64AB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9EECAF6" w14:textId="436064FE" w:rsidR="00DB4E47" w:rsidRPr="000F255C" w:rsidRDefault="00242D2C" w:rsidP="00DB4E4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996</w:t>
            </w:r>
          </w:p>
        </w:tc>
        <w:tc>
          <w:tcPr>
            <w:tcW w:w="141" w:type="pct"/>
            <w:shd w:val="clear" w:color="auto" w:fill="auto"/>
          </w:tcPr>
          <w:p w14:paraId="38ED2D36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DEC5564" w14:textId="2DE8A986" w:rsidR="00DB4E47" w:rsidRPr="0057059E" w:rsidRDefault="00242D2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E94E94B" w14:textId="77777777" w:rsidR="00DB4E47" w:rsidRPr="0057059E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61C6C7C6" w14:textId="41FF782A" w:rsidR="00DB4E47" w:rsidRPr="005537A4" w:rsidRDefault="00242D2C" w:rsidP="00DB4E4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996</w:t>
            </w:r>
          </w:p>
        </w:tc>
      </w:tr>
      <w:tr w:rsidR="00DB4E47" w:rsidRPr="0087049C" w14:paraId="7AAB9AF3" w14:textId="77777777" w:rsidTr="0056528D">
        <w:trPr>
          <w:trHeight w:val="119"/>
        </w:trPr>
        <w:tc>
          <w:tcPr>
            <w:tcW w:w="2261" w:type="pct"/>
            <w:shd w:val="clear" w:color="auto" w:fill="auto"/>
          </w:tcPr>
          <w:p w14:paraId="02BEF469" w14:textId="77777777" w:rsidR="00DB4E47" w:rsidRPr="0087049C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72B31B26" w14:textId="77777777" w:rsidR="00DB4E47" w:rsidRPr="005537A4" w:rsidRDefault="00DB4E47" w:rsidP="00DB4E4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5C256F70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33100C5" w14:textId="77777777" w:rsidR="00DB4E47" w:rsidRPr="005537A4" w:rsidRDefault="00DB4E47" w:rsidP="00DB4E4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29F73A51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0C850A79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6EF7DA6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0CB44444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E47" w:rsidRPr="0087049C" w14:paraId="5A912DB9" w14:textId="77777777" w:rsidTr="0056528D">
        <w:tc>
          <w:tcPr>
            <w:tcW w:w="2261" w:type="pct"/>
            <w:shd w:val="clear" w:color="auto" w:fill="auto"/>
          </w:tcPr>
          <w:p w14:paraId="2464499A" w14:textId="77777777" w:rsidR="00DB4E47" w:rsidRPr="0087049C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shd w:val="clear" w:color="auto" w:fill="auto"/>
          </w:tcPr>
          <w:p w14:paraId="36684D05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A5F9BDF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0EB98CC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09519B56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1AC0E1D3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74A41C3D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6DC4007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E47" w:rsidRPr="0087049C" w14:paraId="1843607D" w14:textId="77777777" w:rsidTr="0056528D">
        <w:trPr>
          <w:trHeight w:val="380"/>
        </w:trPr>
        <w:tc>
          <w:tcPr>
            <w:tcW w:w="2261" w:type="pct"/>
            <w:shd w:val="clear" w:color="auto" w:fill="auto"/>
          </w:tcPr>
          <w:p w14:paraId="0E94029A" w14:textId="77777777" w:rsidR="00DB4E47" w:rsidRPr="0087049C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</w:tcPr>
          <w:p w14:paraId="5F34931A" w14:textId="5B19EAF5" w:rsidR="00DB4E47" w:rsidRPr="005537A4" w:rsidRDefault="0025680A" w:rsidP="00256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EFC3F62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E1884DE" w14:textId="502169C8" w:rsidR="00DB4E47" w:rsidRPr="00501FC7" w:rsidRDefault="00242D2C" w:rsidP="00DB4E4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B4E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</w:p>
        </w:tc>
        <w:tc>
          <w:tcPr>
            <w:tcW w:w="141" w:type="pct"/>
            <w:shd w:val="clear" w:color="auto" w:fill="auto"/>
          </w:tcPr>
          <w:p w14:paraId="7DAE12A2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1A0DD6D3" w14:textId="5F98D7B0" w:rsidR="00DB4E47" w:rsidRPr="005537A4" w:rsidRDefault="0025680A" w:rsidP="00AA1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FF72DCD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8A4E072" w14:textId="4508EAA4" w:rsidR="00DB4E47" w:rsidRPr="005537A4" w:rsidRDefault="00DB4E47" w:rsidP="00AA1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4E47" w:rsidRPr="0087049C" w14:paraId="022414EB" w14:textId="77777777" w:rsidTr="0056528D">
        <w:trPr>
          <w:trHeight w:val="380"/>
        </w:trPr>
        <w:tc>
          <w:tcPr>
            <w:tcW w:w="2261" w:type="pct"/>
            <w:shd w:val="clear" w:color="auto" w:fill="auto"/>
          </w:tcPr>
          <w:p w14:paraId="6BD9648A" w14:textId="528FFD14" w:rsidR="00DB4E47" w:rsidRPr="0087049C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593" w:type="pct"/>
            <w:shd w:val="clear" w:color="auto" w:fill="auto"/>
          </w:tcPr>
          <w:p w14:paraId="0DF2E6C4" w14:textId="41AA48E7" w:rsidR="00DB4E47" w:rsidRPr="005537A4" w:rsidRDefault="00242D2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5680A" w:rsidRPr="00347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141" w:type="pct"/>
            <w:shd w:val="clear" w:color="auto" w:fill="auto"/>
          </w:tcPr>
          <w:p w14:paraId="3A8B9E95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94F8882" w14:textId="046E2CD8" w:rsidR="00DB4E47" w:rsidRPr="00501FC7" w:rsidRDefault="00242D2C" w:rsidP="00DB4E4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504</w:t>
            </w:r>
          </w:p>
        </w:tc>
        <w:tc>
          <w:tcPr>
            <w:tcW w:w="141" w:type="pct"/>
            <w:shd w:val="clear" w:color="auto" w:fill="auto"/>
          </w:tcPr>
          <w:p w14:paraId="1B34968E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B808952" w14:textId="46A9D3B9" w:rsidR="00DB4E47" w:rsidRPr="005537A4" w:rsidRDefault="00242D2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5680A" w:rsidRPr="00347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D20F06C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3B42CB7" w14:textId="47EF6DB4" w:rsidR="00DB4E47" w:rsidRPr="005537A4" w:rsidRDefault="00242D2C" w:rsidP="00AA1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</w:tr>
      <w:tr w:rsidR="00DB4E47" w:rsidRPr="0087049C" w14:paraId="551A1E3C" w14:textId="77777777" w:rsidTr="0056528D">
        <w:trPr>
          <w:trHeight w:val="380"/>
        </w:trPr>
        <w:tc>
          <w:tcPr>
            <w:tcW w:w="2261" w:type="pct"/>
            <w:shd w:val="clear" w:color="auto" w:fill="auto"/>
          </w:tcPr>
          <w:p w14:paraId="3D4323D5" w14:textId="77777777" w:rsidR="00DB4E47" w:rsidRPr="0087049C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</w:tcPr>
          <w:p w14:paraId="53C27F84" w14:textId="73A5617B" w:rsidR="00DB4E47" w:rsidRPr="005537A4" w:rsidRDefault="00242D2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41" w:type="pct"/>
            <w:shd w:val="clear" w:color="auto" w:fill="auto"/>
          </w:tcPr>
          <w:p w14:paraId="67A2D353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C921854" w14:textId="440A2D3C" w:rsidR="00DB4E47" w:rsidRPr="00501FC7" w:rsidRDefault="00242D2C" w:rsidP="00DB4E4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  <w:tc>
          <w:tcPr>
            <w:tcW w:w="141" w:type="pct"/>
            <w:shd w:val="clear" w:color="auto" w:fill="auto"/>
          </w:tcPr>
          <w:p w14:paraId="3BBC2E0D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3D3F72FA" w14:textId="64473681" w:rsidR="00DB4E47" w:rsidRPr="005537A4" w:rsidRDefault="00242D2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62ABAE2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05056AD" w14:textId="32E12721" w:rsidR="00DB4E47" w:rsidRPr="005537A4" w:rsidRDefault="00242D2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DB4E47" w:rsidRPr="0087049C" w14:paraId="7D8BB05F" w14:textId="77777777" w:rsidTr="0056528D">
        <w:tc>
          <w:tcPr>
            <w:tcW w:w="2261" w:type="pct"/>
            <w:shd w:val="clear" w:color="auto" w:fill="auto"/>
          </w:tcPr>
          <w:p w14:paraId="46A7D61E" w14:textId="77777777" w:rsidR="00DB4E47" w:rsidRPr="0087049C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93" w:type="pct"/>
            <w:shd w:val="clear" w:color="auto" w:fill="auto"/>
          </w:tcPr>
          <w:p w14:paraId="2FCE21FA" w14:textId="5E13610B" w:rsidR="00DB4E47" w:rsidRPr="005537A4" w:rsidRDefault="00242D2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5680A" w:rsidRPr="00347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1" w:type="pct"/>
            <w:shd w:val="clear" w:color="auto" w:fill="auto"/>
          </w:tcPr>
          <w:p w14:paraId="11FA4EF0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AB2FBDE" w14:textId="22474218" w:rsidR="00DB4E47" w:rsidRPr="00501FC7" w:rsidRDefault="00242D2C" w:rsidP="00DB4E4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B4E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  <w:tc>
          <w:tcPr>
            <w:tcW w:w="141" w:type="pct"/>
            <w:shd w:val="clear" w:color="auto" w:fill="auto"/>
          </w:tcPr>
          <w:p w14:paraId="4F7553B5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auto"/>
          </w:tcPr>
          <w:p w14:paraId="63191B59" w14:textId="244460AB" w:rsidR="00DB4E47" w:rsidRPr="005537A4" w:rsidRDefault="00242D2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5680A" w:rsidRPr="00347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53B01F1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</w:tcPr>
          <w:p w14:paraId="53C667DF" w14:textId="3DF6DA7C" w:rsidR="00DB4E47" w:rsidRPr="005537A4" w:rsidRDefault="00242D2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4E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DB4E47" w:rsidRPr="0087049C" w14:paraId="53660E58" w14:textId="77777777" w:rsidTr="0056528D">
        <w:trPr>
          <w:trHeight w:val="380"/>
        </w:trPr>
        <w:tc>
          <w:tcPr>
            <w:tcW w:w="2261" w:type="pct"/>
            <w:shd w:val="clear" w:color="auto" w:fill="auto"/>
          </w:tcPr>
          <w:p w14:paraId="72FA2EF6" w14:textId="77777777" w:rsidR="00DB4E47" w:rsidRPr="0087049C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3" w:type="pct"/>
            <w:shd w:val="clear" w:color="auto" w:fill="auto"/>
          </w:tcPr>
          <w:p w14:paraId="61112D1C" w14:textId="77777777" w:rsidR="00DB4E47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E8765A" w14:textId="0C8A94DA" w:rsidR="0025680A" w:rsidRPr="005537A4" w:rsidRDefault="54F01326" w:rsidP="00AA1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54F01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B110C39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E47E3F7" w14:textId="77777777" w:rsidR="00DB4E47" w:rsidRDefault="00DB4E47" w:rsidP="00DB4E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5C7F43" w14:textId="3140754C" w:rsidR="00DB4E47" w:rsidRPr="00501FC7" w:rsidRDefault="00242D2C" w:rsidP="00DB4E4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577</w:t>
            </w:r>
          </w:p>
        </w:tc>
        <w:tc>
          <w:tcPr>
            <w:tcW w:w="141" w:type="pct"/>
            <w:shd w:val="clear" w:color="auto" w:fill="auto"/>
          </w:tcPr>
          <w:p w14:paraId="6C8B357B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C75B631" w14:textId="77777777" w:rsidR="00DB4E47" w:rsidRDefault="00DB4E47" w:rsidP="00AA1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8FB189" w14:textId="06409521" w:rsidR="0025680A" w:rsidRPr="005537A4" w:rsidRDefault="68D067D1" w:rsidP="00AA1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68D067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A9AA65E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3986343" w14:textId="77777777" w:rsidR="00DB4E47" w:rsidRDefault="00DB4E47" w:rsidP="00DB4E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535162" w14:textId="51C70476" w:rsidR="00DB4E47" w:rsidRPr="00912972" w:rsidRDefault="00242D2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DB4E47" w:rsidRPr="0087049C" w14:paraId="6573591A" w14:textId="77777777" w:rsidTr="0056528D">
        <w:trPr>
          <w:trHeight w:val="380"/>
        </w:trPr>
        <w:tc>
          <w:tcPr>
            <w:tcW w:w="2261" w:type="pct"/>
            <w:shd w:val="clear" w:color="auto" w:fill="auto"/>
          </w:tcPr>
          <w:p w14:paraId="0D41159F" w14:textId="77777777" w:rsidR="00DB4E47" w:rsidRPr="0087049C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3" w:type="pct"/>
            <w:shd w:val="clear" w:color="auto" w:fill="auto"/>
          </w:tcPr>
          <w:p w14:paraId="14E72B76" w14:textId="236714F8" w:rsidR="00DB4E47" w:rsidRPr="005537A4" w:rsidRDefault="00242D2C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141" w:type="pct"/>
            <w:shd w:val="clear" w:color="auto" w:fill="auto"/>
          </w:tcPr>
          <w:p w14:paraId="037B1846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45EF712" w14:textId="2BB6AB5C" w:rsidR="00DB4E47" w:rsidRPr="00501FC7" w:rsidRDefault="00242D2C" w:rsidP="00DB4E4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</w:t>
            </w:r>
          </w:p>
        </w:tc>
        <w:tc>
          <w:tcPr>
            <w:tcW w:w="141" w:type="pct"/>
            <w:shd w:val="clear" w:color="auto" w:fill="auto"/>
          </w:tcPr>
          <w:p w14:paraId="6A392582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2D60E05E" w14:textId="11FF03F0" w:rsidR="00DB4E47" w:rsidRPr="005537A4" w:rsidRDefault="0025680A" w:rsidP="00256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88C3E73" w14:textId="77777777" w:rsidR="00DB4E47" w:rsidRPr="005537A4" w:rsidRDefault="00DB4E47" w:rsidP="00256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744CCD8" w14:textId="7C77B38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4E47" w:rsidRPr="0087049C" w14:paraId="6C02111D" w14:textId="77777777" w:rsidTr="0056528D">
        <w:trPr>
          <w:trHeight w:val="380"/>
        </w:trPr>
        <w:tc>
          <w:tcPr>
            <w:tcW w:w="2261" w:type="pct"/>
            <w:shd w:val="clear" w:color="auto" w:fill="auto"/>
          </w:tcPr>
          <w:p w14:paraId="1B6B957C" w14:textId="77777777" w:rsidR="00DB4E47" w:rsidRPr="0087049C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095266C1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93CB023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83E0721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EA463B7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3923E71" w14:textId="77777777" w:rsidR="00DB4E47" w:rsidRPr="005537A4" w:rsidRDefault="00DB4E47" w:rsidP="00DB4E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4C726285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B3A70B1" w14:textId="77777777" w:rsidR="00DB4E47" w:rsidRPr="005537A4" w:rsidRDefault="00DB4E47" w:rsidP="00DB4E4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E47" w:rsidRPr="0087049C" w14:paraId="185E4277" w14:textId="77777777" w:rsidTr="0056528D">
        <w:tc>
          <w:tcPr>
            <w:tcW w:w="2261" w:type="pct"/>
            <w:shd w:val="clear" w:color="auto" w:fill="auto"/>
          </w:tcPr>
          <w:p w14:paraId="15B4FFF2" w14:textId="77777777" w:rsidR="00DB4E47" w:rsidRPr="0087049C" w:rsidRDefault="00DB4E47" w:rsidP="00D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</w:tcPr>
          <w:p w14:paraId="5BCBB2F7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309D9595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8804587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5BF8220F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593F875E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75390CE4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8B08EAD" w14:textId="77777777" w:rsidR="00DB4E47" w:rsidRPr="005537A4" w:rsidRDefault="00DB4E47" w:rsidP="00DB4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5680A" w:rsidRPr="0087049C" w14:paraId="07C38B5C" w14:textId="77777777" w:rsidTr="0056528D">
        <w:tc>
          <w:tcPr>
            <w:tcW w:w="2261" w:type="pct"/>
            <w:shd w:val="clear" w:color="auto" w:fill="auto"/>
          </w:tcPr>
          <w:p w14:paraId="73288ADF" w14:textId="05B9A3B4" w:rsidR="0025680A" w:rsidRPr="0087049C" w:rsidRDefault="0025680A" w:rsidP="0025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ผลประโยชน์ระยะสั้นและอื่น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593" w:type="pct"/>
            <w:shd w:val="clear" w:color="auto" w:fill="auto"/>
          </w:tcPr>
          <w:p w14:paraId="75647D54" w14:textId="3F34484C" w:rsidR="0025680A" w:rsidRPr="00347347" w:rsidRDefault="00242D2C" w:rsidP="00256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="0025680A" w:rsidRPr="00347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141" w:type="pct"/>
            <w:shd w:val="clear" w:color="auto" w:fill="auto"/>
          </w:tcPr>
          <w:p w14:paraId="2B28E425" w14:textId="77777777" w:rsidR="0025680A" w:rsidRPr="009B1AFF" w:rsidRDefault="0025680A" w:rsidP="00256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shd w:val="clear" w:color="auto" w:fill="auto"/>
          </w:tcPr>
          <w:p w14:paraId="5AC5372E" w14:textId="2B4E9FCE" w:rsidR="0025680A" w:rsidRPr="005537A4" w:rsidRDefault="00242D2C" w:rsidP="0025680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  <w:r w:rsidR="002568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856</w:t>
            </w:r>
          </w:p>
        </w:tc>
        <w:tc>
          <w:tcPr>
            <w:tcW w:w="141" w:type="pct"/>
            <w:shd w:val="clear" w:color="auto" w:fill="auto"/>
          </w:tcPr>
          <w:p w14:paraId="5AE2D473" w14:textId="77777777" w:rsidR="0025680A" w:rsidRPr="005537A4" w:rsidRDefault="0025680A" w:rsidP="00256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AFD1977" w14:textId="7A3ACBEC" w:rsidR="0025680A" w:rsidRPr="005537A4" w:rsidRDefault="00242D2C" w:rsidP="00256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="002568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AC6D454" w14:textId="77777777" w:rsidR="0025680A" w:rsidRPr="005537A4" w:rsidRDefault="0025680A" w:rsidP="00256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8CC7C25" w14:textId="22C1982F" w:rsidR="0025680A" w:rsidRPr="005537A4" w:rsidRDefault="00242D2C" w:rsidP="00256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 w:rsidR="002568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</w:tr>
      <w:tr w:rsidR="0025680A" w:rsidRPr="0087049C" w14:paraId="19C61A6F" w14:textId="77777777" w:rsidTr="0056528D">
        <w:tc>
          <w:tcPr>
            <w:tcW w:w="2261" w:type="pct"/>
            <w:shd w:val="clear" w:color="auto" w:fill="auto"/>
          </w:tcPr>
          <w:p w14:paraId="73C5FBD2" w14:textId="77777777" w:rsidR="0025680A" w:rsidRPr="0087049C" w:rsidRDefault="0025680A" w:rsidP="0025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593" w:type="pct"/>
            <w:shd w:val="clear" w:color="auto" w:fill="auto"/>
          </w:tcPr>
          <w:p w14:paraId="0D5A985C" w14:textId="7F304297" w:rsidR="0025680A" w:rsidRPr="00347347" w:rsidRDefault="00242D2C" w:rsidP="00256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25680A" w:rsidRPr="00347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141" w:type="pct"/>
            <w:shd w:val="clear" w:color="auto" w:fill="auto"/>
          </w:tcPr>
          <w:p w14:paraId="6793B8A4" w14:textId="77777777" w:rsidR="0025680A" w:rsidRPr="009B1AFF" w:rsidRDefault="0025680A" w:rsidP="00256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shd w:val="clear" w:color="auto" w:fill="auto"/>
          </w:tcPr>
          <w:p w14:paraId="291F66C3" w14:textId="7EC6F2DD" w:rsidR="0025680A" w:rsidRPr="005537A4" w:rsidRDefault="00242D2C" w:rsidP="0025680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2568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</w:t>
            </w:r>
          </w:p>
        </w:tc>
        <w:tc>
          <w:tcPr>
            <w:tcW w:w="141" w:type="pct"/>
            <w:shd w:val="clear" w:color="auto" w:fill="auto"/>
          </w:tcPr>
          <w:p w14:paraId="34B611FE" w14:textId="77777777" w:rsidR="0025680A" w:rsidRPr="005537A4" w:rsidRDefault="0025680A" w:rsidP="00256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7DD1E3B" w14:textId="7E89C8EA" w:rsidR="0025680A" w:rsidRPr="005537A4" w:rsidRDefault="00242D2C" w:rsidP="00256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2568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8DD98ED" w14:textId="77777777" w:rsidR="0025680A" w:rsidRPr="005537A4" w:rsidRDefault="0025680A" w:rsidP="00256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8406742" w14:textId="490AB992" w:rsidR="0025680A" w:rsidRPr="005537A4" w:rsidRDefault="00242D2C" w:rsidP="00256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568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</w:tr>
      <w:tr w:rsidR="0025680A" w:rsidRPr="0087049C" w14:paraId="6DFDFF72" w14:textId="77777777" w:rsidTr="0056528D">
        <w:tc>
          <w:tcPr>
            <w:tcW w:w="2261" w:type="pct"/>
            <w:shd w:val="clear" w:color="auto" w:fill="auto"/>
          </w:tcPr>
          <w:p w14:paraId="5FF0C46D" w14:textId="77777777" w:rsidR="0025680A" w:rsidRPr="0087049C" w:rsidRDefault="0025680A" w:rsidP="0025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593" w:type="pct"/>
            <w:shd w:val="clear" w:color="auto" w:fill="auto"/>
          </w:tcPr>
          <w:p w14:paraId="32AC7AF7" w14:textId="687A454F" w:rsidR="0025680A" w:rsidRPr="00347347" w:rsidRDefault="00242D2C" w:rsidP="00256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5680A" w:rsidRPr="00347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141" w:type="pct"/>
            <w:shd w:val="clear" w:color="auto" w:fill="auto"/>
          </w:tcPr>
          <w:p w14:paraId="1DF628C1" w14:textId="77777777" w:rsidR="0025680A" w:rsidRPr="009B1AFF" w:rsidRDefault="0025680A" w:rsidP="00256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shd w:val="clear" w:color="auto" w:fill="auto"/>
          </w:tcPr>
          <w:p w14:paraId="0786317C" w14:textId="6C7ED8D8" w:rsidR="0025680A" w:rsidRPr="005537A4" w:rsidRDefault="00242D2C" w:rsidP="0025680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568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908</w:t>
            </w:r>
          </w:p>
        </w:tc>
        <w:tc>
          <w:tcPr>
            <w:tcW w:w="141" w:type="pct"/>
            <w:shd w:val="clear" w:color="auto" w:fill="auto"/>
          </w:tcPr>
          <w:p w14:paraId="42250C75" w14:textId="77777777" w:rsidR="0025680A" w:rsidRPr="005537A4" w:rsidRDefault="0025680A" w:rsidP="00256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225BB701" w14:textId="68833643" w:rsidR="0025680A" w:rsidRPr="005537A4" w:rsidRDefault="00242D2C" w:rsidP="00256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568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33885451" w14:textId="77777777" w:rsidR="0025680A" w:rsidRPr="005537A4" w:rsidRDefault="0025680A" w:rsidP="00256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0176EB0" w14:textId="3077DAC2" w:rsidR="0025680A" w:rsidRPr="005537A4" w:rsidRDefault="00242D2C" w:rsidP="00AA1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568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</w:tr>
    </w:tbl>
    <w:p w14:paraId="443DAA61" w14:textId="77777777" w:rsidR="002C28F6" w:rsidRPr="0087049C" w:rsidRDefault="002C28F6" w:rsidP="00DD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0CBE2FB8" w14:textId="704097DB" w:rsidR="002C28F6" w:rsidRDefault="002C28F6" w:rsidP="006B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รายการซื้อและขายระหว่างกันกับบริษัทร่วม</w:t>
      </w:r>
      <w:r w:rsidR="000B43AA"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และการร่วมค้า</w:t>
      </w:r>
      <w:r w:rsidRPr="0087049C">
        <w:rPr>
          <w:rFonts w:asciiTheme="majorBidi" w:hAnsiTheme="majorBidi" w:cstheme="majorBidi"/>
          <w:sz w:val="30"/>
          <w:szCs w:val="30"/>
          <w:cs/>
        </w:rPr>
        <w:t>ที่แสดงไว้ข้างต้น ไม่รวมรายการที่บริษัทเป็นผู้รับจ้างผลิต และเป็นผู้จัดจำหน่ายสินค้าให้กับบริษัทร่วมทางอ้อม</w:t>
      </w:r>
      <w:r w:rsidR="000B43AA" w:rsidRPr="000B43AA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242D2C" w:rsidRPr="00242D2C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42D2C" w:rsidRPr="00242D2C">
        <w:rPr>
          <w:rFonts w:asciiTheme="majorBidi" w:hAnsiTheme="majorBidi" w:cstheme="majorBidi"/>
          <w:sz w:val="30"/>
          <w:szCs w:val="30"/>
        </w:rPr>
        <w:t>2567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581EC031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="00242D2C" w:rsidRPr="00242D2C">
        <w:rPr>
          <w:rFonts w:asciiTheme="majorBidi" w:hAnsiTheme="majorBidi" w:cstheme="majorBidi"/>
          <w:sz w:val="30"/>
          <w:szCs w:val="30"/>
        </w:rPr>
        <w:t>14</w:t>
      </w:r>
      <w:r w:rsidR="00AA3E16">
        <w:rPr>
          <w:rFonts w:asciiTheme="majorBidi" w:hAnsiTheme="majorBidi" w:cstheme="majorBidi"/>
          <w:sz w:val="30"/>
          <w:szCs w:val="30"/>
        </w:rPr>
        <w:t>7</w:t>
      </w:r>
      <w:r w:rsidR="00AA18E4">
        <w:rPr>
          <w:rFonts w:asciiTheme="majorBidi" w:hAnsiTheme="majorBidi" w:cstheme="majorBidi"/>
          <w:sz w:val="30"/>
          <w:szCs w:val="30"/>
        </w:rPr>
        <w:t>.</w:t>
      </w:r>
      <w:r w:rsidR="00AA3E16">
        <w:rPr>
          <w:rFonts w:asciiTheme="majorBidi" w:hAnsiTheme="majorBidi" w:cstheme="majorBidi"/>
          <w:sz w:val="30"/>
          <w:szCs w:val="30"/>
        </w:rPr>
        <w:t>06</w:t>
      </w:r>
      <w:r w:rsidR="00CE6663" w:rsidRPr="68E13543">
        <w:rPr>
          <w:rFonts w:asciiTheme="majorBidi" w:hAnsiTheme="majorBidi" w:cstheme="majorBidi"/>
          <w:sz w:val="30"/>
          <w:szCs w:val="30"/>
        </w:rPr>
        <w:t xml:space="preserve"> </w:t>
      </w:r>
      <w:r w:rsidRPr="00DC442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C4421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242D2C" w:rsidRPr="00242D2C">
        <w:rPr>
          <w:rFonts w:asciiTheme="majorBidi" w:hAnsiTheme="majorBidi" w:cstheme="majorBidi"/>
          <w:i/>
          <w:iCs/>
          <w:spacing w:val="-2"/>
          <w:sz w:val="30"/>
          <w:szCs w:val="30"/>
        </w:rPr>
        <w:t>2566</w:t>
      </w:r>
      <w:r w:rsidRPr="005537A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242D2C" w:rsidRPr="00242D2C">
        <w:rPr>
          <w:rFonts w:asciiTheme="majorBidi" w:hAnsiTheme="majorBidi" w:cstheme="majorBidi"/>
          <w:i/>
          <w:iCs/>
          <w:sz w:val="30"/>
          <w:szCs w:val="30"/>
        </w:rPr>
        <w:t>130</w:t>
      </w:r>
      <w:r w:rsidR="00CE666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i/>
          <w:iCs/>
          <w:sz w:val="30"/>
          <w:szCs w:val="30"/>
        </w:rPr>
        <w:t>65</w:t>
      </w:r>
      <w:r w:rsidRPr="00DC4421">
        <w:rPr>
          <w:rFonts w:asciiTheme="majorBidi" w:hAnsiTheme="majorBidi" w:cstheme="majorBidi"/>
          <w:sz w:val="30"/>
          <w:szCs w:val="30"/>
        </w:rPr>
        <w:t xml:space="preserve"> </w:t>
      </w:r>
      <w:r w:rsidRPr="005537A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55CEBA5" w14:textId="77777777" w:rsidR="001441F8" w:rsidRDefault="001441F8" w:rsidP="006B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594BCB" w14:textId="77777777" w:rsidR="000D2F41" w:rsidRDefault="000D2F41" w:rsidP="006B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81"/>
        <w:gridCol w:w="269"/>
        <w:gridCol w:w="1137"/>
        <w:gridCol w:w="280"/>
        <w:gridCol w:w="1124"/>
        <w:gridCol w:w="263"/>
        <w:gridCol w:w="1132"/>
      </w:tblGrid>
      <w:tr w:rsidR="002C28F6" w:rsidRPr="005537A4" w14:paraId="06B7D7C7" w14:textId="77777777" w:rsidTr="00433E0A">
        <w:trPr>
          <w:trHeight w:val="389"/>
          <w:tblHeader/>
        </w:trPr>
        <w:tc>
          <w:tcPr>
            <w:tcW w:w="2169" w:type="pct"/>
          </w:tcPr>
          <w:p w14:paraId="4235F65E" w14:textId="07DCF4E5" w:rsidR="002C28F6" w:rsidRPr="001D22EE" w:rsidRDefault="001D22EE" w:rsidP="00B12E1E">
            <w:pPr>
              <w:tabs>
                <w:tab w:val="clear" w:pos="227"/>
                <w:tab w:val="left" w:pos="252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22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32" w:type="pct"/>
            <w:gridSpan w:val="3"/>
          </w:tcPr>
          <w:p w14:paraId="2B395F13" w14:textId="77777777" w:rsidR="002C28F6" w:rsidRPr="005537A4" w:rsidRDefault="002C28F6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3011718" w14:textId="77777777" w:rsidR="002C28F6" w:rsidRPr="005537A4" w:rsidRDefault="002C28F6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6BDFE096" w14:textId="77777777" w:rsidR="002C28F6" w:rsidRPr="005537A4" w:rsidRDefault="002C28F6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5537A4" w14:paraId="39B9B6FE" w14:textId="77777777" w:rsidTr="00433E0A">
        <w:trPr>
          <w:trHeight w:val="389"/>
          <w:tblHeader/>
        </w:trPr>
        <w:tc>
          <w:tcPr>
            <w:tcW w:w="2169" w:type="pct"/>
          </w:tcPr>
          <w:p w14:paraId="55DD9561" w14:textId="5D360755" w:rsidR="002C28F6" w:rsidRPr="001D22EE" w:rsidRDefault="001D22EE" w:rsidP="00421DF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22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1D22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42D2C" w:rsidRPr="0024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D22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9" w:type="pct"/>
            <w:shd w:val="clear" w:color="auto" w:fill="auto"/>
          </w:tcPr>
          <w:p w14:paraId="30B88AE6" w14:textId="48B35BE2" w:rsidR="002C28F6" w:rsidRPr="005537A4" w:rsidRDefault="00242D2C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32B5592C" w14:textId="77777777" w:rsidR="002C28F6" w:rsidRPr="005537A4" w:rsidRDefault="002C28F6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722AA8A0" w14:textId="33EEE193" w:rsidR="002C28F6" w:rsidRPr="005537A4" w:rsidRDefault="00242D2C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  <w:shd w:val="clear" w:color="auto" w:fill="auto"/>
          </w:tcPr>
          <w:p w14:paraId="6993F271" w14:textId="77777777" w:rsidR="002C28F6" w:rsidRPr="005537A4" w:rsidRDefault="002C28F6" w:rsidP="0042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BC8BDAD" w14:textId="4CCDEECF" w:rsidR="002C28F6" w:rsidRPr="005537A4" w:rsidRDefault="00242D2C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  <w:shd w:val="clear" w:color="auto" w:fill="auto"/>
          </w:tcPr>
          <w:p w14:paraId="0F2193E1" w14:textId="77777777" w:rsidR="002C28F6" w:rsidRPr="005537A4" w:rsidRDefault="002C28F6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1632E64C" w14:textId="22832B68" w:rsidR="002C28F6" w:rsidRPr="005537A4" w:rsidRDefault="00242D2C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C28F6" w:rsidRPr="005537A4" w14:paraId="2D27857E" w14:textId="77777777" w:rsidTr="00433E0A">
        <w:trPr>
          <w:trHeight w:val="389"/>
          <w:tblHeader/>
        </w:trPr>
        <w:tc>
          <w:tcPr>
            <w:tcW w:w="2169" w:type="pct"/>
          </w:tcPr>
          <w:p w14:paraId="24AE0FC2" w14:textId="77777777" w:rsidR="002C28F6" w:rsidRPr="00433E0A" w:rsidRDefault="002C28F6" w:rsidP="00421DF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1" w:type="pct"/>
            <w:gridSpan w:val="7"/>
          </w:tcPr>
          <w:p w14:paraId="449F4504" w14:textId="77777777" w:rsidR="002C28F6" w:rsidRPr="005537A4" w:rsidRDefault="002C28F6" w:rsidP="00421DF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22EE" w:rsidRPr="005537A4" w14:paraId="7DE99775" w14:textId="77777777" w:rsidTr="00433E0A">
        <w:trPr>
          <w:trHeight w:val="389"/>
        </w:trPr>
        <w:tc>
          <w:tcPr>
            <w:tcW w:w="2169" w:type="pct"/>
          </w:tcPr>
          <w:p w14:paraId="7F94D256" w14:textId="78C4B7BD" w:rsidR="001D22EE" w:rsidRPr="005537A4" w:rsidRDefault="001D22EE" w:rsidP="00421DF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9" w:type="pct"/>
          </w:tcPr>
          <w:p w14:paraId="0B561DCA" w14:textId="77777777" w:rsidR="001D22EE" w:rsidRPr="005537A4" w:rsidRDefault="001D22EE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1C17B45" w14:textId="77777777" w:rsidR="001D22EE" w:rsidRPr="005537A4" w:rsidRDefault="001D22EE" w:rsidP="00421DF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6A2B1F9" w14:textId="77777777" w:rsidR="001D22EE" w:rsidRPr="005537A4" w:rsidRDefault="001D22EE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A92883B" w14:textId="77777777" w:rsidR="001D22EE" w:rsidRPr="005537A4" w:rsidRDefault="001D22EE" w:rsidP="00421DF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2812A0F" w14:textId="77777777" w:rsidR="001D22EE" w:rsidRPr="005537A4" w:rsidRDefault="001D22EE" w:rsidP="00421DF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0374721" w14:textId="77777777" w:rsidR="001D22EE" w:rsidRPr="005537A4" w:rsidRDefault="001D22EE" w:rsidP="00421DFD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3B0BA59" w14:textId="77777777" w:rsidR="001D22EE" w:rsidRPr="005537A4" w:rsidRDefault="001D22EE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62A0" w:rsidRPr="005537A4" w14:paraId="05E0A6F1" w14:textId="77777777" w:rsidTr="00433E0A">
        <w:trPr>
          <w:trHeight w:val="389"/>
        </w:trPr>
        <w:tc>
          <w:tcPr>
            <w:tcW w:w="2169" w:type="pct"/>
          </w:tcPr>
          <w:p w14:paraId="3C921B9D" w14:textId="4068A22E" w:rsidR="004A62A0" w:rsidRPr="001D22EE" w:rsidRDefault="004A62A0" w:rsidP="004A62A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9" w:type="pct"/>
          </w:tcPr>
          <w:p w14:paraId="4C3A198C" w14:textId="29FDDB1B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BF2DC95" w14:textId="77777777" w:rsidR="004A62A0" w:rsidRPr="005537A4" w:rsidRDefault="004A62A0" w:rsidP="004A6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F054054" w14:textId="33A2172E" w:rsidR="004A62A0" w:rsidRPr="005537A4" w:rsidRDefault="00242D2C" w:rsidP="004A62A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</w:p>
        </w:tc>
        <w:tc>
          <w:tcPr>
            <w:tcW w:w="150" w:type="pct"/>
          </w:tcPr>
          <w:p w14:paraId="6781CEA0" w14:textId="77777777" w:rsidR="004A62A0" w:rsidRPr="005537A4" w:rsidRDefault="004A62A0" w:rsidP="004A6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79E0B07B" w14:textId="5DAA38F0" w:rsidR="004A62A0" w:rsidRPr="00DC3A8A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BDF4F27" w14:textId="77777777" w:rsidR="004A62A0" w:rsidRPr="005537A4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00EC5760" w14:textId="3EA6FD8D" w:rsidR="004A62A0" w:rsidRPr="007511F5" w:rsidRDefault="00242D2C" w:rsidP="004A62A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93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4A62A0" w:rsidRPr="005537A4" w14:paraId="0F4F82D0" w14:textId="77777777" w:rsidTr="00433E0A">
        <w:trPr>
          <w:trHeight w:val="389"/>
        </w:trPr>
        <w:tc>
          <w:tcPr>
            <w:tcW w:w="2169" w:type="pct"/>
          </w:tcPr>
          <w:p w14:paraId="6CF253EE" w14:textId="77777777" w:rsidR="004A62A0" w:rsidRPr="001D22EE" w:rsidRDefault="004A62A0" w:rsidP="004A62A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22E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  <w:vAlign w:val="bottom"/>
          </w:tcPr>
          <w:p w14:paraId="278AC5AD" w14:textId="68EDCABB" w:rsidR="004A62A0" w:rsidRPr="005537A4" w:rsidRDefault="00242D2C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44" w:type="pct"/>
          </w:tcPr>
          <w:p w14:paraId="11CE4D33" w14:textId="77777777" w:rsidR="004A62A0" w:rsidRPr="005537A4" w:rsidRDefault="004A62A0" w:rsidP="004A6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9" w:type="pct"/>
            <w:vAlign w:val="bottom"/>
          </w:tcPr>
          <w:p w14:paraId="32745EB7" w14:textId="6E39A1E7" w:rsidR="004A62A0" w:rsidRPr="005537A4" w:rsidRDefault="00242D2C" w:rsidP="009F39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A62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</w:p>
        </w:tc>
        <w:tc>
          <w:tcPr>
            <w:tcW w:w="150" w:type="pct"/>
          </w:tcPr>
          <w:p w14:paraId="35626D5F" w14:textId="77777777" w:rsidR="004A62A0" w:rsidRPr="005537A4" w:rsidRDefault="004A62A0" w:rsidP="004A6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2" w:type="pct"/>
            <w:vAlign w:val="bottom"/>
          </w:tcPr>
          <w:p w14:paraId="1C0A95A7" w14:textId="319F92D8" w:rsidR="004A62A0" w:rsidRPr="00DC3A8A" w:rsidRDefault="00242D2C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41" w:type="pct"/>
          </w:tcPr>
          <w:p w14:paraId="5D1BEDB9" w14:textId="77777777" w:rsidR="004A62A0" w:rsidRPr="005537A4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6" w:type="pct"/>
            <w:vAlign w:val="bottom"/>
          </w:tcPr>
          <w:p w14:paraId="137BCC0B" w14:textId="26D84138" w:rsidR="004A62A0" w:rsidRPr="001D22EE" w:rsidRDefault="00242D2C" w:rsidP="004A62A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A62A0" w:rsidRPr="00DC3A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</w:p>
        </w:tc>
      </w:tr>
      <w:tr w:rsidR="004A62A0" w:rsidRPr="005537A4" w14:paraId="03AEFEBB" w14:textId="77777777" w:rsidTr="003612A9">
        <w:trPr>
          <w:trHeight w:val="389"/>
        </w:trPr>
        <w:tc>
          <w:tcPr>
            <w:tcW w:w="2169" w:type="pct"/>
            <w:shd w:val="clear" w:color="auto" w:fill="auto"/>
          </w:tcPr>
          <w:p w14:paraId="1A74FE5B" w14:textId="10C457C6" w:rsidR="004A62A0" w:rsidRPr="001D22EE" w:rsidRDefault="004A62A0" w:rsidP="004A62A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14:paraId="154EA827" w14:textId="39F271AD" w:rsidR="004A62A0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5959166" w14:textId="77777777" w:rsidR="004A62A0" w:rsidRPr="004A62A0" w:rsidRDefault="004A62A0" w:rsidP="004A6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55F7B67E" w14:textId="5EA4F857" w:rsidR="004A62A0" w:rsidRDefault="00242D2C" w:rsidP="004A62A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  <w:tc>
          <w:tcPr>
            <w:tcW w:w="150" w:type="pct"/>
            <w:shd w:val="clear" w:color="auto" w:fill="auto"/>
          </w:tcPr>
          <w:p w14:paraId="1B20E1B5" w14:textId="77777777" w:rsidR="004A62A0" w:rsidRPr="005537A4" w:rsidRDefault="004A62A0" w:rsidP="004A6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577F9FBD" w14:textId="3A497C3C" w:rsidR="004A62A0" w:rsidRPr="00DC3A8A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61FFE55" w14:textId="77777777" w:rsidR="004A62A0" w:rsidRPr="005537A4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46CF991" w14:textId="775E2157" w:rsidR="004A62A0" w:rsidRPr="001D22EE" w:rsidRDefault="004A62A0" w:rsidP="004A62A0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62A0" w:rsidRPr="005537A4" w14:paraId="5F5977EA" w14:textId="77777777" w:rsidTr="00433E0A">
        <w:trPr>
          <w:trHeight w:val="389"/>
        </w:trPr>
        <w:tc>
          <w:tcPr>
            <w:tcW w:w="2169" w:type="pct"/>
          </w:tcPr>
          <w:p w14:paraId="703010CA" w14:textId="77777777" w:rsidR="004A62A0" w:rsidRPr="005537A4" w:rsidRDefault="004A62A0" w:rsidP="004A62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5D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0FD3B" w14:textId="614900A2" w:rsidR="004A62A0" w:rsidRPr="005537A4" w:rsidRDefault="00242D2C" w:rsidP="004A62A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44" w:type="pct"/>
          </w:tcPr>
          <w:p w14:paraId="63FFB758" w14:textId="77777777" w:rsidR="004A62A0" w:rsidRPr="005537A4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64298EFF" w14:textId="3DB9636A" w:rsidR="004A62A0" w:rsidRPr="005537A4" w:rsidRDefault="00242D2C" w:rsidP="004A62A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4A6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50" w:type="pct"/>
          </w:tcPr>
          <w:p w14:paraId="295FB949" w14:textId="77777777" w:rsidR="004A62A0" w:rsidRPr="005537A4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853E788" w14:textId="426CEFB2" w:rsidR="004A62A0" w:rsidRPr="005537A4" w:rsidRDefault="00242D2C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141" w:type="pct"/>
          </w:tcPr>
          <w:p w14:paraId="25E62739" w14:textId="77777777" w:rsidR="004A62A0" w:rsidRPr="005537A4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97B6EE2" w14:textId="680FE669" w:rsidR="004A62A0" w:rsidRPr="005537A4" w:rsidRDefault="00242D2C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A62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</w:tr>
      <w:tr w:rsidR="004A62A0" w:rsidRPr="005537A4" w14:paraId="64C9BCBE" w14:textId="77777777" w:rsidTr="00433E0A">
        <w:trPr>
          <w:trHeight w:val="374"/>
        </w:trPr>
        <w:tc>
          <w:tcPr>
            <w:tcW w:w="2169" w:type="pct"/>
          </w:tcPr>
          <w:p w14:paraId="714D4D55" w14:textId="77777777" w:rsidR="004A62A0" w:rsidRPr="00433E0A" w:rsidRDefault="004A62A0" w:rsidP="004A62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9" w:type="pct"/>
          </w:tcPr>
          <w:p w14:paraId="3D9CB8B4" w14:textId="77777777" w:rsidR="004A62A0" w:rsidRPr="00433E0A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4066B0ED" w14:textId="77777777" w:rsidR="004A62A0" w:rsidRPr="00433E0A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</w:tcPr>
          <w:p w14:paraId="3E9E3E47" w14:textId="77777777" w:rsidR="004A62A0" w:rsidRPr="00433E0A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</w:tcPr>
          <w:p w14:paraId="57C7FCE3" w14:textId="77777777" w:rsidR="004A62A0" w:rsidRPr="00433E0A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vAlign w:val="bottom"/>
          </w:tcPr>
          <w:p w14:paraId="2E3D7B2A" w14:textId="77777777" w:rsidR="004A62A0" w:rsidRPr="00433E0A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</w:tcPr>
          <w:p w14:paraId="07AAC6EA" w14:textId="77777777" w:rsidR="004A62A0" w:rsidRPr="00433E0A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3D9DAB84" w14:textId="77777777" w:rsidR="004A62A0" w:rsidRPr="00433E0A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62A0" w:rsidRPr="005537A4" w14:paraId="2923562B" w14:textId="77777777" w:rsidTr="00433E0A">
        <w:trPr>
          <w:trHeight w:val="389"/>
        </w:trPr>
        <w:tc>
          <w:tcPr>
            <w:tcW w:w="2169" w:type="pct"/>
          </w:tcPr>
          <w:p w14:paraId="59A3B94C" w14:textId="3C1CAFDF" w:rsidR="004A62A0" w:rsidRPr="005537A4" w:rsidRDefault="004A62A0" w:rsidP="004A62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537A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79" w:type="pct"/>
          </w:tcPr>
          <w:p w14:paraId="79088939" w14:textId="77777777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7855022" w14:textId="77777777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30600F14" w14:textId="77777777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02F4D3A" w14:textId="77777777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61B2978A" w14:textId="77777777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B6C7183" w14:textId="77777777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A4B630B" w14:textId="77777777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62A0" w:rsidRPr="005537A4" w14:paraId="22582BE4" w14:textId="77777777" w:rsidTr="00433E0A">
        <w:trPr>
          <w:trHeight w:val="389"/>
        </w:trPr>
        <w:tc>
          <w:tcPr>
            <w:tcW w:w="2169" w:type="pct"/>
          </w:tcPr>
          <w:p w14:paraId="4BAD79CD" w14:textId="10BCE5F2" w:rsidR="004A62A0" w:rsidRPr="005537A4" w:rsidRDefault="004A62A0" w:rsidP="004A62A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22E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59268091" w14:textId="626C6F29" w:rsidR="004A62A0" w:rsidRPr="005537A4" w:rsidRDefault="004A62A0" w:rsidP="004A62A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51F2560" w14:textId="77777777" w:rsidR="004A62A0" w:rsidRPr="005537A4" w:rsidRDefault="004A62A0" w:rsidP="004A6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6E9A088" w14:textId="5D99AFEA" w:rsidR="004A62A0" w:rsidRPr="005537A4" w:rsidRDefault="004A62A0" w:rsidP="004A62A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4BC02DEA" w14:textId="77777777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26AE3FCD" w14:textId="3C013409" w:rsidR="004A62A0" w:rsidRPr="005537A4" w:rsidRDefault="00242D2C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A62A0" w:rsidRPr="009F39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141" w:type="pct"/>
          </w:tcPr>
          <w:p w14:paraId="05D2747E" w14:textId="77777777" w:rsidR="004A62A0" w:rsidRPr="005537A4" w:rsidRDefault="004A62A0" w:rsidP="004A6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75CBB127" w14:textId="18C33533" w:rsidR="004A62A0" w:rsidRPr="005537A4" w:rsidRDefault="00242D2C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4A62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</w:tr>
      <w:tr w:rsidR="004A62A0" w:rsidRPr="005537A4" w14:paraId="69829443" w14:textId="77777777" w:rsidTr="00433E0A">
        <w:trPr>
          <w:trHeight w:val="389"/>
        </w:trPr>
        <w:tc>
          <w:tcPr>
            <w:tcW w:w="2169" w:type="pct"/>
          </w:tcPr>
          <w:p w14:paraId="5AE534B0" w14:textId="4C7F78DD" w:rsidR="004A62A0" w:rsidRPr="005537A4" w:rsidRDefault="004A62A0" w:rsidP="004A62A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26233023" w14:textId="5CD0D7BD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EFA6D48" w14:textId="77777777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583F3055" w14:textId="40778FA3" w:rsidR="004A62A0" w:rsidRPr="005537A4" w:rsidRDefault="00242D2C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150" w:type="pct"/>
          </w:tcPr>
          <w:p w14:paraId="0B2E0A2B" w14:textId="77777777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0048CC92" w14:textId="66A6B6BE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3DCB251" w14:textId="77777777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44B18686" w14:textId="15030C56" w:rsidR="004A62A0" w:rsidRPr="005537A4" w:rsidRDefault="00242D2C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</w:tr>
      <w:tr w:rsidR="004A62A0" w:rsidRPr="005537A4" w14:paraId="674F2E28" w14:textId="77777777" w:rsidTr="00433E0A">
        <w:trPr>
          <w:trHeight w:val="389"/>
        </w:trPr>
        <w:tc>
          <w:tcPr>
            <w:tcW w:w="2169" w:type="pct"/>
          </w:tcPr>
          <w:p w14:paraId="727B8D1F" w14:textId="432DE89D" w:rsidR="004A62A0" w:rsidRPr="008B7044" w:rsidRDefault="004A62A0" w:rsidP="004A62A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08E1C810" w14:textId="66AA47A5" w:rsidR="004A62A0" w:rsidRPr="00347347" w:rsidRDefault="0048424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44" w:type="pct"/>
          </w:tcPr>
          <w:p w14:paraId="58C4D392" w14:textId="77777777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1F56601" w14:textId="57F25EBE" w:rsidR="004A62A0" w:rsidRPr="005B7742" w:rsidRDefault="00242D2C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50" w:type="pct"/>
          </w:tcPr>
          <w:p w14:paraId="0E56DF4D" w14:textId="77777777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5C14385" w14:textId="78BD6057" w:rsidR="004A62A0" w:rsidRPr="00347347" w:rsidRDefault="0048424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41" w:type="pct"/>
          </w:tcPr>
          <w:p w14:paraId="52482825" w14:textId="77777777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53903AF" w14:textId="3C4D6E18" w:rsidR="004A62A0" w:rsidRPr="005B7742" w:rsidRDefault="00242D2C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4A62A0" w:rsidRPr="005537A4" w14:paraId="3103F511" w14:textId="77777777" w:rsidTr="00433E0A">
        <w:trPr>
          <w:trHeight w:val="389"/>
        </w:trPr>
        <w:tc>
          <w:tcPr>
            <w:tcW w:w="2169" w:type="pct"/>
          </w:tcPr>
          <w:p w14:paraId="25AD8E96" w14:textId="048EB34C" w:rsidR="004A62A0" w:rsidRPr="008B7044" w:rsidRDefault="004A62A0" w:rsidP="004A62A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14:paraId="0E43DEF2" w14:textId="4FED251E" w:rsidR="004A62A0" w:rsidRPr="00347347" w:rsidRDefault="00242D2C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4" w:type="pct"/>
          </w:tcPr>
          <w:p w14:paraId="5CCCA435" w14:textId="77777777" w:rsidR="004A62A0" w:rsidRPr="005537A4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31C46B3C" w14:textId="7EFAE310" w:rsidR="004A62A0" w:rsidRPr="005537A4" w:rsidRDefault="00242D2C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50" w:type="pct"/>
          </w:tcPr>
          <w:p w14:paraId="57529870" w14:textId="77777777" w:rsidR="004A62A0" w:rsidRPr="005537A4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6AEF102" w14:textId="1CEDD470" w:rsidR="004A62A0" w:rsidRPr="00347347" w:rsidRDefault="00242D2C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1" w:type="pct"/>
          </w:tcPr>
          <w:p w14:paraId="506097EB" w14:textId="77777777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24B0E312" w14:textId="02CFC5F5" w:rsidR="004A62A0" w:rsidRPr="005537A4" w:rsidRDefault="00242D2C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4A62A0" w:rsidRPr="005537A4" w14:paraId="31D93158" w14:textId="77777777" w:rsidTr="00433E0A">
        <w:trPr>
          <w:trHeight w:val="389"/>
        </w:trPr>
        <w:tc>
          <w:tcPr>
            <w:tcW w:w="2169" w:type="pct"/>
          </w:tcPr>
          <w:p w14:paraId="7FDD6A9C" w14:textId="77777777" w:rsidR="004A62A0" w:rsidRPr="005537A4" w:rsidRDefault="004A62A0" w:rsidP="004A62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6C4FCFEA" w14:textId="38F798DF" w:rsidR="004A62A0" w:rsidRPr="005537A4" w:rsidRDefault="0048424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F19E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4CE83DEA" w14:textId="77777777" w:rsidR="004A62A0" w:rsidRPr="005537A4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049C283B" w14:textId="6DBD9AFB" w:rsidR="004A62A0" w:rsidRPr="005537A4" w:rsidRDefault="00242D2C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50" w:type="pct"/>
          </w:tcPr>
          <w:p w14:paraId="75C01A53" w14:textId="77777777" w:rsidR="004A62A0" w:rsidRPr="005537A4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65BED983" w14:textId="42FBA353" w:rsidR="004A62A0" w:rsidRPr="005537A4" w:rsidRDefault="00242D2C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84240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A62A0" w:rsidRPr="004842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84240" w:rsidRPr="00484240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141" w:type="pct"/>
          </w:tcPr>
          <w:p w14:paraId="65AB5E10" w14:textId="77777777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7A448618" w14:textId="38012C92" w:rsidR="004A62A0" w:rsidRPr="005537A4" w:rsidRDefault="00242D2C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4A62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</w:tr>
      <w:tr w:rsidR="004A62A0" w:rsidRPr="005537A4" w14:paraId="07B6731A" w14:textId="77777777" w:rsidTr="00433E0A">
        <w:trPr>
          <w:trHeight w:val="389"/>
        </w:trPr>
        <w:tc>
          <w:tcPr>
            <w:tcW w:w="2169" w:type="pct"/>
          </w:tcPr>
          <w:p w14:paraId="7446C2B9" w14:textId="77777777" w:rsidR="004A62A0" w:rsidRPr="005537A4" w:rsidRDefault="004A62A0" w:rsidP="004A62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5537A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5537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59A93787" w14:textId="1CB36866" w:rsidR="004A62A0" w:rsidRPr="005537A4" w:rsidRDefault="004A62A0" w:rsidP="004A62A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4BC42DDA" w14:textId="77777777" w:rsidR="004A62A0" w:rsidRPr="005537A4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401FEF0B" w14:textId="75E5A0A0" w:rsidR="004A62A0" w:rsidRPr="005537A4" w:rsidRDefault="004A62A0" w:rsidP="004A62A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24225396" w14:textId="77777777" w:rsidR="004A62A0" w:rsidRPr="005537A4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3ED6C1F" w14:textId="49C6DC4A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846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5659B7CE" w14:textId="77777777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4AED2BCF" w14:textId="6B61105D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A62A0" w:rsidRPr="005537A4" w14:paraId="491E3536" w14:textId="77777777" w:rsidTr="00433E0A">
        <w:trPr>
          <w:trHeight w:val="389"/>
        </w:trPr>
        <w:tc>
          <w:tcPr>
            <w:tcW w:w="2169" w:type="pct"/>
          </w:tcPr>
          <w:p w14:paraId="7D6A6A2F" w14:textId="77777777" w:rsidR="004A62A0" w:rsidRPr="005537A4" w:rsidRDefault="004A62A0" w:rsidP="004A62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5D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880B0" w14:textId="61902FA5" w:rsidR="004A62A0" w:rsidRPr="005537A4" w:rsidRDefault="0048424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3F19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07EDC445" w14:textId="77777777" w:rsidR="004A62A0" w:rsidRPr="005537A4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478F46EF" w14:textId="58B23EBB" w:rsidR="004A62A0" w:rsidRPr="005537A4" w:rsidRDefault="00242D2C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50" w:type="pct"/>
          </w:tcPr>
          <w:p w14:paraId="5EA11DAF" w14:textId="77777777" w:rsidR="004A62A0" w:rsidRPr="005537A4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5FC9AC3" w14:textId="298C4524" w:rsidR="004A62A0" w:rsidRPr="005537A4" w:rsidRDefault="00242D2C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4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A62A0" w:rsidRPr="00484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55779" w:rsidRPr="00484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84240" w:rsidRPr="00484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141" w:type="pct"/>
          </w:tcPr>
          <w:p w14:paraId="26CA2307" w14:textId="77777777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33AE8482" w14:textId="6099876E" w:rsidR="004A62A0" w:rsidRPr="005537A4" w:rsidRDefault="00242D2C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4A62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</w:p>
        </w:tc>
      </w:tr>
      <w:tr w:rsidR="004A62A0" w:rsidRPr="005537A4" w14:paraId="783E6FFD" w14:textId="77777777" w:rsidTr="00433E0A">
        <w:trPr>
          <w:trHeight w:val="374"/>
        </w:trPr>
        <w:tc>
          <w:tcPr>
            <w:tcW w:w="2169" w:type="pct"/>
          </w:tcPr>
          <w:p w14:paraId="26EC251F" w14:textId="77777777" w:rsidR="004A62A0" w:rsidRPr="00433E0A" w:rsidRDefault="004A62A0" w:rsidP="004A62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4C58DB32" w14:textId="77777777" w:rsidR="004A62A0" w:rsidRPr="00433E0A" w:rsidRDefault="004A62A0" w:rsidP="004A62A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" w:type="pct"/>
          </w:tcPr>
          <w:p w14:paraId="07DDEB34" w14:textId="77777777" w:rsidR="004A62A0" w:rsidRPr="00433E0A" w:rsidRDefault="004A62A0" w:rsidP="004A62A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6794DBCA" w14:textId="77777777" w:rsidR="004A62A0" w:rsidRPr="00433E0A" w:rsidRDefault="004A62A0" w:rsidP="004A62A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0" w:type="pct"/>
          </w:tcPr>
          <w:p w14:paraId="54C0D389" w14:textId="77777777" w:rsidR="004A62A0" w:rsidRPr="00433E0A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048011FB" w14:textId="77777777" w:rsidR="004A62A0" w:rsidRPr="00433E0A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403E6A2E" w14:textId="77777777" w:rsidR="004A62A0" w:rsidRPr="00433E0A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357C2FB1" w14:textId="77777777" w:rsidR="004A62A0" w:rsidRPr="00433E0A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A62A0" w:rsidRPr="0087049C" w14:paraId="5F340D0A" w14:textId="77777777" w:rsidTr="00433E0A">
        <w:trPr>
          <w:trHeight w:val="389"/>
        </w:trPr>
        <w:tc>
          <w:tcPr>
            <w:tcW w:w="2169" w:type="pct"/>
          </w:tcPr>
          <w:p w14:paraId="2B042A99" w14:textId="6FFA43FB" w:rsidR="004A62A0" w:rsidRPr="0087049C" w:rsidRDefault="004A62A0" w:rsidP="004A62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9" w:type="pct"/>
          </w:tcPr>
          <w:p w14:paraId="59E2ED79" w14:textId="77777777" w:rsidR="004A62A0" w:rsidRPr="0087049C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4" w:type="pct"/>
          </w:tcPr>
          <w:p w14:paraId="71BD1624" w14:textId="77777777" w:rsidR="004A62A0" w:rsidRPr="0087049C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9" w:type="pct"/>
          </w:tcPr>
          <w:p w14:paraId="7E076573" w14:textId="77777777" w:rsidR="004A62A0" w:rsidRPr="0087049C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50" w:type="pct"/>
          </w:tcPr>
          <w:p w14:paraId="7CCBEF13" w14:textId="77777777" w:rsidR="004A62A0" w:rsidRPr="0087049C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2" w:type="pct"/>
            <w:vAlign w:val="bottom"/>
          </w:tcPr>
          <w:p w14:paraId="369FA74F" w14:textId="77777777" w:rsidR="004A62A0" w:rsidRPr="0087049C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1" w:type="pct"/>
          </w:tcPr>
          <w:p w14:paraId="25E261D6" w14:textId="77777777" w:rsidR="004A62A0" w:rsidRPr="0087049C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6" w:type="pct"/>
            <w:vAlign w:val="bottom"/>
          </w:tcPr>
          <w:p w14:paraId="78D003F0" w14:textId="77777777" w:rsidR="004A62A0" w:rsidRPr="0087049C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4A62A0" w:rsidRPr="0087049C" w14:paraId="7058BE67" w14:textId="77777777" w:rsidTr="00433E0A">
        <w:trPr>
          <w:trHeight w:val="389"/>
        </w:trPr>
        <w:tc>
          <w:tcPr>
            <w:tcW w:w="2169" w:type="pct"/>
          </w:tcPr>
          <w:p w14:paraId="4A90D726" w14:textId="62A412FF" w:rsidR="004A62A0" w:rsidRPr="0087049C" w:rsidRDefault="004A62A0" w:rsidP="004A62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22E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319AAEF6" w14:textId="1A9EBD20" w:rsidR="004A62A0" w:rsidRPr="00943A26" w:rsidRDefault="004A62A0" w:rsidP="004A62A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636EB43" w14:textId="77777777" w:rsidR="004A62A0" w:rsidRPr="00943A26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9" w:type="pct"/>
          </w:tcPr>
          <w:p w14:paraId="53EC1F4A" w14:textId="3636FFBD" w:rsidR="004A62A0" w:rsidRPr="005537A4" w:rsidRDefault="004A62A0" w:rsidP="009F39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24792B55" w14:textId="77777777" w:rsidR="004A62A0" w:rsidRPr="00943A26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780205D" w14:textId="28281B42" w:rsidR="004A62A0" w:rsidRPr="00F55A0E" w:rsidRDefault="00242D2C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A62A0" w:rsidRPr="00347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41" w:type="pct"/>
          </w:tcPr>
          <w:p w14:paraId="69666A5F" w14:textId="77777777" w:rsidR="004A62A0" w:rsidRPr="00943A26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190BAF82" w14:textId="42888292" w:rsidR="004A62A0" w:rsidRPr="005537A4" w:rsidRDefault="00242D2C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A62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</w:tr>
      <w:tr w:rsidR="004A62A0" w:rsidRPr="0087049C" w14:paraId="44D26863" w14:textId="77777777" w:rsidTr="00433E0A">
        <w:trPr>
          <w:trHeight w:val="389"/>
        </w:trPr>
        <w:tc>
          <w:tcPr>
            <w:tcW w:w="2169" w:type="pct"/>
          </w:tcPr>
          <w:p w14:paraId="178D6DC1" w14:textId="77777777" w:rsidR="004A62A0" w:rsidRPr="0087049C" w:rsidRDefault="004A62A0" w:rsidP="004A62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4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E14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BE14E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7B8542A" w14:textId="56CA3BBB" w:rsidR="004A62A0" w:rsidRPr="00385032" w:rsidRDefault="004A62A0" w:rsidP="009F391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65819AEF" w14:textId="77777777" w:rsidR="004A62A0" w:rsidRPr="0087049C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3821AE32" w14:textId="7DCFA40E" w:rsidR="004A62A0" w:rsidRPr="005537A4" w:rsidRDefault="004A62A0" w:rsidP="004A62A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7F24992A" w14:textId="77777777" w:rsidR="004A62A0" w:rsidRPr="0087049C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A14DAC4" w14:textId="08EE72A3" w:rsidR="004A62A0" w:rsidRPr="00F55A0E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D196A71" w14:textId="77777777" w:rsidR="004A62A0" w:rsidRPr="0087049C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631557B3" w14:textId="46E758A2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906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A62A0" w:rsidRPr="0087049C" w14:paraId="47684C4B" w14:textId="77777777" w:rsidTr="00433E0A">
        <w:trPr>
          <w:trHeight w:val="389"/>
        </w:trPr>
        <w:tc>
          <w:tcPr>
            <w:tcW w:w="2169" w:type="pct"/>
          </w:tcPr>
          <w:p w14:paraId="56FB6931" w14:textId="77777777" w:rsidR="004A62A0" w:rsidRPr="0087049C" w:rsidRDefault="004A62A0" w:rsidP="004A62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5D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FF64BB" w14:textId="27625D3C" w:rsidR="004A62A0" w:rsidRPr="00385032" w:rsidRDefault="004A62A0" w:rsidP="004A62A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4" w:type="pct"/>
          </w:tcPr>
          <w:p w14:paraId="31C80AF0" w14:textId="77777777" w:rsidR="004A62A0" w:rsidRPr="0087049C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62586B15" w14:textId="1B0FDC88" w:rsidR="004A62A0" w:rsidRPr="005537A4" w:rsidRDefault="004A62A0" w:rsidP="004A62A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37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50" w:type="pct"/>
          </w:tcPr>
          <w:p w14:paraId="7510F2EC" w14:textId="77777777" w:rsidR="004A62A0" w:rsidRPr="0087049C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26442FF6" w14:textId="2BB3781E" w:rsidR="004A62A0" w:rsidRPr="001A7DAC" w:rsidRDefault="00242D2C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A62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141" w:type="pct"/>
          </w:tcPr>
          <w:p w14:paraId="20F0BD52" w14:textId="77777777" w:rsidR="004A62A0" w:rsidRPr="0087049C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4E9BBB2B" w14:textId="0728DB64" w:rsidR="004A62A0" w:rsidRPr="005537A4" w:rsidRDefault="00242D2C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A62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</w:tr>
      <w:tr w:rsidR="004A62A0" w:rsidRPr="005537A4" w14:paraId="6D43E0CF" w14:textId="77777777" w:rsidTr="00433E0A">
        <w:trPr>
          <w:trHeight w:val="374"/>
        </w:trPr>
        <w:tc>
          <w:tcPr>
            <w:tcW w:w="2169" w:type="pct"/>
          </w:tcPr>
          <w:p w14:paraId="0743B3C3" w14:textId="77777777" w:rsidR="004A62A0" w:rsidRPr="00433E0A" w:rsidRDefault="004A62A0" w:rsidP="004A62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4B540380" w14:textId="77777777" w:rsidR="004A62A0" w:rsidRPr="00433E0A" w:rsidRDefault="004A62A0" w:rsidP="004A62A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71172029" w14:textId="77777777" w:rsidR="004A62A0" w:rsidRPr="00433E0A" w:rsidRDefault="004A62A0" w:rsidP="004A62A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1F39BCDB" w14:textId="77777777" w:rsidR="004A62A0" w:rsidRPr="00433E0A" w:rsidRDefault="004A62A0" w:rsidP="004A62A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" w:type="pct"/>
          </w:tcPr>
          <w:p w14:paraId="050EF00F" w14:textId="77777777" w:rsidR="004A62A0" w:rsidRPr="00433E0A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291C2267" w14:textId="77777777" w:rsidR="004A62A0" w:rsidRPr="00433E0A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pct"/>
          </w:tcPr>
          <w:p w14:paraId="376090AD" w14:textId="77777777" w:rsidR="004A62A0" w:rsidRPr="00433E0A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0E9B0CB9" w14:textId="77777777" w:rsidR="004A62A0" w:rsidRPr="00433E0A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4A62A0" w:rsidRPr="005537A4" w14:paraId="16743A50" w14:textId="77777777" w:rsidTr="00433E0A">
        <w:trPr>
          <w:trHeight w:val="389"/>
        </w:trPr>
        <w:tc>
          <w:tcPr>
            <w:tcW w:w="2169" w:type="pct"/>
          </w:tcPr>
          <w:p w14:paraId="736492A2" w14:textId="2FE36D34" w:rsidR="004A62A0" w:rsidRPr="0091799B" w:rsidRDefault="004A62A0" w:rsidP="004A62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79" w:type="pct"/>
            <w:shd w:val="clear" w:color="auto" w:fill="auto"/>
          </w:tcPr>
          <w:p w14:paraId="745A5805" w14:textId="77777777" w:rsidR="004A62A0" w:rsidRPr="0091799B" w:rsidRDefault="004A62A0" w:rsidP="004A62A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48EFABBB" w14:textId="77777777" w:rsidR="004A62A0" w:rsidRPr="0091799B" w:rsidRDefault="004A62A0" w:rsidP="004A62A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9" w:type="pct"/>
          </w:tcPr>
          <w:p w14:paraId="2D9BFEC6" w14:textId="77777777" w:rsidR="004A62A0" w:rsidRPr="005537A4" w:rsidRDefault="004A62A0" w:rsidP="004A62A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0" w:type="pct"/>
          </w:tcPr>
          <w:p w14:paraId="5489C39A" w14:textId="77777777" w:rsidR="004A62A0" w:rsidRPr="005537A4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</w:tcPr>
          <w:p w14:paraId="4421C456" w14:textId="77777777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5E75E577" w14:textId="77777777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</w:tcPr>
          <w:p w14:paraId="6BF0F858" w14:textId="77777777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A62A0" w:rsidRPr="007C6B8E" w14:paraId="09EF757A" w14:textId="77777777" w:rsidTr="00433E0A">
        <w:trPr>
          <w:trHeight w:val="389"/>
        </w:trPr>
        <w:tc>
          <w:tcPr>
            <w:tcW w:w="2169" w:type="pct"/>
          </w:tcPr>
          <w:p w14:paraId="67FD14C0" w14:textId="73ABB2EB" w:rsidR="004A62A0" w:rsidRPr="007C6B8E" w:rsidRDefault="004A62A0" w:rsidP="004A62A0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DF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120322" w14:textId="729B395F" w:rsidR="004A62A0" w:rsidRPr="007C6B8E" w:rsidRDefault="00242D2C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B50A2" w:rsidRPr="00347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4" w:type="pct"/>
          </w:tcPr>
          <w:p w14:paraId="150F1316" w14:textId="77777777" w:rsidR="004A62A0" w:rsidRPr="004A62A0" w:rsidRDefault="004A62A0" w:rsidP="004A62A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vAlign w:val="bottom"/>
          </w:tcPr>
          <w:p w14:paraId="7E5BDD79" w14:textId="1A1DB456" w:rsidR="004A62A0" w:rsidRPr="007C6B8E" w:rsidRDefault="00242D2C" w:rsidP="004A62A0">
            <w:pPr>
              <w:tabs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A62A0" w:rsidRPr="007C6B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50" w:type="pct"/>
          </w:tcPr>
          <w:p w14:paraId="254C6AC9" w14:textId="77777777" w:rsidR="004A62A0" w:rsidRPr="007C6B8E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vAlign w:val="bottom"/>
          </w:tcPr>
          <w:p w14:paraId="7FA9765C" w14:textId="7E77ADC6" w:rsidR="004A62A0" w:rsidRPr="004A62A0" w:rsidRDefault="00242D2C" w:rsidP="009B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B50A2" w:rsidRPr="00347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1" w:type="pct"/>
          </w:tcPr>
          <w:p w14:paraId="232EA35B" w14:textId="77777777" w:rsidR="004A62A0" w:rsidRPr="004A62A0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vAlign w:val="bottom"/>
          </w:tcPr>
          <w:p w14:paraId="4F3D9E51" w14:textId="09A79C9C" w:rsidR="004A62A0" w:rsidRPr="007C6B8E" w:rsidRDefault="00242D2C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A62A0" w:rsidRPr="007C6B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</w:tr>
    </w:tbl>
    <w:p w14:paraId="6EDBE396" w14:textId="4B2D83EA" w:rsidR="007E29D8" w:rsidRPr="00433E0A" w:rsidRDefault="007E2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5"/>
        <w:gridCol w:w="1102"/>
        <w:gridCol w:w="270"/>
        <w:gridCol w:w="1139"/>
        <w:gridCol w:w="279"/>
        <w:gridCol w:w="1119"/>
        <w:gridCol w:w="273"/>
        <w:gridCol w:w="1131"/>
      </w:tblGrid>
      <w:tr w:rsidR="00D277DD" w:rsidRPr="007C6B8E" w14:paraId="51F301D4" w14:textId="77777777" w:rsidTr="00581C6A">
        <w:tc>
          <w:tcPr>
            <w:tcW w:w="4035" w:type="dxa"/>
          </w:tcPr>
          <w:p w14:paraId="0C61BF6E" w14:textId="012DB119" w:rsidR="00D277DD" w:rsidRPr="007C6B8E" w:rsidRDefault="00D277DD" w:rsidP="00D277D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6B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11" w:type="dxa"/>
            <w:gridSpan w:val="3"/>
            <w:shd w:val="clear" w:color="auto" w:fill="auto"/>
          </w:tcPr>
          <w:p w14:paraId="306B62FA" w14:textId="6404423C" w:rsidR="00D277DD" w:rsidRPr="007C6B8E" w:rsidRDefault="00D277DD" w:rsidP="00D27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6B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2C0E3FE" w14:textId="77777777" w:rsidR="00D277DD" w:rsidRPr="007C6B8E" w:rsidRDefault="00D277DD" w:rsidP="00D277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</w:tcPr>
          <w:p w14:paraId="6B08F6DA" w14:textId="126DF202" w:rsidR="00D277DD" w:rsidRPr="007C6B8E" w:rsidRDefault="00D277DD" w:rsidP="00D27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6B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77DD" w:rsidRPr="007C6B8E" w14:paraId="4815D095" w14:textId="77777777" w:rsidTr="00581C6A">
        <w:tc>
          <w:tcPr>
            <w:tcW w:w="4035" w:type="dxa"/>
          </w:tcPr>
          <w:p w14:paraId="1CBD47B3" w14:textId="0722380B" w:rsidR="00D277DD" w:rsidRPr="007C6B8E" w:rsidRDefault="00D277DD" w:rsidP="00D277D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6B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C6B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02" w:type="dxa"/>
            <w:shd w:val="clear" w:color="auto" w:fill="auto"/>
          </w:tcPr>
          <w:p w14:paraId="2474698F" w14:textId="55BCEEE1" w:rsidR="00D277DD" w:rsidRPr="007C6B8E" w:rsidRDefault="00242D2C" w:rsidP="00D277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1024A06" w14:textId="77777777" w:rsidR="00D277DD" w:rsidRPr="007C6B8E" w:rsidRDefault="00D277DD" w:rsidP="00D277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6FDE8F0F" w14:textId="7844191C" w:rsidR="00D277DD" w:rsidRPr="007C6B8E" w:rsidRDefault="00242D2C" w:rsidP="00D277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9" w:type="dxa"/>
          </w:tcPr>
          <w:p w14:paraId="48232C35" w14:textId="77777777" w:rsidR="00D277DD" w:rsidRPr="007C6B8E" w:rsidRDefault="00D277DD" w:rsidP="00D277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863CD8A" w14:textId="4566B601" w:rsidR="00D277DD" w:rsidRPr="007C6B8E" w:rsidRDefault="00242D2C" w:rsidP="00D277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3" w:type="dxa"/>
          </w:tcPr>
          <w:p w14:paraId="77D0EA44" w14:textId="77777777" w:rsidR="00D277DD" w:rsidRPr="007C6B8E" w:rsidRDefault="00D277DD" w:rsidP="00D277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4B82951" w14:textId="28F951F4" w:rsidR="00D277DD" w:rsidRPr="007C6B8E" w:rsidRDefault="00242D2C" w:rsidP="00D277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277DD" w:rsidRPr="007C6B8E" w14:paraId="630B2657" w14:textId="77777777" w:rsidTr="00581C6A">
        <w:tc>
          <w:tcPr>
            <w:tcW w:w="4035" w:type="dxa"/>
          </w:tcPr>
          <w:p w14:paraId="3955E638" w14:textId="77777777" w:rsidR="00D277DD" w:rsidRPr="007C6B8E" w:rsidRDefault="00D277DD" w:rsidP="00D277D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  <w:shd w:val="clear" w:color="auto" w:fill="auto"/>
          </w:tcPr>
          <w:p w14:paraId="5E6EFDCA" w14:textId="3843CAC6" w:rsidR="00D277DD" w:rsidRPr="007C6B8E" w:rsidRDefault="00D277DD" w:rsidP="00D277D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6B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0AFC" w:rsidRPr="007C6B8E" w14:paraId="6F2C6868" w14:textId="77777777" w:rsidTr="00581C6A">
        <w:tc>
          <w:tcPr>
            <w:tcW w:w="4035" w:type="dxa"/>
          </w:tcPr>
          <w:p w14:paraId="0ECB353F" w14:textId="2CFC2665" w:rsidR="00CE6663" w:rsidRPr="007C6B8E" w:rsidRDefault="00CE6663" w:rsidP="00CE666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B8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02" w:type="dxa"/>
          </w:tcPr>
          <w:p w14:paraId="1F81F602" w14:textId="0BB2EBB7" w:rsidR="6FBA06EC" w:rsidRPr="6FBA06EC" w:rsidRDefault="6FBA06EC" w:rsidP="6FBA06EC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6FBA06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EBDE48" w14:textId="77777777" w:rsidR="00CE6663" w:rsidRPr="007C6B8E" w:rsidRDefault="00CE6663" w:rsidP="00CE666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52BB52D6" w14:textId="0BB2EBB7" w:rsidR="00CE6663" w:rsidRPr="007C6B8E" w:rsidRDefault="00CE6663" w:rsidP="00CE666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6B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7765BE1F" w14:textId="77777777" w:rsidR="00CE6663" w:rsidRPr="007C6B8E" w:rsidRDefault="00CE6663" w:rsidP="00CE666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53B980F" w14:textId="3D12909D" w:rsidR="00CE6663" w:rsidRPr="00347347" w:rsidRDefault="00242D2C" w:rsidP="003C0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  <w:tc>
          <w:tcPr>
            <w:tcW w:w="273" w:type="dxa"/>
          </w:tcPr>
          <w:p w14:paraId="2A454766" w14:textId="77777777" w:rsidR="00CE6663" w:rsidRPr="007C6B8E" w:rsidRDefault="00CE6663" w:rsidP="00CE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ED0E6A0" w14:textId="1ADA8625" w:rsidR="00CE6663" w:rsidRPr="007C6B8E" w:rsidRDefault="00242D2C" w:rsidP="00CE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</w:tr>
      <w:tr w:rsidR="00800AFC" w:rsidRPr="007C6B8E" w14:paraId="2E9E0A07" w14:textId="77777777" w:rsidTr="00581C6A">
        <w:tc>
          <w:tcPr>
            <w:tcW w:w="4035" w:type="dxa"/>
          </w:tcPr>
          <w:p w14:paraId="6014499A" w14:textId="7727A6C4" w:rsidR="00CE6663" w:rsidRPr="007C6B8E" w:rsidRDefault="00CE6663" w:rsidP="00CE666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B8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02" w:type="dxa"/>
          </w:tcPr>
          <w:p w14:paraId="2D250808" w14:textId="77777777" w:rsidR="6FBA06EC" w:rsidRPr="6FBA06EC" w:rsidRDefault="6FBA06EC" w:rsidP="6FBA06EC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6FBA06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82C04F" w14:textId="77777777" w:rsidR="00CE6663" w:rsidRPr="007C6B8E" w:rsidRDefault="00CE6663" w:rsidP="00CE666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330F6AE4" w14:textId="77777777" w:rsidR="00CE6663" w:rsidRPr="007C6B8E" w:rsidRDefault="00CE6663" w:rsidP="00CE666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6B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71848311" w14:textId="77777777" w:rsidR="00CE6663" w:rsidRPr="007C6B8E" w:rsidRDefault="00CE6663" w:rsidP="00CE666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3A52601" w14:textId="42D086A8" w:rsidR="00CE6663" w:rsidRPr="00347347" w:rsidRDefault="00242D2C" w:rsidP="00CE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73" w:type="dxa"/>
          </w:tcPr>
          <w:p w14:paraId="71AFAD88" w14:textId="77777777" w:rsidR="00CE6663" w:rsidRPr="007C6B8E" w:rsidRDefault="00CE6663" w:rsidP="00CE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70F97F85" w14:textId="2EEF0FA5" w:rsidR="00CE6663" w:rsidRPr="007C6B8E" w:rsidRDefault="00242D2C" w:rsidP="00CE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</w:tr>
    </w:tbl>
    <w:p w14:paraId="657AD4EC" w14:textId="77777777" w:rsidR="00581C6A" w:rsidRDefault="00581C6A"/>
    <w:tbl>
      <w:tblPr>
        <w:tblW w:w="93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7"/>
        <w:gridCol w:w="1082"/>
        <w:gridCol w:w="6"/>
        <w:gridCol w:w="262"/>
        <w:gridCol w:w="6"/>
        <w:gridCol w:w="1165"/>
        <w:gridCol w:w="277"/>
        <w:gridCol w:w="7"/>
        <w:gridCol w:w="1247"/>
        <w:gridCol w:w="14"/>
        <w:gridCol w:w="236"/>
        <w:gridCol w:w="6"/>
        <w:gridCol w:w="1123"/>
      </w:tblGrid>
      <w:tr w:rsidR="00DC2551" w:rsidRPr="007C6B8E" w14:paraId="41F888C2" w14:textId="77777777" w:rsidTr="009F391F">
        <w:trPr>
          <w:trHeight w:val="418"/>
          <w:tblHeader/>
        </w:trPr>
        <w:tc>
          <w:tcPr>
            <w:tcW w:w="3937" w:type="dxa"/>
          </w:tcPr>
          <w:p w14:paraId="16BF5F67" w14:textId="22050A4B" w:rsidR="00DC2551" w:rsidRPr="007C6B8E" w:rsidRDefault="00DC2551" w:rsidP="00F34EB6">
            <w:pPr>
              <w:tabs>
                <w:tab w:val="clear" w:pos="3742"/>
              </w:tabs>
              <w:spacing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6B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21" w:type="dxa"/>
            <w:gridSpan w:val="5"/>
          </w:tcPr>
          <w:p w14:paraId="46BBA2D2" w14:textId="77777777" w:rsidR="00DC2551" w:rsidRPr="007C6B8E" w:rsidRDefault="00DC2551" w:rsidP="00DC2551">
            <w:pPr>
              <w:tabs>
                <w:tab w:val="decimal" w:pos="873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B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14:paraId="2762392B" w14:textId="77777777" w:rsidR="00DC2551" w:rsidRPr="007C6B8E" w:rsidRDefault="00DC2551" w:rsidP="00DC2551">
            <w:pPr>
              <w:tabs>
                <w:tab w:val="decimal" w:pos="873"/>
              </w:tabs>
              <w:spacing w:line="380" w:lineRule="exac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6" w:type="dxa"/>
            <w:gridSpan w:val="5"/>
          </w:tcPr>
          <w:p w14:paraId="7E37E927" w14:textId="77777777" w:rsidR="00DC2551" w:rsidRPr="007C6B8E" w:rsidRDefault="00DC2551" w:rsidP="00DC2551">
            <w:pPr>
              <w:tabs>
                <w:tab w:val="decimal" w:pos="864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B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6663" w:rsidRPr="005537A4" w14:paraId="2847DCB5" w14:textId="77777777" w:rsidTr="009F391F">
        <w:trPr>
          <w:trHeight w:val="418"/>
          <w:tblHeader/>
        </w:trPr>
        <w:tc>
          <w:tcPr>
            <w:tcW w:w="3937" w:type="dxa"/>
          </w:tcPr>
          <w:p w14:paraId="76A36399" w14:textId="7F39244D" w:rsidR="00CE6663" w:rsidRPr="005537A4" w:rsidRDefault="00CE6663" w:rsidP="00CE6663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D22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1D22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42D2C" w:rsidRPr="0024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D22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2" w:type="dxa"/>
          </w:tcPr>
          <w:p w14:paraId="7530DEB6" w14:textId="78E78186" w:rsidR="00CE6663" w:rsidRPr="005537A4" w:rsidRDefault="00242D2C" w:rsidP="00CE666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8" w:type="dxa"/>
            <w:gridSpan w:val="2"/>
          </w:tcPr>
          <w:p w14:paraId="6EDCEF50" w14:textId="77777777" w:rsidR="00CE6663" w:rsidRPr="005537A4" w:rsidRDefault="00CE6663" w:rsidP="00CE666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2CD5D25D" w14:textId="75D3553F" w:rsidR="00CE6663" w:rsidRPr="005537A4" w:rsidRDefault="00242D2C" w:rsidP="00CE666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4" w:type="dxa"/>
            <w:gridSpan w:val="2"/>
          </w:tcPr>
          <w:p w14:paraId="21F40ED5" w14:textId="77777777" w:rsidR="00CE6663" w:rsidRPr="005537A4" w:rsidRDefault="00CE6663" w:rsidP="00CE6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2AE9BB13" w14:textId="76E9F44F" w:rsidR="00CE6663" w:rsidRPr="005537A4" w:rsidRDefault="00242D2C" w:rsidP="00CE666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6" w:type="dxa"/>
            <w:gridSpan w:val="3"/>
          </w:tcPr>
          <w:p w14:paraId="63BA9C7F" w14:textId="77777777" w:rsidR="00CE6663" w:rsidRPr="005537A4" w:rsidRDefault="00CE6663" w:rsidP="00CE666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91290C0" w14:textId="4D94F3AE" w:rsidR="00CE6663" w:rsidRPr="005537A4" w:rsidRDefault="00242D2C" w:rsidP="00CE666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C2551" w:rsidRPr="005537A4" w14:paraId="2118EE74" w14:textId="77777777" w:rsidTr="009F391F">
        <w:trPr>
          <w:trHeight w:val="418"/>
          <w:tblHeader/>
        </w:trPr>
        <w:tc>
          <w:tcPr>
            <w:tcW w:w="3937" w:type="dxa"/>
          </w:tcPr>
          <w:p w14:paraId="67EAE61E" w14:textId="77777777" w:rsidR="00DC2551" w:rsidRPr="005537A4" w:rsidRDefault="00DC2551" w:rsidP="00DC2551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31" w:type="dxa"/>
            <w:gridSpan w:val="12"/>
          </w:tcPr>
          <w:p w14:paraId="398AE8FC" w14:textId="77777777" w:rsidR="00DC2551" w:rsidRPr="005537A4" w:rsidRDefault="00DC2551" w:rsidP="00DC2551">
            <w:pPr>
              <w:tabs>
                <w:tab w:val="decimal" w:pos="864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4EB6" w:rsidRPr="005537A4" w14:paraId="062A13BF" w14:textId="77777777" w:rsidTr="009F391F">
        <w:trPr>
          <w:trHeight w:val="418"/>
        </w:trPr>
        <w:tc>
          <w:tcPr>
            <w:tcW w:w="3937" w:type="dxa"/>
          </w:tcPr>
          <w:p w14:paraId="5480A8FD" w14:textId="0DB216BC" w:rsidR="00DC2551" w:rsidRPr="005537A4" w:rsidRDefault="00DC2551" w:rsidP="00DC255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66DFCB5F" w14:textId="77777777" w:rsidR="00DC2551" w:rsidRPr="005537A4" w:rsidRDefault="00DC2551" w:rsidP="00DC25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3289F712" w14:textId="77777777" w:rsidR="00DC2551" w:rsidRPr="005537A4" w:rsidRDefault="00DC2551" w:rsidP="00DC255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71D8352B" w14:textId="77777777" w:rsidR="00DC2551" w:rsidRPr="005537A4" w:rsidRDefault="00DC2551" w:rsidP="00DC255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0E7CA557" w14:textId="77777777" w:rsidR="00DC2551" w:rsidRPr="005537A4" w:rsidRDefault="00DC2551" w:rsidP="00DC255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5EDFB1AD" w14:textId="77777777" w:rsidR="00DC2551" w:rsidRPr="005537A4" w:rsidRDefault="00DC2551" w:rsidP="00DC25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gridSpan w:val="3"/>
          </w:tcPr>
          <w:p w14:paraId="46B02718" w14:textId="77777777" w:rsidR="00DC2551" w:rsidRPr="005537A4" w:rsidRDefault="00DC2551" w:rsidP="00DC25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ED8971D" w14:textId="77777777" w:rsidR="00DC2551" w:rsidRPr="005537A4" w:rsidRDefault="00DC2551" w:rsidP="00DC255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E6663" w:rsidRPr="005537A4" w14:paraId="683F94BD" w14:textId="77777777" w:rsidTr="009F391F">
        <w:trPr>
          <w:trHeight w:val="418"/>
        </w:trPr>
        <w:tc>
          <w:tcPr>
            <w:tcW w:w="3937" w:type="dxa"/>
          </w:tcPr>
          <w:p w14:paraId="1744428F" w14:textId="1AB1FB5B" w:rsidR="00CE6663" w:rsidRPr="005537A4" w:rsidRDefault="00CE6663" w:rsidP="00CE666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22E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30BA15F5" w14:textId="30C7E9F8" w:rsidR="00CE6663" w:rsidRPr="005537A4" w:rsidRDefault="00596ABE" w:rsidP="00596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</w:tcPr>
          <w:p w14:paraId="6DE91FB5" w14:textId="77777777" w:rsidR="00CE6663" w:rsidRPr="005537A4" w:rsidRDefault="00CE6663" w:rsidP="00CE6663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23725C71" w14:textId="7296CEF1" w:rsidR="00CE6663" w:rsidRPr="005537A4" w:rsidRDefault="00CE6663" w:rsidP="00CE666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gridSpan w:val="2"/>
          </w:tcPr>
          <w:p w14:paraId="75510DED" w14:textId="77777777" w:rsidR="00CE6663" w:rsidRPr="005537A4" w:rsidRDefault="00CE6663" w:rsidP="00CE6663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419023C0" w14:textId="0F42CE79" w:rsidR="00CE6663" w:rsidRPr="004A62A0" w:rsidRDefault="00242D2C" w:rsidP="0085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4A62A0" w:rsidRPr="001D0B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256" w:type="dxa"/>
            <w:gridSpan w:val="3"/>
          </w:tcPr>
          <w:p w14:paraId="51B850E5" w14:textId="77777777" w:rsidR="00CE6663" w:rsidRPr="005537A4" w:rsidRDefault="00CE6663" w:rsidP="00CE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7043A5C" w14:textId="067EA9C3" w:rsidR="00CE6663" w:rsidRPr="005537A4" w:rsidRDefault="00242D2C" w:rsidP="009F391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CE66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759</w:t>
            </w:r>
          </w:p>
        </w:tc>
      </w:tr>
      <w:tr w:rsidR="004A62A0" w:rsidRPr="005537A4" w14:paraId="24EE641E" w14:textId="77777777" w:rsidTr="009F391F">
        <w:trPr>
          <w:trHeight w:val="418"/>
        </w:trPr>
        <w:tc>
          <w:tcPr>
            <w:tcW w:w="3937" w:type="dxa"/>
            <w:shd w:val="clear" w:color="auto" w:fill="auto"/>
          </w:tcPr>
          <w:p w14:paraId="215DB31D" w14:textId="160D163C" w:rsidR="004A62A0" w:rsidRPr="005537A4" w:rsidRDefault="004A62A0" w:rsidP="004A62A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2" w:type="dxa"/>
            <w:shd w:val="clear" w:color="auto" w:fill="auto"/>
          </w:tcPr>
          <w:p w14:paraId="22AD138A" w14:textId="52173BAB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4D34ADB" w14:textId="77777777" w:rsidR="004A62A0" w:rsidRPr="005537A4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18EB9677" w14:textId="5437C1B0" w:rsidR="004A62A0" w:rsidRPr="005537A4" w:rsidRDefault="00242D2C" w:rsidP="009F391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A62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20F82415" w14:textId="77777777" w:rsidR="004A62A0" w:rsidRPr="005537A4" w:rsidRDefault="004A62A0" w:rsidP="004A62A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6A8CECBA" w14:textId="11D478EC" w:rsidR="004A62A0" w:rsidRPr="005537A4" w:rsidRDefault="004A62A0" w:rsidP="003C06C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gridSpan w:val="3"/>
            <w:shd w:val="clear" w:color="auto" w:fill="auto"/>
          </w:tcPr>
          <w:p w14:paraId="3B629721" w14:textId="77777777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04C949E" w14:textId="44679DA2" w:rsidR="004A62A0" w:rsidRPr="005537A4" w:rsidRDefault="00242D2C" w:rsidP="004A62A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A62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</w:tr>
      <w:tr w:rsidR="004A62A0" w:rsidRPr="005537A4" w14:paraId="295A5DDF" w14:textId="77777777" w:rsidTr="009F391F">
        <w:trPr>
          <w:trHeight w:val="418"/>
        </w:trPr>
        <w:tc>
          <w:tcPr>
            <w:tcW w:w="3937" w:type="dxa"/>
            <w:shd w:val="clear" w:color="auto" w:fill="auto"/>
          </w:tcPr>
          <w:p w14:paraId="2F175E38" w14:textId="5583B27D" w:rsidR="004A62A0" w:rsidRPr="005537A4" w:rsidRDefault="004A62A0" w:rsidP="004A62A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2E864CA8" w14:textId="11D995D1" w:rsidR="004A62A0" w:rsidRPr="00AE4E65" w:rsidRDefault="00242D2C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A62A0" w:rsidRPr="00AE4E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137995A" w14:textId="77777777" w:rsidR="004A62A0" w:rsidRPr="005537A4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03071B" w14:textId="70A326E5" w:rsidR="004A62A0" w:rsidRPr="005537A4" w:rsidRDefault="00242D2C" w:rsidP="004A62A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4A62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83488EC" w14:textId="77777777" w:rsidR="004A62A0" w:rsidRPr="005537A4" w:rsidRDefault="004A62A0" w:rsidP="004A62A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1275B827" w14:textId="57722F46" w:rsidR="004A62A0" w:rsidRPr="00534293" w:rsidRDefault="00242D2C" w:rsidP="0085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A62A0" w:rsidRPr="00DB5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256" w:type="dxa"/>
            <w:gridSpan w:val="3"/>
            <w:shd w:val="clear" w:color="auto" w:fill="auto"/>
          </w:tcPr>
          <w:p w14:paraId="492671BB" w14:textId="77777777" w:rsidR="004A62A0" w:rsidRPr="005537A4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2E5EA4C" w14:textId="3F6D8C5F" w:rsidR="004A62A0" w:rsidRPr="005537A4" w:rsidRDefault="00242D2C" w:rsidP="004A62A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4A62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</w:p>
        </w:tc>
      </w:tr>
      <w:tr w:rsidR="004F5C16" w:rsidRPr="005537A4" w14:paraId="207057F6" w14:textId="77777777" w:rsidTr="009F391F">
        <w:trPr>
          <w:trHeight w:val="418"/>
        </w:trPr>
        <w:tc>
          <w:tcPr>
            <w:tcW w:w="3937" w:type="dxa"/>
            <w:shd w:val="clear" w:color="auto" w:fill="auto"/>
          </w:tcPr>
          <w:p w14:paraId="1FDEE2CD" w14:textId="32569066" w:rsidR="004A62A0" w:rsidRPr="00DC2551" w:rsidRDefault="004A62A0" w:rsidP="004A62A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5D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F9010" w14:textId="7311857D" w:rsidR="004A62A0" w:rsidRPr="00AE4E65" w:rsidRDefault="00242D2C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4A62A0" w:rsidRPr="00AE4E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E369B7E" w14:textId="77777777" w:rsidR="004A62A0" w:rsidRPr="00DC2551" w:rsidRDefault="004A62A0" w:rsidP="004A62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7F6E8" w14:textId="38503D5A" w:rsidR="004A62A0" w:rsidRPr="00DC2551" w:rsidRDefault="00242D2C" w:rsidP="004A62A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="004A62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777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56C7FCB8" w14:textId="77777777" w:rsidR="004A62A0" w:rsidRPr="00DC2551" w:rsidRDefault="004A62A0" w:rsidP="004A62A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701E6" w14:textId="64F82914" w:rsidR="004A62A0" w:rsidRPr="00DC2551" w:rsidRDefault="00242D2C" w:rsidP="0085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4A62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042</w:t>
            </w:r>
          </w:p>
        </w:tc>
        <w:tc>
          <w:tcPr>
            <w:tcW w:w="256" w:type="dxa"/>
            <w:gridSpan w:val="3"/>
            <w:shd w:val="clear" w:color="auto" w:fill="auto"/>
          </w:tcPr>
          <w:p w14:paraId="4650B357" w14:textId="77777777" w:rsidR="004A62A0" w:rsidRPr="00DC2551" w:rsidRDefault="004A62A0" w:rsidP="004A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FCE1D4" w14:textId="62AF2F3B" w:rsidR="004A62A0" w:rsidRPr="00DC2551" w:rsidRDefault="00242D2C" w:rsidP="009F391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</w:t>
            </w:r>
            <w:r w:rsidR="004A62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536</w:t>
            </w:r>
          </w:p>
        </w:tc>
      </w:tr>
      <w:tr w:rsidR="004A62A0" w:rsidRPr="0087049C" w14:paraId="5A80856A" w14:textId="77777777" w:rsidTr="009F391F">
        <w:trPr>
          <w:trHeight w:val="418"/>
        </w:trPr>
        <w:tc>
          <w:tcPr>
            <w:tcW w:w="3937" w:type="dxa"/>
          </w:tcPr>
          <w:p w14:paraId="47481D9F" w14:textId="406B6433" w:rsidR="004A62A0" w:rsidRPr="0087049C" w:rsidRDefault="004A62A0" w:rsidP="004A62A0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8" w:type="dxa"/>
            <w:gridSpan w:val="2"/>
          </w:tcPr>
          <w:p w14:paraId="34A525AB" w14:textId="44D87E20" w:rsidR="004A62A0" w:rsidRPr="0087049C" w:rsidRDefault="004A62A0" w:rsidP="004A62A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3EA2E0D8" w14:textId="77777777" w:rsidR="004A62A0" w:rsidRPr="0087049C" w:rsidRDefault="004A62A0" w:rsidP="004A62A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998A280" w14:textId="01D78A12" w:rsidR="004A62A0" w:rsidRPr="0087049C" w:rsidRDefault="004A62A0" w:rsidP="004A62A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3F9ECEC8" w14:textId="77777777" w:rsidR="004A62A0" w:rsidRPr="0087049C" w:rsidRDefault="004A62A0" w:rsidP="004A6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4A6FB708" w14:textId="62521409" w:rsidR="004A62A0" w:rsidRPr="0087049C" w:rsidRDefault="004A62A0" w:rsidP="004A62A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gridSpan w:val="3"/>
          </w:tcPr>
          <w:p w14:paraId="3ACD88B8" w14:textId="77777777" w:rsidR="004A62A0" w:rsidRPr="0087049C" w:rsidRDefault="004A62A0" w:rsidP="004A62A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A02DA60" w14:textId="0DBE8DC9" w:rsidR="004A62A0" w:rsidRPr="0087049C" w:rsidRDefault="004A62A0" w:rsidP="004A62A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62A0" w:rsidRPr="0087049C" w14:paraId="0403D7EC" w14:textId="77777777" w:rsidTr="009F391F">
        <w:trPr>
          <w:trHeight w:val="418"/>
        </w:trPr>
        <w:tc>
          <w:tcPr>
            <w:tcW w:w="3937" w:type="dxa"/>
          </w:tcPr>
          <w:p w14:paraId="6911DC4F" w14:textId="160C72EA" w:rsidR="004A62A0" w:rsidRPr="0087049C" w:rsidRDefault="004A62A0" w:rsidP="004A62A0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8" w:type="dxa"/>
            <w:gridSpan w:val="2"/>
          </w:tcPr>
          <w:p w14:paraId="6D3DB7CF" w14:textId="77777777" w:rsidR="004A62A0" w:rsidRPr="0087049C" w:rsidRDefault="004A62A0" w:rsidP="004A62A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73C17CBA" w14:textId="77777777" w:rsidR="004A62A0" w:rsidRPr="0087049C" w:rsidRDefault="004A62A0" w:rsidP="004A62A0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0DAE793" w14:textId="77777777" w:rsidR="004A62A0" w:rsidRPr="0087049C" w:rsidRDefault="004A62A0" w:rsidP="004A62A0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48F2E3EB" w14:textId="77777777" w:rsidR="004A62A0" w:rsidRPr="0087049C" w:rsidRDefault="004A62A0" w:rsidP="004A62A0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291E8F54" w14:textId="77777777" w:rsidR="004A62A0" w:rsidRPr="0087049C" w:rsidRDefault="004A62A0" w:rsidP="004A62A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gridSpan w:val="3"/>
          </w:tcPr>
          <w:p w14:paraId="146D6502" w14:textId="77777777" w:rsidR="004A62A0" w:rsidRPr="0087049C" w:rsidRDefault="004A62A0" w:rsidP="004A62A0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3C8A8E3" w14:textId="77777777" w:rsidR="004A62A0" w:rsidRPr="0087049C" w:rsidRDefault="004A62A0" w:rsidP="004A62A0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D2F41" w:rsidRPr="0087049C" w14:paraId="00A703EB" w14:textId="77777777" w:rsidTr="009F391F">
        <w:trPr>
          <w:trHeight w:val="418"/>
        </w:trPr>
        <w:tc>
          <w:tcPr>
            <w:tcW w:w="3937" w:type="dxa"/>
            <w:shd w:val="clear" w:color="auto" w:fill="auto"/>
          </w:tcPr>
          <w:p w14:paraId="227F28D7" w14:textId="6A8F1288" w:rsidR="000D2F41" w:rsidRPr="0087049C" w:rsidRDefault="000D2F41" w:rsidP="000D2F41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D22E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8" w:type="dxa"/>
            <w:gridSpan w:val="2"/>
            <w:shd w:val="clear" w:color="auto" w:fill="auto"/>
          </w:tcPr>
          <w:p w14:paraId="034E8B1D" w14:textId="5D2197F0" w:rsidR="000D2F41" w:rsidRPr="00A373DA" w:rsidRDefault="000D2F41" w:rsidP="009F391F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73B8430" w14:textId="77777777" w:rsidR="000D2F41" w:rsidRPr="00A373DA" w:rsidRDefault="000D2F41" w:rsidP="000D2F4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14B2F88" w14:textId="0EFB7106" w:rsidR="000D2F41" w:rsidRPr="00A373DA" w:rsidRDefault="000D2F41" w:rsidP="000D2F41">
            <w:pPr>
              <w:pStyle w:val="acctfourfigures"/>
              <w:tabs>
                <w:tab w:val="clear" w:pos="765"/>
                <w:tab w:val="decimal" w:pos="607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C6B5C2E" w14:textId="77777777" w:rsidR="000D2F41" w:rsidRPr="00A373DA" w:rsidRDefault="000D2F41" w:rsidP="000D2F41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3DBC4081" w14:textId="545712BE" w:rsidR="000D2F41" w:rsidRPr="00A373DA" w:rsidRDefault="00242D2C" w:rsidP="003C0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7080174" w:rsidRPr="00A37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041</w:t>
            </w:r>
          </w:p>
        </w:tc>
        <w:tc>
          <w:tcPr>
            <w:tcW w:w="256" w:type="dxa"/>
            <w:gridSpan w:val="3"/>
            <w:shd w:val="clear" w:color="auto" w:fill="auto"/>
          </w:tcPr>
          <w:p w14:paraId="7A036F00" w14:textId="77777777" w:rsidR="000D2F41" w:rsidRPr="005537A4" w:rsidRDefault="000D2F41" w:rsidP="000D2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0C6408B" w14:textId="2EAA716C" w:rsidR="000D2F41" w:rsidRPr="005537A4" w:rsidRDefault="00242D2C" w:rsidP="000D2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D2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</w:tr>
      <w:tr w:rsidR="000D2F41" w:rsidRPr="0087049C" w14:paraId="18EA16F6" w14:textId="77777777" w:rsidTr="009F391F">
        <w:trPr>
          <w:trHeight w:val="418"/>
        </w:trPr>
        <w:tc>
          <w:tcPr>
            <w:tcW w:w="3937" w:type="dxa"/>
          </w:tcPr>
          <w:p w14:paraId="44F026C7" w14:textId="22BA7AF0" w:rsidR="000D2F41" w:rsidRPr="0087049C" w:rsidRDefault="000D2F41" w:rsidP="000D2F4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EB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8" w:type="dxa"/>
            <w:gridSpan w:val="2"/>
            <w:shd w:val="clear" w:color="auto" w:fill="auto"/>
          </w:tcPr>
          <w:p w14:paraId="4C0C66E0" w14:textId="2BC4B7C0" w:rsidR="000D2F41" w:rsidRPr="00B8173A" w:rsidRDefault="00242D2C" w:rsidP="000D2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8173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C6AF2" w:rsidRPr="00B8173A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68" w:type="dxa"/>
            <w:gridSpan w:val="2"/>
          </w:tcPr>
          <w:p w14:paraId="12D37D43" w14:textId="77777777" w:rsidR="000D2F41" w:rsidRPr="00B8173A" w:rsidRDefault="000D2F41" w:rsidP="000D2F41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6793DAB" w14:textId="0F1DDFE7" w:rsidR="000D2F41" w:rsidRPr="00B8173A" w:rsidRDefault="00242D2C" w:rsidP="000D2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817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D2F41" w:rsidRPr="00B817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817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443</w:t>
            </w:r>
          </w:p>
        </w:tc>
        <w:tc>
          <w:tcPr>
            <w:tcW w:w="284" w:type="dxa"/>
            <w:gridSpan w:val="2"/>
          </w:tcPr>
          <w:p w14:paraId="043FAA28" w14:textId="77777777" w:rsidR="000D2F41" w:rsidRPr="00B8173A" w:rsidRDefault="000D2F41" w:rsidP="000D2F41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196F7CA0" w14:textId="0215A101" w:rsidR="000D2F41" w:rsidRPr="00B8173A" w:rsidRDefault="00242D2C" w:rsidP="003C0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817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6AF2" w:rsidRPr="00B8173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56" w:type="dxa"/>
            <w:gridSpan w:val="3"/>
          </w:tcPr>
          <w:p w14:paraId="650CD386" w14:textId="77777777" w:rsidR="000D2F41" w:rsidRPr="005537A4" w:rsidRDefault="000D2F41" w:rsidP="000D2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81BADDF" w14:textId="7C81E5FE" w:rsidR="000D2F41" w:rsidRPr="00CE6663" w:rsidRDefault="000D2F41" w:rsidP="000D2F41">
            <w:pPr>
              <w:pStyle w:val="acctfourfigures"/>
              <w:tabs>
                <w:tab w:val="clear" w:pos="765"/>
                <w:tab w:val="decimal" w:pos="607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66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F5C16" w:rsidRPr="0087049C" w14:paraId="1B4F4647" w14:textId="77777777" w:rsidTr="009F391F">
        <w:trPr>
          <w:trHeight w:val="418"/>
        </w:trPr>
        <w:tc>
          <w:tcPr>
            <w:tcW w:w="3937" w:type="dxa"/>
          </w:tcPr>
          <w:p w14:paraId="677F91C3" w14:textId="77777777" w:rsidR="000D2F41" w:rsidRPr="0087049C" w:rsidRDefault="000D2F41" w:rsidP="000D2F41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7E119" w14:textId="466378CC" w:rsidR="000D2F41" w:rsidRPr="00B8173A" w:rsidRDefault="00242D2C" w:rsidP="000D2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7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C6AF2" w:rsidRPr="00B817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268" w:type="dxa"/>
            <w:gridSpan w:val="2"/>
          </w:tcPr>
          <w:p w14:paraId="5D534E34" w14:textId="77777777" w:rsidR="000D2F41" w:rsidRPr="00B8173A" w:rsidRDefault="000D2F41" w:rsidP="000D2F41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BFDBA" w14:textId="7FC29733" w:rsidR="000D2F41" w:rsidRPr="00B8173A" w:rsidRDefault="00242D2C" w:rsidP="000D2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7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D2F41" w:rsidRPr="00B817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817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443</w:t>
            </w:r>
          </w:p>
        </w:tc>
        <w:tc>
          <w:tcPr>
            <w:tcW w:w="284" w:type="dxa"/>
            <w:gridSpan w:val="2"/>
          </w:tcPr>
          <w:p w14:paraId="7B71A46E" w14:textId="77777777" w:rsidR="000D2F41" w:rsidRPr="00B8173A" w:rsidRDefault="000D2F41" w:rsidP="000D2F41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E0453" w14:textId="149D8209" w:rsidR="000D2F41" w:rsidRPr="00B8173A" w:rsidRDefault="00242D2C" w:rsidP="003C0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</w:pPr>
            <w:r w:rsidRPr="00B817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40BBCEE5" w:rsidRPr="00B817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817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C6AF2" w:rsidRPr="00B817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56" w:type="dxa"/>
            <w:gridSpan w:val="3"/>
          </w:tcPr>
          <w:p w14:paraId="01B8C171" w14:textId="77777777" w:rsidR="000D2F41" w:rsidRPr="0087049C" w:rsidRDefault="000D2F41" w:rsidP="000D2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1C500" w14:textId="42BB56BA" w:rsidR="000D2F41" w:rsidRPr="00EB0E18" w:rsidRDefault="00242D2C" w:rsidP="000D2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D2F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833</w:t>
            </w:r>
          </w:p>
        </w:tc>
      </w:tr>
      <w:tr w:rsidR="000D2F41" w:rsidRPr="00C2615C" w14:paraId="13B6EACF" w14:textId="77777777" w:rsidTr="009F391F">
        <w:trPr>
          <w:trHeight w:val="418"/>
        </w:trPr>
        <w:tc>
          <w:tcPr>
            <w:tcW w:w="3937" w:type="dxa"/>
          </w:tcPr>
          <w:p w14:paraId="609B4A7D" w14:textId="179DB55A" w:rsidR="000D2F41" w:rsidRPr="00C2615C" w:rsidRDefault="000D2F41" w:rsidP="000D2F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408583FD" w14:textId="77777777" w:rsidR="000D2F41" w:rsidRPr="005537A4" w:rsidRDefault="000D2F41" w:rsidP="000D2F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5D254DEF" w14:textId="77777777" w:rsidR="000D2F41" w:rsidRPr="00C2615C" w:rsidRDefault="000D2F41" w:rsidP="000D2F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7B2BBF89" w14:textId="77777777" w:rsidR="000D2F41" w:rsidRPr="007511F5" w:rsidRDefault="000D2F41" w:rsidP="000D2F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shd w:val="clear" w:color="auto" w:fill="auto"/>
          </w:tcPr>
          <w:p w14:paraId="585FD252" w14:textId="77777777" w:rsidR="000D2F41" w:rsidRPr="00C2615C" w:rsidRDefault="000D2F41" w:rsidP="000D2F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gridSpan w:val="3"/>
            <w:shd w:val="clear" w:color="auto" w:fill="auto"/>
          </w:tcPr>
          <w:p w14:paraId="6F146ED3" w14:textId="77777777" w:rsidR="000D2F41" w:rsidRPr="00C2615C" w:rsidRDefault="000D2F41" w:rsidP="000D2F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DEC8916" w14:textId="77777777" w:rsidR="000D2F41" w:rsidRPr="00C2615C" w:rsidRDefault="000D2F41" w:rsidP="000D2F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9" w:type="dxa"/>
            <w:gridSpan w:val="2"/>
          </w:tcPr>
          <w:p w14:paraId="76541BAE" w14:textId="77777777" w:rsidR="000D2F41" w:rsidRPr="00C2615C" w:rsidRDefault="000D2F41" w:rsidP="000D2F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D2F41" w:rsidRPr="00C2615C" w14:paraId="460B6B5D" w14:textId="77777777" w:rsidTr="009F391F">
        <w:trPr>
          <w:trHeight w:val="418"/>
        </w:trPr>
        <w:tc>
          <w:tcPr>
            <w:tcW w:w="3937" w:type="dxa"/>
          </w:tcPr>
          <w:p w14:paraId="4AF5D5BD" w14:textId="5248E677" w:rsidR="000D2F41" w:rsidRPr="00F1523B" w:rsidRDefault="000D2F41" w:rsidP="000D2F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  <w:shd w:val="clear" w:color="auto" w:fill="auto"/>
          </w:tcPr>
          <w:p w14:paraId="5415834F" w14:textId="77777777" w:rsidR="000D2F41" w:rsidRPr="005537A4" w:rsidRDefault="000D2F41" w:rsidP="000D2F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585B4AC2" w14:textId="77777777" w:rsidR="000D2F41" w:rsidRPr="00C2615C" w:rsidRDefault="000D2F41" w:rsidP="000D2F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414FE53E" w14:textId="77777777" w:rsidR="000D2F41" w:rsidRPr="007511F5" w:rsidRDefault="000D2F41" w:rsidP="000D2F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shd w:val="clear" w:color="auto" w:fill="auto"/>
          </w:tcPr>
          <w:p w14:paraId="311A6386" w14:textId="77777777" w:rsidR="000D2F41" w:rsidRPr="00C2615C" w:rsidRDefault="000D2F41" w:rsidP="000D2F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gridSpan w:val="3"/>
            <w:shd w:val="clear" w:color="auto" w:fill="auto"/>
          </w:tcPr>
          <w:p w14:paraId="5C68EA03" w14:textId="77777777" w:rsidR="000D2F41" w:rsidRPr="00C2615C" w:rsidRDefault="000D2F41" w:rsidP="000D2F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FE6693B" w14:textId="77777777" w:rsidR="000D2F41" w:rsidRPr="00C2615C" w:rsidRDefault="000D2F41" w:rsidP="000D2F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9" w:type="dxa"/>
            <w:gridSpan w:val="2"/>
          </w:tcPr>
          <w:p w14:paraId="055FC4BE" w14:textId="77777777" w:rsidR="000D2F41" w:rsidRPr="00C2615C" w:rsidRDefault="000D2F41" w:rsidP="000D2F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D2F41" w:rsidRPr="00C2615C" w14:paraId="64A8DE6A" w14:textId="77777777" w:rsidTr="009F391F">
        <w:trPr>
          <w:trHeight w:val="418"/>
        </w:trPr>
        <w:tc>
          <w:tcPr>
            <w:tcW w:w="3937" w:type="dxa"/>
          </w:tcPr>
          <w:p w14:paraId="442B9A82" w14:textId="0593BA51" w:rsidR="000D2F41" w:rsidRPr="007A6DED" w:rsidRDefault="000D2F41" w:rsidP="000D2F41">
            <w:pPr>
              <w:pStyle w:val="acctfourfigures"/>
              <w:tabs>
                <w:tab w:val="clear" w:pos="765"/>
                <w:tab w:val="decimal" w:pos="74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2615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57D34976" w14:textId="24B57966" w:rsidR="000D2F41" w:rsidRPr="00C2615C" w:rsidRDefault="00855779" w:rsidP="000D2F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0D2F41" w:rsidRPr="003473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68" w:type="dxa"/>
            <w:gridSpan w:val="2"/>
          </w:tcPr>
          <w:p w14:paraId="5FB624B5" w14:textId="77777777" w:rsidR="000D2F41" w:rsidRPr="00C2615C" w:rsidRDefault="000D2F41" w:rsidP="000D2F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gridSpan w:val="2"/>
            <w:tcBorders>
              <w:bottom w:val="double" w:sz="4" w:space="0" w:color="auto"/>
            </w:tcBorders>
          </w:tcPr>
          <w:p w14:paraId="69AB22B8" w14:textId="16517284" w:rsidR="000D2F41" w:rsidRPr="00C2615C" w:rsidRDefault="00242D2C" w:rsidP="000D2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  <w:r w:rsidR="000D2F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886</w:t>
            </w:r>
          </w:p>
        </w:tc>
        <w:tc>
          <w:tcPr>
            <w:tcW w:w="277" w:type="dxa"/>
          </w:tcPr>
          <w:p w14:paraId="655FED6B" w14:textId="77777777" w:rsidR="000D2F41" w:rsidRPr="00C2615C" w:rsidRDefault="000D2F41" w:rsidP="000D2F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gridSpan w:val="3"/>
            <w:tcBorders>
              <w:bottom w:val="double" w:sz="4" w:space="0" w:color="auto"/>
            </w:tcBorders>
          </w:tcPr>
          <w:p w14:paraId="2C241663" w14:textId="1EC9DC17" w:rsidR="000D2F41" w:rsidRPr="00347347" w:rsidRDefault="00855779" w:rsidP="003C0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0D2F41" w:rsidRPr="00347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</w:t>
            </w:r>
          </w:p>
        </w:tc>
        <w:tc>
          <w:tcPr>
            <w:tcW w:w="236" w:type="dxa"/>
          </w:tcPr>
          <w:p w14:paraId="7F7B98BF" w14:textId="77777777" w:rsidR="000D2F41" w:rsidRPr="00C2615C" w:rsidRDefault="000D2F41" w:rsidP="000D2F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9" w:type="dxa"/>
            <w:gridSpan w:val="2"/>
            <w:tcBorders>
              <w:bottom w:val="double" w:sz="4" w:space="0" w:color="auto"/>
            </w:tcBorders>
          </w:tcPr>
          <w:p w14:paraId="439FCDD9" w14:textId="0FE19C0C" w:rsidR="000D2F41" w:rsidRPr="00C2615C" w:rsidRDefault="00242D2C" w:rsidP="000D2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 w:rsidR="000D2F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089</w:t>
            </w:r>
          </w:p>
        </w:tc>
      </w:tr>
      <w:tr w:rsidR="000D2F41" w:rsidRPr="005537A4" w14:paraId="1B743B30" w14:textId="77777777" w:rsidTr="009F391F">
        <w:trPr>
          <w:trHeight w:val="418"/>
        </w:trPr>
        <w:tc>
          <w:tcPr>
            <w:tcW w:w="3937" w:type="dxa"/>
          </w:tcPr>
          <w:p w14:paraId="7BDABD97" w14:textId="4BD98813" w:rsidR="000D2F41" w:rsidRPr="005537A4" w:rsidRDefault="000D2F41" w:rsidP="000D2F41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2" w:type="dxa"/>
          </w:tcPr>
          <w:p w14:paraId="11A85167" w14:textId="5C9499B4" w:rsidR="000D2F41" w:rsidRPr="005537A4" w:rsidRDefault="000D2F41" w:rsidP="000D2F4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3"/>
          </w:tcPr>
          <w:p w14:paraId="0147A687" w14:textId="77777777" w:rsidR="000D2F41" w:rsidRPr="005537A4" w:rsidRDefault="000D2F41" w:rsidP="000D2F4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4CC2ECF" w14:textId="0945FA00" w:rsidR="000D2F41" w:rsidRPr="005537A4" w:rsidRDefault="000D2F41" w:rsidP="000D2F4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182C83A9" w14:textId="77777777" w:rsidR="000D2F41" w:rsidRPr="005537A4" w:rsidRDefault="000D2F41" w:rsidP="000D2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3"/>
          </w:tcPr>
          <w:p w14:paraId="7EC39BCE" w14:textId="17AE0016" w:rsidR="000D2F41" w:rsidRPr="005537A4" w:rsidRDefault="000D2F41" w:rsidP="000D2F4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3D393E" w14:textId="77777777" w:rsidR="000D2F41" w:rsidRPr="005537A4" w:rsidRDefault="000D2F41" w:rsidP="000D2F4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gridSpan w:val="2"/>
          </w:tcPr>
          <w:p w14:paraId="14C9C416" w14:textId="0CA100F2" w:rsidR="000D2F41" w:rsidRPr="005537A4" w:rsidRDefault="000D2F41" w:rsidP="000D2F4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2F41" w:rsidRPr="005537A4" w14:paraId="1F7E4AA6" w14:textId="77777777" w:rsidTr="009F391F">
        <w:trPr>
          <w:trHeight w:val="418"/>
        </w:trPr>
        <w:tc>
          <w:tcPr>
            <w:tcW w:w="3937" w:type="dxa"/>
          </w:tcPr>
          <w:p w14:paraId="609E42AC" w14:textId="4C419FEC" w:rsidR="000D2F41" w:rsidRPr="005537A4" w:rsidRDefault="000D2F41" w:rsidP="000D2F41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82" w:type="dxa"/>
            <w:shd w:val="clear" w:color="auto" w:fill="auto"/>
          </w:tcPr>
          <w:p w14:paraId="3270A677" w14:textId="77777777" w:rsidR="000D2F41" w:rsidRPr="005537A4" w:rsidRDefault="000D2F41" w:rsidP="000D2F41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3"/>
          </w:tcPr>
          <w:p w14:paraId="26AEDEE0" w14:textId="77777777" w:rsidR="000D2F41" w:rsidRPr="005537A4" w:rsidRDefault="000D2F41" w:rsidP="000D2F41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DA90155" w14:textId="77777777" w:rsidR="000D2F41" w:rsidRPr="005537A4" w:rsidRDefault="000D2F41" w:rsidP="000D2F4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77A4D811" w14:textId="77777777" w:rsidR="000D2F41" w:rsidRPr="005537A4" w:rsidRDefault="000D2F41" w:rsidP="000D2F41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3"/>
          </w:tcPr>
          <w:p w14:paraId="0A01FB3E" w14:textId="77777777" w:rsidR="000D2F41" w:rsidRPr="005537A4" w:rsidRDefault="000D2F41" w:rsidP="000D2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101EC4" w14:textId="77777777" w:rsidR="000D2F41" w:rsidRPr="005537A4" w:rsidRDefault="000D2F41" w:rsidP="000D2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gridSpan w:val="2"/>
          </w:tcPr>
          <w:p w14:paraId="4A79033E" w14:textId="77777777" w:rsidR="000D2F41" w:rsidRPr="005537A4" w:rsidRDefault="000D2F41" w:rsidP="000D2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2F41" w:rsidRPr="005537A4" w14:paraId="7BCDAB49" w14:textId="77777777" w:rsidTr="009F391F">
        <w:trPr>
          <w:trHeight w:val="418"/>
        </w:trPr>
        <w:tc>
          <w:tcPr>
            <w:tcW w:w="3937" w:type="dxa"/>
          </w:tcPr>
          <w:p w14:paraId="55FC6371" w14:textId="782963CA" w:rsidR="000D2F41" w:rsidRPr="005537A4" w:rsidRDefault="000D2F41" w:rsidP="000D2F4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4E7FD1B9" w14:textId="36717C17" w:rsidR="000D2F41" w:rsidRPr="005537A4" w:rsidRDefault="00242D2C" w:rsidP="000D2F41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0D2F41" w:rsidRPr="003473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74" w:type="dxa"/>
            <w:gridSpan w:val="3"/>
          </w:tcPr>
          <w:p w14:paraId="189D80B9" w14:textId="77777777" w:rsidR="000D2F41" w:rsidRPr="005537A4" w:rsidRDefault="000D2F41" w:rsidP="000D2F41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6D5FFCDD" w14:textId="05BF5E35" w:rsidR="000D2F41" w:rsidRPr="005537A4" w:rsidRDefault="00242D2C" w:rsidP="000D2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0D2F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277" w:type="dxa"/>
          </w:tcPr>
          <w:p w14:paraId="1674AB51" w14:textId="77777777" w:rsidR="000D2F41" w:rsidRPr="005537A4" w:rsidRDefault="000D2F41" w:rsidP="000D2F41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gridSpan w:val="3"/>
            <w:tcBorders>
              <w:bottom w:val="double" w:sz="4" w:space="0" w:color="auto"/>
            </w:tcBorders>
          </w:tcPr>
          <w:p w14:paraId="14DCEDD0" w14:textId="507CDCF2" w:rsidR="000D2F41" w:rsidRPr="005537A4" w:rsidRDefault="00134545" w:rsidP="0013454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9BFE8E" w14:textId="77777777" w:rsidR="000D2F41" w:rsidRPr="005537A4" w:rsidRDefault="000D2F41" w:rsidP="000D2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bottom w:val="double" w:sz="4" w:space="0" w:color="auto"/>
            </w:tcBorders>
          </w:tcPr>
          <w:p w14:paraId="4D817E0E" w14:textId="77777777" w:rsidR="000D2F41" w:rsidRPr="005537A4" w:rsidRDefault="000D2F41" w:rsidP="000D2F41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0D2F41" w:rsidRPr="005537A4" w14:paraId="27B2FA19" w14:textId="77777777" w:rsidTr="009F391F">
        <w:trPr>
          <w:trHeight w:val="418"/>
        </w:trPr>
        <w:tc>
          <w:tcPr>
            <w:tcW w:w="3937" w:type="dxa"/>
          </w:tcPr>
          <w:p w14:paraId="4E182DBA" w14:textId="77777777" w:rsidR="000D2F41" w:rsidRPr="00C2615C" w:rsidRDefault="000D2F41" w:rsidP="000D2F4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109F1449" w14:textId="77777777" w:rsidR="000D2F41" w:rsidRDefault="000D2F41" w:rsidP="000D2F41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3"/>
          </w:tcPr>
          <w:p w14:paraId="41D9F495" w14:textId="77777777" w:rsidR="000D2F41" w:rsidRPr="005537A4" w:rsidRDefault="000D2F41" w:rsidP="000D2F41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</w:tcPr>
          <w:p w14:paraId="6188DD95" w14:textId="77777777" w:rsidR="000D2F41" w:rsidRPr="00E77500" w:rsidRDefault="000D2F41" w:rsidP="000D2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</w:tcPr>
          <w:p w14:paraId="5AA974B8" w14:textId="77777777" w:rsidR="000D2F41" w:rsidRPr="005537A4" w:rsidRDefault="000D2F41" w:rsidP="000D2F41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gridSpan w:val="3"/>
          </w:tcPr>
          <w:p w14:paraId="31EF9DA6" w14:textId="77777777" w:rsidR="000D2F41" w:rsidRDefault="000D2F41" w:rsidP="000D2F41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7FA4DF" w14:textId="77777777" w:rsidR="000D2F41" w:rsidRPr="005537A4" w:rsidRDefault="000D2F41" w:rsidP="000D2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gridSpan w:val="2"/>
          </w:tcPr>
          <w:p w14:paraId="4BE4E85C" w14:textId="77777777" w:rsidR="000D2F41" w:rsidRPr="005537A4" w:rsidRDefault="000D2F41" w:rsidP="000D2F41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0D2F41" w:rsidRPr="005537A4" w14:paraId="2AD9EB8A" w14:textId="77777777" w:rsidTr="009F391F">
        <w:trPr>
          <w:trHeight w:val="418"/>
        </w:trPr>
        <w:tc>
          <w:tcPr>
            <w:tcW w:w="3937" w:type="dxa"/>
          </w:tcPr>
          <w:p w14:paraId="7943DD15" w14:textId="5F6F669C" w:rsidR="000D2F41" w:rsidRPr="00C2615C" w:rsidRDefault="000D2F41" w:rsidP="000D2F4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2" w:type="dxa"/>
            <w:shd w:val="clear" w:color="auto" w:fill="auto"/>
          </w:tcPr>
          <w:p w14:paraId="3B8572BA" w14:textId="77777777" w:rsidR="000D2F41" w:rsidRDefault="000D2F41" w:rsidP="000D2F41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gridSpan w:val="3"/>
          </w:tcPr>
          <w:p w14:paraId="098F2C68" w14:textId="77777777" w:rsidR="000D2F41" w:rsidRPr="005537A4" w:rsidRDefault="000D2F41" w:rsidP="000D2F41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</w:tcPr>
          <w:p w14:paraId="54A7354C" w14:textId="77777777" w:rsidR="000D2F41" w:rsidRPr="00E77500" w:rsidRDefault="000D2F41" w:rsidP="000D2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</w:tcPr>
          <w:p w14:paraId="2DB48232" w14:textId="77777777" w:rsidR="000D2F41" w:rsidRPr="005537A4" w:rsidRDefault="000D2F41" w:rsidP="000D2F41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gridSpan w:val="3"/>
          </w:tcPr>
          <w:p w14:paraId="00F38CFD" w14:textId="77777777" w:rsidR="000D2F41" w:rsidRDefault="000D2F41" w:rsidP="000D2F41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A746AB4" w14:textId="77777777" w:rsidR="000D2F41" w:rsidRPr="005537A4" w:rsidRDefault="000D2F41" w:rsidP="000D2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gridSpan w:val="2"/>
          </w:tcPr>
          <w:p w14:paraId="7F2E35FB" w14:textId="77777777" w:rsidR="000D2F41" w:rsidRPr="005537A4" w:rsidRDefault="000D2F41" w:rsidP="000D2F41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0D2F41" w:rsidRPr="005537A4" w14:paraId="0E670B12" w14:textId="77777777" w:rsidTr="009F391F">
        <w:trPr>
          <w:trHeight w:val="418"/>
        </w:trPr>
        <w:tc>
          <w:tcPr>
            <w:tcW w:w="3937" w:type="dxa"/>
          </w:tcPr>
          <w:p w14:paraId="343FE884" w14:textId="4FC05FF6" w:rsidR="000D2F41" w:rsidRPr="00C2615C" w:rsidRDefault="000D2F41" w:rsidP="000D2F4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12C7CCA6" w14:textId="222E52C9" w:rsidR="000D2F41" w:rsidRDefault="000D2F41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14:paraId="1602B4BB" w14:textId="77777777" w:rsidR="000D2F41" w:rsidRPr="005537A4" w:rsidRDefault="000D2F41" w:rsidP="000D2F41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00DC14CC" w14:textId="6F22FF8D" w:rsidR="000D2F41" w:rsidRPr="00E77500" w:rsidRDefault="00242D2C" w:rsidP="000D2F4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0D2F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149</w:t>
            </w:r>
          </w:p>
        </w:tc>
        <w:tc>
          <w:tcPr>
            <w:tcW w:w="277" w:type="dxa"/>
          </w:tcPr>
          <w:p w14:paraId="161685B1" w14:textId="77777777" w:rsidR="000D2F41" w:rsidRPr="005537A4" w:rsidRDefault="000D2F41" w:rsidP="000D2F41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gridSpan w:val="3"/>
            <w:tcBorders>
              <w:bottom w:val="double" w:sz="4" w:space="0" w:color="auto"/>
            </w:tcBorders>
          </w:tcPr>
          <w:p w14:paraId="791397E3" w14:textId="0DDC0DA1" w:rsidR="000D2F41" w:rsidRDefault="000D2F41" w:rsidP="003C06C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FB6DAD5" w14:textId="77777777" w:rsidR="000D2F41" w:rsidRPr="005537A4" w:rsidRDefault="000D2F41" w:rsidP="000D2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bottom w:val="double" w:sz="4" w:space="0" w:color="auto"/>
            </w:tcBorders>
          </w:tcPr>
          <w:p w14:paraId="24F60D40" w14:textId="4E038924" w:rsidR="000D2F41" w:rsidRPr="005537A4" w:rsidRDefault="000D2F41" w:rsidP="000D2F41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AB5F11D" w14:textId="01E2BA9C" w:rsidR="00E21F93" w:rsidRDefault="00E21F93" w:rsidP="0028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7106FA" w14:textId="60BEE000" w:rsidR="00BE6EC8" w:rsidRPr="002D026E" w:rsidRDefault="00BE6EC8" w:rsidP="00BE6EC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2F4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42D2C" w:rsidRPr="00242D2C">
        <w:rPr>
          <w:rFonts w:asciiTheme="majorBidi" w:hAnsiTheme="majorBidi" w:cstheme="majorBidi"/>
          <w:sz w:val="30"/>
          <w:szCs w:val="30"/>
        </w:rPr>
        <w:t>13</w:t>
      </w:r>
      <w:r w:rsidRPr="002C2F4A">
        <w:rPr>
          <w:rFonts w:asciiTheme="majorBidi" w:hAnsiTheme="majorBidi" w:cstheme="majorBidi"/>
          <w:sz w:val="30"/>
          <w:szCs w:val="30"/>
        </w:rPr>
        <w:t xml:space="preserve"> </w:t>
      </w:r>
      <w:r w:rsidRPr="002C2F4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42D2C" w:rsidRPr="00242D2C">
        <w:rPr>
          <w:rFonts w:asciiTheme="majorBidi" w:hAnsiTheme="majorBidi" w:cstheme="majorBidi"/>
          <w:sz w:val="30"/>
          <w:szCs w:val="30"/>
        </w:rPr>
        <w:t>2567</w:t>
      </w:r>
      <w:r w:rsidRPr="002C2F4A">
        <w:rPr>
          <w:rFonts w:asciiTheme="majorBidi" w:hAnsiTheme="majorBidi" w:cstheme="majorBidi"/>
          <w:sz w:val="30"/>
          <w:szCs w:val="30"/>
        </w:rPr>
        <w:t xml:space="preserve"> </w:t>
      </w:r>
      <w:r w:rsidRPr="002C2F4A">
        <w:rPr>
          <w:rFonts w:asciiTheme="majorBidi" w:hAnsiTheme="majorBidi" w:cstheme="majorBidi"/>
          <w:sz w:val="30"/>
          <w:szCs w:val="30"/>
          <w:cs/>
        </w:rPr>
        <w:t>บริษัทได้ทำสัญญาเพื่อ</w:t>
      </w:r>
      <w:r w:rsidRPr="002C2F4A">
        <w:rPr>
          <w:rFonts w:asciiTheme="majorBidi" w:hAnsiTheme="majorBidi" w:cstheme="majorBidi" w:hint="cs"/>
          <w:sz w:val="30"/>
          <w:szCs w:val="30"/>
          <w:cs/>
        </w:rPr>
        <w:t>ยกหนี้</w:t>
      </w:r>
      <w:r w:rsidRPr="002C2F4A">
        <w:rPr>
          <w:rFonts w:asciiTheme="majorBidi" w:hAnsiTheme="majorBidi" w:cstheme="majorBidi"/>
          <w:sz w:val="30"/>
          <w:szCs w:val="30"/>
          <w:cs/>
        </w:rPr>
        <w:t>เงินให้กู้ยื</w:t>
      </w:r>
      <w:r w:rsidRPr="002C2F4A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2C2F4A">
        <w:rPr>
          <w:rFonts w:asciiTheme="majorBidi" w:hAnsiTheme="majorBidi" w:cstheme="majorBidi"/>
          <w:sz w:val="30"/>
          <w:szCs w:val="30"/>
          <w:cs/>
        </w:rPr>
        <w:t>แก่</w:t>
      </w:r>
      <w:r w:rsidRPr="002C2F4A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2C2F4A">
        <w:rPr>
          <w:rFonts w:asciiTheme="majorBidi" w:hAnsiTheme="majorBidi" w:cstheme="majorBidi"/>
          <w:sz w:val="30"/>
          <w:szCs w:val="30"/>
        </w:rPr>
        <w:t>Sappe</w:t>
      </w:r>
      <w:proofErr w:type="spellEnd"/>
      <w:r w:rsidRPr="002C2F4A">
        <w:rPr>
          <w:rFonts w:asciiTheme="majorBidi" w:hAnsiTheme="majorBidi" w:cstheme="majorBidi"/>
          <w:sz w:val="30"/>
          <w:szCs w:val="30"/>
        </w:rPr>
        <w:t xml:space="preserve"> Europe </w:t>
      </w:r>
      <w:proofErr w:type="spellStart"/>
      <w:r w:rsidRPr="002C2F4A">
        <w:rPr>
          <w:rFonts w:asciiTheme="majorBidi" w:hAnsiTheme="majorBidi" w:cstheme="majorBidi"/>
          <w:sz w:val="30"/>
          <w:szCs w:val="30"/>
        </w:rPr>
        <w:t>s.r.o.</w:t>
      </w:r>
      <w:proofErr w:type="spellEnd"/>
      <w:r w:rsidRPr="002C2F4A">
        <w:rPr>
          <w:rFonts w:asciiTheme="majorBidi" w:hAnsiTheme="majorBidi" w:cstheme="majorBidi"/>
          <w:sz w:val="30"/>
          <w:szCs w:val="30"/>
        </w:rPr>
        <w:t xml:space="preserve"> </w:t>
      </w:r>
      <w:r w:rsidRPr="002C2F4A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242D2C" w:rsidRPr="00242D2C">
        <w:rPr>
          <w:rFonts w:asciiTheme="majorBidi" w:hAnsiTheme="majorBidi" w:cstheme="majorBidi"/>
          <w:sz w:val="30"/>
          <w:szCs w:val="30"/>
        </w:rPr>
        <w:t>0</w:t>
      </w:r>
      <w:r w:rsidRPr="002C2F4A">
        <w:rPr>
          <w:rFonts w:asciiTheme="majorBidi" w:hAnsiTheme="majorBidi" w:cstheme="majorBidi"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sz w:val="30"/>
          <w:szCs w:val="30"/>
        </w:rPr>
        <w:t>26</w:t>
      </w:r>
      <w:r w:rsidRPr="002C2F4A">
        <w:rPr>
          <w:rFonts w:asciiTheme="majorBidi" w:hAnsiTheme="majorBidi" w:cstheme="majorBidi"/>
          <w:sz w:val="30"/>
          <w:szCs w:val="30"/>
        </w:rPr>
        <w:t xml:space="preserve"> </w:t>
      </w:r>
      <w:r w:rsidRPr="002C2F4A">
        <w:rPr>
          <w:rFonts w:asciiTheme="majorBidi" w:hAnsiTheme="majorBidi" w:cstheme="majorBidi" w:hint="cs"/>
          <w:sz w:val="30"/>
          <w:szCs w:val="30"/>
          <w:cs/>
        </w:rPr>
        <w:t xml:space="preserve">ล้านยูโรหรือเทียบเท่า </w:t>
      </w:r>
      <w:r w:rsidR="00242D2C" w:rsidRPr="00242D2C">
        <w:rPr>
          <w:rFonts w:asciiTheme="majorBidi" w:hAnsiTheme="majorBidi" w:cstheme="majorBidi"/>
          <w:sz w:val="30"/>
          <w:szCs w:val="30"/>
        </w:rPr>
        <w:t>9</w:t>
      </w:r>
      <w:r w:rsidRPr="002C2F4A">
        <w:rPr>
          <w:rFonts w:asciiTheme="majorBidi" w:hAnsiTheme="majorBidi" w:cstheme="majorBidi"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sz w:val="30"/>
          <w:szCs w:val="30"/>
        </w:rPr>
        <w:t>14</w:t>
      </w:r>
      <w:r w:rsidRPr="002C2F4A">
        <w:rPr>
          <w:rFonts w:asciiTheme="majorBidi" w:hAnsiTheme="majorBidi" w:cstheme="majorBidi"/>
          <w:sz w:val="30"/>
          <w:szCs w:val="30"/>
        </w:rPr>
        <w:t xml:space="preserve"> </w:t>
      </w:r>
      <w:r w:rsidRPr="002C2F4A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2C2F4A">
        <w:rPr>
          <w:rFonts w:asciiTheme="majorBidi" w:hAnsiTheme="majorBidi" w:cstheme="majorBidi"/>
          <w:sz w:val="30"/>
          <w:szCs w:val="30"/>
          <w:cs/>
        </w:rPr>
        <w:t>รวมถึงดอกเบี้ย</w:t>
      </w:r>
      <w:r w:rsidRPr="002C2F4A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2C2F4A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2C2F4A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242D2C" w:rsidRPr="00242D2C">
        <w:rPr>
          <w:rFonts w:asciiTheme="majorBidi" w:hAnsiTheme="majorBidi" w:cstheme="majorBidi"/>
          <w:sz w:val="30"/>
          <w:szCs w:val="30"/>
        </w:rPr>
        <w:t>0</w:t>
      </w:r>
      <w:r w:rsidRPr="002C2F4A">
        <w:rPr>
          <w:rFonts w:asciiTheme="majorBidi" w:hAnsiTheme="majorBidi" w:cstheme="majorBidi"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sz w:val="30"/>
          <w:szCs w:val="30"/>
        </w:rPr>
        <w:t>11</w:t>
      </w:r>
      <w:r w:rsidRPr="002C2F4A">
        <w:rPr>
          <w:rFonts w:asciiTheme="majorBidi" w:hAnsiTheme="majorBidi" w:cstheme="majorBidi"/>
          <w:sz w:val="30"/>
          <w:szCs w:val="30"/>
        </w:rPr>
        <w:t xml:space="preserve"> </w:t>
      </w:r>
      <w:r w:rsidRPr="002C2F4A">
        <w:rPr>
          <w:rFonts w:asciiTheme="majorBidi" w:hAnsiTheme="majorBidi" w:cstheme="majorBidi" w:hint="cs"/>
          <w:sz w:val="30"/>
          <w:szCs w:val="30"/>
          <w:cs/>
        </w:rPr>
        <w:t xml:space="preserve">ล้านยูโรหรือเทียบเท่า </w:t>
      </w:r>
      <w:r w:rsidR="00242D2C" w:rsidRPr="00242D2C">
        <w:rPr>
          <w:rFonts w:asciiTheme="majorBidi" w:hAnsiTheme="majorBidi" w:cstheme="majorBidi"/>
          <w:sz w:val="30"/>
          <w:szCs w:val="30"/>
        </w:rPr>
        <w:t>4</w:t>
      </w:r>
      <w:r w:rsidRPr="002C2F4A">
        <w:rPr>
          <w:rFonts w:asciiTheme="majorBidi" w:hAnsiTheme="majorBidi" w:cstheme="majorBidi"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sz w:val="30"/>
          <w:szCs w:val="30"/>
        </w:rPr>
        <w:t>17</w:t>
      </w:r>
      <w:r w:rsidRPr="002C2F4A">
        <w:rPr>
          <w:rFonts w:asciiTheme="majorBidi" w:hAnsiTheme="majorBidi" w:cstheme="majorBidi"/>
          <w:sz w:val="30"/>
          <w:szCs w:val="30"/>
        </w:rPr>
        <w:t xml:space="preserve"> </w:t>
      </w:r>
      <w:r w:rsidRPr="002C2F4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C2F4A">
        <w:rPr>
          <w:rFonts w:asciiTheme="majorBidi" w:hAnsiTheme="majorBidi" w:cstheme="majorBidi"/>
          <w:sz w:val="30"/>
          <w:szCs w:val="30"/>
        </w:rPr>
        <w:t xml:space="preserve"> </w:t>
      </w:r>
      <w:r w:rsidRPr="002C2F4A">
        <w:rPr>
          <w:rFonts w:asciiTheme="majorBidi" w:hAnsiTheme="majorBidi" w:cstheme="majorBidi" w:hint="cs"/>
          <w:sz w:val="30"/>
          <w:szCs w:val="30"/>
          <w:cs/>
        </w:rPr>
        <w:t>อย่างไรก็ตาม บริษัทได้ตั้ง</w:t>
      </w:r>
      <w:r w:rsidRPr="002C2F4A">
        <w:rPr>
          <w:rFonts w:asciiTheme="majorBidi" w:hAnsiTheme="majorBidi"/>
          <w:sz w:val="30"/>
          <w:szCs w:val="30"/>
          <w:cs/>
        </w:rPr>
        <w:t>ค่าเผื่อผลขาดทุนด้านเครดิตที่คาดว่าจะเกิดขึ้</w:t>
      </w:r>
      <w:r w:rsidRPr="002C2F4A">
        <w:rPr>
          <w:rFonts w:asciiTheme="majorBidi" w:hAnsiTheme="majorBidi" w:hint="cs"/>
          <w:sz w:val="30"/>
          <w:szCs w:val="30"/>
          <w:cs/>
        </w:rPr>
        <w:t xml:space="preserve">นสำหรับจำนวนดังกล่าวทั้งจำนวนแล้ว ดังนั้น การยกหนี้ดังกล่าว </w:t>
      </w:r>
      <w:r w:rsidRPr="00C4607A">
        <w:rPr>
          <w:rFonts w:asciiTheme="majorBidi" w:hAnsiTheme="majorBidi" w:hint="cs"/>
          <w:sz w:val="30"/>
          <w:szCs w:val="30"/>
          <w:cs/>
        </w:rPr>
        <w:t>จึงไม่มีผลกระทบต่องบกำไรขาดทุนเฉพาะกิจการสำหรับ</w:t>
      </w:r>
      <w:r w:rsidR="00906EA9">
        <w:rPr>
          <w:rFonts w:asciiTheme="majorBidi" w:hAnsiTheme="majorBidi" w:hint="cs"/>
          <w:sz w:val="30"/>
          <w:szCs w:val="30"/>
          <w:cs/>
        </w:rPr>
        <w:t>ปี</w:t>
      </w:r>
      <w:r w:rsidRPr="00C4607A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242D2C" w:rsidRPr="00242D2C">
        <w:rPr>
          <w:rFonts w:asciiTheme="majorBidi" w:hAnsiTheme="majorBidi"/>
          <w:sz w:val="30"/>
          <w:szCs w:val="30"/>
        </w:rPr>
        <w:t>31</w:t>
      </w:r>
      <w:r w:rsidRPr="00C4607A">
        <w:rPr>
          <w:rFonts w:asciiTheme="majorBidi" w:hAnsiTheme="majorBidi"/>
          <w:sz w:val="30"/>
          <w:szCs w:val="30"/>
        </w:rPr>
        <w:t xml:space="preserve"> </w:t>
      </w:r>
      <w:r w:rsidR="00906EA9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242D2C" w:rsidRPr="00242D2C">
        <w:rPr>
          <w:rFonts w:asciiTheme="majorBidi" w:hAnsiTheme="majorBidi"/>
          <w:sz w:val="30"/>
          <w:szCs w:val="30"/>
        </w:rPr>
        <w:t>2567</w:t>
      </w:r>
    </w:p>
    <w:p w14:paraId="56BEFF35" w14:textId="14CD0314" w:rsidR="7AE6B4E4" w:rsidRDefault="7AE6B4E4" w:rsidP="7AE6B4E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3DD1F3" w14:textId="77777777" w:rsidR="0077693E" w:rsidRPr="00433E0A" w:rsidRDefault="0077693E" w:rsidP="00D56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3AA35757" w14:textId="56F7270B" w:rsidR="002C28F6" w:rsidRPr="0087049C" w:rsidRDefault="00433E0A" w:rsidP="000D2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="002C28F6"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275A7741" w14:textId="77777777" w:rsidR="002C28F6" w:rsidRPr="0087049C" w:rsidRDefault="002C28F6" w:rsidP="00A77008">
      <w:pPr>
        <w:tabs>
          <w:tab w:val="left" w:pos="720"/>
        </w:tabs>
        <w:ind w:left="7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49DB980" w14:textId="77777777" w:rsidR="002C28F6" w:rsidRPr="0087049C" w:rsidRDefault="002C28F6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สัญญาเช่าที่ดิน</w:t>
      </w:r>
    </w:p>
    <w:p w14:paraId="41E248E1" w14:textId="77777777" w:rsidR="002C28F6" w:rsidRPr="0087049C" w:rsidRDefault="002C28F6" w:rsidP="00A77008">
      <w:pPr>
        <w:tabs>
          <w:tab w:val="left" w:pos="720"/>
        </w:tabs>
        <w:ind w:left="7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112B05D" w14:textId="0E7148A8" w:rsidR="002C28F6" w:rsidRPr="0087049C" w:rsidRDefault="002C28F6" w:rsidP="004D538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บริษัทมีสัญญาเช่าที่ดินกับกลุ่มบุคคลที่เกี่ยวข้องกัน โดยที่คู่สัญญาตกลงที่จะให้เช่าที่ดินเป็นเวลา </w:t>
      </w:r>
      <w:r w:rsidR="00242D2C" w:rsidRPr="00242D2C">
        <w:rPr>
          <w:rFonts w:asciiTheme="majorBidi" w:hAnsiTheme="majorBidi" w:cstheme="majorBidi"/>
          <w:sz w:val="30"/>
          <w:szCs w:val="30"/>
        </w:rPr>
        <w:t>20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ปี สิ้นสุด</w:t>
      </w:r>
      <w:r w:rsidRPr="0087049C">
        <w:rPr>
          <w:rFonts w:asciiTheme="majorBidi" w:hAnsiTheme="majorBidi" w:cstheme="majorBidi"/>
          <w:sz w:val="30"/>
          <w:szCs w:val="30"/>
          <w:cs/>
        </w:rPr>
        <w:br/>
        <w:t xml:space="preserve">ปี </w:t>
      </w:r>
      <w:r w:rsidR="00242D2C" w:rsidRPr="00242D2C">
        <w:rPr>
          <w:rFonts w:asciiTheme="majorBidi" w:hAnsiTheme="majorBidi" w:cstheme="majorBidi"/>
          <w:sz w:val="30"/>
          <w:szCs w:val="30"/>
        </w:rPr>
        <w:t>2576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ในการนี้บริษัทจะต้องจ่ายเงินประกันค่าเช่าที่ดินเริ่มแรกเป็นเงินจำนวนหนึ่งและจ่ายค่าเช่าที่ดินรายเดือน </w:t>
      </w:r>
      <w:r w:rsidRPr="0087049C">
        <w:rPr>
          <w:rFonts w:asciiTheme="majorBidi" w:hAnsiTheme="majorBidi" w:cstheme="majorBidi"/>
          <w:spacing w:val="22"/>
          <w:sz w:val="30"/>
          <w:szCs w:val="30"/>
          <w:cs/>
        </w:rPr>
        <w:t>โดยในแต่ละปี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คู่สัญญาจะมีการปรับค่าเช่าในอัตราร้อยละ </w:t>
      </w:r>
      <w:r w:rsidR="00242D2C" w:rsidRPr="00242D2C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sz w:val="30"/>
          <w:szCs w:val="30"/>
        </w:rPr>
        <w:t>33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จากอัตราค่าเช่าที่ดินสุดท้าย สัญญานี้มีผลบังคับใช้ไปจนกว่าฝ่ายใดฝ่ายหนึ่งจะบอกเลิก โดยการแจ้งล่วงหน้าเป็นลายลักษณ์อักษรแก่อีกฝ่ายหนึ่งทราบไม่น้อยกว่า </w:t>
      </w:r>
      <w:r w:rsidR="00242D2C" w:rsidRPr="00242D2C">
        <w:rPr>
          <w:rFonts w:asciiTheme="majorBidi" w:hAnsiTheme="majorBidi" w:cstheme="majorBidi"/>
          <w:sz w:val="30"/>
          <w:szCs w:val="30"/>
        </w:rPr>
        <w:t>90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วัน ก่อนสัญญาสิ้นสุด เมื่อวันที่ </w:t>
      </w:r>
      <w:r w:rsidR="00242D2C" w:rsidRPr="00242D2C">
        <w:rPr>
          <w:rFonts w:asciiTheme="majorBidi" w:hAnsiTheme="majorBidi" w:cstheme="majorBidi"/>
          <w:sz w:val="30"/>
          <w:szCs w:val="30"/>
        </w:rPr>
        <w:t>19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242D2C" w:rsidRPr="00242D2C">
        <w:rPr>
          <w:rFonts w:asciiTheme="majorBidi" w:hAnsiTheme="majorBidi" w:cstheme="majorBidi"/>
          <w:sz w:val="30"/>
          <w:szCs w:val="30"/>
        </w:rPr>
        <w:t>2557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บริษัททำบันทึกข้อตกลงแก้ไขเพิ่มเติมการเปลี่ยนแปลงอัตราการปรับค่าเช่าข้างต้นจากอัตราร้อยละ </w:t>
      </w:r>
      <w:r w:rsidR="00242D2C" w:rsidRPr="00242D2C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sz w:val="30"/>
          <w:szCs w:val="30"/>
        </w:rPr>
        <w:t>33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ต่อปี เป็นร้อยละ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242D2C" w:rsidRPr="00242D2C">
        <w:rPr>
          <w:rFonts w:asciiTheme="majorBidi" w:hAnsiTheme="majorBidi" w:cstheme="majorBidi"/>
          <w:sz w:val="30"/>
          <w:szCs w:val="30"/>
        </w:rPr>
        <w:t>2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ต่อปี อย่างไรก็ตาม เมื่อพ้นระยะเวลา </w:t>
      </w:r>
      <w:r w:rsidR="00242D2C" w:rsidRPr="00242D2C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ปี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นับจากวันที่ในสัญญาหากบริษัทประสงค์จะซื้อทรัพย์สินที่เช่าจากผู้ให้เช่า ผู้ให้เช่าจะขายทรัพย์สินที่เช่าให้แก่บริษัทโดยใช้ราคาเฉลี่ยของราคาประเมินที่ประเมินโดยผู้ประเมินราคาอิสระเป็นราคาในการซื้อขายทรัพย์สินที่เช่า</w:t>
      </w:r>
    </w:p>
    <w:p w14:paraId="6504A458" w14:textId="77777777" w:rsidR="002C28F6" w:rsidRPr="0087049C" w:rsidRDefault="002C28F6" w:rsidP="004D5385">
      <w:pPr>
        <w:tabs>
          <w:tab w:val="clear" w:pos="227"/>
          <w:tab w:val="clear" w:pos="454"/>
          <w:tab w:val="clear" w:pos="680"/>
        </w:tabs>
        <w:spacing w:line="240" w:lineRule="auto"/>
        <w:ind w:left="630"/>
        <w:rPr>
          <w:rFonts w:asciiTheme="majorBidi" w:hAnsiTheme="majorBidi" w:cstheme="majorBidi"/>
          <w:sz w:val="30"/>
          <w:szCs w:val="30"/>
        </w:rPr>
      </w:pPr>
    </w:p>
    <w:p w14:paraId="7E21A586" w14:textId="3AEC1A95" w:rsidR="002C28F6" w:rsidRDefault="002C28F6" w:rsidP="00915919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กลุ่มบริษัทมีสัญญาเช่าที่ดินกับบุคคลที่เกี่ยวข้องกัน โดยที่คู่สัญญาตกลงที่จะให้เช่าที่ดินเป็นเวลา </w:t>
      </w:r>
      <w:r w:rsidR="00242D2C" w:rsidRPr="00242D2C">
        <w:rPr>
          <w:rFonts w:asciiTheme="majorBidi" w:hAnsiTheme="majorBidi" w:cstheme="majorBidi"/>
          <w:sz w:val="30"/>
          <w:szCs w:val="30"/>
        </w:rPr>
        <w:t>30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ปี สิ้นสุด</w:t>
      </w:r>
      <w:r w:rsidRPr="0087049C">
        <w:rPr>
          <w:rFonts w:asciiTheme="majorBidi" w:hAnsiTheme="majorBidi" w:cstheme="majorBidi"/>
          <w:sz w:val="30"/>
          <w:szCs w:val="30"/>
          <w:cs/>
        </w:rPr>
        <w:br/>
        <w:t xml:space="preserve">ปี </w:t>
      </w:r>
      <w:r w:rsidR="00242D2C" w:rsidRPr="00242D2C">
        <w:rPr>
          <w:rFonts w:asciiTheme="majorBidi" w:hAnsiTheme="majorBidi" w:cstheme="majorBidi"/>
          <w:sz w:val="30"/>
          <w:szCs w:val="30"/>
        </w:rPr>
        <w:t>2589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บริษัทจะต้องจ่ายค่าเช่าที่ดินรายเดือนโดยในทุก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242D2C" w:rsidRPr="00242D2C">
        <w:rPr>
          <w:rFonts w:asciiTheme="majorBidi" w:hAnsiTheme="majorBidi" w:cstheme="majorBidi"/>
          <w:sz w:val="30"/>
          <w:szCs w:val="30"/>
        </w:rPr>
        <w:t>5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ปี คู่สัญญาจะมีการปรับค่าเช่าในอัตราร้อยละ </w:t>
      </w:r>
      <w:r w:rsidR="00242D2C" w:rsidRPr="00242D2C">
        <w:rPr>
          <w:rFonts w:asciiTheme="majorBidi" w:hAnsiTheme="majorBidi" w:cstheme="majorBidi"/>
          <w:sz w:val="30"/>
          <w:szCs w:val="30"/>
        </w:rPr>
        <w:t>10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1441F8">
        <w:rPr>
          <w:rFonts w:asciiTheme="majorBidi" w:hAnsiTheme="majorBidi" w:cstheme="majorBidi"/>
          <w:sz w:val="30"/>
          <w:szCs w:val="30"/>
        </w:rPr>
        <w:t xml:space="preserve">       </w:t>
      </w:r>
      <w:r w:rsidRPr="0087049C">
        <w:rPr>
          <w:rFonts w:asciiTheme="majorBidi" w:hAnsiTheme="majorBidi" w:cstheme="majorBidi"/>
          <w:sz w:val="30"/>
          <w:szCs w:val="30"/>
          <w:cs/>
        </w:rPr>
        <w:t>จากอัตราค่าเช่าที่ดินสุดท้าย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สัญญานี้มีผลบังคับใช้ไปจนกว่าฝ่ายใดฝ่ายหนึ่งจะบอกเลิก โดยการแจ้งล่วงหน้า</w:t>
      </w:r>
      <w:r w:rsidR="001441F8">
        <w:rPr>
          <w:rFonts w:asciiTheme="majorBidi" w:hAnsiTheme="majorBidi" w:cstheme="majorBidi"/>
          <w:sz w:val="30"/>
          <w:szCs w:val="30"/>
        </w:rPr>
        <w:t xml:space="preserve">     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เป็นลายลักษณ์อักษรแก่อีกฝ่ายหนึ่งทราบไม่น้อยกว่า </w:t>
      </w:r>
      <w:r w:rsidR="00242D2C" w:rsidRPr="00242D2C">
        <w:rPr>
          <w:rFonts w:asciiTheme="majorBidi" w:hAnsiTheme="majorBidi" w:cstheme="majorBidi"/>
          <w:sz w:val="30"/>
          <w:szCs w:val="30"/>
        </w:rPr>
        <w:t>90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วัน ก่อนสัญญาสิ้นสุด</w:t>
      </w:r>
    </w:p>
    <w:p w14:paraId="6BD7F28C" w14:textId="77777777" w:rsidR="002C28F6" w:rsidRPr="00433E0A" w:rsidRDefault="002C28F6" w:rsidP="00915919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80E237" w14:textId="77777777" w:rsidR="002C28F6" w:rsidRPr="00B7644B" w:rsidRDefault="002C28F6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644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สัญญาเช่าที่ดินพร้อมสิ่งปลูกสร้าง</w:t>
      </w:r>
    </w:p>
    <w:p w14:paraId="29732D7A" w14:textId="77777777" w:rsidR="002C28F6" w:rsidRPr="00433E0A" w:rsidRDefault="002C28F6" w:rsidP="00D56E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2A45E76" w14:textId="3E210BCB" w:rsidR="002C28F6" w:rsidRPr="0087049C" w:rsidRDefault="002C28F6" w:rsidP="006344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บริษัทมีสัญญาเช่าที่ดินพร้อมสิ่งปลูกสร้างกับบุคคลที่เกี่ยวข้องกันท่านหนึ่งโดยที่คู่สัญญาตกลงที่จะให้เช่าที่ดินพร้อมสิ่งปลูกสร้าง</w:t>
      </w:r>
      <w:r w:rsidRPr="00B7644B">
        <w:rPr>
          <w:rFonts w:asciiTheme="majorBidi" w:hAnsiTheme="majorBidi" w:cstheme="majorBidi"/>
          <w:sz w:val="30"/>
          <w:szCs w:val="30"/>
          <w:cs/>
        </w:rPr>
        <w:t xml:space="preserve">เป็นเวลา </w:t>
      </w:r>
      <w:r w:rsidR="00242D2C" w:rsidRPr="00242D2C">
        <w:rPr>
          <w:rFonts w:asciiTheme="majorBidi" w:hAnsiTheme="majorBidi" w:cstheme="majorBidi"/>
          <w:sz w:val="30"/>
          <w:szCs w:val="30"/>
        </w:rPr>
        <w:t>3</w:t>
      </w:r>
      <w:r w:rsidRPr="00B7644B">
        <w:rPr>
          <w:rFonts w:asciiTheme="majorBidi" w:hAnsiTheme="majorBidi" w:cstheme="majorBidi"/>
          <w:sz w:val="30"/>
          <w:szCs w:val="30"/>
          <w:cs/>
        </w:rPr>
        <w:t xml:space="preserve"> ปี สิ้นสุดปี </w:t>
      </w:r>
      <w:r w:rsidR="00242D2C" w:rsidRPr="00242D2C">
        <w:rPr>
          <w:rFonts w:asciiTheme="majorBidi" w:hAnsiTheme="majorBidi" w:cstheme="majorBidi"/>
          <w:sz w:val="30"/>
          <w:szCs w:val="30"/>
        </w:rPr>
        <w:t>2568</w:t>
      </w:r>
      <w:r w:rsidRPr="00B7644B">
        <w:rPr>
          <w:rFonts w:asciiTheme="majorBidi" w:hAnsiTheme="majorBidi" w:cstheme="majorBidi"/>
          <w:sz w:val="30"/>
          <w:szCs w:val="30"/>
          <w:cs/>
        </w:rPr>
        <w:t xml:space="preserve"> ใน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การนี้ บริษัทจะต้องจ่ายเงินประกันค่าเช่าที่ดินพร้อมสิ่งปลูกสร้างเริ่มแรกเป็นเงินจำนวนหนึ่งและจ่ายค่าเช่าที่ดินพร้อมสิ่งปลูกสร้างรายเดือน โดยในแต่ละปีคู่สัญญาจะมีการปรับ</w:t>
      </w:r>
      <w:r w:rsidRPr="0087049C">
        <w:rPr>
          <w:rFonts w:asciiTheme="majorBidi" w:hAnsiTheme="majorBidi" w:cstheme="majorBidi"/>
          <w:sz w:val="30"/>
          <w:szCs w:val="30"/>
          <w:cs/>
        </w:rPr>
        <w:br/>
        <w:t xml:space="preserve">ค่าเช่าในอัตราร้อยละ </w:t>
      </w:r>
      <w:r w:rsidR="00242D2C" w:rsidRPr="00242D2C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จากอัตราค่าเช่าที่ดินพร้อมสิ่งปลูกสร้างสุดท้าย สัญญานี้มีผลบังคับใช้ไปจนกว่าฝ่ายใด</w:t>
      </w:r>
      <w:r w:rsidRPr="0087049C">
        <w:rPr>
          <w:rFonts w:asciiTheme="majorBidi" w:hAnsiTheme="majorBidi" w:cstheme="majorBidi"/>
          <w:sz w:val="30"/>
          <w:szCs w:val="30"/>
          <w:cs/>
        </w:rPr>
        <w:br/>
        <w:t xml:space="preserve">ฝ่ายหนึ่งจะบอกเลิกโดยการแจ้งล่วงหน้าเป็นลายลักษณ์อักษรแก่อีกฝ่ายหนึ่งทราบไม่น้อยกว่า </w:t>
      </w:r>
      <w:r w:rsidR="00242D2C" w:rsidRPr="00242D2C">
        <w:rPr>
          <w:rFonts w:asciiTheme="majorBidi" w:hAnsiTheme="majorBidi" w:cstheme="majorBidi"/>
          <w:sz w:val="30"/>
          <w:szCs w:val="30"/>
        </w:rPr>
        <w:t>30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วัน ก่อนสัญญาสิ้นสุด</w:t>
      </w:r>
    </w:p>
    <w:p w14:paraId="0ECEB118" w14:textId="72197A97" w:rsidR="00EA71EB" w:rsidRPr="00433E0A" w:rsidRDefault="00EA7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4E9C88B" w14:textId="77777777" w:rsidR="001228A0" w:rsidRDefault="00122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D2518F1" w14:textId="4114C581" w:rsidR="002C28F6" w:rsidRPr="00B95B71" w:rsidRDefault="002C28F6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95B7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สัญญาว่าจ้างให้เป็นผู้ผลิต</w:t>
      </w:r>
    </w:p>
    <w:p w14:paraId="233AADBE" w14:textId="77777777" w:rsidR="002C28F6" w:rsidRPr="00B95B71" w:rsidRDefault="002C28F6" w:rsidP="00EC4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0"/>
        <w:jc w:val="both"/>
        <w:rPr>
          <w:rFonts w:asciiTheme="majorBidi" w:hAnsiTheme="majorBidi" w:cstheme="majorBidi"/>
          <w:sz w:val="28"/>
          <w:szCs w:val="28"/>
        </w:rPr>
      </w:pPr>
    </w:p>
    <w:p w14:paraId="1D2823D9" w14:textId="6F90679C" w:rsidR="002C28F6" w:rsidRPr="00B95B71" w:rsidRDefault="002C28F6" w:rsidP="004130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1" w:name="_Hlk127814418"/>
      <w:r w:rsidRPr="00B95B71">
        <w:rPr>
          <w:rFonts w:asciiTheme="majorBidi" w:hAnsiTheme="majorBidi" w:cstheme="majorBidi"/>
          <w:sz w:val="30"/>
          <w:szCs w:val="30"/>
          <w:cs/>
        </w:rPr>
        <w:t>บริษัทมีสัญญาว่าจ้างให้เป็นผู้ผลิตกับบริษัท</w:t>
      </w:r>
      <w:r w:rsidRPr="00B95B71">
        <w:rPr>
          <w:rFonts w:asciiTheme="majorBidi" w:hAnsiTheme="majorBidi" w:cstheme="majorBidi"/>
          <w:sz w:val="30"/>
          <w:szCs w:val="30"/>
        </w:rPr>
        <w:t xml:space="preserve"> </w:t>
      </w:r>
      <w:r w:rsidRPr="00B95B71">
        <w:rPr>
          <w:rFonts w:asciiTheme="majorBidi" w:hAnsiTheme="majorBidi" w:cstheme="majorBidi"/>
          <w:sz w:val="30"/>
          <w:szCs w:val="30"/>
          <w:cs/>
        </w:rPr>
        <w:t xml:space="preserve">ดาน่อน เซ็ปเป้ เบฟเวอเรจส์ จำกัด ซึ่งเป็นบริษัทร่วมทางอ้อมของบริษัท โดยที่คู่สัญญาตกลงว่าจ้างให้บริษัทเป็นผู้ผลิตเครื่องดื่มเพื่อสุขภาพ โดยบริษัทเป็นผู้จัดหาวัตถุดิบและบรรจุภัณฑ์ที่จะใช้ในการผลิตซึ่งจะต้องเป็นไปตามเงื่อนไขหรือคำแนะนำที่กำหนดโดยคู่สัญญา สัญญาฉบับนี้มีผลบังคับใช้นับตั้งแต่วันที่ </w:t>
      </w:r>
      <w:r w:rsidR="00242D2C" w:rsidRPr="00B95B71">
        <w:rPr>
          <w:rFonts w:asciiTheme="majorBidi" w:hAnsiTheme="majorBidi" w:cstheme="majorBidi"/>
          <w:sz w:val="30"/>
          <w:szCs w:val="30"/>
        </w:rPr>
        <w:t>27</w:t>
      </w:r>
      <w:r w:rsidRPr="00B95B71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242D2C" w:rsidRPr="00B95B71">
        <w:rPr>
          <w:rFonts w:asciiTheme="majorBidi" w:hAnsiTheme="majorBidi" w:cstheme="majorBidi"/>
          <w:sz w:val="30"/>
          <w:szCs w:val="30"/>
        </w:rPr>
        <w:t>2562</w:t>
      </w:r>
      <w:r w:rsidRPr="00B95B71">
        <w:rPr>
          <w:rFonts w:asciiTheme="majorBidi" w:hAnsiTheme="majorBidi" w:cstheme="majorBidi"/>
          <w:sz w:val="30"/>
          <w:szCs w:val="30"/>
        </w:rPr>
        <w:t xml:space="preserve"> </w:t>
      </w:r>
      <w:r w:rsidRPr="00B95B71">
        <w:rPr>
          <w:rFonts w:asciiTheme="majorBidi" w:hAnsiTheme="majorBidi" w:cstheme="majorBidi"/>
          <w:sz w:val="30"/>
          <w:szCs w:val="30"/>
          <w:cs/>
        </w:rPr>
        <w:t>และจะยังคงมีผลบังคับใช้ต่อไปตลอดระยะเวลาที่กลุ่มบริษัทเป็นผู้ถือหุ้นในบริษัทดาน่อน เซ็ปเป้ เบฟเวอเรจส์ จำกัด</w:t>
      </w:r>
      <w:r w:rsidRPr="00B95B71">
        <w:rPr>
          <w:rFonts w:asciiTheme="majorBidi" w:hAnsiTheme="majorBidi" w:cstheme="majorBidi"/>
          <w:sz w:val="30"/>
          <w:szCs w:val="30"/>
        </w:rPr>
        <w:t> </w:t>
      </w:r>
      <w:r w:rsidRPr="00B95B71">
        <w:rPr>
          <w:rFonts w:asciiTheme="majorBidi" w:hAnsiTheme="majorBidi" w:cstheme="majorBidi"/>
          <w:sz w:val="30"/>
          <w:szCs w:val="30"/>
          <w:cs/>
        </w:rPr>
        <w:t>คู่สัญญามีภาระผูกพันที่จะต้องจ่ายค่าบริการตามอัตราที่ระบุไว้ในสัญญ</w:t>
      </w:r>
      <w:bookmarkEnd w:id="1"/>
      <w:r w:rsidRPr="00B95B71">
        <w:rPr>
          <w:rFonts w:asciiTheme="majorBidi" w:hAnsiTheme="majorBidi" w:cstheme="majorBidi"/>
          <w:sz w:val="30"/>
          <w:szCs w:val="30"/>
          <w:cs/>
        </w:rPr>
        <w:t>า</w:t>
      </w:r>
      <w:r w:rsidRPr="00B95B71">
        <w:rPr>
          <w:rFonts w:asciiTheme="majorBidi" w:hAnsiTheme="majorBidi"/>
          <w:sz w:val="30"/>
          <w:szCs w:val="30"/>
          <w:cs/>
        </w:rPr>
        <w:t>ต่อมาบริษัทได้มีการเปลี่ยนแปลงเงื่อนไขในสัญญาโดยมีผลบังคับใช้ตั้งแต่วันที่</w:t>
      </w:r>
      <w:r w:rsidRPr="00B95B71">
        <w:rPr>
          <w:rFonts w:asciiTheme="majorBidi" w:hAnsiTheme="majorBidi" w:hint="cs"/>
          <w:sz w:val="30"/>
          <w:szCs w:val="30"/>
          <w:cs/>
        </w:rPr>
        <w:t xml:space="preserve"> </w:t>
      </w:r>
      <w:r w:rsidR="00242D2C" w:rsidRPr="00B95B71">
        <w:rPr>
          <w:rFonts w:asciiTheme="majorBidi" w:hAnsiTheme="majorBidi"/>
          <w:sz w:val="30"/>
          <w:szCs w:val="30"/>
        </w:rPr>
        <w:t>1</w:t>
      </w:r>
      <w:r w:rsidRPr="00B95B71">
        <w:rPr>
          <w:rFonts w:asciiTheme="majorBidi" w:hAnsiTheme="majorBidi"/>
          <w:sz w:val="30"/>
          <w:szCs w:val="30"/>
        </w:rPr>
        <w:t xml:space="preserve"> </w:t>
      </w:r>
      <w:r w:rsidRPr="00B95B71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242D2C" w:rsidRPr="00B95B71">
        <w:rPr>
          <w:rFonts w:asciiTheme="majorBidi" w:hAnsiTheme="majorBidi"/>
          <w:sz w:val="30"/>
          <w:szCs w:val="30"/>
        </w:rPr>
        <w:t>2565</w:t>
      </w:r>
      <w:r w:rsidRPr="00B95B71">
        <w:rPr>
          <w:rFonts w:asciiTheme="majorBidi" w:hAnsiTheme="majorBidi"/>
          <w:sz w:val="30"/>
          <w:szCs w:val="30"/>
        </w:rPr>
        <w:t xml:space="preserve"> </w:t>
      </w:r>
    </w:p>
    <w:p w14:paraId="73A4C44C" w14:textId="77777777" w:rsidR="001228A0" w:rsidRPr="00B95B71" w:rsidRDefault="001228A0" w:rsidP="00B95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879061" w14:textId="77777777" w:rsidR="002C28F6" w:rsidRPr="00B95B71" w:rsidRDefault="002C28F6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95B7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สัญญาจัดจำหน่าย</w:t>
      </w:r>
    </w:p>
    <w:p w14:paraId="17BA92A3" w14:textId="77777777" w:rsidR="002C28F6" w:rsidRPr="005E5B47" w:rsidRDefault="002C28F6" w:rsidP="00EC4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82FEF" w14:textId="680BE4FC" w:rsidR="002C28F6" w:rsidRPr="00D4569C" w:rsidRDefault="002C28F6" w:rsidP="00D456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5B47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บริษัทมีสัญญาจัดจำหน่ายกับบริษัท ดาน่อน เซ็ปเป้ เบฟเวอเรจส์ จำกัด ซึ่งเป็นบริษัทร่วมทางอ้อมของบริษัท โดยที่คู่สัญญาตกลงที่จะให้บริษัทเป็นผู้จัดจำหน่ายเครื่องดื่มเพื่อสุขภาพ สัญญานี้มีผลบังคับใช้ตั้งแต่วันที่ </w:t>
      </w:r>
      <w:r w:rsidR="00242D2C" w:rsidRPr="00242D2C">
        <w:rPr>
          <w:rFonts w:asciiTheme="majorBidi" w:hAnsiTheme="majorBidi" w:cstheme="majorBidi"/>
          <w:sz w:val="30"/>
          <w:szCs w:val="30"/>
        </w:rPr>
        <w:t>27</w:t>
      </w:r>
      <w:r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242D2C" w:rsidRPr="00242D2C">
        <w:rPr>
          <w:rFonts w:asciiTheme="majorBidi" w:hAnsiTheme="majorBidi" w:cstheme="majorBidi"/>
          <w:sz w:val="30"/>
          <w:szCs w:val="30"/>
        </w:rPr>
        <w:t>2562</w:t>
      </w:r>
      <w:r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>สัญญาดังกล่าวมีกำหนดระยะเวลา</w:t>
      </w:r>
      <w:r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="00242D2C" w:rsidRPr="00242D2C">
        <w:rPr>
          <w:rFonts w:asciiTheme="majorBidi" w:hAnsiTheme="majorBidi" w:cstheme="majorBidi"/>
          <w:sz w:val="30"/>
          <w:szCs w:val="30"/>
        </w:rPr>
        <w:t>5</w:t>
      </w:r>
      <w:r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ปี และให้ถือว่าสัญญาฉบับนี้มีผลบังคับใช้ต่อไปอีกคราวละ </w:t>
      </w:r>
      <w:r w:rsidR="00242D2C" w:rsidRPr="00242D2C">
        <w:rPr>
          <w:rFonts w:asciiTheme="majorBidi" w:hAnsiTheme="majorBidi" w:cstheme="majorBidi"/>
          <w:sz w:val="30"/>
          <w:szCs w:val="30"/>
        </w:rPr>
        <w:t>2</w:t>
      </w:r>
      <w:r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ปี ทั้งนี้คู่สัญญามีสิทธิบอกเลิกสัญญาโดยแจ้งเป็นลายลักษณ์อักษรก่อนสัญญาหมดอายุภายใน </w:t>
      </w:r>
      <w:r w:rsidR="00242D2C" w:rsidRPr="00242D2C">
        <w:rPr>
          <w:rFonts w:asciiTheme="majorBidi" w:hAnsiTheme="majorBidi" w:cstheme="majorBidi"/>
          <w:sz w:val="30"/>
          <w:szCs w:val="30"/>
        </w:rPr>
        <w:t>6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 เดือน โดยคู่สัญญามีภาระผูกพันที่จะต้องจ่ายค่าบริการตามอัตราที่ระบุไว้ในสัญญา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4569C">
        <w:rPr>
          <w:rFonts w:asciiTheme="majorBidi" w:hAnsiTheme="majorBidi"/>
          <w:sz w:val="30"/>
          <w:szCs w:val="30"/>
          <w:cs/>
        </w:rPr>
        <w:t>ต่อมาบริษัทได้มีการเปลี่ยนแปลงเงื่อนไขในสัญญาโดยมีผลบังคับใช้ตั้งแต่วันที่</w:t>
      </w:r>
      <w:r w:rsidRPr="00D4569C">
        <w:rPr>
          <w:rFonts w:asciiTheme="majorBidi" w:hAnsiTheme="majorBidi" w:hint="cs"/>
          <w:sz w:val="30"/>
          <w:szCs w:val="30"/>
          <w:cs/>
        </w:rPr>
        <w:t xml:space="preserve"> </w:t>
      </w:r>
      <w:r w:rsidR="00242D2C" w:rsidRPr="00242D2C">
        <w:rPr>
          <w:rFonts w:asciiTheme="majorBidi" w:hAnsiTheme="majorBidi"/>
          <w:sz w:val="30"/>
          <w:szCs w:val="30"/>
        </w:rPr>
        <w:t>1</w:t>
      </w:r>
      <w:r w:rsidRPr="00D4569C">
        <w:rPr>
          <w:rFonts w:asciiTheme="majorBidi" w:hAnsiTheme="majorBidi"/>
          <w:sz w:val="30"/>
          <w:szCs w:val="30"/>
        </w:rPr>
        <w:t xml:space="preserve"> </w:t>
      </w:r>
      <w:r w:rsidRPr="00D4569C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242D2C" w:rsidRPr="00242D2C">
        <w:rPr>
          <w:rFonts w:asciiTheme="majorBidi" w:hAnsiTheme="majorBidi"/>
          <w:sz w:val="30"/>
          <w:szCs w:val="30"/>
        </w:rPr>
        <w:t>2565</w:t>
      </w:r>
      <w:r w:rsidRPr="00D4569C">
        <w:rPr>
          <w:rFonts w:asciiTheme="majorBidi" w:hAnsiTheme="majorBidi"/>
          <w:sz w:val="30"/>
          <w:szCs w:val="30"/>
        </w:rPr>
        <w:t xml:space="preserve"> </w:t>
      </w:r>
    </w:p>
    <w:p w14:paraId="4873D0EB" w14:textId="77777777" w:rsidR="002C28F6" w:rsidRPr="00433E0A" w:rsidRDefault="002C28F6" w:rsidP="00433E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414740" w14:textId="77777777" w:rsidR="002C28F6" w:rsidRPr="0087049C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47574408" w14:textId="77777777" w:rsidR="002C28F6" w:rsidRPr="00746FE1" w:rsidRDefault="002C28F6" w:rsidP="00A6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5"/>
        <w:gridCol w:w="1185"/>
        <w:gridCol w:w="243"/>
        <w:gridCol w:w="1107"/>
        <w:gridCol w:w="266"/>
        <w:gridCol w:w="1084"/>
        <w:gridCol w:w="270"/>
        <w:gridCol w:w="1080"/>
      </w:tblGrid>
      <w:tr w:rsidR="002C28F6" w:rsidRPr="0087049C" w14:paraId="107F9846" w14:textId="77777777" w:rsidTr="004B73D1">
        <w:tc>
          <w:tcPr>
            <w:tcW w:w="3945" w:type="dxa"/>
          </w:tcPr>
          <w:p w14:paraId="79D9C251" w14:textId="77777777" w:rsidR="002C28F6" w:rsidRPr="0087049C" w:rsidRDefault="002C28F6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bookmarkStart w:id="2" w:name="OLE_LINK2"/>
          </w:p>
        </w:tc>
        <w:tc>
          <w:tcPr>
            <w:tcW w:w="2535" w:type="dxa"/>
            <w:gridSpan w:val="3"/>
            <w:shd w:val="clear" w:color="auto" w:fill="auto"/>
          </w:tcPr>
          <w:p w14:paraId="32008E58" w14:textId="77777777" w:rsidR="002C28F6" w:rsidRPr="0087049C" w:rsidRDefault="002C28F6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5A61959E" w14:textId="77777777" w:rsidR="002C28F6" w:rsidRPr="0087049C" w:rsidRDefault="002C28F6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6CB5AB75" w14:textId="77777777" w:rsidR="002C28F6" w:rsidRPr="0087049C" w:rsidRDefault="002C28F6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3404" w:rsidRPr="0087049C" w14:paraId="5E0AEF3A" w14:textId="77777777" w:rsidTr="004B73D1">
        <w:tc>
          <w:tcPr>
            <w:tcW w:w="3945" w:type="dxa"/>
          </w:tcPr>
          <w:p w14:paraId="0A017725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75448561" w14:textId="38C9D0C3" w:rsidR="00A53404" w:rsidRPr="0087049C" w:rsidRDefault="00242D2C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60BDCA41" w14:textId="77777777" w:rsidR="00A53404" w:rsidRPr="0087049C" w:rsidRDefault="00A53404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C050EBB" w14:textId="58871ED5" w:rsidR="00A53404" w:rsidRPr="0087049C" w:rsidRDefault="00242D2C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6" w:type="dxa"/>
            <w:shd w:val="clear" w:color="auto" w:fill="auto"/>
          </w:tcPr>
          <w:p w14:paraId="19130416" w14:textId="77777777" w:rsidR="00A53404" w:rsidRPr="0087049C" w:rsidRDefault="00A53404" w:rsidP="00A53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990860E" w14:textId="7C1FEA64" w:rsidR="00A53404" w:rsidRPr="0087049C" w:rsidRDefault="00242D2C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8737432" w14:textId="77777777" w:rsidR="00A53404" w:rsidRPr="0087049C" w:rsidRDefault="00A53404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3D62FA" w14:textId="30345D27" w:rsidR="00A53404" w:rsidRPr="0087049C" w:rsidRDefault="00242D2C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C28F6" w:rsidRPr="0087049C" w14:paraId="5231F545" w14:textId="77777777" w:rsidTr="004B73D1">
        <w:tc>
          <w:tcPr>
            <w:tcW w:w="3945" w:type="dxa"/>
          </w:tcPr>
          <w:p w14:paraId="64887F2D" w14:textId="77777777" w:rsidR="002C28F6" w:rsidRPr="0087049C" w:rsidRDefault="002C28F6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35" w:type="dxa"/>
            <w:gridSpan w:val="7"/>
          </w:tcPr>
          <w:p w14:paraId="6383CBE5" w14:textId="77777777" w:rsidR="002C28F6" w:rsidRPr="0087049C" w:rsidRDefault="002C28F6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3404" w:rsidRPr="0087049C" w14:paraId="529429E5" w14:textId="77777777" w:rsidTr="004B73D1">
        <w:tc>
          <w:tcPr>
            <w:tcW w:w="3945" w:type="dxa"/>
          </w:tcPr>
          <w:p w14:paraId="619B332D" w14:textId="77777777" w:rsidR="00A53404" w:rsidRPr="0087049C" w:rsidRDefault="00A53404" w:rsidP="00A534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85" w:type="dxa"/>
          </w:tcPr>
          <w:p w14:paraId="1A0740C2" w14:textId="46D3EF8E" w:rsidR="00A53404" w:rsidRPr="0087049C" w:rsidRDefault="00242D2C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43" w:type="dxa"/>
          </w:tcPr>
          <w:p w14:paraId="234C0C2C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77BC894" w14:textId="6AF27A66" w:rsidR="00A53404" w:rsidRPr="0087049C" w:rsidRDefault="00242D2C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66" w:type="dxa"/>
          </w:tcPr>
          <w:p w14:paraId="22CAB261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529FA32" w14:textId="51EAA63F" w:rsidR="00A53404" w:rsidRPr="0007436F" w:rsidRDefault="0007436F" w:rsidP="00A5340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6702A87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1C5921" w14:textId="66A12CA0" w:rsidR="00A53404" w:rsidRPr="0087049C" w:rsidRDefault="00A53404" w:rsidP="00432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3404" w:rsidRPr="0087049C" w14:paraId="7F7CB57E" w14:textId="77777777" w:rsidTr="004B73D1">
        <w:tc>
          <w:tcPr>
            <w:tcW w:w="3945" w:type="dxa"/>
          </w:tcPr>
          <w:p w14:paraId="1918070B" w14:textId="77777777" w:rsidR="00A53404" w:rsidRPr="0087049C" w:rsidRDefault="00A53404" w:rsidP="00A534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85" w:type="dxa"/>
          </w:tcPr>
          <w:p w14:paraId="49D2E419" w14:textId="4C08C981" w:rsidR="00A53404" w:rsidRPr="0016602F" w:rsidRDefault="00242D2C" w:rsidP="004B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27E4B" w:rsidRPr="0016602F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07436F" w:rsidRPr="001660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27E4B" w:rsidRPr="0016602F">
              <w:rPr>
                <w:rFonts w:asciiTheme="majorBidi" w:hAnsiTheme="majorBidi" w:cstheme="majorBidi"/>
                <w:sz w:val="30"/>
                <w:szCs w:val="30"/>
              </w:rPr>
              <w:t>073</w:t>
            </w:r>
          </w:p>
        </w:tc>
        <w:tc>
          <w:tcPr>
            <w:tcW w:w="243" w:type="dxa"/>
          </w:tcPr>
          <w:p w14:paraId="3A856847" w14:textId="77777777" w:rsidR="00A53404" w:rsidRPr="0016602F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AFE336D" w14:textId="1CEFC30E" w:rsidR="00A53404" w:rsidRPr="0016602F" w:rsidRDefault="00242D2C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</w:rPr>
              <w:t>554</w:t>
            </w:r>
            <w:r w:rsidR="00A53404" w:rsidRPr="001660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602F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66" w:type="dxa"/>
          </w:tcPr>
          <w:p w14:paraId="7507A8F2" w14:textId="77777777" w:rsidR="00A53404" w:rsidRPr="0016602F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E94FA3" w14:textId="7B040534" w:rsidR="00A53404" w:rsidRPr="0016602F" w:rsidRDefault="00242D2C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27E4B" w:rsidRPr="0016602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6602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7436F" w:rsidRPr="001660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602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27E4B" w:rsidRPr="0016602F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2EA106A5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88A707" w14:textId="70A1258B" w:rsidR="00A53404" w:rsidRPr="0087049C" w:rsidRDefault="00242D2C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488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  <w:tr w:rsidR="00A53404" w:rsidRPr="0087049C" w14:paraId="6151D18D" w14:textId="77777777" w:rsidTr="004B73D1">
        <w:tc>
          <w:tcPr>
            <w:tcW w:w="3945" w:type="dxa"/>
          </w:tcPr>
          <w:p w14:paraId="6E4BB003" w14:textId="77777777" w:rsidR="00A53404" w:rsidRPr="0087049C" w:rsidRDefault="00A53404" w:rsidP="00A5340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B0872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68AC4C10" w14:textId="7D95FD6A" w:rsidR="00A53404" w:rsidRPr="0016602F" w:rsidRDefault="00242D2C" w:rsidP="004B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727E4B" w:rsidRPr="001660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07436F" w:rsidRPr="001660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27E4B" w:rsidRPr="001660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243" w:type="dxa"/>
          </w:tcPr>
          <w:p w14:paraId="34EEEE16" w14:textId="77777777" w:rsidR="00A53404" w:rsidRPr="0016602F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D308786" w14:textId="746FFD62" w:rsidR="00A53404" w:rsidRPr="0016602F" w:rsidRDefault="00242D2C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  <w:r w:rsidR="00A53404" w:rsidRPr="001660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660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266" w:type="dxa"/>
          </w:tcPr>
          <w:p w14:paraId="59CC0F19" w14:textId="77777777" w:rsidR="00A53404" w:rsidRPr="0016602F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46C0FBF" w14:textId="3F7D62DB" w:rsidR="00A53404" w:rsidRPr="0016602F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27E4B" w:rsidRPr="001660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660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07436F" w:rsidRPr="001660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660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27E4B" w:rsidRPr="001660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40A4C7D0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923D99" w14:textId="19248CCF" w:rsidR="00A53404" w:rsidRPr="009F391F" w:rsidRDefault="00242D2C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488</w:t>
            </w:r>
            <w:r w:rsidR="00A53404" w:rsidRPr="009F39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</w:tr>
      <w:bookmarkEnd w:id="2"/>
    </w:tbl>
    <w:p w14:paraId="380E835C" w14:textId="4E4B9620" w:rsidR="00B95B71" w:rsidRDefault="00B95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4CB2E7A" w14:textId="77777777" w:rsidR="00B95B71" w:rsidRDefault="00B95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br w:type="page"/>
      </w:r>
    </w:p>
    <w:p w14:paraId="40EBA2B8" w14:textId="77777777" w:rsidR="002C28F6" w:rsidRPr="005E5B47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E5B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2ACE3A2C" w14:textId="77777777" w:rsidR="002C28F6" w:rsidRPr="00746FE1" w:rsidRDefault="002C28F6" w:rsidP="00A6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2C28F6" w:rsidRPr="007248D9" w14:paraId="397B2383" w14:textId="77777777" w:rsidTr="001228A0">
        <w:trPr>
          <w:cantSplit/>
          <w:tblHeader/>
        </w:trPr>
        <w:tc>
          <w:tcPr>
            <w:tcW w:w="3960" w:type="dxa"/>
            <w:vAlign w:val="bottom"/>
          </w:tcPr>
          <w:p w14:paraId="449A6ED8" w14:textId="77777777" w:rsidR="002C28F6" w:rsidRPr="007248D9" w:rsidRDefault="002C28F6" w:rsidP="00AC1A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739B2B88" w14:textId="77777777" w:rsidR="002C28F6" w:rsidRPr="007248D9" w:rsidRDefault="002C28F6" w:rsidP="00AC1A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2E20329" w14:textId="77777777" w:rsidR="002C28F6" w:rsidRPr="007248D9" w:rsidRDefault="002C28F6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539FEE05" w14:textId="77777777" w:rsidR="002C28F6" w:rsidRPr="007248D9" w:rsidRDefault="002C28F6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53404" w:rsidRPr="007248D9" w14:paraId="09A5A6AD" w14:textId="77777777" w:rsidTr="001228A0">
        <w:trPr>
          <w:cantSplit/>
          <w:tblHeader/>
        </w:trPr>
        <w:tc>
          <w:tcPr>
            <w:tcW w:w="3960" w:type="dxa"/>
            <w:vAlign w:val="bottom"/>
          </w:tcPr>
          <w:p w14:paraId="440E2F6F" w14:textId="5A9AB14C" w:rsidR="00A53404" w:rsidRPr="00C43701" w:rsidRDefault="00A53404" w:rsidP="00A5340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4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4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4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6F3E7CCE" w14:textId="12C6F214" w:rsidR="00A53404" w:rsidRPr="00B651B6" w:rsidRDefault="00242D2C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4B46CF9D" w14:textId="77777777" w:rsidR="00A53404" w:rsidRPr="00B651B6" w:rsidRDefault="00A53404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979FB6" w14:textId="2F5DE141" w:rsidR="00A53404" w:rsidRPr="00B651B6" w:rsidRDefault="00242D2C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31D6F59D" w14:textId="77777777" w:rsidR="00A53404" w:rsidRPr="00B651B6" w:rsidRDefault="00A53404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1E99627A" w14:textId="73C7986E" w:rsidR="00A53404" w:rsidRDefault="00242D2C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7D639F02" w14:textId="77777777" w:rsidR="00A53404" w:rsidRPr="00B651B6" w:rsidRDefault="00A53404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D814DF" w14:textId="4FC72621" w:rsidR="00A53404" w:rsidRPr="00B651B6" w:rsidRDefault="00242D2C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C28F6" w:rsidRPr="007248D9" w14:paraId="6BEC5273" w14:textId="77777777" w:rsidTr="001228A0">
        <w:trPr>
          <w:cantSplit/>
          <w:tblHeader/>
        </w:trPr>
        <w:tc>
          <w:tcPr>
            <w:tcW w:w="3960" w:type="dxa"/>
            <w:vAlign w:val="bottom"/>
            <w:hideMark/>
          </w:tcPr>
          <w:p w14:paraId="32F7F179" w14:textId="77777777" w:rsidR="002C28F6" w:rsidRPr="007248D9" w:rsidRDefault="002C28F6" w:rsidP="00354212">
            <w:pPr>
              <w:rPr>
                <w:rFonts w:ascii="Angsana New" w:hAnsi="Angsana New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6CF77264" w14:textId="77777777" w:rsidR="002C28F6" w:rsidRPr="007248D9" w:rsidRDefault="002C28F6" w:rsidP="003542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53404" w:rsidRPr="007248D9" w14:paraId="33387FC3" w14:textId="77777777" w:rsidTr="001228A0">
        <w:trPr>
          <w:cantSplit/>
        </w:trPr>
        <w:tc>
          <w:tcPr>
            <w:tcW w:w="3960" w:type="dxa"/>
            <w:hideMark/>
          </w:tcPr>
          <w:p w14:paraId="6423E3CF" w14:textId="77777777" w:rsidR="00A53404" w:rsidRPr="007248D9" w:rsidRDefault="00A53404" w:rsidP="00A53404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4FE77AE7" w14:textId="28C4B037" w:rsidR="00A53404" w:rsidRPr="00B854F7" w:rsidRDefault="00242D2C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231</w:t>
            </w:r>
            <w:r w:rsidR="004B7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180" w:type="dxa"/>
          </w:tcPr>
          <w:p w14:paraId="7E62CFAC" w14:textId="77777777" w:rsidR="00A53404" w:rsidRPr="007248D9" w:rsidRDefault="00A53404" w:rsidP="004B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C5FEEF" w14:textId="75C9FF81" w:rsidR="00A53404" w:rsidRPr="00AB3C96" w:rsidRDefault="00242D2C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 w:hint="cs"/>
                <w:sz w:val="30"/>
                <w:szCs w:val="30"/>
              </w:rPr>
              <w:t>146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="Angsana New" w:hAnsi="Angsana New"/>
                <w:sz w:val="30"/>
                <w:szCs w:val="30"/>
              </w:rPr>
              <w:t>091</w:t>
            </w:r>
          </w:p>
        </w:tc>
        <w:tc>
          <w:tcPr>
            <w:tcW w:w="178" w:type="dxa"/>
          </w:tcPr>
          <w:p w14:paraId="59D1DDA1" w14:textId="77777777" w:rsidR="00A53404" w:rsidRPr="007248D9" w:rsidRDefault="00A53404" w:rsidP="00A534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305C47" w14:textId="7F9E9765" w:rsidR="00A53404" w:rsidRPr="007248D9" w:rsidRDefault="00242D2C" w:rsidP="004B73D1">
            <w:pPr>
              <w:pStyle w:val="acctfourfigures"/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</w:t>
            </w:r>
            <w:r w:rsidR="000743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180" w:type="dxa"/>
          </w:tcPr>
          <w:p w14:paraId="5150F41F" w14:textId="77777777" w:rsidR="00A53404" w:rsidRPr="007248D9" w:rsidRDefault="00A53404" w:rsidP="00A534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B22B6B" w14:textId="5398A030" w:rsidR="00A53404" w:rsidRPr="00AB3C96" w:rsidRDefault="00242D2C" w:rsidP="009F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A53404" w:rsidRPr="007248D9" w14:paraId="7AB901A5" w14:textId="77777777" w:rsidTr="001228A0">
        <w:trPr>
          <w:cantSplit/>
        </w:trPr>
        <w:tc>
          <w:tcPr>
            <w:tcW w:w="3960" w:type="dxa"/>
            <w:hideMark/>
          </w:tcPr>
          <w:p w14:paraId="198A3827" w14:textId="77777777" w:rsidR="00A53404" w:rsidRPr="007248D9" w:rsidRDefault="00A53404" w:rsidP="00A534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699019D" w14:textId="77777777" w:rsidR="00A53404" w:rsidRPr="007248D9" w:rsidRDefault="00A53404" w:rsidP="004B73D1">
            <w:pPr>
              <w:pStyle w:val="acctfourfigures"/>
              <w:tabs>
                <w:tab w:val="clear" w:pos="765"/>
                <w:tab w:val="decimal" w:pos="465"/>
                <w:tab w:val="decimal" w:pos="894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DFCEE3" w14:textId="77777777" w:rsidR="00A53404" w:rsidRPr="007248D9" w:rsidRDefault="00A53404" w:rsidP="00A534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08EB1" w14:textId="77777777" w:rsidR="00A53404" w:rsidRPr="00AB3C96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D3EE6EE" w14:textId="77777777" w:rsidR="00A53404" w:rsidRPr="007248D9" w:rsidRDefault="00A53404" w:rsidP="00A534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12E0F02" w14:textId="77777777" w:rsidR="00A53404" w:rsidRPr="007248D9" w:rsidRDefault="00A53404" w:rsidP="00A5340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F026B55" w14:textId="77777777" w:rsidR="00A53404" w:rsidRPr="007248D9" w:rsidRDefault="00A53404" w:rsidP="00A534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DC9124" w14:textId="77777777" w:rsidR="00A53404" w:rsidRPr="00AB3C96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3404" w:rsidRPr="007248D9" w14:paraId="4F404303" w14:textId="77777777" w:rsidTr="001228A0">
        <w:trPr>
          <w:cantSplit/>
        </w:trPr>
        <w:tc>
          <w:tcPr>
            <w:tcW w:w="3960" w:type="dxa"/>
            <w:hideMark/>
          </w:tcPr>
          <w:p w14:paraId="2681029E" w14:textId="5F40F384" w:rsidR="00A53404" w:rsidRPr="007248D9" w:rsidRDefault="00A53404" w:rsidP="00A534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E4E1BA0" w14:textId="170629DC" w:rsidR="00A53404" w:rsidRPr="007248D9" w:rsidRDefault="00242D2C" w:rsidP="004B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="004B7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180" w:type="dxa"/>
          </w:tcPr>
          <w:p w14:paraId="558693C1" w14:textId="77777777" w:rsidR="00A53404" w:rsidRPr="007248D9" w:rsidRDefault="00A53404" w:rsidP="004B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DF29A8" w14:textId="2F495DB8" w:rsidR="00A53404" w:rsidRPr="00AB3C96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78" w:type="dxa"/>
          </w:tcPr>
          <w:p w14:paraId="5A4DE400" w14:textId="77777777" w:rsidR="00A53404" w:rsidRPr="007248D9" w:rsidRDefault="00A53404" w:rsidP="00A534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930C942" w14:textId="1D239A23" w:rsidR="00A53404" w:rsidRPr="00D773ED" w:rsidRDefault="00242D2C" w:rsidP="00A5340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  <w:r w:rsidR="000743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981</w:t>
            </w:r>
          </w:p>
        </w:tc>
        <w:tc>
          <w:tcPr>
            <w:tcW w:w="180" w:type="dxa"/>
          </w:tcPr>
          <w:p w14:paraId="5FA5F371" w14:textId="77777777" w:rsidR="00A53404" w:rsidRPr="007248D9" w:rsidRDefault="00A53404" w:rsidP="00A534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7929A9" w14:textId="6AC3ED3D" w:rsidR="00A53404" w:rsidRPr="00AB3C96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</w:tr>
      <w:tr w:rsidR="00A53404" w:rsidRPr="007248D9" w14:paraId="405A87B2" w14:textId="77777777" w:rsidTr="001228A0">
        <w:trPr>
          <w:cantSplit/>
        </w:trPr>
        <w:tc>
          <w:tcPr>
            <w:tcW w:w="3960" w:type="dxa"/>
            <w:hideMark/>
          </w:tcPr>
          <w:p w14:paraId="6F57A56D" w14:textId="05DF0665" w:rsidR="00A53404" w:rsidRPr="007248D9" w:rsidRDefault="00A53404" w:rsidP="00A534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42D2C" w:rsidRPr="00242D2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072308D" w14:textId="7EF185D5" w:rsidR="00A53404" w:rsidRPr="007248D9" w:rsidRDefault="00242D2C" w:rsidP="004B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80" w:type="dxa"/>
          </w:tcPr>
          <w:p w14:paraId="07BD3EB5" w14:textId="77777777" w:rsidR="00A53404" w:rsidRPr="007248D9" w:rsidRDefault="00A53404" w:rsidP="004B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1B630D" w14:textId="58B92E03" w:rsidR="00A53404" w:rsidRPr="00AB3C96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78" w:type="dxa"/>
          </w:tcPr>
          <w:p w14:paraId="6FB38D29" w14:textId="77777777" w:rsidR="00A53404" w:rsidRPr="007248D9" w:rsidRDefault="00A53404" w:rsidP="00A534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63B5AE0" w14:textId="1E76AA4B" w:rsidR="00A53404" w:rsidRPr="007248D9" w:rsidRDefault="00242D2C" w:rsidP="00A5340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  <w:tc>
          <w:tcPr>
            <w:tcW w:w="180" w:type="dxa"/>
          </w:tcPr>
          <w:p w14:paraId="3E1A3365" w14:textId="77777777" w:rsidR="00A53404" w:rsidRPr="007248D9" w:rsidRDefault="00A53404" w:rsidP="00A534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327260" w14:textId="60726EFC" w:rsidR="00A53404" w:rsidRPr="00AB3C96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A53404" w:rsidRPr="007248D9" w14:paraId="5D1B775D" w14:textId="77777777" w:rsidTr="001228A0">
        <w:trPr>
          <w:cantSplit/>
        </w:trPr>
        <w:tc>
          <w:tcPr>
            <w:tcW w:w="3960" w:type="dxa"/>
            <w:hideMark/>
          </w:tcPr>
          <w:p w14:paraId="6C1481B1" w14:textId="36C83CB8" w:rsidR="00A53404" w:rsidRPr="007248D9" w:rsidRDefault="00A53404" w:rsidP="00A534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69C04ED2" w14:textId="2B980D0D" w:rsidR="00A53404" w:rsidRPr="007248D9" w:rsidRDefault="00242D2C" w:rsidP="004B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80" w:type="dxa"/>
          </w:tcPr>
          <w:p w14:paraId="119CC14F" w14:textId="77777777" w:rsidR="00A53404" w:rsidRPr="007248D9" w:rsidRDefault="00A53404" w:rsidP="004B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0A035" w14:textId="7E054B7C" w:rsidR="00A53404" w:rsidRPr="00AB3C96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178" w:type="dxa"/>
          </w:tcPr>
          <w:p w14:paraId="23FEE70D" w14:textId="77777777" w:rsidR="00A53404" w:rsidRPr="007248D9" w:rsidRDefault="00A53404" w:rsidP="00A534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4F29061" w14:textId="4D05A22E" w:rsidR="00A53404" w:rsidRPr="007248D9" w:rsidRDefault="00242D2C" w:rsidP="00A5340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6899849F" w14:textId="77777777" w:rsidR="00A53404" w:rsidRPr="007248D9" w:rsidRDefault="00A53404" w:rsidP="00A534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1A81E" w14:textId="49CF0CA0" w:rsidR="00A53404" w:rsidRPr="00AB3C96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</w:tr>
      <w:tr w:rsidR="00A53404" w:rsidRPr="007248D9" w14:paraId="50B93CD0" w14:textId="77777777" w:rsidTr="001228A0">
        <w:trPr>
          <w:cantSplit/>
        </w:trPr>
        <w:tc>
          <w:tcPr>
            <w:tcW w:w="3960" w:type="dxa"/>
            <w:hideMark/>
          </w:tcPr>
          <w:p w14:paraId="01BF1D48" w14:textId="119AD973" w:rsidR="00A53404" w:rsidRPr="007248D9" w:rsidRDefault="00A53404" w:rsidP="00A534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2F540" w14:textId="7A7BDEDB" w:rsidR="00A53404" w:rsidRPr="007248D9" w:rsidRDefault="00242D2C" w:rsidP="004B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4B7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050</w:t>
            </w:r>
          </w:p>
        </w:tc>
        <w:tc>
          <w:tcPr>
            <w:tcW w:w="180" w:type="dxa"/>
          </w:tcPr>
          <w:p w14:paraId="07176488" w14:textId="77777777" w:rsidR="00A53404" w:rsidRPr="007248D9" w:rsidRDefault="00A53404" w:rsidP="004B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87C71" w14:textId="28AED75F" w:rsidR="00A53404" w:rsidRPr="00AB3C96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178" w:type="dxa"/>
          </w:tcPr>
          <w:p w14:paraId="544AB605" w14:textId="77777777" w:rsidR="00A53404" w:rsidRPr="007248D9" w:rsidRDefault="00A53404" w:rsidP="00A534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5B5C8" w14:textId="65379DE5" w:rsidR="00A53404" w:rsidRPr="007248D9" w:rsidRDefault="00242D2C" w:rsidP="00A5340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74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</w:p>
        </w:tc>
        <w:tc>
          <w:tcPr>
            <w:tcW w:w="180" w:type="dxa"/>
          </w:tcPr>
          <w:p w14:paraId="148B9CF0" w14:textId="77777777" w:rsidR="00A53404" w:rsidRPr="007248D9" w:rsidRDefault="00A53404" w:rsidP="00A534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07083" w14:textId="6942563E" w:rsidR="00A53404" w:rsidRPr="00AB3C96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</w:tr>
      <w:tr w:rsidR="00A53404" w:rsidRPr="007248D9" w14:paraId="761E381C" w14:textId="77777777" w:rsidTr="001228A0">
        <w:trPr>
          <w:cantSplit/>
        </w:trPr>
        <w:tc>
          <w:tcPr>
            <w:tcW w:w="3960" w:type="dxa"/>
            <w:hideMark/>
          </w:tcPr>
          <w:p w14:paraId="6D5ECEA0" w14:textId="77777777" w:rsidR="00A53404" w:rsidRPr="007248D9" w:rsidRDefault="00A53404" w:rsidP="00A5340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9D2DF" w14:textId="7C760458" w:rsidR="00A53404" w:rsidRPr="004B73D1" w:rsidRDefault="00242D2C" w:rsidP="004B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</w:t>
            </w:r>
            <w:r w:rsidR="004B73D1" w:rsidRPr="004B7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</w:p>
        </w:tc>
        <w:tc>
          <w:tcPr>
            <w:tcW w:w="180" w:type="dxa"/>
          </w:tcPr>
          <w:p w14:paraId="048BB3DF" w14:textId="77777777" w:rsidR="00A53404" w:rsidRPr="004B73D1" w:rsidRDefault="00A53404" w:rsidP="004B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012FA" w14:textId="30CCD9DD" w:rsidR="00A53404" w:rsidRPr="00AB3C96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  <w:r w:rsidR="00A534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178" w:type="dxa"/>
          </w:tcPr>
          <w:p w14:paraId="1264FE07" w14:textId="77777777" w:rsidR="00A53404" w:rsidRPr="007248D9" w:rsidRDefault="00A53404" w:rsidP="00A534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21A19" w14:textId="500A784D" w:rsidR="00A53404" w:rsidRPr="009C735F" w:rsidRDefault="00242D2C" w:rsidP="00A5340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380</w:t>
            </w:r>
            <w:r w:rsidR="000743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801</w:t>
            </w:r>
          </w:p>
        </w:tc>
        <w:tc>
          <w:tcPr>
            <w:tcW w:w="180" w:type="dxa"/>
          </w:tcPr>
          <w:p w14:paraId="7F601CD3" w14:textId="77777777" w:rsidR="00A53404" w:rsidRPr="007248D9" w:rsidRDefault="00A53404" w:rsidP="00A5340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ED280" w14:textId="5EC4CAB1" w:rsidR="00A53404" w:rsidRPr="00AB3C96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  <w:r w:rsidR="00A534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</w:tr>
      <w:tr w:rsidR="00A53404" w:rsidRPr="007248D9" w14:paraId="4BFDD0CD" w14:textId="77777777" w:rsidTr="001228A0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005B928C" w14:textId="77777777" w:rsidR="00A53404" w:rsidRPr="007248D9" w:rsidRDefault="00A53404" w:rsidP="00A534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11A873" w14:textId="389AECDF" w:rsidR="00A53404" w:rsidRPr="004B73D1" w:rsidRDefault="004B73D1" w:rsidP="004B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4B73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4B7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395</w:t>
            </w:r>
            <w:r w:rsidRPr="004B73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4782855" w14:textId="77777777" w:rsidR="00A53404" w:rsidRPr="004B73D1" w:rsidRDefault="00A53404" w:rsidP="004B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B023F6" w14:textId="29FFDC39" w:rsidR="00A53404" w:rsidRPr="00AB3C96" w:rsidRDefault="00A53404" w:rsidP="00A5340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="Angsana New" w:hAnsi="Angsana New"/>
                <w:sz w:val="30"/>
                <w:szCs w:val="30"/>
                <w:lang w:val="en-US" w:bidi="th-TH"/>
              </w:rPr>
              <w:t>007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0608177" w14:textId="77777777" w:rsidR="00A53404" w:rsidRPr="007248D9" w:rsidRDefault="00A53404" w:rsidP="00A534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377B0" w14:textId="25917BDD" w:rsidR="00A53404" w:rsidRPr="0055013A" w:rsidRDefault="004B73D1" w:rsidP="009F391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A238363" w14:textId="77777777" w:rsidR="00A53404" w:rsidRPr="007248D9" w:rsidRDefault="00A53404" w:rsidP="00A5340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1F744EC0" w14:textId="3D9A8C63" w:rsidR="00A53404" w:rsidRPr="00AB3C96" w:rsidRDefault="00A53404" w:rsidP="00A5340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="Angsana New" w:hAnsi="Angsana New"/>
                <w:sz w:val="30"/>
                <w:szCs w:val="30"/>
                <w:lang w:val="en-US" w:bidi="th-TH"/>
              </w:rPr>
              <w:t>889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53404" w:rsidRPr="007248D9" w14:paraId="2A1CB9FB" w14:textId="77777777" w:rsidTr="001228A0">
        <w:trPr>
          <w:cantSplit/>
        </w:trPr>
        <w:tc>
          <w:tcPr>
            <w:tcW w:w="3960" w:type="dxa"/>
            <w:hideMark/>
          </w:tcPr>
          <w:p w14:paraId="63401306" w14:textId="77777777" w:rsidR="00A53404" w:rsidRPr="007248D9" w:rsidRDefault="00A53404" w:rsidP="00A5340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6C31E" w14:textId="7B35F786" w:rsidR="00A53404" w:rsidRPr="004B73D1" w:rsidRDefault="00242D2C" w:rsidP="004B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</w:t>
            </w:r>
            <w:r w:rsidR="004B73D1" w:rsidRPr="004B7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015</w:t>
            </w:r>
          </w:p>
        </w:tc>
        <w:tc>
          <w:tcPr>
            <w:tcW w:w="180" w:type="dxa"/>
          </w:tcPr>
          <w:p w14:paraId="66182BFD" w14:textId="77777777" w:rsidR="00A53404" w:rsidRPr="004B73D1" w:rsidRDefault="00A53404" w:rsidP="004B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5C7DCC" w14:textId="0D20B12C" w:rsidR="00A53404" w:rsidRPr="00AB3C96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</w:t>
            </w:r>
            <w:r w:rsidR="00A534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178" w:type="dxa"/>
          </w:tcPr>
          <w:p w14:paraId="1F52E2BD" w14:textId="77777777" w:rsidR="00A53404" w:rsidRPr="007248D9" w:rsidRDefault="00A53404" w:rsidP="00A534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D12827" w14:textId="4F94CD49" w:rsidR="00A53404" w:rsidRPr="00B7644B" w:rsidRDefault="00242D2C" w:rsidP="00A5340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378</w:t>
            </w:r>
            <w:r w:rsidR="004B7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301</w:t>
            </w:r>
          </w:p>
        </w:tc>
        <w:tc>
          <w:tcPr>
            <w:tcW w:w="180" w:type="dxa"/>
          </w:tcPr>
          <w:p w14:paraId="77FE428C" w14:textId="77777777" w:rsidR="00A53404" w:rsidRPr="00B7644B" w:rsidRDefault="00A53404" w:rsidP="00A5340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04BE1A7" w14:textId="6DCBA06C" w:rsidR="00A53404" w:rsidRPr="00AB3C96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  <w:r w:rsidR="00A534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035</w:t>
            </w:r>
          </w:p>
        </w:tc>
      </w:tr>
    </w:tbl>
    <w:p w14:paraId="5404344C" w14:textId="77777777" w:rsidR="002547E2" w:rsidRPr="003C06CE" w:rsidRDefault="002547E2" w:rsidP="00A6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2C28F6" w:rsidRPr="007248D9" w14:paraId="7055878A" w14:textId="77777777" w:rsidTr="001228A0">
        <w:trPr>
          <w:cantSplit/>
          <w:tblHeader/>
        </w:trPr>
        <w:tc>
          <w:tcPr>
            <w:tcW w:w="3960" w:type="dxa"/>
          </w:tcPr>
          <w:p w14:paraId="451B4044" w14:textId="77777777" w:rsidR="002C28F6" w:rsidRPr="007248D9" w:rsidRDefault="002C28F6" w:rsidP="00C437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4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417D5615" w14:textId="77777777" w:rsidR="002C28F6" w:rsidRPr="007248D9" w:rsidRDefault="002C28F6" w:rsidP="00C437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05C3442" w14:textId="77777777" w:rsidR="002C28F6" w:rsidRPr="007248D9" w:rsidRDefault="002C28F6" w:rsidP="00C437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6C4D662C" w14:textId="77777777" w:rsidR="002C28F6" w:rsidRPr="007248D9" w:rsidRDefault="002C28F6" w:rsidP="00C437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53404" w:rsidRPr="007248D9" w14:paraId="27D7FDCC" w14:textId="77777777" w:rsidTr="001228A0">
        <w:trPr>
          <w:cantSplit/>
          <w:tblHeader/>
        </w:trPr>
        <w:tc>
          <w:tcPr>
            <w:tcW w:w="3960" w:type="dxa"/>
            <w:vAlign w:val="bottom"/>
          </w:tcPr>
          <w:p w14:paraId="1C3DB464" w14:textId="77777777" w:rsidR="00A53404" w:rsidRPr="00C43701" w:rsidRDefault="00A53404" w:rsidP="00A5340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3E3287" w14:textId="1712A553" w:rsidR="00A53404" w:rsidRPr="00B651B6" w:rsidRDefault="00242D2C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1B25227D" w14:textId="77777777" w:rsidR="00A53404" w:rsidRPr="00B651B6" w:rsidRDefault="00A53404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A8C6C9" w14:textId="7B4A20CE" w:rsidR="00A53404" w:rsidRPr="00B651B6" w:rsidRDefault="00242D2C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37DF01C2" w14:textId="77777777" w:rsidR="00A53404" w:rsidRPr="00B651B6" w:rsidRDefault="00A53404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01534952" w14:textId="2A889AB0" w:rsidR="00A53404" w:rsidRDefault="00242D2C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73307A18" w14:textId="77777777" w:rsidR="00A53404" w:rsidRPr="00B651B6" w:rsidRDefault="00A53404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C8EA79" w14:textId="65A39DC1" w:rsidR="00A53404" w:rsidRPr="00B651B6" w:rsidRDefault="00242D2C" w:rsidP="00A53404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C28F6" w:rsidRPr="007248D9" w14:paraId="1AD09096" w14:textId="77777777" w:rsidTr="001228A0">
        <w:trPr>
          <w:cantSplit/>
          <w:tblHeader/>
        </w:trPr>
        <w:tc>
          <w:tcPr>
            <w:tcW w:w="3960" w:type="dxa"/>
            <w:vAlign w:val="bottom"/>
            <w:hideMark/>
          </w:tcPr>
          <w:p w14:paraId="24304CC9" w14:textId="77777777" w:rsidR="002C28F6" w:rsidRPr="007248D9" w:rsidRDefault="002C28F6" w:rsidP="00354212">
            <w:pPr>
              <w:rPr>
                <w:rFonts w:ascii="Angsana New" w:hAnsi="Angsana New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6BFE6E0B" w14:textId="77777777" w:rsidR="002C28F6" w:rsidRPr="007248D9" w:rsidRDefault="002C28F6" w:rsidP="003542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53404" w:rsidRPr="007248D9" w14:paraId="241513E4" w14:textId="77777777" w:rsidTr="001228A0">
        <w:trPr>
          <w:cantSplit/>
        </w:trPr>
        <w:tc>
          <w:tcPr>
            <w:tcW w:w="3960" w:type="dxa"/>
            <w:hideMark/>
          </w:tcPr>
          <w:p w14:paraId="4E47963F" w14:textId="4C4EC75D" w:rsidR="00A53404" w:rsidRPr="00C43701" w:rsidRDefault="00A53404" w:rsidP="00A53404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C4370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43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43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43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</w:tcPr>
          <w:p w14:paraId="2B5BBADE" w14:textId="6E6073A5" w:rsidR="00A53404" w:rsidRPr="00A53404" w:rsidRDefault="00242D2C" w:rsidP="0099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A53404" w:rsidRP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  <w:tc>
          <w:tcPr>
            <w:tcW w:w="180" w:type="dxa"/>
          </w:tcPr>
          <w:p w14:paraId="791C912A" w14:textId="77777777" w:rsidR="00A53404" w:rsidRPr="007248D9" w:rsidRDefault="00A53404" w:rsidP="00A534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F9F324" w14:textId="489AA78C" w:rsidR="00A53404" w:rsidRPr="00AB3C96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53404" w:rsidRPr="000D5E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178" w:type="dxa"/>
          </w:tcPr>
          <w:p w14:paraId="2AF181B9" w14:textId="77777777" w:rsidR="00A53404" w:rsidRPr="007248D9" w:rsidRDefault="00A53404" w:rsidP="00A534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E0A614A" w14:textId="3ADF7A21" w:rsidR="00A53404" w:rsidRPr="00A53404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53404" w:rsidRP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80" w:type="dxa"/>
          </w:tcPr>
          <w:p w14:paraId="3F430782" w14:textId="77777777" w:rsidR="00A53404" w:rsidRPr="007248D9" w:rsidRDefault="00A53404" w:rsidP="00A534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3E5D7" w14:textId="6DBC9CA6" w:rsidR="00A53404" w:rsidRPr="00AB3C96" w:rsidRDefault="00242D2C" w:rsidP="009152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53404" w:rsidRPr="000D5E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</w:tr>
      <w:tr w:rsidR="00A53404" w:rsidRPr="007248D9" w14:paraId="6CF41A5B" w14:textId="77777777" w:rsidTr="001228A0">
        <w:trPr>
          <w:cantSplit/>
        </w:trPr>
        <w:tc>
          <w:tcPr>
            <w:tcW w:w="3960" w:type="dxa"/>
            <w:hideMark/>
          </w:tcPr>
          <w:p w14:paraId="57A8E0CD" w14:textId="77777777" w:rsidR="00A53404" w:rsidRPr="00C43701" w:rsidRDefault="00A53404" w:rsidP="00A534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370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4C5038D" w14:textId="175C0725" w:rsidR="00A53404" w:rsidRPr="00351532" w:rsidRDefault="008E263F" w:rsidP="008E2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25DAFE" w14:textId="77777777" w:rsidR="00A53404" w:rsidRPr="007248D9" w:rsidRDefault="00A53404" w:rsidP="00A534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F0089" w14:textId="4E76E068" w:rsidR="00A53404" w:rsidRPr="00AB3C96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178" w:type="dxa"/>
          </w:tcPr>
          <w:p w14:paraId="39D485CD" w14:textId="77777777" w:rsidR="00A53404" w:rsidRPr="007248D9" w:rsidRDefault="00A53404" w:rsidP="00A534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91DD0E2" w14:textId="408AC69F" w:rsidR="00A53404" w:rsidRPr="007248D9" w:rsidRDefault="008E263F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7E3258C" w14:textId="77777777" w:rsidR="00A53404" w:rsidRPr="007248D9" w:rsidRDefault="00A53404" w:rsidP="00A534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45595" w14:textId="71808DFA" w:rsidR="00A53404" w:rsidRPr="00AB3C96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3404" w:rsidRPr="007248D9" w14:paraId="491D3B98" w14:textId="77777777" w:rsidTr="001228A0">
        <w:trPr>
          <w:cantSplit/>
        </w:trPr>
        <w:tc>
          <w:tcPr>
            <w:tcW w:w="3960" w:type="dxa"/>
          </w:tcPr>
          <w:p w14:paraId="6A328FEF" w14:textId="3130226C" w:rsidR="00A53404" w:rsidRPr="00C43701" w:rsidRDefault="00A53404" w:rsidP="00A534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30C8C274" w14:textId="622BD725" w:rsidR="00A53404" w:rsidRPr="007248D9" w:rsidRDefault="004B73D1" w:rsidP="0099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612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0D8B4EF" w14:textId="77777777" w:rsidR="00A53404" w:rsidRPr="007248D9" w:rsidRDefault="00A53404" w:rsidP="00A534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A1F1AB" w14:textId="53665C49" w:rsidR="00A53404" w:rsidRPr="007511F5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3C0F37B" w14:textId="77777777" w:rsidR="00A53404" w:rsidRPr="007248D9" w:rsidRDefault="00A53404" w:rsidP="00A534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C497EAA" w14:textId="2C9D2D71" w:rsidR="00A53404" w:rsidRPr="004B73D1" w:rsidRDefault="004B73D1" w:rsidP="00A5340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A8D1674" w14:textId="77777777" w:rsidR="00A53404" w:rsidRPr="007248D9" w:rsidRDefault="00A53404" w:rsidP="00A534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A319AF" w14:textId="464BE94E" w:rsidR="00A53404" w:rsidRPr="007511F5" w:rsidRDefault="00A53404" w:rsidP="009152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91525B"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53404" w:rsidRPr="007248D9" w14:paraId="3C8A662F" w14:textId="77777777" w:rsidTr="001228A0">
        <w:trPr>
          <w:cantSplit/>
        </w:trPr>
        <w:tc>
          <w:tcPr>
            <w:tcW w:w="3960" w:type="dxa"/>
            <w:hideMark/>
          </w:tcPr>
          <w:p w14:paraId="6BA3FE1B" w14:textId="3377BC38" w:rsidR="00A53404" w:rsidRPr="00C43701" w:rsidRDefault="00A53404" w:rsidP="00A5340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43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43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584520" w14:textId="048022F2" w:rsidR="00A53404" w:rsidRPr="0099283A" w:rsidRDefault="00242D2C" w:rsidP="0099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28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4B73D1" w:rsidRPr="009928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28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</w:t>
            </w:r>
          </w:p>
        </w:tc>
        <w:tc>
          <w:tcPr>
            <w:tcW w:w="180" w:type="dxa"/>
          </w:tcPr>
          <w:p w14:paraId="0E60A516" w14:textId="77777777" w:rsidR="00A53404" w:rsidRPr="007248D9" w:rsidRDefault="00A53404" w:rsidP="00A534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A9E2E8" w14:textId="2A6F0AA7" w:rsidR="00A53404" w:rsidRPr="00AB3C96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A534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007</w:t>
            </w:r>
          </w:p>
        </w:tc>
        <w:tc>
          <w:tcPr>
            <w:tcW w:w="178" w:type="dxa"/>
          </w:tcPr>
          <w:p w14:paraId="0C72B4AD" w14:textId="77777777" w:rsidR="00A53404" w:rsidRPr="007248D9" w:rsidRDefault="00A53404" w:rsidP="00A534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8A14E2" w14:textId="13812AEF" w:rsidR="00A53404" w:rsidRPr="007248D9" w:rsidRDefault="00242D2C" w:rsidP="00A5340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B73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774FF93D" w14:textId="77777777" w:rsidR="00A53404" w:rsidRPr="007248D9" w:rsidRDefault="00A53404" w:rsidP="00A5340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219A2E1" w14:textId="3F4A2640" w:rsidR="00A53404" w:rsidRPr="00AB3C96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534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</w:t>
            </w:r>
          </w:p>
        </w:tc>
      </w:tr>
    </w:tbl>
    <w:p w14:paraId="48707FE9" w14:textId="77777777" w:rsidR="008C1581" w:rsidRDefault="008C1581" w:rsidP="00C4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38D7FF3" w14:textId="0A3C5AB5" w:rsidR="002C28F6" w:rsidRDefault="002C28F6" w:rsidP="00C4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C43701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Pr="00C43701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242D2C" w:rsidRPr="00242D2C">
        <w:rPr>
          <w:rFonts w:asciiTheme="majorBidi" w:hAnsiTheme="majorBidi" w:cstheme="majorBidi"/>
          <w:sz w:val="30"/>
          <w:szCs w:val="30"/>
        </w:rPr>
        <w:t>2</w:t>
      </w:r>
      <w:r w:rsidR="0099283A">
        <w:rPr>
          <w:rFonts w:asciiTheme="majorBidi" w:hAnsiTheme="majorBidi" w:cstheme="majorBidi"/>
          <w:sz w:val="30"/>
          <w:szCs w:val="30"/>
        </w:rPr>
        <w:t>3</w:t>
      </w:r>
      <w:r w:rsidRPr="00C43701">
        <w:rPr>
          <w:rFonts w:asciiTheme="majorBidi" w:hAnsiTheme="majorBidi" w:cstheme="majorBidi"/>
          <w:sz w:val="30"/>
          <w:szCs w:val="30"/>
        </w:rPr>
        <w:t xml:space="preserve"> (</w:t>
      </w:r>
      <w:r w:rsidRPr="00C43701">
        <w:rPr>
          <w:rFonts w:asciiTheme="majorBidi" w:hAnsiTheme="majorBidi" w:cstheme="majorBidi"/>
          <w:sz w:val="30"/>
          <w:szCs w:val="30"/>
          <w:cs/>
        </w:rPr>
        <w:t>ข.</w:t>
      </w:r>
      <w:r w:rsidR="00242D2C" w:rsidRPr="00242D2C">
        <w:rPr>
          <w:rFonts w:asciiTheme="majorBidi" w:hAnsiTheme="majorBidi" w:cstheme="majorBidi"/>
          <w:sz w:val="30"/>
          <w:szCs w:val="30"/>
        </w:rPr>
        <w:t>1</w:t>
      </w:r>
      <w:r w:rsidRPr="00C43701">
        <w:rPr>
          <w:rFonts w:asciiTheme="majorBidi" w:hAnsiTheme="majorBidi" w:cstheme="majorBidi"/>
          <w:sz w:val="30"/>
          <w:szCs w:val="30"/>
        </w:rPr>
        <w:t>)</w:t>
      </w:r>
    </w:p>
    <w:p w14:paraId="6C516BED" w14:textId="15C0F2BC" w:rsidR="00B95B71" w:rsidRDefault="00B95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567266E4" w14:textId="77777777" w:rsidR="002C28F6" w:rsidRPr="0087049C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สินค้าคงเหลือ</w:t>
      </w:r>
    </w:p>
    <w:p w14:paraId="7DE21BF4" w14:textId="77777777" w:rsidR="002C28F6" w:rsidRPr="00706DDB" w:rsidRDefault="002C28F6" w:rsidP="00A6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28"/>
        <w:gridCol w:w="1117"/>
        <w:gridCol w:w="270"/>
        <w:gridCol w:w="1043"/>
        <w:gridCol w:w="270"/>
        <w:gridCol w:w="1080"/>
        <w:gridCol w:w="270"/>
        <w:gridCol w:w="1082"/>
      </w:tblGrid>
      <w:tr w:rsidR="002C28F6" w:rsidRPr="0087049C" w14:paraId="20B7DA1F" w14:textId="77777777" w:rsidTr="00706DDB">
        <w:trPr>
          <w:tblHeader/>
        </w:trPr>
        <w:tc>
          <w:tcPr>
            <w:tcW w:w="2259" w:type="pct"/>
          </w:tcPr>
          <w:p w14:paraId="66576BC1" w14:textId="77777777" w:rsidR="002C28F6" w:rsidRPr="0087049C" w:rsidRDefault="002C28F6" w:rsidP="001C418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8" w:type="pct"/>
            <w:gridSpan w:val="3"/>
          </w:tcPr>
          <w:p w14:paraId="42CDBEBA" w14:textId="77777777" w:rsidR="002C28F6" w:rsidRPr="0087049C" w:rsidRDefault="002C28F6" w:rsidP="001C4188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A1AC9D2" w14:textId="77777777" w:rsidR="002C28F6" w:rsidRPr="0087049C" w:rsidRDefault="002C28F6" w:rsidP="001C4188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20BD7ED8" w14:textId="77777777" w:rsidR="002C28F6" w:rsidRPr="0087049C" w:rsidRDefault="002C28F6" w:rsidP="001C4188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3404" w:rsidRPr="0087049C" w14:paraId="7EE69FA0" w14:textId="77777777" w:rsidTr="00706DDB">
        <w:trPr>
          <w:tblHeader/>
        </w:trPr>
        <w:tc>
          <w:tcPr>
            <w:tcW w:w="2259" w:type="pct"/>
          </w:tcPr>
          <w:p w14:paraId="48378CD6" w14:textId="77777777" w:rsidR="00A53404" w:rsidRPr="0087049C" w:rsidRDefault="00A53404" w:rsidP="00A534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</w:tcPr>
          <w:p w14:paraId="1622C2B7" w14:textId="54D3D384" w:rsidR="00A53404" w:rsidRPr="0087049C" w:rsidRDefault="00242D2C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4E949935" w14:textId="77777777" w:rsidR="00A53404" w:rsidRPr="0087049C" w:rsidRDefault="00A53404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35C65EF8" w14:textId="47A388DA" w:rsidR="00A53404" w:rsidRPr="0087049C" w:rsidRDefault="00242D2C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16362C55" w14:textId="77777777" w:rsidR="00A53404" w:rsidRPr="0087049C" w:rsidRDefault="00A53404" w:rsidP="00A53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74F835C" w14:textId="384B4DA6" w:rsidR="00A53404" w:rsidRPr="0087049C" w:rsidRDefault="00242D2C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006F2908" w14:textId="77777777" w:rsidR="00A53404" w:rsidRPr="0087049C" w:rsidRDefault="00A53404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385CBC2" w14:textId="6532BCA8" w:rsidR="00A53404" w:rsidRPr="0087049C" w:rsidRDefault="00242D2C" w:rsidP="00A5340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C28F6" w:rsidRPr="0087049C" w14:paraId="6BE025C4" w14:textId="77777777" w:rsidTr="00706DDB">
        <w:trPr>
          <w:tblHeader/>
        </w:trPr>
        <w:tc>
          <w:tcPr>
            <w:tcW w:w="2259" w:type="pct"/>
          </w:tcPr>
          <w:p w14:paraId="7086B3BC" w14:textId="77777777" w:rsidR="002C28F6" w:rsidRPr="0087049C" w:rsidRDefault="002C28F6" w:rsidP="0035421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1" w:type="pct"/>
            <w:gridSpan w:val="7"/>
          </w:tcPr>
          <w:p w14:paraId="7AAA21D0" w14:textId="77777777" w:rsidR="002C28F6" w:rsidRPr="0087049C" w:rsidRDefault="002C28F6" w:rsidP="00354212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3404" w:rsidRPr="0087049C" w14:paraId="33473C16" w14:textId="77777777" w:rsidTr="00706DDB">
        <w:tc>
          <w:tcPr>
            <w:tcW w:w="2259" w:type="pct"/>
          </w:tcPr>
          <w:p w14:paraId="1115BE20" w14:textId="77777777" w:rsidR="00A53404" w:rsidRPr="0087049C" w:rsidRDefault="00A53404" w:rsidP="00A53404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97" w:type="pct"/>
            <w:shd w:val="clear" w:color="auto" w:fill="auto"/>
          </w:tcPr>
          <w:p w14:paraId="0A2B9716" w14:textId="70ECE125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="004B7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144" w:type="pct"/>
          </w:tcPr>
          <w:p w14:paraId="454FE914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5AD860D" w14:textId="122EB0EA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144" w:type="pct"/>
          </w:tcPr>
          <w:p w14:paraId="0CFC55C6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773577C" w14:textId="26715A44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4B7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144" w:type="pct"/>
          </w:tcPr>
          <w:p w14:paraId="2EEFFF9F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82E4CDB" w14:textId="24B901B9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</w:tr>
      <w:tr w:rsidR="00A53404" w:rsidRPr="0087049C" w14:paraId="7FF36899" w14:textId="77777777" w:rsidTr="00706DDB">
        <w:tc>
          <w:tcPr>
            <w:tcW w:w="2259" w:type="pct"/>
          </w:tcPr>
          <w:p w14:paraId="4ED8D941" w14:textId="77777777" w:rsidR="00A53404" w:rsidRPr="0087049C" w:rsidRDefault="00A53404" w:rsidP="00A53404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สินค้าซื้อมาขายไป</w:t>
            </w:r>
          </w:p>
        </w:tc>
        <w:tc>
          <w:tcPr>
            <w:tcW w:w="597" w:type="pct"/>
            <w:shd w:val="clear" w:color="auto" w:fill="auto"/>
          </w:tcPr>
          <w:p w14:paraId="70137478" w14:textId="603985D7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B7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44" w:type="pct"/>
          </w:tcPr>
          <w:p w14:paraId="356801FA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72209A53" w14:textId="6E8420A3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144" w:type="pct"/>
          </w:tcPr>
          <w:p w14:paraId="67CD5F6E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CD2F3C6" w14:textId="3ED86454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B7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144" w:type="pct"/>
          </w:tcPr>
          <w:p w14:paraId="53DED396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6680779" w14:textId="3737F3EF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051</w:t>
            </w:r>
          </w:p>
        </w:tc>
      </w:tr>
      <w:tr w:rsidR="00A53404" w:rsidRPr="0087049C" w14:paraId="67E10F9E" w14:textId="77777777" w:rsidTr="00706DDB">
        <w:tc>
          <w:tcPr>
            <w:tcW w:w="2259" w:type="pct"/>
          </w:tcPr>
          <w:p w14:paraId="3800A5E6" w14:textId="77777777" w:rsidR="00A53404" w:rsidRPr="0087049C" w:rsidRDefault="00A53404" w:rsidP="00A53404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97" w:type="pct"/>
            <w:shd w:val="clear" w:color="auto" w:fill="auto"/>
          </w:tcPr>
          <w:p w14:paraId="0BE94D30" w14:textId="61F81778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B7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144" w:type="pct"/>
          </w:tcPr>
          <w:p w14:paraId="1042DBBE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6FF4CF6D" w14:textId="70CE0C36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144" w:type="pct"/>
          </w:tcPr>
          <w:p w14:paraId="1DC68CC6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65134B4A" w14:textId="48F5AA00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B7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144" w:type="pct"/>
          </w:tcPr>
          <w:p w14:paraId="303C3B0A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1B1AA5B" w14:textId="56B9DE86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</w:tr>
      <w:tr w:rsidR="00A53404" w:rsidRPr="0087049C" w14:paraId="580F9AFF" w14:textId="77777777" w:rsidTr="00706DDB">
        <w:tc>
          <w:tcPr>
            <w:tcW w:w="2259" w:type="pct"/>
          </w:tcPr>
          <w:p w14:paraId="402100D5" w14:textId="77777777" w:rsidR="00A53404" w:rsidRPr="0087049C" w:rsidRDefault="00A53404" w:rsidP="00A5340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97" w:type="pct"/>
            <w:shd w:val="clear" w:color="auto" w:fill="auto"/>
          </w:tcPr>
          <w:p w14:paraId="4D29BC73" w14:textId="7173148E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4B7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44" w:type="pct"/>
          </w:tcPr>
          <w:p w14:paraId="552F7625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18D458A3" w14:textId="1F15AA3E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144" w:type="pct"/>
          </w:tcPr>
          <w:p w14:paraId="25592DF9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69456B3E" w14:textId="283DF24D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4B7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144" w:type="pct"/>
          </w:tcPr>
          <w:p w14:paraId="273015CC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AC0F8A4" w14:textId="103EC08D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  <w:tr w:rsidR="00A53404" w:rsidRPr="0087049C" w14:paraId="7365F0A3" w14:textId="77777777" w:rsidTr="00706DDB">
        <w:tc>
          <w:tcPr>
            <w:tcW w:w="2259" w:type="pct"/>
          </w:tcPr>
          <w:p w14:paraId="69BA065F" w14:textId="77777777" w:rsidR="00A53404" w:rsidRPr="0087049C" w:rsidRDefault="00A53404" w:rsidP="00A53404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ภาชนะบรรจุและวัสดุหีบห่อ</w:t>
            </w:r>
          </w:p>
        </w:tc>
        <w:tc>
          <w:tcPr>
            <w:tcW w:w="597" w:type="pct"/>
            <w:shd w:val="clear" w:color="auto" w:fill="auto"/>
          </w:tcPr>
          <w:p w14:paraId="20934D45" w14:textId="4D4BD7F6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4B7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144" w:type="pct"/>
          </w:tcPr>
          <w:p w14:paraId="4E0812FA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26CCE287" w14:textId="62C64025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019</w:t>
            </w:r>
          </w:p>
        </w:tc>
        <w:tc>
          <w:tcPr>
            <w:tcW w:w="144" w:type="pct"/>
          </w:tcPr>
          <w:p w14:paraId="1D1B297D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36136F16" w14:textId="77006A8C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4B7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144" w:type="pct"/>
          </w:tcPr>
          <w:p w14:paraId="22996E32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325276A" w14:textId="74922D0D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058</w:t>
            </w:r>
          </w:p>
        </w:tc>
      </w:tr>
      <w:tr w:rsidR="00A53404" w:rsidRPr="0087049C" w14:paraId="145F50EB" w14:textId="77777777" w:rsidTr="00706DDB">
        <w:tc>
          <w:tcPr>
            <w:tcW w:w="2259" w:type="pct"/>
          </w:tcPr>
          <w:p w14:paraId="28CD830B" w14:textId="1C37F325" w:rsidR="00A53404" w:rsidRPr="0087049C" w:rsidRDefault="00A53404" w:rsidP="00A53404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 วัสดุโรงงาน และอื่น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597" w:type="pct"/>
            <w:shd w:val="clear" w:color="auto" w:fill="auto"/>
          </w:tcPr>
          <w:p w14:paraId="6F291123" w14:textId="5A640205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4B7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019</w:t>
            </w:r>
          </w:p>
        </w:tc>
        <w:tc>
          <w:tcPr>
            <w:tcW w:w="144" w:type="pct"/>
          </w:tcPr>
          <w:p w14:paraId="15836B3F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6DB6095B" w14:textId="53F6EF4D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144" w:type="pct"/>
          </w:tcPr>
          <w:p w14:paraId="7B91CE1C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239CF14C" w14:textId="4247691F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B7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144" w:type="pct"/>
          </w:tcPr>
          <w:p w14:paraId="56E1C474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E3A79CC" w14:textId="0F37F343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</w:tr>
      <w:tr w:rsidR="00A53404" w:rsidRPr="0087049C" w14:paraId="44350597" w14:textId="77777777" w:rsidTr="00706DDB">
        <w:tc>
          <w:tcPr>
            <w:tcW w:w="2259" w:type="pct"/>
          </w:tcPr>
          <w:p w14:paraId="27AFF7A0" w14:textId="77777777" w:rsidR="00A53404" w:rsidRPr="0087049C" w:rsidRDefault="00A53404" w:rsidP="00A53404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97" w:type="pct"/>
            <w:shd w:val="clear" w:color="auto" w:fill="auto"/>
          </w:tcPr>
          <w:p w14:paraId="24BB8E11" w14:textId="3BECB8CC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B7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144" w:type="pct"/>
          </w:tcPr>
          <w:p w14:paraId="4A45ECF4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77A0311E" w14:textId="611F341B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44" w:type="pct"/>
          </w:tcPr>
          <w:p w14:paraId="57893BFD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46CF4EEC" w14:textId="0160178D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B7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144" w:type="pct"/>
          </w:tcPr>
          <w:p w14:paraId="1A1390CC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BA6AC83" w14:textId="09AEF108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</w:tr>
      <w:tr w:rsidR="00A53404" w:rsidRPr="0087049C" w14:paraId="0BFA0535" w14:textId="77777777" w:rsidTr="00706DDB">
        <w:tc>
          <w:tcPr>
            <w:tcW w:w="2259" w:type="pct"/>
          </w:tcPr>
          <w:p w14:paraId="41245031" w14:textId="77777777" w:rsidR="00A53404" w:rsidRPr="0087049C" w:rsidRDefault="00A53404" w:rsidP="00A53404">
            <w:pPr>
              <w:spacing w:line="240" w:lineRule="auto"/>
              <w:ind w:right="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29253594" w14:textId="2C92BDF7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B7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020</w:t>
            </w:r>
          </w:p>
        </w:tc>
        <w:tc>
          <w:tcPr>
            <w:tcW w:w="144" w:type="pct"/>
          </w:tcPr>
          <w:p w14:paraId="13853713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789E923D" w14:textId="10D9452C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</w:t>
            </w:r>
            <w:r w:rsidR="00A534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</w:p>
        </w:tc>
        <w:tc>
          <w:tcPr>
            <w:tcW w:w="144" w:type="pct"/>
          </w:tcPr>
          <w:p w14:paraId="765D3328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0806F41" w14:textId="4102FE96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</w:t>
            </w:r>
            <w:r w:rsidR="004B7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44" w:type="pct"/>
          </w:tcPr>
          <w:p w14:paraId="0A38F5D8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463C223B" w14:textId="5AB7CE78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="00242D2C" w:rsidRPr="00242D2C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435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A53404" w:rsidRPr="0087049C" w14:paraId="391F6216" w14:textId="77777777" w:rsidTr="00706DDB">
        <w:tc>
          <w:tcPr>
            <w:tcW w:w="2259" w:type="pct"/>
          </w:tcPr>
          <w:p w14:paraId="11A67894" w14:textId="77777777" w:rsidR="00A53404" w:rsidRPr="0087049C" w:rsidRDefault="00A53404" w:rsidP="00A53404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97" w:type="pct"/>
            <w:shd w:val="clear" w:color="auto" w:fill="auto"/>
          </w:tcPr>
          <w:p w14:paraId="3A6C93B1" w14:textId="24495AB2" w:rsidR="00A53404" w:rsidRPr="0087049C" w:rsidRDefault="004B73D1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F17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709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726AC38A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04DC87F6" w14:textId="3F94240E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725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1B58A18A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3239F550" w14:textId="1DA689DD" w:rsidR="00A53404" w:rsidRPr="0087049C" w:rsidRDefault="004B73D1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809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7484D128" w14:textId="77777777" w:rsidR="00A53404" w:rsidRPr="0087049C" w:rsidRDefault="00A53404" w:rsidP="00A534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658D63B" w14:textId="2B820490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484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53404" w:rsidRPr="0087049C" w14:paraId="5CCDB0A1" w14:textId="77777777" w:rsidTr="00706DDB">
        <w:tc>
          <w:tcPr>
            <w:tcW w:w="2259" w:type="pct"/>
          </w:tcPr>
          <w:p w14:paraId="0402B8DE" w14:textId="77777777" w:rsidR="00A53404" w:rsidRPr="0087049C" w:rsidRDefault="00A53404" w:rsidP="00A53404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ค่าเผื่อสินค้าเสื่อมสภาพ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777ACC13" w14:textId="39962A32" w:rsidR="00A53404" w:rsidRPr="0087049C" w:rsidRDefault="004B73D1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8F17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3CF3F448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75EF3FE6" w14:textId="3248827E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76736146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367AB0C" w14:textId="5CE072C5" w:rsidR="00A53404" w:rsidRPr="0087049C" w:rsidRDefault="004B73D1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915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7B19C57F" w14:textId="77777777" w:rsidR="00A53404" w:rsidRPr="0087049C" w:rsidRDefault="00A53404" w:rsidP="00A534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6BA86AF" w14:textId="7B876020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062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53404" w:rsidRPr="0087049C" w14:paraId="4227CB04" w14:textId="77777777" w:rsidTr="00706DDB">
        <w:tc>
          <w:tcPr>
            <w:tcW w:w="2259" w:type="pct"/>
          </w:tcPr>
          <w:p w14:paraId="59FDEE26" w14:textId="77777777" w:rsidR="00A53404" w:rsidRPr="0087049C" w:rsidRDefault="00A53404" w:rsidP="00A53404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60397" w14:textId="21DBEDC4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  <w:r w:rsidR="004B7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144" w:type="pct"/>
          </w:tcPr>
          <w:p w14:paraId="64E4A540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32A46995" w14:textId="7AE90648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</w:t>
            </w:r>
            <w:r w:rsidR="00A534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144" w:type="pct"/>
          </w:tcPr>
          <w:p w14:paraId="68735118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AFAE900" w14:textId="76BE55BF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  <w:r w:rsidR="004B7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144" w:type="pct"/>
          </w:tcPr>
          <w:p w14:paraId="76C97253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933C560" w14:textId="4F75F067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</w:t>
            </w:r>
            <w:r w:rsidR="00A534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964</w:t>
            </w:r>
          </w:p>
        </w:tc>
      </w:tr>
      <w:tr w:rsidR="00706DDB" w:rsidRPr="006E6633" w14:paraId="0472438E" w14:textId="77777777" w:rsidTr="00706DDB">
        <w:tc>
          <w:tcPr>
            <w:tcW w:w="2259" w:type="pct"/>
          </w:tcPr>
          <w:p w14:paraId="53BFF6E2" w14:textId="77777777" w:rsidR="00706DDB" w:rsidRPr="006E6633" w:rsidRDefault="00706DDB" w:rsidP="00354212">
            <w:pPr>
              <w:tabs>
                <w:tab w:val="clear" w:pos="3515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7" w:type="pct"/>
          </w:tcPr>
          <w:p w14:paraId="066F1352" w14:textId="77777777" w:rsidR="00706DDB" w:rsidRPr="006E6633" w:rsidRDefault="00706DDB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E44F4BF" w14:textId="77777777" w:rsidR="00706DDB" w:rsidRPr="006E6633" w:rsidRDefault="00706DDB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</w:tcPr>
          <w:p w14:paraId="666E39EC" w14:textId="77777777" w:rsidR="00706DDB" w:rsidRPr="006E6633" w:rsidRDefault="00706DDB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DB0FA5D" w14:textId="77777777" w:rsidR="00706DDB" w:rsidRPr="006E6633" w:rsidRDefault="00706DDB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9817D46" w14:textId="77777777" w:rsidR="00706DDB" w:rsidRPr="006E6633" w:rsidRDefault="00706DDB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7AFEF2C" w14:textId="77777777" w:rsidR="00706DDB" w:rsidRPr="006E6633" w:rsidRDefault="00706DDB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37757DB" w14:textId="77777777" w:rsidR="00706DDB" w:rsidRPr="006E6633" w:rsidRDefault="00706DDB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8F6" w:rsidRPr="0087049C" w14:paraId="07CDACA6" w14:textId="77777777" w:rsidTr="00706DDB">
        <w:tc>
          <w:tcPr>
            <w:tcW w:w="2855" w:type="pct"/>
            <w:gridSpan w:val="2"/>
          </w:tcPr>
          <w:p w14:paraId="698A37D8" w14:textId="77777777" w:rsidR="00FE54D4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</w:p>
          <w:p w14:paraId="4A38DA9D" w14:textId="29778731" w:rsidR="002C28F6" w:rsidRPr="0087049C" w:rsidRDefault="002C28F6" w:rsidP="0003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4" w:type="pct"/>
          </w:tcPr>
          <w:p w14:paraId="0227A190" w14:textId="77777777" w:rsidR="002C28F6" w:rsidRPr="0087049C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456DD3B3" w14:textId="77777777" w:rsidR="002C28F6" w:rsidRPr="0087049C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15F5153" w14:textId="77777777" w:rsidR="002C28F6" w:rsidRPr="0087049C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0BF98B8" w14:textId="77777777" w:rsidR="002C28F6" w:rsidRPr="0087049C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52B432" w14:textId="77777777" w:rsidR="002C28F6" w:rsidRPr="0087049C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CD7A47A" w14:textId="77777777" w:rsidR="002C28F6" w:rsidRPr="0087049C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3404" w:rsidRPr="0087049C" w14:paraId="615AAEC6" w14:textId="77777777" w:rsidTr="00706DDB">
        <w:tc>
          <w:tcPr>
            <w:tcW w:w="2259" w:type="pct"/>
          </w:tcPr>
          <w:p w14:paraId="786504FD" w14:textId="77777777" w:rsidR="00A53404" w:rsidRPr="00A373DA" w:rsidRDefault="00A53404" w:rsidP="00A53404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7" w:type="pct"/>
            <w:shd w:val="clear" w:color="auto" w:fill="auto"/>
          </w:tcPr>
          <w:p w14:paraId="567D4FF3" w14:textId="7B2542DB" w:rsidR="00A53404" w:rsidRPr="00A373DA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170F" w:rsidRPr="00A37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9283A" w:rsidRPr="00A373DA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D06F85" w:rsidRPr="00A37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283A" w:rsidRPr="00A373DA"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  <w:tc>
          <w:tcPr>
            <w:tcW w:w="144" w:type="pct"/>
          </w:tcPr>
          <w:p w14:paraId="207108CD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2B6B6D0D" w14:textId="4D5F2CF1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344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923</w:t>
            </w:r>
          </w:p>
        </w:tc>
        <w:tc>
          <w:tcPr>
            <w:tcW w:w="144" w:type="pct"/>
          </w:tcPr>
          <w:p w14:paraId="534357A0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59856F0A" w14:textId="26435A73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17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5617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="0091690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6F01AB45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E1471B3" w14:textId="48785724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="00A534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</w:tr>
      <w:tr w:rsidR="0056170F" w:rsidRPr="0087049C" w14:paraId="19B5B627" w14:textId="77777777" w:rsidTr="00D629EF">
        <w:tc>
          <w:tcPr>
            <w:tcW w:w="2259" w:type="pct"/>
          </w:tcPr>
          <w:p w14:paraId="25277FE8" w14:textId="77777777" w:rsidR="0056170F" w:rsidRPr="00A373DA" w:rsidRDefault="0056170F" w:rsidP="0056170F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1100" w:hanging="18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  <w:p w14:paraId="6EEFDE75" w14:textId="048513EE" w:rsidR="0056170F" w:rsidRPr="00A373DA" w:rsidRDefault="0056170F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1100" w:firstLine="237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A373DA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 w:rsidRPr="00A373DA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กลับรายการ)</w:t>
            </w:r>
          </w:p>
        </w:tc>
        <w:tc>
          <w:tcPr>
            <w:tcW w:w="597" w:type="pct"/>
            <w:shd w:val="clear" w:color="auto" w:fill="auto"/>
          </w:tcPr>
          <w:p w14:paraId="31E754E1" w14:textId="77777777" w:rsidR="0056170F" w:rsidRPr="00A373DA" w:rsidRDefault="0056170F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362A5D" w14:textId="24D70B94" w:rsidR="0056170F" w:rsidRPr="00A373DA" w:rsidRDefault="00242D2C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8759C" w:rsidRPr="00A37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144" w:type="pct"/>
          </w:tcPr>
          <w:p w14:paraId="5003EF00" w14:textId="77777777" w:rsidR="0056170F" w:rsidRPr="0087049C" w:rsidRDefault="0056170F" w:rsidP="0056170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3B38A298" w14:textId="77777777" w:rsidR="0056170F" w:rsidRDefault="0056170F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F4BC34" w14:textId="715063CB" w:rsidR="0056170F" w:rsidRPr="0087049C" w:rsidRDefault="00242D2C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144" w:type="pct"/>
          </w:tcPr>
          <w:p w14:paraId="64E4E244" w14:textId="77777777" w:rsidR="0056170F" w:rsidRPr="0087049C" w:rsidRDefault="0056170F" w:rsidP="0056170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11D0CD40" w14:textId="77777777" w:rsidR="0056170F" w:rsidRDefault="0056170F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C94091" w14:textId="26430830" w:rsidR="0056170F" w:rsidRPr="0087049C" w:rsidRDefault="00242D2C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17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44" w:type="pct"/>
          </w:tcPr>
          <w:p w14:paraId="32BEC9CD" w14:textId="77777777" w:rsidR="0056170F" w:rsidRPr="0087049C" w:rsidRDefault="0056170F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655F569" w14:textId="77777777" w:rsidR="0056170F" w:rsidRDefault="0056170F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50901E" w14:textId="69236CA1" w:rsidR="0056170F" w:rsidRPr="0087049C" w:rsidRDefault="0056170F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501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170F" w:rsidRPr="0087049C" w14:paraId="02143D44" w14:textId="77777777" w:rsidTr="00D629EF">
        <w:tc>
          <w:tcPr>
            <w:tcW w:w="2259" w:type="pct"/>
          </w:tcPr>
          <w:p w14:paraId="6B19B52E" w14:textId="0E6FBE51" w:rsidR="0056170F" w:rsidRPr="00A373DA" w:rsidRDefault="00CD46FC" w:rsidP="0056170F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73DA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กลับราย</w:t>
            </w:r>
            <w:r w:rsidR="0056170F" w:rsidRPr="00A373DA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</w:t>
            </w:r>
          </w:p>
        </w:tc>
        <w:tc>
          <w:tcPr>
            <w:tcW w:w="597" w:type="pct"/>
            <w:shd w:val="clear" w:color="auto" w:fill="auto"/>
          </w:tcPr>
          <w:p w14:paraId="54489CB2" w14:textId="0B38BDE6" w:rsidR="0056170F" w:rsidRPr="00A373DA" w:rsidRDefault="0056170F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283A" w:rsidRPr="00A373DA">
              <w:rPr>
                <w:rFonts w:asciiTheme="majorBidi" w:hAnsiTheme="majorBidi" w:cstheme="majorBidi"/>
                <w:sz w:val="30"/>
                <w:szCs w:val="30"/>
              </w:rPr>
              <w:t>6,147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0B04397" w14:textId="77777777" w:rsidR="0056170F" w:rsidRPr="0087049C" w:rsidRDefault="0056170F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051DB30E" w14:textId="48E33810" w:rsidR="0056170F" w:rsidRPr="0087049C" w:rsidRDefault="0056170F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42D2C" w:rsidRPr="00242D2C">
              <w:rPr>
                <w:rFonts w:asciiTheme="majorBidi" w:hAnsiTheme="majorBidi" w:cstheme="majorBidi" w:hint="cs"/>
                <w:sz w:val="30"/>
                <w:szCs w:val="30"/>
              </w:rPr>
              <w:t>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F6AC03B" w14:textId="77777777" w:rsidR="0056170F" w:rsidRPr="0087049C" w:rsidRDefault="0056170F" w:rsidP="0056170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1D5D79DA" w14:textId="5153C5D1" w:rsidR="0056170F" w:rsidRPr="0087049C" w:rsidRDefault="0056170F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91690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26184F54" w14:textId="77777777" w:rsidR="0056170F" w:rsidRPr="0087049C" w:rsidRDefault="0056170F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DA806A9" w14:textId="75C013BA" w:rsidR="0056170F" w:rsidRPr="0087049C" w:rsidRDefault="0056170F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170F" w:rsidRPr="0087049C" w14:paraId="57A7B522" w14:textId="77777777" w:rsidTr="0099283A">
        <w:tc>
          <w:tcPr>
            <w:tcW w:w="2259" w:type="pct"/>
          </w:tcPr>
          <w:p w14:paraId="5D7F1233" w14:textId="77777777" w:rsidR="0056170F" w:rsidRPr="00A373DA" w:rsidRDefault="0056170F" w:rsidP="005617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EA06B8" w14:textId="74FCB967" w:rsidR="0056170F" w:rsidRPr="00A373DA" w:rsidRDefault="00242D2C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6170F"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631</w:t>
            </w:r>
            <w:r w:rsidR="0056170F"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766</w:t>
            </w:r>
          </w:p>
        </w:tc>
        <w:tc>
          <w:tcPr>
            <w:tcW w:w="144" w:type="pct"/>
          </w:tcPr>
          <w:p w14:paraId="2310A9AC" w14:textId="77777777" w:rsidR="0056170F" w:rsidRPr="0087049C" w:rsidRDefault="0056170F" w:rsidP="0056170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5149E375" w14:textId="0C7FB546" w:rsidR="0056170F" w:rsidRPr="0087049C" w:rsidRDefault="00242D2C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61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</w:t>
            </w:r>
            <w:r w:rsidR="00561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</w:t>
            </w:r>
          </w:p>
        </w:tc>
        <w:tc>
          <w:tcPr>
            <w:tcW w:w="144" w:type="pct"/>
          </w:tcPr>
          <w:p w14:paraId="1AA7CD48" w14:textId="77777777" w:rsidR="0056170F" w:rsidRPr="0087049C" w:rsidRDefault="0056170F" w:rsidP="0056170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B0B77" w14:textId="1EC509D3" w:rsidR="0056170F" w:rsidRPr="0087049C" w:rsidRDefault="00242D2C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61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  <w:r w:rsidR="00561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144" w:type="pct"/>
          </w:tcPr>
          <w:p w14:paraId="35739292" w14:textId="77777777" w:rsidR="0056170F" w:rsidRPr="0087049C" w:rsidRDefault="0056170F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DCAC9AD" w14:textId="40E7F255" w:rsidR="0056170F" w:rsidRPr="0087049C" w:rsidRDefault="00242D2C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61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  <w:r w:rsidR="00561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066</w:t>
            </w:r>
          </w:p>
        </w:tc>
      </w:tr>
      <w:tr w:rsidR="0099283A" w:rsidRPr="0087049C" w14:paraId="141F8471" w14:textId="77777777" w:rsidTr="0099283A">
        <w:tc>
          <w:tcPr>
            <w:tcW w:w="2259" w:type="pct"/>
          </w:tcPr>
          <w:p w14:paraId="155554CE" w14:textId="77777777" w:rsidR="0099283A" w:rsidRPr="00A373DA" w:rsidRDefault="0099283A" w:rsidP="005617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14:paraId="05A33124" w14:textId="77777777" w:rsidR="0099283A" w:rsidRPr="00A373DA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0A0DE6F" w14:textId="77777777" w:rsidR="0099283A" w:rsidRPr="0087049C" w:rsidRDefault="0099283A" w:rsidP="0056170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1682368C" w14:textId="77777777" w:rsidR="0099283A" w:rsidRPr="00242D2C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C7353C1" w14:textId="77777777" w:rsidR="0099283A" w:rsidRPr="0087049C" w:rsidRDefault="0099283A" w:rsidP="0056170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0F60E41D" w14:textId="77777777" w:rsidR="0099283A" w:rsidRPr="00242D2C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31BED93" w14:textId="77777777" w:rsidR="0099283A" w:rsidRPr="0087049C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3175ED5B" w14:textId="77777777" w:rsidR="0099283A" w:rsidRPr="00242D2C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283A" w:rsidRPr="0087049C" w14:paraId="5CDF6FE5" w14:textId="77777777" w:rsidTr="0099283A">
        <w:tc>
          <w:tcPr>
            <w:tcW w:w="2259" w:type="pct"/>
          </w:tcPr>
          <w:p w14:paraId="01DEDE87" w14:textId="39154863" w:rsidR="0099283A" w:rsidRPr="00A373DA" w:rsidRDefault="0099283A" w:rsidP="0099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373D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</w:p>
        </w:tc>
        <w:tc>
          <w:tcPr>
            <w:tcW w:w="597" w:type="pct"/>
            <w:shd w:val="clear" w:color="auto" w:fill="auto"/>
          </w:tcPr>
          <w:p w14:paraId="5E0B84A2" w14:textId="77777777" w:rsidR="0099283A" w:rsidRPr="00A373DA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AEC1F68" w14:textId="77777777" w:rsidR="0099283A" w:rsidRPr="0087049C" w:rsidRDefault="0099283A" w:rsidP="0056170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4F7DC07B" w14:textId="77777777" w:rsidR="0099283A" w:rsidRPr="00242D2C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64E1783" w14:textId="77777777" w:rsidR="0099283A" w:rsidRPr="0087049C" w:rsidRDefault="0099283A" w:rsidP="0056170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1CE8B47D" w14:textId="77777777" w:rsidR="0099283A" w:rsidRPr="00242D2C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660E638" w14:textId="77777777" w:rsidR="0099283A" w:rsidRPr="0087049C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6E6CBEC5" w14:textId="77777777" w:rsidR="0099283A" w:rsidRPr="00242D2C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283A" w:rsidRPr="0087049C" w14:paraId="4CA3A3A8" w14:textId="77777777" w:rsidTr="0099283A">
        <w:tc>
          <w:tcPr>
            <w:tcW w:w="2259" w:type="pct"/>
          </w:tcPr>
          <w:p w14:paraId="44138D17" w14:textId="665F5B9C" w:rsidR="0099283A" w:rsidRPr="00A373DA" w:rsidRDefault="0099283A" w:rsidP="005617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73D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ค่าใช้จ่ายในการบริหาร</w:t>
            </w: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</w:tcPr>
          <w:p w14:paraId="3D18833F" w14:textId="0FA0DBD5" w:rsidR="0099283A" w:rsidRPr="00A373DA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(5,921)</w:t>
            </w:r>
          </w:p>
        </w:tc>
        <w:tc>
          <w:tcPr>
            <w:tcW w:w="144" w:type="pct"/>
          </w:tcPr>
          <w:p w14:paraId="706FE432" w14:textId="77777777" w:rsidR="0099283A" w:rsidRPr="0087049C" w:rsidRDefault="0099283A" w:rsidP="0056170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</w:tcPr>
          <w:p w14:paraId="0F9249FA" w14:textId="291E26E3" w:rsidR="0099283A" w:rsidRPr="00242D2C" w:rsidRDefault="0099283A" w:rsidP="0099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A2CC060" w14:textId="77777777" w:rsidR="0099283A" w:rsidRPr="0087049C" w:rsidRDefault="0099283A" w:rsidP="0056170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21DD2ACC" w14:textId="04C6A843" w:rsidR="0099283A" w:rsidRPr="00242D2C" w:rsidRDefault="0099283A" w:rsidP="0099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BF9AC4" w14:textId="77777777" w:rsidR="0099283A" w:rsidRPr="0087049C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1DA1360F" w14:textId="5431C4FE" w:rsidR="0099283A" w:rsidRPr="00242D2C" w:rsidRDefault="0099283A" w:rsidP="00992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9283A" w:rsidRPr="0087049C" w14:paraId="376440BA" w14:textId="77777777" w:rsidTr="0099283A">
        <w:tc>
          <w:tcPr>
            <w:tcW w:w="2259" w:type="pct"/>
          </w:tcPr>
          <w:p w14:paraId="6D9D7F40" w14:textId="77777777" w:rsidR="0099283A" w:rsidRPr="0087049C" w:rsidRDefault="0099283A" w:rsidP="005617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14:paraId="4E279E95" w14:textId="77777777" w:rsidR="0099283A" w:rsidRPr="00242D2C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0FB8CEC" w14:textId="77777777" w:rsidR="0099283A" w:rsidRPr="0087049C" w:rsidRDefault="0099283A" w:rsidP="0056170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2D5A2EEC" w14:textId="77777777" w:rsidR="0099283A" w:rsidRPr="00242D2C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7C6F0DE" w14:textId="77777777" w:rsidR="0099283A" w:rsidRPr="0087049C" w:rsidRDefault="0099283A" w:rsidP="0056170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26136C63" w14:textId="77777777" w:rsidR="0099283A" w:rsidRPr="00242D2C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231CFA1" w14:textId="77777777" w:rsidR="0099283A" w:rsidRPr="0087049C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5BF74022" w14:textId="77777777" w:rsidR="0099283A" w:rsidRPr="00242D2C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283A" w:rsidRPr="0087049C" w14:paraId="32DDA8AD" w14:textId="77777777" w:rsidTr="0099283A">
        <w:tc>
          <w:tcPr>
            <w:tcW w:w="2259" w:type="pct"/>
          </w:tcPr>
          <w:p w14:paraId="1A43E2D5" w14:textId="77777777" w:rsidR="0099283A" w:rsidRPr="0087049C" w:rsidRDefault="0099283A" w:rsidP="005617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3961D720" w14:textId="77777777" w:rsidR="0099283A" w:rsidRPr="00242D2C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986C6FB" w14:textId="77777777" w:rsidR="0099283A" w:rsidRPr="0087049C" w:rsidRDefault="0099283A" w:rsidP="0056170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428C7BA7" w14:textId="77777777" w:rsidR="0099283A" w:rsidRPr="00242D2C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27081DF" w14:textId="77777777" w:rsidR="0099283A" w:rsidRPr="0087049C" w:rsidRDefault="0099283A" w:rsidP="0056170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5133176F" w14:textId="77777777" w:rsidR="0099283A" w:rsidRPr="00242D2C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016EBD8" w14:textId="77777777" w:rsidR="0099283A" w:rsidRPr="0087049C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7A62943C" w14:textId="77777777" w:rsidR="0099283A" w:rsidRPr="00242D2C" w:rsidRDefault="0099283A" w:rsidP="0056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7DCB789" w14:textId="77777777" w:rsidR="002C28F6" w:rsidRPr="0087049C" w:rsidRDefault="002C28F6" w:rsidP="00493611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  <w:sectPr w:rsidR="002C28F6" w:rsidRPr="0087049C" w:rsidSect="00BA5EAF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9"/>
          <w:cols w:space="720"/>
          <w:docGrid w:linePitch="245"/>
        </w:sectPr>
      </w:pPr>
    </w:p>
    <w:p w14:paraId="4979E8F9" w14:textId="77777777" w:rsidR="002C28F6" w:rsidRPr="0087049C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และการร่วมค้า</w:t>
      </w:r>
    </w:p>
    <w:p w14:paraId="64EB6901" w14:textId="77777777" w:rsidR="002C28F6" w:rsidRPr="00817C9B" w:rsidRDefault="002C28F6" w:rsidP="0088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tbl>
      <w:tblPr>
        <w:tblW w:w="1422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2520"/>
        <w:gridCol w:w="827"/>
        <w:gridCol w:w="179"/>
        <w:gridCol w:w="811"/>
        <w:gridCol w:w="182"/>
        <w:gridCol w:w="1065"/>
        <w:gridCol w:w="180"/>
        <w:gridCol w:w="1035"/>
        <w:gridCol w:w="185"/>
        <w:gridCol w:w="990"/>
        <w:gridCol w:w="180"/>
        <w:gridCol w:w="1028"/>
        <w:gridCol w:w="7"/>
        <w:gridCol w:w="173"/>
        <w:gridCol w:w="7"/>
        <w:gridCol w:w="948"/>
        <w:gridCol w:w="180"/>
        <w:gridCol w:w="1023"/>
      </w:tblGrid>
      <w:tr w:rsidR="002C28F6" w:rsidRPr="0087049C" w14:paraId="2720BE63" w14:textId="77777777" w:rsidTr="001228A0">
        <w:trPr>
          <w:cantSplit/>
          <w:tblHeader/>
        </w:trPr>
        <w:tc>
          <w:tcPr>
            <w:tcW w:w="2700" w:type="dxa"/>
          </w:tcPr>
          <w:p w14:paraId="36282F52" w14:textId="77777777" w:rsidR="002C28F6" w:rsidRPr="0087049C" w:rsidRDefault="002C28F6" w:rsidP="00A1251F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520" w:type="dxa"/>
            <w:shd w:val="clear" w:color="auto" w:fill="auto"/>
          </w:tcPr>
          <w:p w14:paraId="3EAC1C1B" w14:textId="77777777" w:rsidR="002C28F6" w:rsidRPr="0087049C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7" w:type="dxa"/>
            <w:gridSpan w:val="3"/>
          </w:tcPr>
          <w:p w14:paraId="6BBEFDF0" w14:textId="77777777" w:rsidR="002C28F6" w:rsidRPr="0087049C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2" w:type="dxa"/>
          </w:tcPr>
          <w:p w14:paraId="1920E0FE" w14:textId="77777777" w:rsidR="002C28F6" w:rsidRPr="0087049C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001" w:type="dxa"/>
            <w:gridSpan w:val="13"/>
          </w:tcPr>
          <w:p w14:paraId="1D642D0B" w14:textId="77777777" w:rsidR="002C28F6" w:rsidRPr="0087049C" w:rsidRDefault="002C28F6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704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2C28F6" w:rsidRPr="0087049C" w14:paraId="480CC7EB" w14:textId="77777777" w:rsidTr="001228A0">
        <w:trPr>
          <w:cantSplit/>
          <w:tblHeader/>
        </w:trPr>
        <w:tc>
          <w:tcPr>
            <w:tcW w:w="2700" w:type="dxa"/>
          </w:tcPr>
          <w:p w14:paraId="2E34A911" w14:textId="77777777" w:rsidR="002C28F6" w:rsidRPr="0087049C" w:rsidRDefault="002C28F6" w:rsidP="00A1251F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520" w:type="dxa"/>
            <w:shd w:val="clear" w:color="auto" w:fill="auto"/>
          </w:tcPr>
          <w:p w14:paraId="3546C77F" w14:textId="77777777" w:rsidR="002C28F6" w:rsidRPr="0087049C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601033" w14:textId="77777777" w:rsidR="002C28F6" w:rsidRPr="0087049C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17" w:type="dxa"/>
            <w:gridSpan w:val="3"/>
          </w:tcPr>
          <w:p w14:paraId="4AC169AA" w14:textId="77777777" w:rsidR="00FE54D4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สัดส่วน</w:t>
            </w:r>
          </w:p>
          <w:p w14:paraId="3B5A7627" w14:textId="78FF8E8C" w:rsidR="002C28F6" w:rsidRPr="0087049C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182" w:type="dxa"/>
          </w:tcPr>
          <w:p w14:paraId="1873994D" w14:textId="77777777" w:rsidR="002C28F6" w:rsidRPr="0087049C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280" w:type="dxa"/>
            <w:gridSpan w:val="3"/>
          </w:tcPr>
          <w:p w14:paraId="25CCDE5D" w14:textId="77777777" w:rsidR="002C28F6" w:rsidRPr="0087049C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3F7B62E3" w14:textId="77777777" w:rsidR="002C28F6" w:rsidRPr="0087049C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ทุนชำระแล้ว</w:t>
            </w:r>
          </w:p>
        </w:tc>
        <w:tc>
          <w:tcPr>
            <w:tcW w:w="185" w:type="dxa"/>
          </w:tcPr>
          <w:p w14:paraId="7B8D74C7" w14:textId="77777777" w:rsidR="002C28F6" w:rsidRPr="0087049C" w:rsidRDefault="002C28F6" w:rsidP="00A1251F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198" w:type="dxa"/>
            <w:gridSpan w:val="3"/>
          </w:tcPr>
          <w:p w14:paraId="7CC60015" w14:textId="77777777" w:rsidR="002C28F6" w:rsidRPr="0087049C" w:rsidRDefault="002C28F6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52FE2754" w14:textId="77777777" w:rsidR="002C28F6" w:rsidRPr="0087049C" w:rsidRDefault="002C28F6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7B37AB89" w14:textId="77777777" w:rsidR="002C28F6" w:rsidRPr="0087049C" w:rsidRDefault="002C28F6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58" w:type="dxa"/>
            <w:gridSpan w:val="4"/>
          </w:tcPr>
          <w:p w14:paraId="403A2264" w14:textId="77777777" w:rsidR="00FE54D4" w:rsidRDefault="002C28F6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มูลค่าตามวิธี</w:t>
            </w:r>
          </w:p>
          <w:p w14:paraId="5D7E0EDB" w14:textId="5C68EC32" w:rsidR="002C28F6" w:rsidRPr="0087049C" w:rsidRDefault="002C28F6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ส่วนได้เสีย</w:t>
            </w:r>
          </w:p>
        </w:tc>
      </w:tr>
      <w:tr w:rsidR="00A53404" w:rsidRPr="0087049C" w14:paraId="4206AFD6" w14:textId="77777777" w:rsidTr="001228A0">
        <w:trPr>
          <w:cantSplit/>
          <w:tblHeader/>
        </w:trPr>
        <w:tc>
          <w:tcPr>
            <w:tcW w:w="2700" w:type="dxa"/>
          </w:tcPr>
          <w:p w14:paraId="2D5E4C7A" w14:textId="77777777" w:rsidR="00A53404" w:rsidRPr="0087049C" w:rsidRDefault="00A53404" w:rsidP="00A5340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520" w:type="dxa"/>
            <w:shd w:val="clear" w:color="auto" w:fill="auto"/>
          </w:tcPr>
          <w:p w14:paraId="15A8B073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7" w:type="dxa"/>
            <w:hideMark/>
          </w:tcPr>
          <w:p w14:paraId="0385F43D" w14:textId="681AA2DA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9" w:type="dxa"/>
          </w:tcPr>
          <w:p w14:paraId="44F76E13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hideMark/>
          </w:tcPr>
          <w:p w14:paraId="6346A54B" w14:textId="491DA937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2" w:type="dxa"/>
            <w:vAlign w:val="center"/>
            <w:hideMark/>
          </w:tcPr>
          <w:p w14:paraId="284018A5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hideMark/>
          </w:tcPr>
          <w:p w14:paraId="3DFE4915" w14:textId="05FA52D8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5F468DFB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hideMark/>
          </w:tcPr>
          <w:p w14:paraId="30C1D0D8" w14:textId="331A8B76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5" w:type="dxa"/>
          </w:tcPr>
          <w:p w14:paraId="1675AF36" w14:textId="77777777" w:rsidR="00A53404" w:rsidRPr="0087049C" w:rsidRDefault="00A53404" w:rsidP="00A534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3BCF5BB2" w14:textId="58924B70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1CFD9488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hideMark/>
          </w:tcPr>
          <w:p w14:paraId="4737E937" w14:textId="26B0214C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gridSpan w:val="2"/>
          </w:tcPr>
          <w:p w14:paraId="46FACB95" w14:textId="77777777" w:rsidR="00A53404" w:rsidRPr="0087049C" w:rsidRDefault="00A53404" w:rsidP="00A534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hideMark/>
          </w:tcPr>
          <w:p w14:paraId="1E60DC7C" w14:textId="601ADC73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4F75439" w14:textId="77777777" w:rsidR="00A53404" w:rsidRPr="0087049C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hideMark/>
          </w:tcPr>
          <w:p w14:paraId="1F66B3A6" w14:textId="10599B0B" w:rsidR="00A53404" w:rsidRPr="0087049C" w:rsidRDefault="00242D2C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C28F6" w:rsidRPr="0087049C" w14:paraId="4E2FFB12" w14:textId="77777777" w:rsidTr="001228A0">
        <w:trPr>
          <w:cantSplit/>
          <w:trHeight w:val="270"/>
        </w:trPr>
        <w:tc>
          <w:tcPr>
            <w:tcW w:w="2700" w:type="dxa"/>
          </w:tcPr>
          <w:p w14:paraId="159477FE" w14:textId="77777777" w:rsidR="002C28F6" w:rsidRPr="0087049C" w:rsidRDefault="002C28F6" w:rsidP="008221C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520" w:type="dxa"/>
            <w:shd w:val="clear" w:color="auto" w:fill="auto"/>
          </w:tcPr>
          <w:p w14:paraId="7BCBF72E" w14:textId="77777777" w:rsidR="002C28F6" w:rsidRPr="0087049C" w:rsidRDefault="002C28F6" w:rsidP="008221C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17" w:type="dxa"/>
            <w:gridSpan w:val="3"/>
            <w:hideMark/>
          </w:tcPr>
          <w:p w14:paraId="5AD68A7C" w14:textId="77777777" w:rsidR="002C28F6" w:rsidRPr="0087049C" w:rsidRDefault="002C28F6" w:rsidP="008221C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(ร้อยละ)</w:t>
            </w:r>
          </w:p>
        </w:tc>
        <w:tc>
          <w:tcPr>
            <w:tcW w:w="182" w:type="dxa"/>
          </w:tcPr>
          <w:p w14:paraId="738B8ABD" w14:textId="77777777" w:rsidR="002C28F6" w:rsidRPr="0087049C" w:rsidRDefault="002C28F6" w:rsidP="008221C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001" w:type="dxa"/>
            <w:gridSpan w:val="13"/>
            <w:hideMark/>
          </w:tcPr>
          <w:p w14:paraId="4B5670BE" w14:textId="77777777" w:rsidR="002C28F6" w:rsidRPr="0087049C" w:rsidRDefault="002C28F6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2C28F6" w:rsidRPr="0087049C" w14:paraId="35325B14" w14:textId="77777777" w:rsidTr="001228A0">
        <w:trPr>
          <w:cantSplit/>
          <w:trHeight w:val="270"/>
        </w:trPr>
        <w:tc>
          <w:tcPr>
            <w:tcW w:w="2700" w:type="dxa"/>
            <w:hideMark/>
          </w:tcPr>
          <w:p w14:paraId="21BFB769" w14:textId="77777777" w:rsidR="002C28F6" w:rsidRPr="0087049C" w:rsidRDefault="002C28F6" w:rsidP="001228A0">
            <w:pPr>
              <w:ind w:left="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บริษัทร่วมทางอ้อม</w:t>
            </w:r>
          </w:p>
        </w:tc>
        <w:tc>
          <w:tcPr>
            <w:tcW w:w="2520" w:type="dxa"/>
            <w:shd w:val="clear" w:color="auto" w:fill="auto"/>
          </w:tcPr>
          <w:p w14:paraId="52EBF0C3" w14:textId="77777777" w:rsidR="002C28F6" w:rsidRPr="0087049C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</w:tcPr>
          <w:p w14:paraId="40805CD4" w14:textId="77777777" w:rsidR="002C28F6" w:rsidRPr="0087049C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</w:tcPr>
          <w:p w14:paraId="177611C0" w14:textId="77777777" w:rsidR="002C28F6" w:rsidRPr="0087049C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</w:tcPr>
          <w:p w14:paraId="2793B956" w14:textId="77777777" w:rsidR="002C28F6" w:rsidRPr="0087049C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</w:tcPr>
          <w:p w14:paraId="6939CFC3" w14:textId="77777777" w:rsidR="002C28F6" w:rsidRPr="0087049C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</w:tcPr>
          <w:p w14:paraId="69E45C88" w14:textId="77777777" w:rsidR="002C28F6" w:rsidRPr="0087049C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78BEAE6F" w14:textId="77777777" w:rsidR="002C28F6" w:rsidRPr="0087049C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</w:tcPr>
          <w:p w14:paraId="4636E125" w14:textId="77777777" w:rsidR="002C28F6" w:rsidRPr="0087049C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</w:tcPr>
          <w:p w14:paraId="426815FE" w14:textId="77777777" w:rsidR="002C28F6" w:rsidRPr="0087049C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E208B0A" w14:textId="77777777" w:rsidR="002C28F6" w:rsidRPr="0087049C" w:rsidRDefault="002C28F6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182C956" w14:textId="77777777" w:rsidR="002C28F6" w:rsidRPr="0087049C" w:rsidRDefault="002C28F6" w:rsidP="008221C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</w:tcPr>
          <w:p w14:paraId="0172C5C2" w14:textId="77777777" w:rsidR="002C28F6" w:rsidRPr="0087049C" w:rsidRDefault="002C28F6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gridSpan w:val="2"/>
          </w:tcPr>
          <w:p w14:paraId="2B194AF7" w14:textId="77777777" w:rsidR="002C28F6" w:rsidRPr="0087049C" w:rsidRDefault="002C28F6" w:rsidP="008221C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</w:tcPr>
          <w:p w14:paraId="045DB502" w14:textId="77777777" w:rsidR="002C28F6" w:rsidRPr="0087049C" w:rsidRDefault="002C28F6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9F5D373" w14:textId="77777777" w:rsidR="002C28F6" w:rsidRPr="0087049C" w:rsidRDefault="002C28F6" w:rsidP="008221C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</w:tcPr>
          <w:p w14:paraId="06BDAA13" w14:textId="77777777" w:rsidR="002C28F6" w:rsidRPr="0087049C" w:rsidRDefault="002C28F6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53404" w:rsidRPr="0087049C" w14:paraId="21736841" w14:textId="77777777" w:rsidTr="001228A0">
        <w:trPr>
          <w:cantSplit/>
          <w:trHeight w:val="270"/>
        </w:trPr>
        <w:tc>
          <w:tcPr>
            <w:tcW w:w="2700" w:type="dxa"/>
          </w:tcPr>
          <w:p w14:paraId="67DCEAFD" w14:textId="77777777" w:rsidR="00A53404" w:rsidRPr="0087049C" w:rsidRDefault="00A53404" w:rsidP="00A534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ดาน่อน เซ็ปเป้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   เบฟเวอเรจส์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520" w:type="dxa"/>
            <w:shd w:val="clear" w:color="auto" w:fill="auto"/>
          </w:tcPr>
          <w:p w14:paraId="212FD081" w14:textId="77777777" w:rsidR="00A53404" w:rsidRDefault="00A53404" w:rsidP="00A53404">
            <w:pPr>
              <w:pStyle w:val="acctfourfigures"/>
              <w:tabs>
                <w:tab w:val="clear" w:pos="765"/>
              </w:tabs>
              <w:spacing w:line="240" w:lineRule="atLeast"/>
              <w:ind w:left="236" w:right="-79" w:hanging="18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25EA5E7" w14:textId="77777777" w:rsidR="00A53404" w:rsidRPr="0087049C" w:rsidRDefault="00A53404" w:rsidP="00A53404">
            <w:pPr>
              <w:pStyle w:val="acctfourfigures"/>
              <w:tabs>
                <w:tab w:val="clear" w:pos="765"/>
              </w:tabs>
              <w:spacing w:line="240" w:lineRule="atLeast"/>
              <w:ind w:left="190" w:right="-79" w:hanging="18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จำหน่ายเครื่องดื่มสุขภาพ</w:t>
            </w:r>
          </w:p>
        </w:tc>
        <w:tc>
          <w:tcPr>
            <w:tcW w:w="827" w:type="dxa"/>
            <w:shd w:val="clear" w:color="auto" w:fill="auto"/>
          </w:tcPr>
          <w:p w14:paraId="323D94A5" w14:textId="77777777" w:rsidR="00A53404" w:rsidRDefault="00A53404" w:rsidP="00A534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40F5BDF" w14:textId="216C6DF3" w:rsidR="00543196" w:rsidRPr="004E19E3" w:rsidRDefault="00242D2C" w:rsidP="00A534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</w:t>
            </w:r>
            <w:r w:rsidR="0054319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179" w:type="dxa"/>
            <w:shd w:val="clear" w:color="auto" w:fill="auto"/>
          </w:tcPr>
          <w:p w14:paraId="1C444265" w14:textId="77777777" w:rsidR="00A53404" w:rsidRPr="004E19E3" w:rsidRDefault="00A53404" w:rsidP="00A53404">
            <w:pPr>
              <w:pStyle w:val="acctfourfigures"/>
              <w:tabs>
                <w:tab w:val="clear" w:pos="765"/>
                <w:tab w:val="left" w:pos="562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4B850A14" w14:textId="77777777" w:rsidR="00A53404" w:rsidRDefault="00A53404" w:rsidP="00A534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6CF1F483" w14:textId="684DC937" w:rsidR="00A53404" w:rsidRPr="004E19E3" w:rsidRDefault="00242D2C" w:rsidP="00A534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</w:t>
            </w:r>
            <w:r w:rsidR="00A53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182" w:type="dxa"/>
            <w:shd w:val="clear" w:color="auto" w:fill="auto"/>
          </w:tcPr>
          <w:p w14:paraId="193E2F9E" w14:textId="77777777" w:rsidR="00A53404" w:rsidRPr="004E19E3" w:rsidRDefault="00A53404" w:rsidP="00A5340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65" w:type="dxa"/>
            <w:shd w:val="clear" w:color="auto" w:fill="auto"/>
          </w:tcPr>
          <w:p w14:paraId="55C61736" w14:textId="77777777" w:rsidR="00A53404" w:rsidRDefault="00A53404" w:rsidP="00A5340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01B58BB5" w14:textId="677844E5" w:rsidR="00885D4F" w:rsidRPr="004E19E3" w:rsidRDefault="00242D2C" w:rsidP="00A5340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300</w:t>
            </w:r>
            <w:r w:rsidR="00885D4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CBD40EC" w14:textId="77777777" w:rsidR="00A53404" w:rsidRPr="004E19E3" w:rsidRDefault="00A53404" w:rsidP="00A53404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7CE9689B" w14:textId="77777777" w:rsidR="00A53404" w:rsidRDefault="00A53404" w:rsidP="00A5340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BAB3675" w14:textId="432D99CC" w:rsidR="00A53404" w:rsidRPr="004E19E3" w:rsidRDefault="00242D2C" w:rsidP="00A5340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300</w:t>
            </w:r>
            <w:r w:rsidR="00A53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5" w:type="dxa"/>
            <w:shd w:val="clear" w:color="auto" w:fill="auto"/>
          </w:tcPr>
          <w:p w14:paraId="32550849" w14:textId="77777777" w:rsidR="00A53404" w:rsidRPr="004E19E3" w:rsidRDefault="00A53404" w:rsidP="00A53404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22F30934" w14:textId="77777777" w:rsidR="00A53404" w:rsidRDefault="00A53404" w:rsidP="00A5340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032BB3F0" w14:textId="5BF1C234" w:rsidR="00144946" w:rsidRPr="004E19E3" w:rsidRDefault="00242D2C" w:rsidP="00A5340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75</w:t>
            </w:r>
            <w:r w:rsidR="0014494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EA2A261" w14:textId="77777777" w:rsidR="00A53404" w:rsidRPr="004E19E3" w:rsidRDefault="00A53404" w:rsidP="00A5340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52E41ACE" w14:textId="77777777" w:rsidR="00A53404" w:rsidRPr="004E19E3" w:rsidRDefault="00A53404" w:rsidP="00A5340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207642A9" w14:textId="6FF167B3" w:rsidR="00A53404" w:rsidRPr="004E19E3" w:rsidRDefault="00242D2C" w:rsidP="00A5340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75</w:t>
            </w:r>
            <w:r w:rsidR="00A53404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3E812DA" w14:textId="77777777" w:rsidR="00A53404" w:rsidRPr="004E19E3" w:rsidRDefault="00A53404" w:rsidP="00A5340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shd w:val="clear" w:color="auto" w:fill="auto"/>
          </w:tcPr>
          <w:p w14:paraId="6BEF73A9" w14:textId="77777777" w:rsidR="00A53404" w:rsidRDefault="00A53404" w:rsidP="00A5340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29282C09" w14:textId="05A559D9" w:rsidR="00144946" w:rsidRPr="004E19E3" w:rsidRDefault="00242D2C" w:rsidP="00A5340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</w:t>
            </w:r>
            <w:r w:rsidR="0014494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470</w:t>
            </w:r>
          </w:p>
        </w:tc>
        <w:tc>
          <w:tcPr>
            <w:tcW w:w="180" w:type="dxa"/>
            <w:shd w:val="clear" w:color="auto" w:fill="auto"/>
          </w:tcPr>
          <w:p w14:paraId="052E0C0C" w14:textId="77777777" w:rsidR="00A53404" w:rsidRPr="004E19E3" w:rsidRDefault="00A53404" w:rsidP="00A5340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shd w:val="clear" w:color="auto" w:fill="auto"/>
          </w:tcPr>
          <w:p w14:paraId="7BDE4026" w14:textId="77777777" w:rsidR="00A53404" w:rsidRDefault="00A53404" w:rsidP="00A5340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909A108" w14:textId="1960C13F" w:rsidR="00A53404" w:rsidRPr="004E19E3" w:rsidRDefault="00242D2C" w:rsidP="00A5340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47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</w:t>
            </w:r>
            <w:r w:rsidR="00A53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110</w:t>
            </w:r>
          </w:p>
        </w:tc>
      </w:tr>
      <w:tr w:rsidR="00A53404" w:rsidRPr="0087049C" w14:paraId="3784C303" w14:textId="77777777" w:rsidTr="001228A0">
        <w:trPr>
          <w:cantSplit/>
          <w:trHeight w:val="270"/>
        </w:trPr>
        <w:tc>
          <w:tcPr>
            <w:tcW w:w="2700" w:type="dxa"/>
            <w:shd w:val="clear" w:color="auto" w:fill="auto"/>
          </w:tcPr>
          <w:p w14:paraId="63734FDE" w14:textId="77777777" w:rsidR="00A53404" w:rsidRPr="00122DF4" w:rsidRDefault="00A53404" w:rsidP="00A534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DF4">
              <w:rPr>
                <w:rFonts w:ascii="Angsana New" w:hAnsi="Angsana New"/>
                <w:sz w:val="30"/>
                <w:szCs w:val="30"/>
                <w:cs/>
              </w:rPr>
              <w:t>บริษัท เอ็มอินเทลลิเจนซ์ จำกัด</w:t>
            </w:r>
            <w:r w:rsidRPr="00122DF4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2520" w:type="dxa"/>
            <w:shd w:val="clear" w:color="auto" w:fill="auto"/>
          </w:tcPr>
          <w:p w14:paraId="59CBD1B6" w14:textId="77777777" w:rsidR="00A53404" w:rsidRDefault="00A53404" w:rsidP="00A53404">
            <w:pPr>
              <w:pStyle w:val="acctfourfigures"/>
              <w:tabs>
                <w:tab w:val="clear" w:pos="765"/>
              </w:tabs>
              <w:spacing w:line="240" w:lineRule="atLeast"/>
              <w:ind w:left="190" w:right="-79" w:hanging="172"/>
              <w:rPr>
                <w:rFonts w:asciiTheme="majorBidi" w:hAnsiTheme="majorBidi"/>
                <w:color w:val="000000"/>
                <w:sz w:val="30"/>
                <w:szCs w:val="30"/>
                <w:lang w:val="en-US" w:bidi="th-TH"/>
              </w:rPr>
            </w:pPr>
            <w:r w:rsidRPr="004E27B8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 w:bidi="th-TH"/>
              </w:rPr>
              <w:t>จำหน่ายผลิตภัณฑ์</w:t>
            </w:r>
            <w:r w:rsidRPr="004E27B8">
              <w:rPr>
                <w:rFonts w:asciiTheme="majorBidi" w:hAnsiTheme="majorBidi"/>
                <w:color w:val="000000"/>
                <w:sz w:val="30"/>
                <w:szCs w:val="30"/>
                <w:cs/>
                <w:lang w:val="en-US" w:bidi="th-TH"/>
              </w:rPr>
              <w:t>ด้าน</w:t>
            </w:r>
            <w:r w:rsidRPr="004E27B8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7B3919B1" w14:textId="77777777" w:rsidR="00A53404" w:rsidRPr="00122DF4" w:rsidRDefault="00A53404" w:rsidP="00A53404">
            <w:pPr>
              <w:pStyle w:val="acctfourfigures"/>
              <w:tabs>
                <w:tab w:val="clear" w:pos="765"/>
              </w:tabs>
              <w:spacing w:line="240" w:lineRule="atLeast"/>
              <w:ind w:left="190" w:right="-79" w:hanging="18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  <w:lang w:val="en-US" w:bidi="th-TH"/>
              </w:rPr>
              <w:t xml:space="preserve">   </w:t>
            </w:r>
            <w:r w:rsidRPr="004E27B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Digital Transformation</w:t>
            </w:r>
          </w:p>
        </w:tc>
        <w:tc>
          <w:tcPr>
            <w:tcW w:w="827" w:type="dxa"/>
            <w:shd w:val="clear" w:color="auto" w:fill="auto"/>
          </w:tcPr>
          <w:p w14:paraId="23852DFC" w14:textId="77777777" w:rsidR="00A53404" w:rsidRDefault="00A53404" w:rsidP="00A534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589B8EB0" w14:textId="3326FDB3" w:rsidR="0060023B" w:rsidRPr="004E19E3" w:rsidRDefault="00242D2C" w:rsidP="00A534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</w:t>
            </w:r>
            <w:r w:rsidR="0060023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179" w:type="dxa"/>
            <w:shd w:val="clear" w:color="auto" w:fill="auto"/>
          </w:tcPr>
          <w:p w14:paraId="62BDEBA6" w14:textId="77777777" w:rsidR="00A53404" w:rsidRPr="004E19E3" w:rsidRDefault="00A53404" w:rsidP="00A53404">
            <w:pPr>
              <w:pStyle w:val="acctfourfigures"/>
              <w:tabs>
                <w:tab w:val="clear" w:pos="765"/>
                <w:tab w:val="left" w:pos="562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30DDAB2" w14:textId="77777777" w:rsidR="00A53404" w:rsidRDefault="00A53404" w:rsidP="00A534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260D7A73" w14:textId="0FD60AB9" w:rsidR="00A53404" w:rsidRPr="004E19E3" w:rsidRDefault="00242D2C" w:rsidP="00A534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</w:t>
            </w:r>
            <w:r w:rsidR="00A53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182" w:type="dxa"/>
            <w:shd w:val="clear" w:color="auto" w:fill="auto"/>
          </w:tcPr>
          <w:p w14:paraId="6E1F4DEA" w14:textId="77777777" w:rsidR="00A53404" w:rsidRPr="004E19E3" w:rsidRDefault="00A53404" w:rsidP="00A5340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65" w:type="dxa"/>
            <w:shd w:val="clear" w:color="auto" w:fill="auto"/>
          </w:tcPr>
          <w:p w14:paraId="3E49E91A" w14:textId="77777777" w:rsidR="00A53404" w:rsidRDefault="00A53404" w:rsidP="00A5340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1FCF66E" w14:textId="15430659" w:rsidR="00144946" w:rsidRPr="004E19E3" w:rsidRDefault="00242D2C" w:rsidP="00A5340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="00EF69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947</w:t>
            </w:r>
          </w:p>
        </w:tc>
        <w:tc>
          <w:tcPr>
            <w:tcW w:w="180" w:type="dxa"/>
            <w:shd w:val="clear" w:color="auto" w:fill="auto"/>
          </w:tcPr>
          <w:p w14:paraId="2086AD82" w14:textId="77777777" w:rsidR="00A53404" w:rsidRPr="004E19E3" w:rsidRDefault="00A53404" w:rsidP="00A53404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34B1B93F" w14:textId="77777777" w:rsidR="00A53404" w:rsidRDefault="00A53404" w:rsidP="00A5340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A2E5304" w14:textId="7B210E0B" w:rsidR="00A53404" w:rsidRPr="004E19E3" w:rsidRDefault="00242D2C" w:rsidP="00A53404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="00A53404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947</w:t>
            </w:r>
          </w:p>
        </w:tc>
        <w:tc>
          <w:tcPr>
            <w:tcW w:w="185" w:type="dxa"/>
            <w:shd w:val="clear" w:color="auto" w:fill="auto"/>
          </w:tcPr>
          <w:p w14:paraId="6E339592" w14:textId="77777777" w:rsidR="00A53404" w:rsidRPr="004E19E3" w:rsidRDefault="00A53404" w:rsidP="00A53404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7CFE8D7" w14:textId="77777777" w:rsidR="00A53404" w:rsidRDefault="00A53404" w:rsidP="00A5340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BFDE911" w14:textId="00A2C7B6" w:rsidR="00EF45C7" w:rsidRPr="004E19E3" w:rsidRDefault="00242D2C" w:rsidP="00A5340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70</w:t>
            </w:r>
            <w:r w:rsidR="00EF45C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6E301B9" w14:textId="77777777" w:rsidR="00A53404" w:rsidRPr="004E19E3" w:rsidRDefault="00A53404" w:rsidP="00A5340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3E2025" w14:textId="77777777" w:rsidR="00A53404" w:rsidRPr="004E19E3" w:rsidRDefault="00A53404" w:rsidP="00A5340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F1ADC93" w14:textId="0EE4FB0C" w:rsidR="00A53404" w:rsidRPr="004E19E3" w:rsidRDefault="00242D2C" w:rsidP="00A5340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70</w:t>
            </w:r>
            <w:r w:rsidR="00A53404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48CB989" w14:textId="77777777" w:rsidR="00A53404" w:rsidRPr="004E19E3" w:rsidRDefault="00A53404" w:rsidP="00A5340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</w:tcPr>
          <w:p w14:paraId="6E69228B" w14:textId="77777777" w:rsidR="00A53404" w:rsidRDefault="00A53404" w:rsidP="00A5340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05B69736" w14:textId="1D0F3AA3" w:rsidR="00347610" w:rsidRPr="004E19E3" w:rsidRDefault="00242D2C" w:rsidP="00A5340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56</w:t>
            </w:r>
            <w:r w:rsidR="0034761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073</w:t>
            </w:r>
          </w:p>
        </w:tc>
        <w:tc>
          <w:tcPr>
            <w:tcW w:w="180" w:type="dxa"/>
            <w:shd w:val="clear" w:color="auto" w:fill="auto"/>
          </w:tcPr>
          <w:p w14:paraId="48D3AF4F" w14:textId="77777777" w:rsidR="00A53404" w:rsidRPr="004E19E3" w:rsidRDefault="00A53404" w:rsidP="00A5340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1BD3F6B5" w14:textId="77777777" w:rsidR="00A53404" w:rsidRDefault="00A53404" w:rsidP="00A5340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255E8E45" w14:textId="5197718A" w:rsidR="00A53404" w:rsidRPr="004E19E3" w:rsidRDefault="00242D2C" w:rsidP="00A53404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56</w:t>
            </w:r>
            <w:r w:rsidR="00A53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740</w:t>
            </w:r>
          </w:p>
        </w:tc>
      </w:tr>
      <w:tr w:rsidR="00A53404" w:rsidRPr="0087049C" w14:paraId="5A94D44E" w14:textId="77777777" w:rsidTr="001228A0">
        <w:trPr>
          <w:cantSplit/>
        </w:trPr>
        <w:tc>
          <w:tcPr>
            <w:tcW w:w="2700" w:type="dxa"/>
          </w:tcPr>
          <w:p w14:paraId="7B3A0AAD" w14:textId="77777777" w:rsidR="00A53404" w:rsidRPr="006D009D" w:rsidRDefault="00A53404" w:rsidP="00A5340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520" w:type="dxa"/>
            <w:shd w:val="clear" w:color="auto" w:fill="auto"/>
          </w:tcPr>
          <w:p w14:paraId="7CB87EB6" w14:textId="77777777" w:rsidR="00A53404" w:rsidRPr="0087049C" w:rsidRDefault="00A53404" w:rsidP="00A53404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4CE213A9" w14:textId="77777777" w:rsidR="00A53404" w:rsidRPr="004E19E3" w:rsidRDefault="00A53404" w:rsidP="00A53404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18192ADD" w14:textId="77777777" w:rsidR="00A53404" w:rsidRPr="004E19E3" w:rsidRDefault="00A53404" w:rsidP="00A53404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  <w:shd w:val="clear" w:color="auto" w:fill="auto"/>
          </w:tcPr>
          <w:p w14:paraId="188E2C6A" w14:textId="77777777" w:rsidR="00A53404" w:rsidRPr="004E19E3" w:rsidRDefault="00A53404" w:rsidP="00A53404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  <w:shd w:val="clear" w:color="auto" w:fill="auto"/>
          </w:tcPr>
          <w:p w14:paraId="214AA6F7" w14:textId="77777777" w:rsidR="00A53404" w:rsidRPr="004E19E3" w:rsidRDefault="00A53404" w:rsidP="00A53404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shd w:val="clear" w:color="auto" w:fill="auto"/>
          </w:tcPr>
          <w:p w14:paraId="47F41E02" w14:textId="77777777" w:rsidR="00A53404" w:rsidRPr="004E19E3" w:rsidRDefault="00A53404" w:rsidP="00A53404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7B30091E" w14:textId="77777777" w:rsidR="00A53404" w:rsidRPr="004E19E3" w:rsidRDefault="00A53404" w:rsidP="00A53404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7CDAAE4B" w14:textId="77777777" w:rsidR="00A53404" w:rsidRPr="004E19E3" w:rsidRDefault="00A53404" w:rsidP="00A53404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  <w:shd w:val="clear" w:color="auto" w:fill="auto"/>
          </w:tcPr>
          <w:p w14:paraId="6C5D70C0" w14:textId="77777777" w:rsidR="00A53404" w:rsidRPr="004E19E3" w:rsidRDefault="00A53404" w:rsidP="00A53404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B592E" w14:textId="455E734C" w:rsidR="00A53404" w:rsidRPr="004E19E3" w:rsidRDefault="00242D2C" w:rsidP="00A5340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145</w:t>
            </w:r>
            <w:r w:rsidR="00FA21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959150C" w14:textId="77777777" w:rsidR="00A53404" w:rsidRPr="004E19E3" w:rsidRDefault="00A53404" w:rsidP="00A5340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9574E" w14:textId="0B6E1CED" w:rsidR="00A53404" w:rsidRPr="00CD4614" w:rsidRDefault="00242D2C" w:rsidP="00A5340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145</w:t>
            </w:r>
            <w:r w:rsidR="00A53404" w:rsidRPr="004E19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4E74565" w14:textId="77777777" w:rsidR="00A53404" w:rsidRPr="00CD4614" w:rsidRDefault="00A53404" w:rsidP="00A5340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E097C" w14:textId="1EB61B02" w:rsidR="00A53404" w:rsidRPr="00CD4614" w:rsidRDefault="00242D2C" w:rsidP="00A5340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75</w:t>
            </w:r>
            <w:r w:rsidR="006A61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543</w:t>
            </w:r>
          </w:p>
        </w:tc>
        <w:tc>
          <w:tcPr>
            <w:tcW w:w="180" w:type="dxa"/>
            <w:shd w:val="clear" w:color="auto" w:fill="auto"/>
          </w:tcPr>
          <w:p w14:paraId="4D9EB310" w14:textId="77777777" w:rsidR="00A53404" w:rsidRPr="004E19E3" w:rsidRDefault="00A53404" w:rsidP="00A5340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483E8F" w14:textId="0278F945" w:rsidR="00A53404" w:rsidRPr="004E19E3" w:rsidRDefault="00242D2C" w:rsidP="00A5340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75</w:t>
            </w:r>
            <w:r w:rsidR="00A53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850</w:t>
            </w:r>
          </w:p>
        </w:tc>
      </w:tr>
      <w:tr w:rsidR="00A53404" w:rsidRPr="0087049C" w14:paraId="0F63A479" w14:textId="77777777" w:rsidTr="00CD46FC">
        <w:trPr>
          <w:cantSplit/>
        </w:trPr>
        <w:tc>
          <w:tcPr>
            <w:tcW w:w="2700" w:type="dxa"/>
          </w:tcPr>
          <w:p w14:paraId="1AA1A4CE" w14:textId="77777777" w:rsidR="00A53404" w:rsidRPr="006D009D" w:rsidRDefault="00A53404" w:rsidP="00A5340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6D00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การร่วมค้าทางอ้อม</w:t>
            </w:r>
          </w:p>
        </w:tc>
        <w:tc>
          <w:tcPr>
            <w:tcW w:w="2520" w:type="dxa"/>
            <w:shd w:val="clear" w:color="auto" w:fill="auto"/>
          </w:tcPr>
          <w:p w14:paraId="463C3EF7" w14:textId="77777777" w:rsidR="00A53404" w:rsidRPr="0087049C" w:rsidRDefault="00A53404" w:rsidP="00A53404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10485230" w14:textId="77777777" w:rsidR="00A53404" w:rsidRPr="004E19E3" w:rsidRDefault="00A53404" w:rsidP="00A53404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4185C7B7" w14:textId="77777777" w:rsidR="00A53404" w:rsidRPr="004E19E3" w:rsidRDefault="00A53404" w:rsidP="00A53404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  <w:shd w:val="clear" w:color="auto" w:fill="auto"/>
          </w:tcPr>
          <w:p w14:paraId="444B8DDF" w14:textId="77777777" w:rsidR="00A53404" w:rsidRPr="004E19E3" w:rsidRDefault="00A53404" w:rsidP="00A53404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  <w:shd w:val="clear" w:color="auto" w:fill="auto"/>
          </w:tcPr>
          <w:p w14:paraId="218E8E69" w14:textId="77777777" w:rsidR="00A53404" w:rsidRPr="004E19E3" w:rsidRDefault="00A53404" w:rsidP="00A53404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shd w:val="clear" w:color="auto" w:fill="auto"/>
          </w:tcPr>
          <w:p w14:paraId="74FA2949" w14:textId="77777777" w:rsidR="00A53404" w:rsidRPr="004E19E3" w:rsidRDefault="00A53404" w:rsidP="00A53404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3C0EB8E0" w14:textId="77777777" w:rsidR="00A53404" w:rsidRPr="004E19E3" w:rsidRDefault="00A53404" w:rsidP="00A53404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1BD73DD2" w14:textId="77777777" w:rsidR="00A53404" w:rsidRPr="004E19E3" w:rsidRDefault="00A53404" w:rsidP="00A53404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  <w:shd w:val="clear" w:color="auto" w:fill="auto"/>
          </w:tcPr>
          <w:p w14:paraId="2B6B6FF7" w14:textId="77777777" w:rsidR="00A53404" w:rsidRPr="004E19E3" w:rsidRDefault="00A53404" w:rsidP="00A53404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B325EE" w14:textId="77777777" w:rsidR="00A53404" w:rsidRPr="004E19E3" w:rsidRDefault="00A53404" w:rsidP="00A5340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C2F514" w14:textId="77777777" w:rsidR="00A53404" w:rsidRPr="004E19E3" w:rsidRDefault="00A53404" w:rsidP="00A5340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40BD08" w14:textId="77777777" w:rsidR="00A53404" w:rsidRPr="00CD4614" w:rsidRDefault="00A53404" w:rsidP="00A5340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2A0C1AA" w14:textId="77777777" w:rsidR="00A53404" w:rsidRPr="00CD4614" w:rsidRDefault="00A53404" w:rsidP="00A5340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323D7E" w14:textId="77777777" w:rsidR="00A53404" w:rsidRPr="00CD4614" w:rsidRDefault="00A53404" w:rsidP="00A5340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6E0774" w14:textId="77777777" w:rsidR="00A53404" w:rsidRPr="004E19E3" w:rsidRDefault="00A53404" w:rsidP="00A5340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20E7A6" w14:textId="77777777" w:rsidR="00A53404" w:rsidRPr="004E19E3" w:rsidRDefault="00A53404" w:rsidP="00A5340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A53404" w:rsidRPr="0087049C" w14:paraId="03443B21" w14:textId="77777777" w:rsidTr="00CD46FC">
        <w:trPr>
          <w:cantSplit/>
        </w:trPr>
        <w:tc>
          <w:tcPr>
            <w:tcW w:w="2700" w:type="dxa"/>
          </w:tcPr>
          <w:p w14:paraId="7CA96F46" w14:textId="77777777" w:rsidR="00A53404" w:rsidRPr="004A58F2" w:rsidRDefault="00A53404" w:rsidP="00A53404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4A58F2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บริษัท โวป จำกัด</w:t>
            </w:r>
          </w:p>
        </w:tc>
        <w:tc>
          <w:tcPr>
            <w:tcW w:w="2520" w:type="dxa"/>
            <w:shd w:val="clear" w:color="auto" w:fill="auto"/>
          </w:tcPr>
          <w:p w14:paraId="0B1ECEEA" w14:textId="755F6B8E" w:rsidR="00A53404" w:rsidRPr="004A58F2" w:rsidRDefault="00A53404" w:rsidP="00A53404">
            <w:pPr>
              <w:pStyle w:val="acctfourfigures"/>
              <w:tabs>
                <w:tab w:val="clear" w:pos="765"/>
              </w:tabs>
              <w:spacing w:line="240" w:lineRule="atLeast"/>
              <w:ind w:left="190" w:right="-79" w:hanging="18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4A58F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จำหน่าย</w:t>
            </w:r>
            <w:r w:rsidRPr="004A58F2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ผลิตภัณฑ์ลูกอม</w:t>
            </w:r>
            <w:r w:rsidRPr="004A58F2">
              <w:rPr>
                <w:rFonts w:asciiTheme="majorBidi" w:hAnsiTheme="majorBidi" w:hint="cs"/>
                <w:color w:val="000000"/>
                <w:sz w:val="30"/>
                <w:szCs w:val="30"/>
                <w:cs/>
                <w:lang w:bidi="th-TH"/>
              </w:rPr>
              <w:t>และกาแฟ</w:t>
            </w:r>
          </w:p>
        </w:tc>
        <w:tc>
          <w:tcPr>
            <w:tcW w:w="827" w:type="dxa"/>
            <w:shd w:val="clear" w:color="auto" w:fill="auto"/>
          </w:tcPr>
          <w:p w14:paraId="009ECE63" w14:textId="77777777" w:rsidR="00A53404" w:rsidRDefault="00A53404" w:rsidP="00A534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7F48B80" w14:textId="5A57A826" w:rsidR="006A6142" w:rsidRPr="004E19E3" w:rsidRDefault="00242D2C" w:rsidP="00A534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60</w:t>
            </w:r>
            <w:r w:rsidR="000666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179" w:type="dxa"/>
            <w:shd w:val="clear" w:color="auto" w:fill="auto"/>
          </w:tcPr>
          <w:p w14:paraId="3B987296" w14:textId="77777777" w:rsidR="00A53404" w:rsidRPr="004E19E3" w:rsidRDefault="00A53404" w:rsidP="00A53404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  <w:shd w:val="clear" w:color="auto" w:fill="auto"/>
          </w:tcPr>
          <w:p w14:paraId="4E94C326" w14:textId="77777777" w:rsidR="00A53404" w:rsidRDefault="00A53404" w:rsidP="00A534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6270AA19" w14:textId="338682C4" w:rsidR="00A53404" w:rsidRPr="004E19E3" w:rsidRDefault="00242D2C" w:rsidP="00A53404">
            <w:pPr>
              <w:tabs>
                <w:tab w:val="clear" w:pos="227"/>
                <w:tab w:val="clear" w:pos="454"/>
              </w:tabs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60</w:t>
            </w:r>
            <w:r w:rsidR="00A534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.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182" w:type="dxa"/>
            <w:shd w:val="clear" w:color="auto" w:fill="auto"/>
          </w:tcPr>
          <w:p w14:paraId="173A7779" w14:textId="77777777" w:rsidR="00A53404" w:rsidRPr="004E19E3" w:rsidRDefault="00A53404" w:rsidP="00A53404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shd w:val="clear" w:color="auto" w:fill="auto"/>
          </w:tcPr>
          <w:p w14:paraId="1AE1CCEE" w14:textId="77777777" w:rsidR="00A53404" w:rsidRDefault="00A53404" w:rsidP="00A5340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9061022" w14:textId="1A6BAF14" w:rsidR="000666CF" w:rsidRPr="0040190E" w:rsidRDefault="00242D2C" w:rsidP="00A5340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50</w:t>
            </w:r>
            <w:r w:rsidR="000666C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8A5C484" w14:textId="77777777" w:rsidR="00A53404" w:rsidRPr="0040190E" w:rsidRDefault="00A53404" w:rsidP="00A53404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7F03796E" w14:textId="77777777" w:rsidR="00A53404" w:rsidRDefault="00A53404" w:rsidP="00A5340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A70BF77" w14:textId="16E55AB8" w:rsidR="00A53404" w:rsidRPr="0040190E" w:rsidRDefault="00242D2C" w:rsidP="00A53404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50</w:t>
            </w:r>
            <w:r w:rsidR="00A53404" w:rsidRPr="0040190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5" w:type="dxa"/>
            <w:shd w:val="clear" w:color="auto" w:fill="auto"/>
          </w:tcPr>
          <w:p w14:paraId="626E04F5" w14:textId="77777777" w:rsidR="00A53404" w:rsidRPr="0040190E" w:rsidRDefault="00A53404" w:rsidP="00A53404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9377C49" w14:textId="77777777" w:rsidR="00A53404" w:rsidRPr="0016602F" w:rsidRDefault="00A53404" w:rsidP="00A5340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1C104D8" w14:textId="2C68902A" w:rsidR="00EA0CF5" w:rsidRPr="0016602F" w:rsidRDefault="00CD46FC" w:rsidP="00A5340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</w:t>
            </w:r>
            <w:r w:rsidR="00EA0CF5" w:rsidRPr="0016602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16602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</w:t>
            </w:r>
            <w:r w:rsidR="00242D2C" w:rsidRPr="0016602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54E3A424" w14:textId="77777777" w:rsidR="00A53404" w:rsidRPr="0016602F" w:rsidRDefault="00A53404" w:rsidP="00A5340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16FC6CD" w14:textId="77777777" w:rsidR="00A53404" w:rsidRPr="0016602F" w:rsidRDefault="00A53404" w:rsidP="00A5340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C1CD278" w14:textId="590F599A" w:rsidR="00A53404" w:rsidRPr="0016602F" w:rsidRDefault="00242D2C" w:rsidP="00A53404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</w:t>
            </w:r>
            <w:r w:rsidR="00A53404" w:rsidRPr="0016602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16602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C313D2" w14:textId="77777777" w:rsidR="00A53404" w:rsidRPr="0016602F" w:rsidRDefault="00A53404" w:rsidP="00A5340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693094CD" w14:textId="77777777" w:rsidR="00A53404" w:rsidRPr="0016602F" w:rsidRDefault="00A53404" w:rsidP="00A5340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2EDC2B0B" w14:textId="52114CC1" w:rsidR="005A0DA0" w:rsidRPr="0016602F" w:rsidRDefault="00F47FB7" w:rsidP="00A5340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22</w:t>
            </w:r>
            <w:r w:rsidR="0018299D" w:rsidRPr="0016602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F6C10F9" w14:textId="77777777" w:rsidR="00A53404" w:rsidRPr="004E19E3" w:rsidRDefault="00A53404" w:rsidP="00A5340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5FF3D769" w14:textId="77777777" w:rsidR="00A53404" w:rsidRDefault="00A53404" w:rsidP="00A5340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7FD40156" w14:textId="23AAD2F6" w:rsidR="00A53404" w:rsidRPr="004E19E3" w:rsidRDefault="00242D2C" w:rsidP="00A53404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23</w:t>
            </w:r>
            <w:r w:rsidR="00A53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329</w:t>
            </w:r>
          </w:p>
        </w:tc>
      </w:tr>
    </w:tbl>
    <w:p w14:paraId="398794C7" w14:textId="77777777" w:rsidR="002C28F6" w:rsidRPr="008C1581" w:rsidRDefault="002C28F6" w:rsidP="00064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1635875" w14:textId="77777777" w:rsidR="002C28F6" w:rsidRPr="0087049C" w:rsidRDefault="002C28F6" w:rsidP="00064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บริษัทร่วมทางอ้อม</w:t>
      </w:r>
      <w:r>
        <w:rPr>
          <w:rFonts w:asciiTheme="majorBidi" w:hAnsiTheme="majorBidi" w:cstheme="majorBidi" w:hint="cs"/>
          <w:sz w:val="30"/>
          <w:szCs w:val="30"/>
          <w:cs/>
        </w:rPr>
        <w:t>และการร่วมค้าทางอ้อม</w:t>
      </w:r>
      <w:r w:rsidRPr="00A75B67">
        <w:rPr>
          <w:rFonts w:asciiTheme="majorBidi" w:hAnsiTheme="majorBidi" w:cstheme="majorBidi"/>
          <w:sz w:val="30"/>
          <w:szCs w:val="30"/>
          <w:cs/>
        </w:rPr>
        <w:t xml:space="preserve">ทั้งหมดจดทะเบียนจัดตั้งและดำเนินธุรกิจในประเทศไทย </w:t>
      </w:r>
    </w:p>
    <w:p w14:paraId="7B4542E3" w14:textId="77777777" w:rsidR="002C28F6" w:rsidRPr="004A58F2" w:rsidRDefault="002C28F6" w:rsidP="0088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E8BFC44" w14:textId="60C446DD" w:rsidR="002C28F6" w:rsidRPr="00563A92" w:rsidRDefault="002C28F6" w:rsidP="00432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  <w:sectPr w:rsidR="002C28F6" w:rsidRPr="00563A92" w:rsidSect="00BA5EAF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469DB1D6" w14:textId="74366237" w:rsidR="00706DDB" w:rsidRPr="00706DDB" w:rsidRDefault="00706DDB" w:rsidP="008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6DDB">
        <w:rPr>
          <w:rFonts w:asciiTheme="majorBidi" w:hAnsiTheme="majorBidi" w:cstheme="majorBidi" w:hint="cs"/>
          <w:i/>
          <w:iCs/>
          <w:sz w:val="30"/>
          <w:szCs w:val="30"/>
          <w:cs/>
          <w:lang w:val="en-GB" w:eastAsia="en-GB"/>
        </w:rPr>
        <w:lastRenderedPageBreak/>
        <w:t>บริษัท โวป จำกัด</w:t>
      </w:r>
    </w:p>
    <w:p w14:paraId="10273113" w14:textId="77777777" w:rsidR="00706DDB" w:rsidRPr="00684B71" w:rsidRDefault="00706DDB" w:rsidP="008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5F83A9C" w14:textId="6A348C6D" w:rsidR="00F02B50" w:rsidRDefault="0080281D" w:rsidP="008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281D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242D2C" w:rsidRPr="00242D2C">
        <w:rPr>
          <w:rFonts w:asciiTheme="majorBidi" w:hAnsiTheme="majorBidi" w:cstheme="majorBidi"/>
          <w:sz w:val="30"/>
          <w:szCs w:val="30"/>
        </w:rPr>
        <w:t>13</w:t>
      </w:r>
      <w:r w:rsidRPr="0080281D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242D2C" w:rsidRPr="00242D2C">
        <w:rPr>
          <w:rFonts w:asciiTheme="majorBidi" w:hAnsiTheme="majorBidi" w:cstheme="majorBidi"/>
          <w:sz w:val="30"/>
          <w:szCs w:val="30"/>
        </w:rPr>
        <w:t>2567</w:t>
      </w:r>
      <w:r w:rsidRPr="0080281D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คณะกรรมการบริษัทมีมติอนุมัติให้เลิก</w:t>
      </w:r>
      <w:r w:rsidRPr="0080281D">
        <w:rPr>
          <w:rFonts w:asciiTheme="majorBidi" w:hAnsiTheme="majorBidi" w:cstheme="majorBidi"/>
          <w:sz w:val="30"/>
          <w:szCs w:val="30"/>
        </w:rPr>
        <w:br/>
      </w:r>
      <w:r w:rsidRPr="0080281D">
        <w:rPr>
          <w:rFonts w:asciiTheme="majorBidi" w:hAnsiTheme="majorBidi" w:cstheme="majorBidi"/>
          <w:sz w:val="30"/>
          <w:szCs w:val="30"/>
          <w:cs/>
        </w:rPr>
        <w:t>บริษัท โวป จำกัด ซึ่งเป็นกิจการร่วมค้า</w:t>
      </w:r>
      <w:r w:rsidR="00706DDB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="0099283A">
        <w:rPr>
          <w:rFonts w:asciiTheme="majorBidi" w:hAnsiTheme="majorBidi" w:cstheme="majorBidi"/>
          <w:sz w:val="30"/>
          <w:szCs w:val="30"/>
        </w:rPr>
        <w:t xml:space="preserve"> </w:t>
      </w:r>
      <w:r w:rsidR="00684B7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137DB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0137DB" w:rsidRPr="00B95B71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B95B71" w:rsidRPr="00B95B71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0137DB">
        <w:rPr>
          <w:rFonts w:asciiTheme="majorBidi" w:hAnsiTheme="majorBidi" w:cstheme="majorBidi"/>
          <w:sz w:val="30"/>
          <w:szCs w:val="30"/>
        </w:rPr>
        <w:t xml:space="preserve"> 2567 </w:t>
      </w:r>
      <w:r w:rsidR="0099283A">
        <w:rPr>
          <w:rFonts w:asciiTheme="majorBidi" w:hAnsiTheme="majorBidi" w:cstheme="majorBidi" w:hint="cs"/>
          <w:sz w:val="30"/>
          <w:szCs w:val="30"/>
          <w:cs/>
        </w:rPr>
        <w:t>กลุ่มบริษัทได้รับ</w:t>
      </w:r>
      <w:r w:rsidR="00684B71">
        <w:rPr>
          <w:rFonts w:asciiTheme="majorBidi" w:hAnsiTheme="majorBidi" w:cstheme="majorBidi" w:hint="cs"/>
          <w:sz w:val="30"/>
          <w:szCs w:val="30"/>
          <w:cs/>
        </w:rPr>
        <w:t>คืน</w:t>
      </w:r>
      <w:r w:rsidR="008121D5">
        <w:rPr>
          <w:rFonts w:asciiTheme="majorBidi" w:hAnsiTheme="majorBidi" w:cstheme="majorBidi" w:hint="cs"/>
          <w:sz w:val="30"/>
          <w:szCs w:val="30"/>
          <w:cs/>
        </w:rPr>
        <w:t>เงินลง</w:t>
      </w:r>
      <w:r w:rsidR="00684B71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="00D91789">
        <w:rPr>
          <w:rFonts w:asciiTheme="majorBidi" w:hAnsiTheme="majorBidi" w:cstheme="majorBidi" w:hint="cs"/>
          <w:sz w:val="30"/>
          <w:szCs w:val="30"/>
          <w:cs/>
        </w:rPr>
        <w:t>บางส่วน</w:t>
      </w:r>
      <w:r w:rsidR="00684B71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8121D5">
        <w:rPr>
          <w:rFonts w:asciiTheme="majorBidi" w:hAnsiTheme="majorBidi" w:cstheme="majorBidi" w:hint="cs"/>
          <w:sz w:val="30"/>
          <w:szCs w:val="30"/>
          <w:cs/>
        </w:rPr>
        <w:t>การชำระบัญชีของ</w:t>
      </w:r>
      <w:r w:rsidR="00684B71" w:rsidRPr="0080281D">
        <w:rPr>
          <w:rFonts w:asciiTheme="majorBidi" w:hAnsiTheme="majorBidi" w:cstheme="majorBidi"/>
          <w:sz w:val="30"/>
          <w:szCs w:val="30"/>
          <w:cs/>
        </w:rPr>
        <w:t>กิจการร่วมค้า</w:t>
      </w:r>
      <w:r w:rsidR="00684B71">
        <w:rPr>
          <w:rFonts w:asciiTheme="majorBidi" w:hAnsiTheme="majorBidi" w:cstheme="majorBidi" w:hint="cs"/>
          <w:sz w:val="30"/>
          <w:szCs w:val="30"/>
          <w:cs/>
        </w:rPr>
        <w:t xml:space="preserve">ดังกล่าวเป็นจำนวนเงิน </w:t>
      </w:r>
      <w:r w:rsidR="00684B71">
        <w:rPr>
          <w:rFonts w:asciiTheme="majorBidi" w:hAnsiTheme="majorBidi" w:cstheme="majorBidi"/>
          <w:sz w:val="30"/>
          <w:szCs w:val="30"/>
        </w:rPr>
        <w:t>22</w:t>
      </w:r>
      <w:r w:rsidR="008C1581">
        <w:rPr>
          <w:rFonts w:asciiTheme="majorBidi" w:hAnsiTheme="majorBidi" w:cstheme="majorBidi"/>
          <w:sz w:val="30"/>
          <w:szCs w:val="30"/>
        </w:rPr>
        <w:t>.20</w:t>
      </w:r>
      <w:r w:rsidR="00684B71">
        <w:rPr>
          <w:rFonts w:asciiTheme="majorBidi" w:hAnsiTheme="majorBidi" w:cstheme="majorBidi"/>
          <w:sz w:val="30"/>
          <w:szCs w:val="30"/>
        </w:rPr>
        <w:t xml:space="preserve"> </w:t>
      </w:r>
      <w:r w:rsidR="00684B71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7A448EF8" w14:textId="77777777" w:rsidR="0080281D" w:rsidRPr="0080281D" w:rsidRDefault="0080281D" w:rsidP="008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828963" w14:textId="30F30449" w:rsidR="002C28F6" w:rsidRPr="0087049C" w:rsidRDefault="002C28F6" w:rsidP="00495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19E0">
        <w:rPr>
          <w:rFonts w:asciiTheme="majorBidi" w:hAnsiTheme="majorBidi" w:cstheme="majorBidi"/>
          <w:i/>
          <w:iCs/>
          <w:sz w:val="30"/>
          <w:szCs w:val="30"/>
          <w:cs/>
        </w:rPr>
        <w:t>บริษัทร่วม</w:t>
      </w:r>
      <w:r w:rsidRPr="00AE19E0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ที่มีสาระสำคัญ</w:t>
      </w:r>
    </w:p>
    <w:p w14:paraId="60DD79F9" w14:textId="77777777" w:rsidR="002C28F6" w:rsidRPr="00684B71" w:rsidRDefault="002C28F6" w:rsidP="00280B1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28"/>
          <w:szCs w:val="28"/>
          <w:cs/>
          <w:lang w:val="en-US"/>
        </w:rPr>
      </w:pPr>
    </w:p>
    <w:p w14:paraId="2B9D2B96" w14:textId="77777777" w:rsidR="002C28F6" w:rsidRPr="0087049C" w:rsidRDefault="002C28F6" w:rsidP="00A46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</w:t>
      </w:r>
      <w:r w:rsidRPr="00A85BD0">
        <w:rPr>
          <w:rFonts w:asciiTheme="majorBidi" w:hAnsiTheme="majorBidi" w:cstheme="majorBidi"/>
          <w:sz w:val="30"/>
          <w:szCs w:val="30"/>
          <w:cs/>
        </w:rPr>
        <w:t>ที่มีสาระสำคัญซึ่งนำเสนอ</w:t>
      </w:r>
      <w:r w:rsidRPr="0087049C">
        <w:rPr>
          <w:rFonts w:asciiTheme="majorBidi" w:hAnsiTheme="majorBidi" w:cstheme="majorBidi"/>
          <w:sz w:val="30"/>
          <w:szCs w:val="30"/>
          <w:cs/>
        </w:rPr>
        <w:t>อยู่ในงบการเงินของบริษัทร่วม ปรับปรุงด้วย</w:t>
      </w:r>
      <w:r w:rsidRPr="0087049C">
        <w:rPr>
          <w:rFonts w:asciiTheme="majorBidi" w:hAnsiTheme="majorBidi" w:cstheme="majorBidi"/>
          <w:spacing w:val="-2"/>
          <w:sz w:val="30"/>
          <w:szCs w:val="30"/>
          <w:cs/>
        </w:rPr>
        <w:t>การปรับมูลค่ายุติธรรม ณ วันที่ซื้อ และ</w:t>
      </w:r>
      <w:r w:rsidRPr="0087049C">
        <w:rPr>
          <w:rFonts w:asciiTheme="majorBidi" w:hAnsiTheme="majorBidi" w:cstheme="majorBidi"/>
          <w:sz w:val="30"/>
          <w:szCs w:val="30"/>
          <w:cs/>
        </w:rPr>
        <w:t>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</w:t>
      </w:r>
      <w:r w:rsidRPr="0087049C">
        <w:rPr>
          <w:rFonts w:asciiTheme="majorBidi" w:hAnsiTheme="majorBidi" w:cstheme="majorBidi"/>
          <w:spacing w:val="-2"/>
          <w:sz w:val="30"/>
          <w:szCs w:val="30"/>
          <w:cs/>
        </w:rPr>
        <w:t>บัญชีของส่วนได้เสียของกลุ่มบริษัทในกิจการเหล่านี้</w:t>
      </w:r>
    </w:p>
    <w:p w14:paraId="479DE312" w14:textId="77777777" w:rsidR="002C28F6" w:rsidRPr="00280B1A" w:rsidRDefault="002C28F6" w:rsidP="00280B1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238"/>
        <w:gridCol w:w="1562"/>
        <w:gridCol w:w="250"/>
        <w:gridCol w:w="1460"/>
      </w:tblGrid>
      <w:tr w:rsidR="002C28F6" w:rsidRPr="0087049C" w14:paraId="61BC6842" w14:textId="77777777" w:rsidTr="00AC1AFB">
        <w:trPr>
          <w:tblHeader/>
        </w:trPr>
        <w:tc>
          <w:tcPr>
            <w:tcW w:w="5670" w:type="dxa"/>
            <w:shd w:val="clear" w:color="auto" w:fill="auto"/>
          </w:tcPr>
          <w:p w14:paraId="0F1D119E" w14:textId="77777777" w:rsidR="002C28F6" w:rsidRPr="0087049C" w:rsidRDefault="002C28F6" w:rsidP="00397775">
            <w:pPr>
              <w:pStyle w:val="block"/>
              <w:spacing w:after="0" w:line="240" w:lineRule="auto"/>
              <w:ind w:left="7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3510" w:type="dxa"/>
            <w:gridSpan w:val="4"/>
          </w:tcPr>
          <w:p w14:paraId="69399956" w14:textId="77777777" w:rsidR="002C28F6" w:rsidRPr="0087049C" w:rsidRDefault="002C28F6" w:rsidP="006D2B87">
            <w:pPr>
              <w:pStyle w:val="acctfourfigures"/>
              <w:tabs>
                <w:tab w:val="left" w:pos="720"/>
              </w:tabs>
              <w:spacing w:line="240" w:lineRule="auto"/>
              <w:ind w:right="-110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</w:tr>
      <w:tr w:rsidR="002C28F6" w:rsidRPr="0087049C" w14:paraId="6ACF4A03" w14:textId="77777777" w:rsidTr="006D2B87">
        <w:trPr>
          <w:tblHeader/>
        </w:trPr>
        <w:tc>
          <w:tcPr>
            <w:tcW w:w="5670" w:type="dxa"/>
            <w:shd w:val="clear" w:color="auto" w:fill="auto"/>
          </w:tcPr>
          <w:p w14:paraId="13F89B06" w14:textId="77777777" w:rsidR="002C28F6" w:rsidRPr="0087049C" w:rsidRDefault="002C28F6" w:rsidP="009E7FCC">
            <w:pPr>
              <w:pStyle w:val="block"/>
              <w:spacing w:after="0" w:line="240" w:lineRule="auto"/>
              <w:ind w:left="0" w:right="-11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38" w:type="dxa"/>
          </w:tcPr>
          <w:p w14:paraId="435FF000" w14:textId="77777777" w:rsidR="002C28F6" w:rsidRPr="0087049C" w:rsidRDefault="002C28F6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562" w:type="dxa"/>
            <w:shd w:val="clear" w:color="auto" w:fill="auto"/>
            <w:hideMark/>
          </w:tcPr>
          <w:p w14:paraId="5286FA07" w14:textId="6AFF7C3E" w:rsidR="002C28F6" w:rsidRPr="0087049C" w:rsidRDefault="00242D2C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250" w:type="dxa"/>
          </w:tcPr>
          <w:p w14:paraId="1F32CA11" w14:textId="77777777" w:rsidR="002C28F6" w:rsidRPr="0087049C" w:rsidRDefault="002C28F6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60" w:type="dxa"/>
          </w:tcPr>
          <w:p w14:paraId="7A7EBAC0" w14:textId="3EA7C383" w:rsidR="002C28F6" w:rsidRPr="0087049C" w:rsidRDefault="00242D2C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  <w:t>2566</w:t>
            </w:r>
          </w:p>
        </w:tc>
      </w:tr>
      <w:tr w:rsidR="002C28F6" w:rsidRPr="0087049C" w14:paraId="3934885D" w14:textId="77777777" w:rsidTr="006D2B87">
        <w:trPr>
          <w:tblHeader/>
        </w:trPr>
        <w:tc>
          <w:tcPr>
            <w:tcW w:w="5670" w:type="dxa"/>
            <w:shd w:val="clear" w:color="auto" w:fill="auto"/>
          </w:tcPr>
          <w:p w14:paraId="2D575572" w14:textId="77777777" w:rsidR="002C28F6" w:rsidRPr="0087049C" w:rsidRDefault="002C28F6" w:rsidP="009E7FCC">
            <w:pPr>
              <w:pStyle w:val="block"/>
              <w:spacing w:after="0" w:line="240" w:lineRule="auto"/>
              <w:ind w:left="0" w:right="-11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38" w:type="dxa"/>
          </w:tcPr>
          <w:p w14:paraId="0A75AFBD" w14:textId="77777777" w:rsidR="002C28F6" w:rsidRPr="0087049C" w:rsidRDefault="002C28F6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272" w:type="dxa"/>
            <w:gridSpan w:val="3"/>
            <w:shd w:val="clear" w:color="auto" w:fill="auto"/>
          </w:tcPr>
          <w:p w14:paraId="5FE39769" w14:textId="77777777" w:rsidR="002C28F6" w:rsidRPr="00A85BD0" w:rsidRDefault="002C28F6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A85BD0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A53404" w:rsidRPr="0087049C" w14:paraId="61F5010B" w14:textId="77777777" w:rsidTr="006D2B87">
        <w:tc>
          <w:tcPr>
            <w:tcW w:w="5670" w:type="dxa"/>
            <w:shd w:val="clear" w:color="auto" w:fill="auto"/>
            <w:hideMark/>
          </w:tcPr>
          <w:p w14:paraId="2F601CDF" w14:textId="77777777" w:rsidR="00A53404" w:rsidRPr="0087049C" w:rsidRDefault="00A53404" w:rsidP="00A53404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238" w:type="dxa"/>
          </w:tcPr>
          <w:p w14:paraId="15405C9F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612E0FC9" w14:textId="7FD006B1" w:rsidR="00A53404" w:rsidRPr="00630841" w:rsidRDefault="00242D2C" w:rsidP="009F391F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153</w:t>
            </w:r>
            <w:r w:rsidR="001E2142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269</w:t>
            </w:r>
          </w:p>
        </w:tc>
        <w:tc>
          <w:tcPr>
            <w:tcW w:w="250" w:type="dxa"/>
          </w:tcPr>
          <w:p w14:paraId="3F206B8F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</w:tcPr>
          <w:p w14:paraId="59CB291C" w14:textId="3E1736B6" w:rsidR="00A53404" w:rsidRPr="0087049C" w:rsidRDefault="00242D2C" w:rsidP="009F391F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130</w:t>
            </w:r>
            <w:r w:rsidR="00A5340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809</w:t>
            </w:r>
          </w:p>
        </w:tc>
      </w:tr>
      <w:tr w:rsidR="00A53404" w:rsidRPr="0087049C" w14:paraId="3E78A298" w14:textId="77777777" w:rsidTr="006D2B87">
        <w:tc>
          <w:tcPr>
            <w:tcW w:w="5670" w:type="dxa"/>
            <w:shd w:val="clear" w:color="auto" w:fill="auto"/>
            <w:hideMark/>
          </w:tcPr>
          <w:p w14:paraId="0F35F617" w14:textId="77777777" w:rsidR="00A53404" w:rsidRPr="0087049C" w:rsidRDefault="00A53404" w:rsidP="00A53404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กำไร (ขาดทุน) จากการดำเนินงานอย่างต่อเนื่อง</w:t>
            </w:r>
          </w:p>
        </w:tc>
        <w:tc>
          <w:tcPr>
            <w:tcW w:w="238" w:type="dxa"/>
          </w:tcPr>
          <w:p w14:paraId="242E83D5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2784540D" w14:textId="1C6D3B0C" w:rsidR="00A53404" w:rsidRPr="00630841" w:rsidRDefault="00242D2C" w:rsidP="00A53404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1E2142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932</w:t>
            </w:r>
          </w:p>
        </w:tc>
        <w:tc>
          <w:tcPr>
            <w:tcW w:w="250" w:type="dxa"/>
          </w:tcPr>
          <w:p w14:paraId="1A99501D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</w:tcPr>
          <w:p w14:paraId="06A336C4" w14:textId="6470A5C3" w:rsidR="00A53404" w:rsidRPr="0087049C" w:rsidRDefault="00A53404" w:rsidP="00A5340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242D2C"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242D2C"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137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A53404" w:rsidRPr="0087049C" w14:paraId="64528C33" w14:textId="77777777" w:rsidTr="006D2B87">
        <w:tc>
          <w:tcPr>
            <w:tcW w:w="5670" w:type="dxa"/>
            <w:shd w:val="clear" w:color="auto" w:fill="auto"/>
            <w:hideMark/>
          </w:tcPr>
          <w:p w14:paraId="35026D32" w14:textId="3F56A7F6" w:rsidR="00A53404" w:rsidRPr="0087049C" w:rsidRDefault="00A53404" w:rsidP="00A53404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 (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ร้อยละ </w:t>
            </w:r>
            <w:r w:rsidR="00242D2C" w:rsidRPr="00242D2C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100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38" w:type="dxa"/>
          </w:tcPr>
          <w:p w14:paraId="3923F80C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FB8E1" w14:textId="12B42CDF" w:rsidR="00A53404" w:rsidRPr="00630841" w:rsidRDefault="00242D2C" w:rsidP="00A53404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BF71AC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932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E946562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022BAD" w14:textId="5EBEDDEF" w:rsidR="00A53404" w:rsidRPr="0087049C" w:rsidRDefault="00A53404" w:rsidP="00A5340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242D2C"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242D2C"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137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A53404" w:rsidRPr="0087049C" w14:paraId="66FE08BA" w14:textId="77777777" w:rsidTr="006D2B87">
        <w:tc>
          <w:tcPr>
            <w:tcW w:w="5670" w:type="dxa"/>
            <w:shd w:val="clear" w:color="auto" w:fill="auto"/>
          </w:tcPr>
          <w:p w14:paraId="4DD96036" w14:textId="77777777" w:rsidR="00A53404" w:rsidRPr="0087049C" w:rsidRDefault="00A53404" w:rsidP="00A53404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238" w:type="dxa"/>
          </w:tcPr>
          <w:p w14:paraId="274CCFBC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CA2A26" w14:textId="132F3F2A" w:rsidR="00A53404" w:rsidRPr="00630841" w:rsidRDefault="00242D2C" w:rsidP="00A53404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483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EBFDF41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right w:val="nil"/>
            </w:tcBorders>
          </w:tcPr>
          <w:p w14:paraId="71E48638" w14:textId="585E4D4F" w:rsidR="00A53404" w:rsidRPr="0087049C" w:rsidRDefault="00A53404" w:rsidP="00A5340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242D2C"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534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A53404" w:rsidRPr="0087049C" w14:paraId="71531798" w14:textId="77777777" w:rsidTr="006D2B87">
        <w:tc>
          <w:tcPr>
            <w:tcW w:w="5670" w:type="dxa"/>
            <w:shd w:val="clear" w:color="auto" w:fill="auto"/>
          </w:tcPr>
          <w:p w14:paraId="3AA1C779" w14:textId="77777777" w:rsidR="00A53404" w:rsidRDefault="00A53404" w:rsidP="00A53404">
            <w:pPr>
              <w:spacing w:line="240" w:lineRule="auto"/>
              <w:ind w:left="150" w:right="-110" w:hanging="15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การตัดกำไรระหว่างกันที่ยังไม่ได้รับรู้จากการซื้อขายแบบ </w:t>
            </w:r>
          </w:p>
          <w:p w14:paraId="6B6E491E" w14:textId="77777777" w:rsidR="00A53404" w:rsidRPr="0087049C" w:rsidRDefault="00A53404" w:rsidP="00A53404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upstream / downstream</w:t>
            </w:r>
          </w:p>
        </w:tc>
        <w:tc>
          <w:tcPr>
            <w:tcW w:w="238" w:type="dxa"/>
          </w:tcPr>
          <w:p w14:paraId="00F7EDC7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2FB3A" w14:textId="77777777" w:rsidR="00A53404" w:rsidRDefault="00A53404" w:rsidP="00A53404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  <w:p w14:paraId="426991BB" w14:textId="4A77678E" w:rsidR="00AE7843" w:rsidRPr="00630841" w:rsidRDefault="005C0707" w:rsidP="00A53404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242D2C"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122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70893BD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left w:val="nil"/>
              <w:bottom w:val="single" w:sz="4" w:space="0" w:color="auto"/>
              <w:right w:val="nil"/>
            </w:tcBorders>
          </w:tcPr>
          <w:p w14:paraId="75BAEF98" w14:textId="77777777" w:rsidR="00A53404" w:rsidRDefault="00A53404" w:rsidP="00A53404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  <w:p w14:paraId="027F8662" w14:textId="11959F60" w:rsidR="00A53404" w:rsidRPr="0087049C" w:rsidRDefault="00A53404" w:rsidP="00A5340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242D2C"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454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A53404" w:rsidRPr="0087049C" w14:paraId="512386EB" w14:textId="77777777" w:rsidTr="006D2B87">
        <w:tc>
          <w:tcPr>
            <w:tcW w:w="5670" w:type="dxa"/>
            <w:shd w:val="clear" w:color="auto" w:fill="auto"/>
            <w:hideMark/>
          </w:tcPr>
          <w:p w14:paraId="1BBD12B1" w14:textId="1462798E" w:rsidR="00A53404" w:rsidRPr="0087049C" w:rsidRDefault="00A53404" w:rsidP="00A53404">
            <w:pPr>
              <w:spacing w:line="240" w:lineRule="auto"/>
              <w:ind w:left="144" w:right="-110" w:hanging="144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238" w:type="dxa"/>
          </w:tcPr>
          <w:p w14:paraId="3F82CD11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1801EAEE" w14:textId="70163BA3" w:rsidR="00A53404" w:rsidRPr="00630841" w:rsidRDefault="00242D2C" w:rsidP="00A53404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242D2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361</w:t>
            </w:r>
          </w:p>
        </w:tc>
        <w:tc>
          <w:tcPr>
            <w:tcW w:w="250" w:type="dxa"/>
          </w:tcPr>
          <w:p w14:paraId="1C9E7991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</w:tcPr>
          <w:p w14:paraId="06AA5FA2" w14:textId="5E8B7972" w:rsidR="00A53404" w:rsidRPr="0087049C" w:rsidRDefault="00A53404" w:rsidP="00A5340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(</w:t>
            </w:r>
            <w:r w:rsidR="00242D2C" w:rsidRPr="00242D2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988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</w:tr>
      <w:tr w:rsidR="002C28F6" w:rsidRPr="00300DE4" w14:paraId="05229939" w14:textId="77777777" w:rsidTr="006D2B87">
        <w:tc>
          <w:tcPr>
            <w:tcW w:w="5670" w:type="dxa"/>
            <w:shd w:val="clear" w:color="auto" w:fill="auto"/>
          </w:tcPr>
          <w:p w14:paraId="5AFBC0A2" w14:textId="77777777" w:rsidR="002C28F6" w:rsidRPr="00300DE4" w:rsidRDefault="002C28F6" w:rsidP="008D2E9C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8" w:type="dxa"/>
          </w:tcPr>
          <w:p w14:paraId="0719E9D6" w14:textId="77777777" w:rsidR="002C28F6" w:rsidRPr="00300DE4" w:rsidRDefault="002C28F6" w:rsidP="008D2E9C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2C6833" w14:textId="77777777" w:rsidR="002C28F6" w:rsidRPr="00630841" w:rsidRDefault="002C28F6" w:rsidP="008D2E9C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2AA61B82" w14:textId="77777777" w:rsidR="002C28F6" w:rsidRPr="00300DE4" w:rsidRDefault="002C28F6" w:rsidP="008D2E9C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A1FCB" w14:textId="77777777" w:rsidR="002C28F6" w:rsidRPr="00300DE4" w:rsidRDefault="002C28F6" w:rsidP="008D2E9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A53404" w:rsidRPr="0087049C" w14:paraId="7518E12E" w14:textId="77777777" w:rsidTr="006D2B87">
        <w:tc>
          <w:tcPr>
            <w:tcW w:w="5670" w:type="dxa"/>
            <w:shd w:val="clear" w:color="auto" w:fill="auto"/>
            <w:hideMark/>
          </w:tcPr>
          <w:p w14:paraId="1B5CD775" w14:textId="77777777" w:rsidR="00A53404" w:rsidRPr="0087049C" w:rsidRDefault="00A53404" w:rsidP="00A53404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238" w:type="dxa"/>
          </w:tcPr>
          <w:p w14:paraId="53C25C60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625EA38B" w14:textId="321928E8" w:rsidR="00A53404" w:rsidRPr="00630841" w:rsidRDefault="00242D2C" w:rsidP="009F391F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88</w:t>
            </w:r>
            <w:r w:rsidR="00CC502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525</w:t>
            </w:r>
          </w:p>
        </w:tc>
        <w:tc>
          <w:tcPr>
            <w:tcW w:w="250" w:type="dxa"/>
          </w:tcPr>
          <w:p w14:paraId="63B4EF13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shd w:val="clear" w:color="auto" w:fill="auto"/>
          </w:tcPr>
          <w:p w14:paraId="2F44951A" w14:textId="6577930B" w:rsidR="00A53404" w:rsidRPr="0087049C" w:rsidRDefault="00242D2C" w:rsidP="00A5340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93</w:t>
            </w:r>
            <w:r w:rsidR="00A5340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785</w:t>
            </w:r>
          </w:p>
        </w:tc>
      </w:tr>
      <w:tr w:rsidR="00A53404" w:rsidRPr="0087049C" w14:paraId="55A6CFE9" w14:textId="77777777" w:rsidTr="006D2B87">
        <w:tc>
          <w:tcPr>
            <w:tcW w:w="5670" w:type="dxa"/>
            <w:shd w:val="clear" w:color="auto" w:fill="auto"/>
            <w:hideMark/>
          </w:tcPr>
          <w:p w14:paraId="5683A0A3" w14:textId="77777777" w:rsidR="00A53404" w:rsidRPr="0087049C" w:rsidRDefault="00A53404" w:rsidP="00A53404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238" w:type="dxa"/>
          </w:tcPr>
          <w:p w14:paraId="12B68208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7EA72732" w14:textId="340786FB" w:rsidR="00A53404" w:rsidRPr="00980F47" w:rsidRDefault="003D7F11" w:rsidP="003D7F11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50" w:type="dxa"/>
          </w:tcPr>
          <w:p w14:paraId="6D97B581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shd w:val="clear" w:color="auto" w:fill="auto"/>
          </w:tcPr>
          <w:p w14:paraId="701AF7F1" w14:textId="5A54E1E2" w:rsidR="00A53404" w:rsidRPr="0087049C" w:rsidRDefault="00242D2C" w:rsidP="00A5340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22</w:t>
            </w:r>
          </w:p>
        </w:tc>
      </w:tr>
      <w:tr w:rsidR="00A53404" w:rsidRPr="0087049C" w14:paraId="7C9EFD88" w14:textId="77777777" w:rsidTr="006D2B87">
        <w:tc>
          <w:tcPr>
            <w:tcW w:w="5670" w:type="dxa"/>
            <w:shd w:val="clear" w:color="auto" w:fill="auto"/>
            <w:hideMark/>
          </w:tcPr>
          <w:p w14:paraId="7B83051E" w14:textId="77777777" w:rsidR="00A53404" w:rsidRPr="0087049C" w:rsidRDefault="00A53404" w:rsidP="00A53404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238" w:type="dxa"/>
          </w:tcPr>
          <w:p w14:paraId="6C684A2E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77F2B155" w14:textId="725D4F47" w:rsidR="00A53404" w:rsidRPr="00630841" w:rsidRDefault="002A5B4C" w:rsidP="009F391F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242D2C"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921FC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242D2C"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602</w:t>
            </w:r>
            <w:r w:rsidR="008F48D0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</w:tcPr>
          <w:p w14:paraId="3489F600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shd w:val="clear" w:color="auto" w:fill="auto"/>
          </w:tcPr>
          <w:p w14:paraId="2BAF3C09" w14:textId="3AFE5481" w:rsidR="00A53404" w:rsidRPr="0087049C" w:rsidRDefault="00A53404" w:rsidP="00A5340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242D2C"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9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242D2C"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816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A53404" w:rsidRPr="0087049C" w14:paraId="5166164F" w14:textId="77777777" w:rsidTr="006D2B87">
        <w:tc>
          <w:tcPr>
            <w:tcW w:w="5670" w:type="dxa"/>
            <w:shd w:val="clear" w:color="auto" w:fill="auto"/>
            <w:hideMark/>
          </w:tcPr>
          <w:p w14:paraId="7A71498E" w14:textId="769A692D" w:rsidR="00A53404" w:rsidRPr="0087049C" w:rsidRDefault="00A53404" w:rsidP="00A53404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="00242D2C" w:rsidRPr="00242D2C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100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38" w:type="dxa"/>
          </w:tcPr>
          <w:p w14:paraId="671FD63A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A62D6" w14:textId="7AE27D48" w:rsidR="00A53404" w:rsidRPr="00630841" w:rsidRDefault="00242D2C" w:rsidP="009F391F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85</w:t>
            </w:r>
            <w:r w:rsidR="00075396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923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B5E7792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1DEEFD" w14:textId="023321AD" w:rsidR="00A53404" w:rsidRPr="0087049C" w:rsidRDefault="00242D2C" w:rsidP="00A5340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83</w:t>
            </w:r>
            <w:r w:rsidR="00A5340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991</w:t>
            </w:r>
          </w:p>
        </w:tc>
      </w:tr>
      <w:tr w:rsidR="00A53404" w:rsidRPr="0087049C" w14:paraId="3805E938" w14:textId="77777777" w:rsidTr="006D2B87">
        <w:tc>
          <w:tcPr>
            <w:tcW w:w="5670" w:type="dxa"/>
            <w:shd w:val="clear" w:color="auto" w:fill="auto"/>
            <w:hideMark/>
          </w:tcPr>
          <w:p w14:paraId="5472A998" w14:textId="77777777" w:rsidR="00A53404" w:rsidRPr="0087049C" w:rsidRDefault="00A53404" w:rsidP="00A53404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238" w:type="dxa"/>
          </w:tcPr>
          <w:p w14:paraId="4DE11558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FCA4BD" w14:textId="025DAC19" w:rsidR="00A53404" w:rsidRPr="000D2F41" w:rsidRDefault="00242D2C" w:rsidP="009F391F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21</w:t>
            </w:r>
            <w:r w:rsidR="000D2F41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481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D48C359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7AFB41" w14:textId="1830B60F" w:rsidR="00A53404" w:rsidRPr="0087049C" w:rsidRDefault="00242D2C" w:rsidP="00A5340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20</w:t>
            </w:r>
            <w:r w:rsidR="00A5340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998</w:t>
            </w:r>
          </w:p>
        </w:tc>
      </w:tr>
      <w:tr w:rsidR="00A53404" w:rsidRPr="0087049C" w14:paraId="10256D66" w14:textId="77777777" w:rsidTr="006D2B87">
        <w:tc>
          <w:tcPr>
            <w:tcW w:w="5670" w:type="dxa"/>
            <w:shd w:val="clear" w:color="auto" w:fill="auto"/>
          </w:tcPr>
          <w:p w14:paraId="55D0E5E1" w14:textId="77777777" w:rsidR="00A53404" w:rsidRPr="0087049C" w:rsidRDefault="00A53404" w:rsidP="00A53404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downstream / upstream</w:t>
            </w:r>
          </w:p>
        </w:tc>
        <w:tc>
          <w:tcPr>
            <w:tcW w:w="238" w:type="dxa"/>
          </w:tcPr>
          <w:p w14:paraId="4A0FCF17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  <w:shd w:val="clear" w:color="auto" w:fill="auto"/>
          </w:tcPr>
          <w:p w14:paraId="73F316BC" w14:textId="77777777" w:rsidR="00A53404" w:rsidRDefault="00A53404" w:rsidP="002A5B4C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2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  <w:p w14:paraId="5B8883D7" w14:textId="382D0341" w:rsidR="000D2F41" w:rsidRPr="00630841" w:rsidRDefault="00257A4C" w:rsidP="009F391F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242D2C"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242D2C"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011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F36AAD2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  <w:shd w:val="clear" w:color="auto" w:fill="auto"/>
          </w:tcPr>
          <w:p w14:paraId="57553DD0" w14:textId="77777777" w:rsidR="00A53404" w:rsidRDefault="00A53404" w:rsidP="00A53404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-2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  <w:p w14:paraId="3DE83426" w14:textId="3CD1C9D2" w:rsidR="00A53404" w:rsidRPr="0087049C" w:rsidRDefault="00A53404" w:rsidP="00A5340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242D2C"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242D2C" w:rsidRPr="00242D2C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88</w:t>
            </w:r>
            <w:r w:rsidR="00242D2C" w:rsidRPr="00242D2C">
              <w:rPr>
                <w:rFonts w:asciiTheme="majorBidi" w:eastAsia="Calibri" w:hAnsiTheme="majorBidi" w:cstheme="majorBidi" w:hint="cs"/>
                <w:sz w:val="30"/>
                <w:szCs w:val="30"/>
                <w:lang w:val="en-US" w:eastAsia="en-GB" w:bidi="th-TH"/>
              </w:rPr>
              <w:t>8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A53404" w:rsidRPr="0087049C" w14:paraId="3A7B7ABA" w14:textId="77777777" w:rsidTr="006D2B87">
        <w:tc>
          <w:tcPr>
            <w:tcW w:w="5670" w:type="dxa"/>
            <w:shd w:val="clear" w:color="auto" w:fill="auto"/>
            <w:hideMark/>
          </w:tcPr>
          <w:p w14:paraId="06E2A27F" w14:textId="77777777" w:rsidR="00A53404" w:rsidRPr="0087049C" w:rsidRDefault="00A53404" w:rsidP="00A53404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238" w:type="dxa"/>
          </w:tcPr>
          <w:p w14:paraId="3F809DB4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414"/>
              </w:tabs>
              <w:spacing w:line="240" w:lineRule="atLeast"/>
              <w:ind w:right="7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2EEBBD" w14:textId="6A7CB3D9" w:rsidR="00A53404" w:rsidRPr="00630841" w:rsidRDefault="00242D2C" w:rsidP="009F391F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242D2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19</w:t>
            </w:r>
            <w:r w:rsidR="00824F1F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242D2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470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57169A55" w14:textId="77777777" w:rsidR="00A53404" w:rsidRPr="0087049C" w:rsidRDefault="00A53404" w:rsidP="00A53404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2BA591" w14:textId="72A7A67E" w:rsidR="00A53404" w:rsidRPr="0087049C" w:rsidRDefault="00242D2C" w:rsidP="00A53404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242D2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19</w:t>
            </w:r>
            <w:r w:rsidR="00A5340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242D2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Pr="00242D2C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10</w:t>
            </w:r>
          </w:p>
        </w:tc>
      </w:tr>
    </w:tbl>
    <w:p w14:paraId="2D06DA24" w14:textId="77777777" w:rsidR="002C0A5F" w:rsidRDefault="002C0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BC4D9FB" w14:textId="1AE54869" w:rsidR="002C28F6" w:rsidRDefault="002C28F6" w:rsidP="006D2B87">
      <w:pPr>
        <w:pStyle w:val="block"/>
        <w:tabs>
          <w:tab w:val="left" w:pos="547"/>
        </w:tabs>
        <w:spacing w:after="0" w:line="240" w:lineRule="atLeast"/>
        <w:ind w:left="547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AE19E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บริษัทร่วม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และการร่วมค้า</w:t>
      </w:r>
      <w:r w:rsidRPr="00AE19E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ที่ไม่มีสาระสำคัญ</w:t>
      </w:r>
      <w:r w:rsidRPr="006D2B8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29EB4654" w14:textId="77777777" w:rsidR="002C28F6" w:rsidRPr="006D2B87" w:rsidRDefault="002C28F6" w:rsidP="006D2B87">
      <w:pPr>
        <w:pStyle w:val="block"/>
        <w:tabs>
          <w:tab w:val="left" w:pos="547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1F5DDAE" w14:textId="77777777" w:rsidR="002C28F6" w:rsidRPr="006D2B87" w:rsidRDefault="002C28F6" w:rsidP="006D2B87">
      <w:pPr>
        <w:pStyle w:val="block"/>
        <w:tabs>
          <w:tab w:val="left" w:pos="547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D2B87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และการร่วมค้า</w:t>
      </w:r>
      <w:r w:rsidRPr="006D2B87">
        <w:rPr>
          <w:rFonts w:asciiTheme="majorBidi" w:hAnsiTheme="majorBidi" w:cstheme="majorBidi"/>
          <w:sz w:val="30"/>
          <w:szCs w:val="30"/>
          <w:cs/>
          <w:lang w:bidi="th-TH"/>
        </w:rPr>
        <w:t>ที่ไม่มีสาระสำคัญจากจำนวนเงินที่รายงานในงบการเงินรวมของกลุ่มบริษัท</w:t>
      </w:r>
      <w:r w:rsidRPr="006D2B8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10463BE6" w14:textId="77777777" w:rsidR="002C28F6" w:rsidRPr="006D2B87" w:rsidRDefault="002C28F6" w:rsidP="006D2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79"/>
        <w:gridCol w:w="1171"/>
        <w:gridCol w:w="180"/>
        <w:gridCol w:w="1170"/>
        <w:gridCol w:w="180"/>
        <w:gridCol w:w="1166"/>
        <w:gridCol w:w="7"/>
      </w:tblGrid>
      <w:tr w:rsidR="002C28F6" w:rsidRPr="006D2B87" w14:paraId="055257A3" w14:textId="77777777" w:rsidTr="00684B71">
        <w:trPr>
          <w:gridAfter w:val="1"/>
          <w:wAfter w:w="7" w:type="dxa"/>
          <w:cantSplit/>
          <w:trHeight w:val="20"/>
          <w:tblHeader/>
        </w:trPr>
        <w:tc>
          <w:tcPr>
            <w:tcW w:w="3870" w:type="dxa"/>
          </w:tcPr>
          <w:p w14:paraId="7174984E" w14:textId="77777777" w:rsidR="002C28F6" w:rsidRPr="006D2B87" w:rsidRDefault="002C28F6" w:rsidP="00280B1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103D98E" w14:textId="77777777" w:rsidR="002C28F6" w:rsidRPr="006D2B87" w:rsidRDefault="002C28F6" w:rsidP="00280B1A">
            <w:pPr>
              <w:pStyle w:val="acctmergecolhdg"/>
              <w:spacing w:line="240" w:lineRule="atLeast"/>
              <w:ind w:left="-82" w:right="-78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</w:rPr>
            </w:pP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เอ็มอินเทลลิเจนซ์ จำกัด</w:t>
            </w:r>
          </w:p>
        </w:tc>
        <w:tc>
          <w:tcPr>
            <w:tcW w:w="180" w:type="dxa"/>
          </w:tcPr>
          <w:p w14:paraId="2BBDE1BF" w14:textId="77777777" w:rsidR="002C28F6" w:rsidRPr="006D2B87" w:rsidRDefault="002C28F6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2E8A28F7" w14:textId="77777777" w:rsidR="002C28F6" w:rsidRPr="006D2B87" w:rsidRDefault="002C28F6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โวป</w:t>
            </w: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</w:tr>
      <w:tr w:rsidR="00A53404" w:rsidRPr="006D2B87" w14:paraId="3CA9341C" w14:textId="77777777" w:rsidTr="00684B71">
        <w:trPr>
          <w:cantSplit/>
          <w:trHeight w:val="20"/>
          <w:tblHeader/>
        </w:trPr>
        <w:tc>
          <w:tcPr>
            <w:tcW w:w="3870" w:type="dxa"/>
          </w:tcPr>
          <w:p w14:paraId="42F8BBC4" w14:textId="77777777" w:rsidR="00A53404" w:rsidRPr="006D2B87" w:rsidRDefault="00A53404" w:rsidP="00A5340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4826D8" w14:textId="4A8E9AB7" w:rsidR="00A53404" w:rsidRPr="006D2B87" w:rsidRDefault="00242D2C" w:rsidP="00684B71">
            <w:pPr>
              <w:pStyle w:val="acctmergecolhdg"/>
              <w:spacing w:line="240" w:lineRule="atLeast"/>
              <w:ind w:left="-81" w:right="-73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9" w:type="dxa"/>
          </w:tcPr>
          <w:p w14:paraId="7A0701BC" w14:textId="77777777" w:rsidR="00A53404" w:rsidRPr="006D2B87" w:rsidRDefault="00A53404" w:rsidP="00A534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79DA7E42" w14:textId="6C238E96" w:rsidR="00A53404" w:rsidRPr="006D2B87" w:rsidRDefault="00242D2C" w:rsidP="00684B71">
            <w:pPr>
              <w:pStyle w:val="acctmergecolhdg"/>
              <w:spacing w:line="240" w:lineRule="atLeast"/>
              <w:ind w:left="-81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4E2A98A5" w14:textId="77777777" w:rsidR="00A53404" w:rsidRPr="006D2B87" w:rsidRDefault="00A53404" w:rsidP="00A534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2ED6B8" w14:textId="2D1D5890" w:rsidR="00A53404" w:rsidRPr="006D2B87" w:rsidRDefault="00242D2C" w:rsidP="00684B71">
            <w:pPr>
              <w:pStyle w:val="acctmergecolhdg"/>
              <w:spacing w:line="240" w:lineRule="atLeast"/>
              <w:ind w:left="-77" w:right="-7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46F03672" w14:textId="77777777" w:rsidR="00A53404" w:rsidRPr="006D2B87" w:rsidRDefault="00A53404" w:rsidP="00A534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086598F2" w14:textId="7A99D096" w:rsidR="00A53404" w:rsidRPr="006D2B87" w:rsidRDefault="00242D2C" w:rsidP="00A5340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2C28F6" w:rsidRPr="006D2B87" w14:paraId="41B50554" w14:textId="77777777" w:rsidTr="00684B71">
        <w:trPr>
          <w:cantSplit/>
          <w:trHeight w:val="20"/>
          <w:tblHeader/>
        </w:trPr>
        <w:tc>
          <w:tcPr>
            <w:tcW w:w="3870" w:type="dxa"/>
          </w:tcPr>
          <w:p w14:paraId="4240F8DA" w14:textId="77777777" w:rsidR="002C28F6" w:rsidRPr="006D2B87" w:rsidRDefault="002C28F6" w:rsidP="00280B1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3" w:type="dxa"/>
            <w:gridSpan w:val="8"/>
          </w:tcPr>
          <w:p w14:paraId="5197A580" w14:textId="77777777" w:rsidR="002C28F6" w:rsidRPr="006D2B87" w:rsidRDefault="002C28F6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85BD0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A53404" w:rsidRPr="006D2B87" w14:paraId="554AC580" w14:textId="77777777" w:rsidTr="00684B71">
        <w:trPr>
          <w:cantSplit/>
          <w:trHeight w:val="20"/>
        </w:trPr>
        <w:tc>
          <w:tcPr>
            <w:tcW w:w="3870" w:type="dxa"/>
          </w:tcPr>
          <w:p w14:paraId="589A3B96" w14:textId="77777777" w:rsidR="00A53404" w:rsidRPr="006D2B87" w:rsidRDefault="00A53404" w:rsidP="00A53404">
            <w:pPr>
              <w:tabs>
                <w:tab w:val="clear" w:pos="3515"/>
              </w:tabs>
              <w:ind w:left="18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D2B8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  <w:r w:rsidRPr="006D2B8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260" w:type="dxa"/>
          </w:tcPr>
          <w:p w14:paraId="71C0446D" w14:textId="1680AF9D" w:rsidR="00A53404" w:rsidRPr="00A373DA" w:rsidRDefault="00A53404" w:rsidP="00A5340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FECBBB1" w14:textId="4363F400" w:rsidR="00487027" w:rsidRPr="00A373DA" w:rsidRDefault="00684B71" w:rsidP="00684B71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-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</w:t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073</w:t>
            </w:r>
          </w:p>
        </w:tc>
        <w:tc>
          <w:tcPr>
            <w:tcW w:w="179" w:type="dxa"/>
          </w:tcPr>
          <w:p w14:paraId="27E932BE" w14:textId="77777777" w:rsidR="00A53404" w:rsidRPr="00A373DA" w:rsidRDefault="00A53404" w:rsidP="00A5340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33C6D39" w14:textId="77777777" w:rsidR="00A53404" w:rsidRPr="00A373DA" w:rsidRDefault="00A53404" w:rsidP="00A5340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690E7F93" w14:textId="0E8FA701" w:rsidR="00A53404" w:rsidRPr="00A373DA" w:rsidRDefault="00684B71" w:rsidP="00684B71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56,740</w:t>
            </w:r>
          </w:p>
        </w:tc>
        <w:tc>
          <w:tcPr>
            <w:tcW w:w="180" w:type="dxa"/>
            <w:vAlign w:val="bottom"/>
          </w:tcPr>
          <w:p w14:paraId="6C412A74" w14:textId="77777777" w:rsidR="00A53404" w:rsidRPr="00A373DA" w:rsidRDefault="00A53404" w:rsidP="00A5340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068E3E" w14:textId="60BF41A4" w:rsidR="00A53404" w:rsidRPr="0016602F" w:rsidRDefault="0018299D" w:rsidP="00684B71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 w:right="-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60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180" w:type="dxa"/>
            <w:vAlign w:val="bottom"/>
          </w:tcPr>
          <w:p w14:paraId="658B9BCA" w14:textId="77777777" w:rsidR="00A53404" w:rsidRPr="00A373DA" w:rsidRDefault="00A53404" w:rsidP="00A5340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7E48839" w14:textId="4FD9F584" w:rsidR="00A53404" w:rsidRPr="00A373DA" w:rsidRDefault="00684B71" w:rsidP="00684B71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-6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23,329</w:t>
            </w:r>
          </w:p>
        </w:tc>
      </w:tr>
      <w:tr w:rsidR="00A53404" w:rsidRPr="006D2B87" w14:paraId="71664058" w14:textId="77777777" w:rsidTr="00684B71">
        <w:trPr>
          <w:cantSplit/>
          <w:trHeight w:val="20"/>
        </w:trPr>
        <w:tc>
          <w:tcPr>
            <w:tcW w:w="3870" w:type="dxa"/>
          </w:tcPr>
          <w:p w14:paraId="3087B4B0" w14:textId="77777777" w:rsidR="00A53404" w:rsidRPr="006D2B87" w:rsidRDefault="00A53404" w:rsidP="00A5340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D2B8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260" w:type="dxa"/>
          </w:tcPr>
          <w:p w14:paraId="612BA112" w14:textId="127F190D" w:rsidR="00A53404" w:rsidRPr="006D2B87" w:rsidRDefault="00A53404" w:rsidP="00A5340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61CF2746" w14:textId="77777777" w:rsidR="00A53404" w:rsidRPr="006D2B87" w:rsidRDefault="00A53404" w:rsidP="00A5340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3228C4F" w14:textId="77777777" w:rsidR="00A53404" w:rsidRPr="006D2B87" w:rsidRDefault="00A53404" w:rsidP="00A5340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6D9169" w14:textId="77777777" w:rsidR="00A53404" w:rsidRPr="006D2B87" w:rsidRDefault="00A53404" w:rsidP="00A5340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703365" w14:textId="77777777" w:rsidR="00A53404" w:rsidRPr="0016602F" w:rsidRDefault="00A53404" w:rsidP="00A5340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70AA1F" w14:textId="77777777" w:rsidR="00A53404" w:rsidRPr="006D2B87" w:rsidRDefault="00A53404" w:rsidP="00A5340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4D3B277A" w14:textId="77777777" w:rsidR="00A53404" w:rsidRPr="00045A20" w:rsidRDefault="00A53404" w:rsidP="00A5340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18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A53404" w:rsidRPr="006D2B87" w14:paraId="710481AE" w14:textId="77777777" w:rsidTr="00684B71">
        <w:trPr>
          <w:cantSplit/>
          <w:trHeight w:val="20"/>
        </w:trPr>
        <w:tc>
          <w:tcPr>
            <w:tcW w:w="3870" w:type="dxa"/>
          </w:tcPr>
          <w:p w14:paraId="7ABF65AE" w14:textId="767B0430" w:rsidR="00A53404" w:rsidRPr="006D2B87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D2B8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6D2B8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ACABD7" w14:textId="095259E2" w:rsidR="00924C1F" w:rsidRPr="00684B71" w:rsidRDefault="00924C1F" w:rsidP="00684B71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-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4B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42D2C" w:rsidRPr="00684B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  <w:r w:rsidRPr="00684B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79" w:type="dxa"/>
          </w:tcPr>
          <w:p w14:paraId="4A4912AC" w14:textId="77777777" w:rsidR="00A53404" w:rsidRPr="006D2B87" w:rsidRDefault="00A53404" w:rsidP="00684B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05E39D5" w14:textId="21FCD2C9" w:rsidR="00A53404" w:rsidRPr="00684B71" w:rsidRDefault="00A53404" w:rsidP="00684B71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 w:right="-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4B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42D2C" w:rsidRPr="00684B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684B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42D2C" w:rsidRPr="00684B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</w:t>
            </w:r>
            <w:r w:rsidRPr="00684B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69DD890D" w14:textId="77777777" w:rsidR="00A53404" w:rsidRPr="006D2B87" w:rsidRDefault="00A53404" w:rsidP="00684B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DFAE7B" w14:textId="2643B37D" w:rsidR="00924C1F" w:rsidRPr="0016602F" w:rsidRDefault="00924C1F" w:rsidP="00684B71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 w:right="-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8299D" w:rsidRPr="00166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905</w:t>
            </w:r>
            <w:r w:rsidRPr="00166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A35A111" w14:textId="77777777" w:rsidR="00A53404" w:rsidRPr="006D2B87" w:rsidRDefault="00A53404" w:rsidP="00684B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4670D0BB" w14:textId="5D251A9D" w:rsidR="00A53404" w:rsidRPr="00684B71" w:rsidRDefault="00A53404" w:rsidP="00684B71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-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4B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42D2C" w:rsidRPr="00684B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684B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42D2C" w:rsidRPr="00684B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  <w:r w:rsidRPr="00684B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53404" w:rsidRPr="006D2B87" w14:paraId="038CE246" w14:textId="77777777" w:rsidTr="00684B71">
        <w:trPr>
          <w:cantSplit/>
          <w:trHeight w:val="20"/>
        </w:trPr>
        <w:tc>
          <w:tcPr>
            <w:tcW w:w="3870" w:type="dxa"/>
          </w:tcPr>
          <w:p w14:paraId="54EFD1B1" w14:textId="77777777" w:rsidR="00A53404" w:rsidRPr="006D2B87" w:rsidRDefault="00A53404" w:rsidP="00A5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6D2B8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D2B8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4C5948" w14:textId="69694801" w:rsidR="00A53404" w:rsidRPr="00684B71" w:rsidRDefault="00924C1F" w:rsidP="00684B71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-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84B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42D2C" w:rsidRPr="00684B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667</w:t>
            </w:r>
            <w:r w:rsidRPr="00684B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79" w:type="dxa"/>
          </w:tcPr>
          <w:p w14:paraId="7F09DACC" w14:textId="77777777" w:rsidR="00A53404" w:rsidRPr="006D2B87" w:rsidRDefault="00A53404" w:rsidP="00684B7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381BB46D" w14:textId="4A99A5CE" w:rsidR="00A53404" w:rsidRPr="00684B71" w:rsidRDefault="00A53404" w:rsidP="00684B7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84B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Pr="00684B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286</w:t>
            </w:r>
            <w:r w:rsidRPr="00684B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19E59E3B" w14:textId="77777777" w:rsidR="00A53404" w:rsidRPr="006D2B87" w:rsidRDefault="00A53404" w:rsidP="00684B7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F3EEBD" w14:textId="1E9FF493" w:rsidR="00A53404" w:rsidRPr="0016602F" w:rsidRDefault="00924C1F" w:rsidP="00684B71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 w:right="-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60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18299D" w:rsidRPr="001660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905</w:t>
            </w:r>
            <w:r w:rsidRPr="001660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11A9011" w14:textId="77777777" w:rsidR="00A53404" w:rsidRPr="006D2B87" w:rsidRDefault="00A53404" w:rsidP="00684B7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15B9FC" w14:textId="13A9A513" w:rsidR="00A53404" w:rsidRPr="00684B71" w:rsidRDefault="00A53404" w:rsidP="00684B71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-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84B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684B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845</w:t>
            </w:r>
            <w:r w:rsidRPr="00684B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4ED15638" w14:textId="77777777" w:rsidR="002C28F6" w:rsidRPr="006D2B87" w:rsidRDefault="002C28F6" w:rsidP="002E1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2C28F6" w:rsidRPr="006D2B87" w:rsidSect="00BA5EAF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33161A85" w14:textId="4DAC156D" w:rsidR="002C28F6" w:rsidRPr="00432C51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tbl>
      <w:tblPr>
        <w:tblW w:w="1487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05"/>
        <w:gridCol w:w="720"/>
        <w:gridCol w:w="630"/>
        <w:gridCol w:w="900"/>
        <w:gridCol w:w="257"/>
        <w:gridCol w:w="1273"/>
        <w:gridCol w:w="252"/>
        <w:gridCol w:w="1170"/>
        <w:gridCol w:w="237"/>
        <w:gridCol w:w="1113"/>
        <w:gridCol w:w="270"/>
        <w:gridCol w:w="990"/>
        <w:gridCol w:w="236"/>
        <w:gridCol w:w="1024"/>
        <w:gridCol w:w="238"/>
        <w:gridCol w:w="1112"/>
        <w:gridCol w:w="236"/>
        <w:gridCol w:w="1114"/>
      </w:tblGrid>
      <w:tr w:rsidR="00A75048" w:rsidRPr="0087049C" w14:paraId="0E2224D0" w14:textId="77777777" w:rsidTr="007D6A41">
        <w:tc>
          <w:tcPr>
            <w:tcW w:w="3105" w:type="dxa"/>
          </w:tcPr>
          <w:p w14:paraId="720440BF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72" w:type="dxa"/>
            <w:gridSpan w:val="17"/>
          </w:tcPr>
          <w:p w14:paraId="2834D6D3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248F" w:rsidRPr="0087049C" w14:paraId="77AE40C6" w14:textId="77777777" w:rsidTr="007D6A41">
        <w:tc>
          <w:tcPr>
            <w:tcW w:w="3105" w:type="dxa"/>
          </w:tcPr>
          <w:p w14:paraId="4EEAEFF7" w14:textId="77777777" w:rsidR="002C28F6" w:rsidRPr="0087049C" w:rsidRDefault="002C28F6" w:rsidP="000F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0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</w:p>
        </w:tc>
        <w:tc>
          <w:tcPr>
            <w:tcW w:w="1350" w:type="dxa"/>
            <w:gridSpan w:val="2"/>
          </w:tcPr>
          <w:p w14:paraId="2604BD9C" w14:textId="6E6B1B7C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900" w:type="dxa"/>
          </w:tcPr>
          <w:p w14:paraId="1EEACC36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30A8F27C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5C6B41BB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9C5961A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1C1DE4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DB38160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A774001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DF3137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6FF66D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4D9FB9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2F533E1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3D41701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6A835A27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266D5F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93EC23B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50F2" w:rsidRPr="0087049C" w:rsidDel="00685444" w14:paraId="1F6B70FC" w14:textId="77777777" w:rsidTr="007D6A41">
        <w:tc>
          <w:tcPr>
            <w:tcW w:w="3105" w:type="dxa"/>
          </w:tcPr>
          <w:p w14:paraId="72F7E922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BB7AB46" w14:textId="1E0A4455" w:rsidR="002C28F6" w:rsidRPr="0087049C" w:rsidRDefault="00FE54D4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ความ</w:t>
            </w:r>
            <w:r w:rsidR="002C28F6"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430" w:type="dxa"/>
            <w:gridSpan w:val="3"/>
          </w:tcPr>
          <w:p w14:paraId="403261E3" w14:textId="77777777" w:rsidR="002C28F6" w:rsidRPr="0087049C" w:rsidDel="00685444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52" w:type="dxa"/>
          </w:tcPr>
          <w:p w14:paraId="67E229EA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A6ED7C9" w14:textId="77777777" w:rsidR="002C28F6" w:rsidRPr="0087049C" w:rsidDel="00685444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39593BCC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2F57CBAA" w14:textId="77777777" w:rsidR="002C28F6" w:rsidRPr="0087049C" w:rsidDel="00685444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8" w:type="dxa"/>
          </w:tcPr>
          <w:p w14:paraId="562D0855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2" w:type="dxa"/>
            <w:gridSpan w:val="3"/>
          </w:tcPr>
          <w:p w14:paraId="18A57AF9" w14:textId="77777777" w:rsidR="002C28F6" w:rsidRPr="0087049C" w:rsidDel="00685444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- สุทธิ</w:t>
            </w:r>
          </w:p>
        </w:tc>
      </w:tr>
      <w:tr w:rsidR="0076248F" w:rsidRPr="0087049C" w14:paraId="677377FB" w14:textId="77777777" w:rsidTr="007D6A41">
        <w:tc>
          <w:tcPr>
            <w:tcW w:w="3105" w:type="dxa"/>
          </w:tcPr>
          <w:p w14:paraId="77DA34CE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0928CB0F" w14:textId="155C8503" w:rsidR="002C28F6" w:rsidRPr="0087049C" w:rsidRDefault="00242D2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30" w:type="dxa"/>
          </w:tcPr>
          <w:p w14:paraId="7D02BA9D" w14:textId="0491D354" w:rsidR="002C28F6" w:rsidRPr="0087049C" w:rsidRDefault="00242D2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0" w:type="dxa"/>
          </w:tcPr>
          <w:p w14:paraId="6CBE13C4" w14:textId="301B1618" w:rsidR="002C28F6" w:rsidRPr="0087049C" w:rsidRDefault="00242D2C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7" w:type="dxa"/>
          </w:tcPr>
          <w:p w14:paraId="5309346C" w14:textId="77777777" w:rsidR="002C28F6" w:rsidRPr="0087049C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232CF491" w14:textId="02F6B206" w:rsidR="002C28F6" w:rsidRPr="0087049C" w:rsidRDefault="00242D2C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2" w:type="dxa"/>
          </w:tcPr>
          <w:p w14:paraId="0EAF36A5" w14:textId="77777777" w:rsidR="002C28F6" w:rsidRPr="0087049C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D014DB" w14:textId="0B232252" w:rsidR="002C28F6" w:rsidRPr="00B559C1" w:rsidRDefault="00242D2C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7" w:type="dxa"/>
          </w:tcPr>
          <w:p w14:paraId="33BD0940" w14:textId="77777777" w:rsidR="002C28F6" w:rsidRPr="006E57AA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618A11B" w14:textId="4E035D11" w:rsidR="002C28F6" w:rsidRPr="006E57AA" w:rsidRDefault="00242D2C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9E9863E" w14:textId="77777777" w:rsidR="002C28F6" w:rsidRPr="006E57AA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CFAEB1" w14:textId="35F856E9" w:rsidR="002C28F6" w:rsidRPr="006E57AA" w:rsidRDefault="00242D2C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06DC905" w14:textId="77777777" w:rsidR="002C28F6" w:rsidRPr="006E57AA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C57D17" w14:textId="519514A1" w:rsidR="002C28F6" w:rsidRPr="006E57AA" w:rsidRDefault="00242D2C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495C9EA4" w14:textId="77777777" w:rsidR="002C28F6" w:rsidRPr="006E57AA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013EE345" w14:textId="71D7BA10" w:rsidR="002C28F6" w:rsidRPr="006E57AA" w:rsidRDefault="00242D2C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64A1763A" w14:textId="77777777" w:rsidR="002C28F6" w:rsidRPr="006E57AA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14176B3" w14:textId="336B21C0" w:rsidR="002C28F6" w:rsidRPr="006E57AA" w:rsidRDefault="00242D2C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750F2" w:rsidRPr="0087049C" w14:paraId="17D6DB13" w14:textId="77777777" w:rsidTr="007D6A41">
        <w:tc>
          <w:tcPr>
            <w:tcW w:w="3105" w:type="dxa"/>
          </w:tcPr>
          <w:p w14:paraId="53CED8E9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gridSpan w:val="2"/>
          </w:tcPr>
          <w:p w14:paraId="41643EBB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0" w:type="dxa"/>
          </w:tcPr>
          <w:p w14:paraId="3DC76ED7" w14:textId="77777777" w:rsidR="002C28F6" w:rsidRPr="0087049C" w:rsidRDefault="002C28F6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26F3FEF4" w14:textId="77777777" w:rsidR="002C28F6" w:rsidRPr="0087049C" w:rsidRDefault="002C28F6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7988B01A" w14:textId="77777777" w:rsidR="002C28F6" w:rsidRPr="0087049C" w:rsidRDefault="002C28F6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2" w:type="dxa"/>
            <w:gridSpan w:val="12"/>
          </w:tcPr>
          <w:p w14:paraId="0BD8D101" w14:textId="77777777" w:rsidR="002C28F6" w:rsidRPr="0087049C" w:rsidRDefault="002C28F6" w:rsidP="00AA3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248F" w:rsidRPr="0087049C" w14:paraId="13BE5624" w14:textId="77777777" w:rsidTr="007D6A41">
        <w:trPr>
          <w:trHeight w:val="335"/>
        </w:trPr>
        <w:tc>
          <w:tcPr>
            <w:tcW w:w="3105" w:type="dxa"/>
          </w:tcPr>
          <w:p w14:paraId="289F14DC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720" w:type="dxa"/>
          </w:tcPr>
          <w:p w14:paraId="79F01529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630" w:type="dxa"/>
          </w:tcPr>
          <w:p w14:paraId="0A68AC8D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900" w:type="dxa"/>
          </w:tcPr>
          <w:p w14:paraId="6CB04B00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57" w:type="dxa"/>
          </w:tcPr>
          <w:p w14:paraId="423A3E87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273" w:type="dxa"/>
          </w:tcPr>
          <w:p w14:paraId="4F7DA0E0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52" w:type="dxa"/>
          </w:tcPr>
          <w:p w14:paraId="2191976E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696B1992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37" w:type="dxa"/>
          </w:tcPr>
          <w:p w14:paraId="4CC0E23C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13" w:type="dxa"/>
          </w:tcPr>
          <w:p w14:paraId="1EB3FCBA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79F338BE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990" w:type="dxa"/>
          </w:tcPr>
          <w:p w14:paraId="02D4D4AD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39EFA9DE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024" w:type="dxa"/>
          </w:tcPr>
          <w:p w14:paraId="3A548C42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38" w:type="dxa"/>
          </w:tcPr>
          <w:p w14:paraId="58958BF4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12" w:type="dxa"/>
          </w:tcPr>
          <w:p w14:paraId="7C26F085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7CE61932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14" w:type="dxa"/>
          </w:tcPr>
          <w:p w14:paraId="22618F2C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76248F" w:rsidRPr="0087049C" w14:paraId="7FA0F080" w14:textId="77777777" w:rsidTr="007D6A41">
        <w:tc>
          <w:tcPr>
            <w:tcW w:w="3105" w:type="dxa"/>
          </w:tcPr>
          <w:p w14:paraId="07FB5DAD" w14:textId="77777777" w:rsidR="003D7172" w:rsidRPr="0087049C" w:rsidRDefault="003D7172" w:rsidP="003D7172">
            <w:pPr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28"/>
                <w:szCs w:val="28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 Europe </w:t>
            </w:r>
            <w:proofErr w:type="spellStart"/>
            <w:r w:rsidRPr="0087049C">
              <w:rPr>
                <w:rFonts w:asciiTheme="majorBidi" w:hAnsiTheme="majorBidi" w:cstheme="majorBidi"/>
                <w:sz w:val="28"/>
                <w:szCs w:val="28"/>
              </w:rPr>
              <w:t>s.r.o.</w:t>
            </w:r>
            <w:proofErr w:type="spellEnd"/>
          </w:p>
        </w:tc>
        <w:tc>
          <w:tcPr>
            <w:tcW w:w="720" w:type="dxa"/>
          </w:tcPr>
          <w:p w14:paraId="51456AF9" w14:textId="654D8833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0" w:type="dxa"/>
          </w:tcPr>
          <w:p w14:paraId="6F25A3FA" w14:textId="393FA218" w:rsidR="003D7172" w:rsidRPr="0087049C" w:rsidRDefault="00242D2C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900" w:type="dxa"/>
          </w:tcPr>
          <w:p w14:paraId="3660A46E" w14:textId="23B542B6" w:rsidR="003D7172" w:rsidRPr="0087049C" w:rsidRDefault="0076248F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3490DC77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2109FA4" w14:textId="7C5E7746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EUR 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252" w:type="dxa"/>
          </w:tcPr>
          <w:p w14:paraId="22C906C2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151273" w14:textId="3D50005F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47194AD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46194F3" w14:textId="6BBDA721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9C21E4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CD0C29" w14:textId="58DAFEDB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583CB0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1D03D5" w14:textId="7A32FE9E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328B853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7C343FF6" w14:textId="7FF74862" w:rsidR="003D7172" w:rsidRPr="004B1CF3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86AB49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8661783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5C16" w:rsidRPr="0087049C" w14:paraId="0EEDAD03" w14:textId="77777777" w:rsidTr="007D6A41">
        <w:tc>
          <w:tcPr>
            <w:tcW w:w="3105" w:type="dxa"/>
          </w:tcPr>
          <w:p w14:paraId="5C375EB3" w14:textId="77777777" w:rsidR="0076248F" w:rsidRPr="0087049C" w:rsidRDefault="0076248F" w:rsidP="003D7172">
            <w:pPr>
              <w:ind w:right="-29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เซ็ปเป้ โฮลดิ้ง </w:t>
            </w:r>
            <w:r w:rsidRPr="0087049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87049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720" w:type="dxa"/>
          </w:tcPr>
          <w:p w14:paraId="5338F123" w14:textId="3101FE47" w:rsidR="0076248F" w:rsidRPr="0087049C" w:rsidRDefault="00242D2C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630" w:type="dxa"/>
          </w:tcPr>
          <w:p w14:paraId="4A87AC13" w14:textId="61AB8E0B" w:rsidR="0076248F" w:rsidRPr="0087049C" w:rsidRDefault="00242D2C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430" w:type="dxa"/>
            <w:gridSpan w:val="3"/>
          </w:tcPr>
          <w:p w14:paraId="7F23A903" w14:textId="25BBC05B" w:rsidR="0076248F" w:rsidRPr="0087049C" w:rsidRDefault="00242D2C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427</w:t>
            </w:r>
            <w:r w:rsidR="007624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6248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52" w:type="dxa"/>
          </w:tcPr>
          <w:p w14:paraId="1617CABC" w14:textId="77777777" w:rsidR="0076248F" w:rsidRPr="0087049C" w:rsidRDefault="0076248F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C93E7A" w14:textId="5E4661E6" w:rsidR="0076248F" w:rsidRPr="0087049C" w:rsidRDefault="00242D2C" w:rsidP="0068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427</w:t>
            </w:r>
            <w:r w:rsidR="00762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7" w:type="dxa"/>
          </w:tcPr>
          <w:p w14:paraId="286EA04B" w14:textId="77777777" w:rsidR="0076248F" w:rsidRPr="0087049C" w:rsidRDefault="0076248F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7082C25" w14:textId="5E286838" w:rsidR="0076248F" w:rsidRPr="0087049C" w:rsidRDefault="00242D2C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427</w:t>
            </w:r>
            <w:r w:rsidR="00762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4F926B8C" w14:textId="77777777" w:rsidR="0076248F" w:rsidRPr="0087049C" w:rsidRDefault="0076248F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34A71C" w14:textId="646FEF5F" w:rsidR="0076248F" w:rsidRPr="0087049C" w:rsidRDefault="0076248F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FBC16D" w14:textId="77777777" w:rsidR="0076248F" w:rsidRPr="0087049C" w:rsidRDefault="0076248F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2384DCA" w14:textId="77777777" w:rsidR="0076248F" w:rsidRPr="0087049C" w:rsidRDefault="0076248F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50CF409" w14:textId="77777777" w:rsidR="0076248F" w:rsidRPr="0087049C" w:rsidRDefault="0076248F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CFAB2D8" w14:textId="771EA11A" w:rsidR="0076248F" w:rsidRPr="0087049C" w:rsidRDefault="00242D2C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Cs/>
                <w:sz w:val="28"/>
                <w:szCs w:val="28"/>
              </w:rPr>
              <w:t>427</w:t>
            </w:r>
            <w:r w:rsidR="0076248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28ABDD70" w14:textId="77777777" w:rsidR="0076248F" w:rsidRPr="0087049C" w:rsidRDefault="0076248F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5AEAC6" w14:textId="31BAF3E3" w:rsidR="0076248F" w:rsidRPr="0087049C" w:rsidRDefault="00242D2C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Cs/>
                <w:sz w:val="28"/>
                <w:szCs w:val="28"/>
              </w:rPr>
              <w:t>427</w:t>
            </w:r>
            <w:r w:rsidR="0076248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Cs/>
                <w:sz w:val="28"/>
                <w:szCs w:val="28"/>
              </w:rPr>
              <w:t>000</w:t>
            </w:r>
          </w:p>
        </w:tc>
      </w:tr>
      <w:tr w:rsidR="003D5CEC" w:rsidRPr="0087049C" w14:paraId="7CB4F93F" w14:textId="77777777" w:rsidTr="007D6A41">
        <w:tc>
          <w:tcPr>
            <w:tcW w:w="3105" w:type="dxa"/>
          </w:tcPr>
          <w:p w14:paraId="4F1301F6" w14:textId="77777777" w:rsidR="003D7172" w:rsidRPr="0087049C" w:rsidRDefault="003D7172" w:rsidP="003D7172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20" w:type="dxa"/>
          </w:tcPr>
          <w:p w14:paraId="273F2B36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3D697F39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34287EC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</w:tcPr>
          <w:p w14:paraId="7A6536E2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</w:tcPr>
          <w:p w14:paraId="17F76740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0940D280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D84095" w14:textId="49FEA427" w:rsidR="003D7172" w:rsidRPr="004B1CF3" w:rsidRDefault="00242D2C" w:rsidP="0068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</w:t>
            </w:r>
            <w:r w:rsidR="003D71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7" w:type="dxa"/>
          </w:tcPr>
          <w:p w14:paraId="013263EF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5306619" w14:textId="2A3298D1" w:rsidR="003D7172" w:rsidRPr="004B1CF3" w:rsidRDefault="00242D2C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</w:t>
            </w:r>
            <w:r w:rsidR="003D7172" w:rsidRPr="009F4E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2CC98F3F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8931C5" w14:textId="353F0B38" w:rsidR="003D7172" w:rsidRPr="001C5943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25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4730DD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B2A6BCB" w14:textId="0207B475" w:rsidR="003D7172" w:rsidRPr="00892568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38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5763EF5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45A32B8" w14:textId="6884162C" w:rsidR="003D7172" w:rsidRPr="004B1CF3" w:rsidRDefault="00242D2C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</w:t>
            </w:r>
            <w:r w:rsidR="003D71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03587E09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4E7D3CB" w14:textId="548525D6" w:rsidR="003D7172" w:rsidRPr="0087049C" w:rsidRDefault="00242D2C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</w:t>
            </w:r>
            <w:r w:rsidR="003D71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76248F" w:rsidRPr="0087049C" w14:paraId="238629D7" w14:textId="77777777" w:rsidTr="007D6A41">
        <w:tc>
          <w:tcPr>
            <w:tcW w:w="3105" w:type="dxa"/>
          </w:tcPr>
          <w:p w14:paraId="45CAD24F" w14:textId="77777777" w:rsidR="003D7172" w:rsidRPr="0087049C" w:rsidRDefault="003D7172" w:rsidP="003D7172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val="en-US"/>
              </w:rPr>
            </w:pPr>
          </w:p>
        </w:tc>
        <w:tc>
          <w:tcPr>
            <w:tcW w:w="720" w:type="dxa"/>
          </w:tcPr>
          <w:p w14:paraId="10F2F43F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0" w:type="dxa"/>
          </w:tcPr>
          <w:p w14:paraId="5390DCAB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776E6668" w14:textId="77777777" w:rsidR="003D7172" w:rsidRPr="0087049C" w:rsidRDefault="003D7172" w:rsidP="003D7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7" w:type="dxa"/>
          </w:tcPr>
          <w:p w14:paraId="615B9F43" w14:textId="77777777" w:rsidR="003D7172" w:rsidRPr="0087049C" w:rsidRDefault="003D7172" w:rsidP="003D7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</w:tcPr>
          <w:p w14:paraId="12F9B45F" w14:textId="77777777" w:rsidR="003D7172" w:rsidRPr="0087049C" w:rsidRDefault="003D7172" w:rsidP="003D7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10894AA0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E0092BF" w14:textId="77777777" w:rsidR="003D7172" w:rsidRPr="0087049C" w:rsidRDefault="003D7172" w:rsidP="003D7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770A932F" w14:textId="77777777" w:rsidR="003D7172" w:rsidRPr="0087049C" w:rsidRDefault="003D7172" w:rsidP="003D7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6BBD5E32" w14:textId="77777777" w:rsidR="003D7172" w:rsidRPr="0087049C" w:rsidRDefault="003D7172" w:rsidP="003D7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AD38233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F36B6DD" w14:textId="77777777" w:rsidR="003D7172" w:rsidRPr="0087049C" w:rsidRDefault="003D7172" w:rsidP="003D7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1124267" w14:textId="77777777" w:rsidR="003D7172" w:rsidRPr="0087049C" w:rsidRDefault="003D7172" w:rsidP="003D7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648A6F03" w14:textId="77777777" w:rsidR="003D7172" w:rsidRPr="0087049C" w:rsidRDefault="003D7172" w:rsidP="003D7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</w:tcPr>
          <w:p w14:paraId="2DD1C133" w14:textId="77777777" w:rsidR="003D7172" w:rsidRPr="0087049C" w:rsidRDefault="003D7172" w:rsidP="003D7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</w:tcPr>
          <w:p w14:paraId="62ED85B6" w14:textId="77777777" w:rsidR="003D7172" w:rsidRPr="0087049C" w:rsidRDefault="003D7172" w:rsidP="003D7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D2F7C32" w14:textId="77777777" w:rsidR="003D7172" w:rsidRPr="0087049C" w:rsidRDefault="003D7172" w:rsidP="003D7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31BC6547" w14:textId="77777777" w:rsidR="003D7172" w:rsidRPr="0087049C" w:rsidRDefault="003D7172" w:rsidP="003D7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</w:rPr>
            </w:pPr>
          </w:p>
        </w:tc>
      </w:tr>
      <w:tr w:rsidR="0076248F" w:rsidRPr="0087049C" w14:paraId="150510A7" w14:textId="77777777" w:rsidTr="007D6A41">
        <w:tc>
          <w:tcPr>
            <w:tcW w:w="3105" w:type="dxa"/>
          </w:tcPr>
          <w:p w14:paraId="6CFFD6CC" w14:textId="77777777" w:rsidR="003D7172" w:rsidRPr="0087049C" w:rsidRDefault="003D7172" w:rsidP="003D7172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2DE04B11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10ACA7DE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AB09736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</w:tcPr>
          <w:p w14:paraId="73A5C8DB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</w:tcPr>
          <w:p w14:paraId="3A177C62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320B9B23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4B57E6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1F77BF4A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4FF23E38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49CE00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9709FCD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AF7873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6ACD315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7F2A977B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20023522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BD1F1D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55F5321" w14:textId="77777777" w:rsidR="003D7172" w:rsidRPr="0087049C" w:rsidRDefault="003D7172" w:rsidP="003D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46D3D" w:rsidRPr="0087049C" w14:paraId="7891D23F" w14:textId="77777777" w:rsidTr="007D6A41">
        <w:tc>
          <w:tcPr>
            <w:tcW w:w="3105" w:type="dxa"/>
          </w:tcPr>
          <w:p w14:paraId="7E5C8D36" w14:textId="77777777" w:rsidR="00653362" w:rsidRPr="0087049C" w:rsidRDefault="00653362" w:rsidP="00653362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28"/>
                <w:szCs w:val="28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 Trading (Hong Kong) </w:t>
            </w:r>
          </w:p>
          <w:p w14:paraId="3FA259D0" w14:textId="77777777" w:rsidR="00653362" w:rsidRPr="0087049C" w:rsidRDefault="00653362" w:rsidP="00653362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Company Limited</w:t>
            </w:r>
          </w:p>
        </w:tc>
        <w:tc>
          <w:tcPr>
            <w:tcW w:w="720" w:type="dxa"/>
          </w:tcPr>
          <w:p w14:paraId="32ACD5B3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5C4A84" w14:textId="61C7ADE9" w:rsidR="00653362" w:rsidRPr="0087049C" w:rsidRDefault="00242D2C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630" w:type="dxa"/>
          </w:tcPr>
          <w:p w14:paraId="39A38E82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9EE1EC" w14:textId="57C65C0F" w:rsidR="00653362" w:rsidRPr="0087049C" w:rsidRDefault="00242D2C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430" w:type="dxa"/>
            <w:gridSpan w:val="3"/>
          </w:tcPr>
          <w:p w14:paraId="34038872" w14:textId="77777777" w:rsidR="00653362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473390" w14:textId="31BFCDD8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>HKD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52" w:type="dxa"/>
          </w:tcPr>
          <w:p w14:paraId="1391E233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AB52B3" w14:textId="77777777" w:rsidR="00653362" w:rsidRDefault="00653362" w:rsidP="0068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9F6B8F" w14:textId="3D727BBD" w:rsidR="00653362" w:rsidRPr="0087049C" w:rsidRDefault="00242D2C" w:rsidP="0068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37" w:type="dxa"/>
            <w:vAlign w:val="bottom"/>
          </w:tcPr>
          <w:p w14:paraId="24EE2D29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60473A0F" w14:textId="77777777" w:rsidR="00653362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8B4C2F" w14:textId="1F00DE29" w:rsidR="00653362" w:rsidRPr="0087049C" w:rsidRDefault="00242D2C" w:rsidP="0068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70" w:type="dxa"/>
          </w:tcPr>
          <w:p w14:paraId="25F66EC8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F3A3C7A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04C1F9" w14:textId="5B21CDF9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23926D10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36EBF2D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A8FC50" w14:textId="683EB4ED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0FE4502C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6C8807EB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E469EC" w14:textId="39A4C3EC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9C05695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2C64F6C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E1AC09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53362" w:rsidRPr="0087049C" w14:paraId="0D456639" w14:textId="77777777" w:rsidTr="007D6A41">
        <w:tc>
          <w:tcPr>
            <w:tcW w:w="3105" w:type="dxa"/>
          </w:tcPr>
          <w:p w14:paraId="0D3BBA31" w14:textId="77777777" w:rsidR="00653362" w:rsidRPr="0087049C" w:rsidRDefault="00653362" w:rsidP="00653362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proofErr w:type="spellStart"/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</w:rPr>
              <w:t xml:space="preserve"> Hong Kong</w:t>
            </w:r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</w:rPr>
              <w:t>Company Limited</w:t>
            </w:r>
          </w:p>
        </w:tc>
        <w:tc>
          <w:tcPr>
            <w:tcW w:w="720" w:type="dxa"/>
          </w:tcPr>
          <w:p w14:paraId="4762B4A7" w14:textId="4BEF8A95" w:rsidR="00653362" w:rsidRPr="0087049C" w:rsidRDefault="00242D2C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630" w:type="dxa"/>
          </w:tcPr>
          <w:p w14:paraId="30B9561E" w14:textId="1B5808E4" w:rsidR="00653362" w:rsidRPr="0087049C" w:rsidRDefault="00242D2C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430" w:type="dxa"/>
            <w:gridSpan w:val="3"/>
          </w:tcPr>
          <w:p w14:paraId="51298282" w14:textId="044BD003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HKD 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52" w:type="dxa"/>
          </w:tcPr>
          <w:p w14:paraId="40808540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84C1CB" w14:textId="1A1CE93A" w:rsidR="00653362" w:rsidRPr="0087049C" w:rsidRDefault="00242D2C" w:rsidP="0068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533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237" w:type="dxa"/>
          </w:tcPr>
          <w:p w14:paraId="090B3E8C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0F6B4460" w14:textId="515F9009" w:rsidR="00653362" w:rsidRPr="0087049C" w:rsidRDefault="00242D2C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533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270" w:type="dxa"/>
          </w:tcPr>
          <w:p w14:paraId="212ABD3E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FAAA6FF" w14:textId="6D17EFD9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980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0D57CAC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91CAC07" w14:textId="5FC14C88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980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4C003E57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4064797B" w14:textId="00FD10D3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9953068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B6F05FC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53362" w:rsidRPr="0087049C" w14:paraId="1E0F562A" w14:textId="77777777" w:rsidTr="007D6A41">
        <w:tc>
          <w:tcPr>
            <w:tcW w:w="3105" w:type="dxa"/>
          </w:tcPr>
          <w:p w14:paraId="3A6F4BBC" w14:textId="77777777" w:rsidR="00653362" w:rsidRPr="0087049C" w:rsidRDefault="00653362" w:rsidP="00653362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proofErr w:type="spellStart"/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</w:rPr>
              <w:t xml:space="preserve"> Trading (Shanghai) Co., Ltd.</w:t>
            </w:r>
          </w:p>
        </w:tc>
        <w:tc>
          <w:tcPr>
            <w:tcW w:w="720" w:type="dxa"/>
          </w:tcPr>
          <w:p w14:paraId="5AB93985" w14:textId="495E4083" w:rsidR="00653362" w:rsidRPr="0087049C" w:rsidRDefault="00242D2C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630" w:type="dxa"/>
          </w:tcPr>
          <w:p w14:paraId="0EE0956F" w14:textId="3877BC1E" w:rsidR="00653362" w:rsidRPr="0087049C" w:rsidRDefault="00242D2C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430" w:type="dxa"/>
            <w:gridSpan w:val="3"/>
          </w:tcPr>
          <w:p w14:paraId="58D18F4D" w14:textId="57BC753A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CNY 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52" w:type="dxa"/>
          </w:tcPr>
          <w:p w14:paraId="7A735DDA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E46F14" w14:textId="6C0BB0F3" w:rsidR="00653362" w:rsidRPr="0087049C" w:rsidRDefault="00242D2C" w:rsidP="0068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533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37" w:type="dxa"/>
          </w:tcPr>
          <w:p w14:paraId="748627E8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59B5E0B9" w14:textId="16370617" w:rsidR="00653362" w:rsidRPr="0087049C" w:rsidRDefault="00242D2C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533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70" w:type="dxa"/>
          </w:tcPr>
          <w:p w14:paraId="317AF359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4D66483" w14:textId="6306E312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FDAE4DC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8A9BA5" w14:textId="74F52A76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1F81ECF9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566CD2BD" w14:textId="077B2B33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7DD8509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8458514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F35EF" w:rsidRPr="0087049C" w14:paraId="299669E8" w14:textId="77777777" w:rsidTr="007D6A41">
        <w:tc>
          <w:tcPr>
            <w:tcW w:w="3105" w:type="dxa"/>
          </w:tcPr>
          <w:p w14:paraId="4D695383" w14:textId="77777777" w:rsidR="00653362" w:rsidRPr="0087049C" w:rsidRDefault="00653362" w:rsidP="00653362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720" w:type="dxa"/>
          </w:tcPr>
          <w:p w14:paraId="5CB5A2A7" w14:textId="1F80E2DF" w:rsidR="00653362" w:rsidRPr="0087049C" w:rsidRDefault="00242D2C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630" w:type="dxa"/>
          </w:tcPr>
          <w:p w14:paraId="3F2DC73F" w14:textId="5659CE52" w:rsidR="00653362" w:rsidRPr="0087049C" w:rsidRDefault="00242D2C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430" w:type="dxa"/>
            <w:gridSpan w:val="3"/>
            <w:vAlign w:val="bottom"/>
          </w:tcPr>
          <w:p w14:paraId="5A4188E9" w14:textId="7E19908B" w:rsidR="00653362" w:rsidRPr="0087049C" w:rsidRDefault="00242D2C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653362"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52" w:type="dxa"/>
          </w:tcPr>
          <w:p w14:paraId="1F2E485C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9AB29C" w14:textId="7DE7F0C0" w:rsidR="00653362" w:rsidRPr="0087049C" w:rsidRDefault="00242D2C" w:rsidP="0068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6533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37" w:type="dxa"/>
          </w:tcPr>
          <w:p w14:paraId="42C2E58F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49ED8573" w14:textId="55EFABE7" w:rsidR="00653362" w:rsidRPr="0087049C" w:rsidRDefault="00242D2C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6533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70" w:type="dxa"/>
          </w:tcPr>
          <w:p w14:paraId="38257933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0A76D00" w14:textId="7C8D4A11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20D59D1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3B5EF9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61B74B34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4FCCE514" w14:textId="09A05E12" w:rsidR="00653362" w:rsidRPr="0087049C" w:rsidRDefault="00242D2C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653362"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027D0C48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4CDBBC" w14:textId="4F3325F6" w:rsidR="00653362" w:rsidRPr="0087049C" w:rsidRDefault="00242D2C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653362"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0F35EF" w:rsidRPr="0087049C" w14:paraId="19ED99CB" w14:textId="77777777" w:rsidTr="007D6A41">
        <w:tc>
          <w:tcPr>
            <w:tcW w:w="3105" w:type="dxa"/>
          </w:tcPr>
          <w:p w14:paraId="02012479" w14:textId="286FE173" w:rsidR="00653362" w:rsidRPr="0087049C" w:rsidRDefault="00653362" w:rsidP="00653362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7A4">
              <w:rPr>
                <w:rFonts w:asciiTheme="majorBidi" w:hAnsiTheme="majorBidi" w:cstheme="majorBidi"/>
                <w:sz w:val="28"/>
                <w:szCs w:val="28"/>
              </w:rPr>
              <w:t>SAPPE Philippines Corporation</w:t>
            </w:r>
          </w:p>
        </w:tc>
        <w:tc>
          <w:tcPr>
            <w:tcW w:w="720" w:type="dxa"/>
          </w:tcPr>
          <w:p w14:paraId="00E0D834" w14:textId="44AB9569" w:rsidR="00653362" w:rsidRPr="0087049C" w:rsidRDefault="00242D2C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630" w:type="dxa"/>
          </w:tcPr>
          <w:p w14:paraId="4CD2F6BE" w14:textId="739A082B" w:rsidR="00653362" w:rsidRPr="007511F5" w:rsidRDefault="00242D2C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430" w:type="dxa"/>
            <w:gridSpan w:val="3"/>
            <w:vAlign w:val="bottom"/>
          </w:tcPr>
          <w:p w14:paraId="5450BC2B" w14:textId="69E6E980" w:rsidR="00653362" w:rsidRPr="007511F5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PHP 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981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252" w:type="dxa"/>
          </w:tcPr>
          <w:p w14:paraId="384FB2F6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914C13" w14:textId="5E3ED40B" w:rsidR="00653362" w:rsidRPr="0087049C" w:rsidRDefault="00242D2C" w:rsidP="0068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533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237" w:type="dxa"/>
          </w:tcPr>
          <w:p w14:paraId="35206466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36B85B52" w14:textId="2900226B" w:rsidR="00653362" w:rsidRPr="007511F5" w:rsidRDefault="00242D2C" w:rsidP="0068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533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270" w:type="dxa"/>
          </w:tcPr>
          <w:p w14:paraId="59943074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513BFEA" w14:textId="0E065D6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1B62B75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4ADEADD" w14:textId="7E6BD71D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5F180570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379592C6" w14:textId="6361A693" w:rsidR="00653362" w:rsidRPr="00E43B85" w:rsidRDefault="00242D2C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53362" w:rsidRPr="00E43B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236" w:type="dxa"/>
          </w:tcPr>
          <w:p w14:paraId="002C7DCA" w14:textId="77777777" w:rsidR="00653362" w:rsidRPr="0087049C" w:rsidRDefault="00653362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E26947" w14:textId="2277549D" w:rsidR="00653362" w:rsidRPr="007511F5" w:rsidRDefault="00242D2C" w:rsidP="00653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53362" w:rsidRPr="00E43B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</w:tr>
    </w:tbl>
    <w:p w14:paraId="49F69BB5" w14:textId="77777777" w:rsidR="002C28F6" w:rsidRPr="0087049C" w:rsidRDefault="002C28F6" w:rsidP="00814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70"/>
        </w:tabs>
        <w:rPr>
          <w:rFonts w:asciiTheme="majorBidi" w:hAnsiTheme="majorBidi" w:cstheme="majorBidi"/>
        </w:rPr>
        <w:sectPr w:rsidR="002C28F6" w:rsidRPr="0087049C" w:rsidSect="00BA5EAF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78"/>
        <w:gridCol w:w="1262"/>
        <w:gridCol w:w="180"/>
        <w:gridCol w:w="1260"/>
      </w:tblGrid>
      <w:tr w:rsidR="002C28F6" w:rsidRPr="00213DEB" w14:paraId="49E9EEE5" w14:textId="77777777" w:rsidTr="00706DDB">
        <w:trPr>
          <w:cantSplit/>
          <w:trHeight w:val="92"/>
          <w:tblHeader/>
        </w:trPr>
        <w:tc>
          <w:tcPr>
            <w:tcW w:w="6300" w:type="dxa"/>
            <w:shd w:val="clear" w:color="auto" w:fill="auto"/>
          </w:tcPr>
          <w:p w14:paraId="2D9CD8B0" w14:textId="77777777" w:rsidR="002C28F6" w:rsidRPr="00213DEB" w:rsidRDefault="002C28F6" w:rsidP="00AC1A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60D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รายการเคลื่อนไหวที่มีสาระสำคัญ</w:t>
            </w:r>
            <w:r w:rsidRPr="00213DEB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</w:tcPr>
          <w:p w14:paraId="7531A855" w14:textId="77777777" w:rsidR="002C28F6" w:rsidRPr="00213DEB" w:rsidRDefault="002C28F6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0D13C143" w14:textId="77777777" w:rsidR="002C28F6" w:rsidRPr="00213DEB" w:rsidRDefault="002C28F6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213DE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28F6" w:rsidRPr="00213DEB" w14:paraId="79C1600C" w14:textId="77777777" w:rsidTr="00706DDB">
        <w:trPr>
          <w:cantSplit/>
          <w:tblHeader/>
        </w:trPr>
        <w:tc>
          <w:tcPr>
            <w:tcW w:w="6300" w:type="dxa"/>
          </w:tcPr>
          <w:p w14:paraId="2E7EB2F1" w14:textId="1D2037B8" w:rsidR="002C28F6" w:rsidRPr="00213DEB" w:rsidRDefault="002C28F6" w:rsidP="00AC1A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13D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13D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4DA382AB" w14:textId="77777777" w:rsidR="002C28F6" w:rsidRPr="00213DEB" w:rsidRDefault="002C28F6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4D8C007" w14:textId="3247BBEC" w:rsidR="002C28F6" w:rsidRPr="00213DEB" w:rsidRDefault="00242D2C" w:rsidP="00AC1AF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5A4B8137" w14:textId="77777777" w:rsidR="002C28F6" w:rsidRPr="00213DEB" w:rsidRDefault="002C28F6" w:rsidP="00AC1A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A90F6C" w14:textId="7C391C92" w:rsidR="002C28F6" w:rsidRPr="00213DEB" w:rsidRDefault="00242D2C" w:rsidP="00AC1AF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42D2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2566</w:t>
            </w:r>
          </w:p>
        </w:tc>
      </w:tr>
      <w:tr w:rsidR="002C28F6" w:rsidRPr="00213DEB" w14:paraId="051B9B36" w14:textId="77777777" w:rsidTr="00706DDB">
        <w:trPr>
          <w:cantSplit/>
        </w:trPr>
        <w:tc>
          <w:tcPr>
            <w:tcW w:w="6300" w:type="dxa"/>
          </w:tcPr>
          <w:p w14:paraId="0A8EA6F2" w14:textId="77777777" w:rsidR="002C28F6" w:rsidRPr="00213DEB" w:rsidRDefault="002C28F6" w:rsidP="00AC1A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1DA74BB0" w14:textId="77777777" w:rsidR="002C28F6" w:rsidRPr="00213DEB" w:rsidRDefault="002C28F6" w:rsidP="00AC1A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3"/>
          </w:tcPr>
          <w:p w14:paraId="360F5423" w14:textId="77777777" w:rsidR="002C28F6" w:rsidRPr="00213DEB" w:rsidRDefault="002C28F6" w:rsidP="00AC1AF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13D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213D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892568" w:rsidRPr="00213DEB" w14:paraId="710C0F33" w14:textId="77777777" w:rsidTr="00706DDB">
        <w:trPr>
          <w:cantSplit/>
        </w:trPr>
        <w:tc>
          <w:tcPr>
            <w:tcW w:w="6300" w:type="dxa"/>
            <w:vAlign w:val="bottom"/>
          </w:tcPr>
          <w:p w14:paraId="0F1E0797" w14:textId="77777777" w:rsidR="00892568" w:rsidRPr="00213DEB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3E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 เซ็ปเป้ โฮลดิ้ง (ประเทศไทย) จำกัด</w:t>
            </w:r>
          </w:p>
        </w:tc>
        <w:tc>
          <w:tcPr>
            <w:tcW w:w="178" w:type="dxa"/>
          </w:tcPr>
          <w:p w14:paraId="0E15DC56" w14:textId="77777777" w:rsidR="00892568" w:rsidRPr="00213DEB" w:rsidRDefault="00892568" w:rsidP="0089256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77B296B9" w14:textId="62BCC700" w:rsidR="00892568" w:rsidRPr="003956C5" w:rsidRDefault="004B080E" w:rsidP="004B080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79" w:right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4D1BFD" w14:textId="77777777" w:rsidR="00892568" w:rsidRPr="00213DEB" w:rsidRDefault="00892568" w:rsidP="004B080E">
            <w:pPr>
              <w:pStyle w:val="acctfourfigures"/>
              <w:tabs>
                <w:tab w:val="decimal" w:pos="691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37783A" w14:textId="182067DA" w:rsidR="00892568" w:rsidRPr="001163CA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925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52ABC2A3" w14:textId="1528549C" w:rsidR="002C28F6" w:rsidRDefault="002C28F6" w:rsidP="008E1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highlight w:val="cyan"/>
        </w:rPr>
      </w:pPr>
    </w:p>
    <w:p w14:paraId="73BF8398" w14:textId="240AB20A" w:rsidR="008E1969" w:rsidRPr="008E1969" w:rsidRDefault="008E1969" w:rsidP="008E1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บริษัท </w:t>
      </w:r>
      <w:r w:rsidRPr="008E1969">
        <w:rPr>
          <w:rFonts w:ascii="Angsana New" w:hAnsi="Angsana New"/>
          <w:i/>
          <w:iCs/>
          <w:sz w:val="30"/>
          <w:szCs w:val="30"/>
          <w:cs/>
        </w:rPr>
        <w:t>เซ็ปเป้ โฮลดิ้ง (ประเทศไทย) จำกัด</w:t>
      </w:r>
    </w:p>
    <w:p w14:paraId="0FCF182F" w14:textId="16DF6EC3" w:rsidR="00AA37A4" w:rsidRPr="00AA37A4" w:rsidRDefault="00AA37A4" w:rsidP="00A17ED9">
      <w:pPr>
        <w:tabs>
          <w:tab w:val="clear" w:pos="454"/>
          <w:tab w:val="clear" w:pos="680"/>
        </w:tabs>
        <w:ind w:left="900" w:righ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DFBDD1D" w14:textId="4701CDF4" w:rsidR="00AA37A4" w:rsidRPr="00AA37A4" w:rsidRDefault="00AA37A4" w:rsidP="009C2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149818704"/>
      <w:r w:rsidRPr="00AA37A4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="00242D2C" w:rsidRPr="00242D2C">
        <w:rPr>
          <w:rFonts w:asciiTheme="majorBidi" w:hAnsiTheme="majorBidi" w:cstheme="majorBidi"/>
          <w:sz w:val="30"/>
          <w:szCs w:val="30"/>
        </w:rPr>
        <w:t>2566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บริษัท เซ็ปเป้ โฮลดิ้ง (ประเทศไทย) จำกัด ได้เพิ่มทุนจดทะเบียนของบริษัทจากจำนวนเงิน </w:t>
      </w:r>
      <w:r>
        <w:rPr>
          <w:rFonts w:asciiTheme="majorBidi" w:hAnsiTheme="majorBidi" w:cstheme="majorBidi"/>
          <w:sz w:val="30"/>
          <w:szCs w:val="30"/>
        </w:rPr>
        <w:br/>
      </w:r>
      <w:r w:rsidR="00242D2C" w:rsidRPr="00242D2C">
        <w:rPr>
          <w:rFonts w:asciiTheme="majorBidi" w:hAnsiTheme="majorBidi" w:cstheme="majorBidi"/>
          <w:sz w:val="30"/>
          <w:szCs w:val="30"/>
        </w:rPr>
        <w:t>420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="00242D2C" w:rsidRPr="00242D2C">
        <w:rPr>
          <w:rFonts w:asciiTheme="majorBidi" w:hAnsiTheme="majorBidi" w:cstheme="majorBidi"/>
          <w:sz w:val="30"/>
          <w:szCs w:val="30"/>
        </w:rPr>
        <w:t>427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AA37A4">
        <w:rPr>
          <w:rFonts w:asciiTheme="majorBidi" w:hAnsiTheme="majorBidi" w:cstheme="majorBidi"/>
          <w:sz w:val="30"/>
          <w:szCs w:val="30"/>
        </w:rPr>
        <w:t>(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242D2C" w:rsidRPr="00242D2C">
        <w:rPr>
          <w:rFonts w:asciiTheme="majorBidi" w:hAnsiTheme="majorBidi" w:cstheme="majorBidi"/>
          <w:sz w:val="30"/>
          <w:szCs w:val="30"/>
        </w:rPr>
        <w:t>42</w:t>
      </w:r>
      <w:r w:rsidRPr="00AA37A4">
        <w:rPr>
          <w:rFonts w:asciiTheme="majorBidi" w:hAnsiTheme="majorBidi" w:cstheme="majorBidi"/>
          <w:sz w:val="30"/>
          <w:szCs w:val="30"/>
        </w:rPr>
        <w:t>,</w:t>
      </w:r>
      <w:r w:rsidR="00242D2C" w:rsidRPr="00242D2C">
        <w:rPr>
          <w:rFonts w:asciiTheme="majorBidi" w:hAnsiTheme="majorBidi" w:cstheme="majorBidi"/>
          <w:sz w:val="30"/>
          <w:szCs w:val="30"/>
        </w:rPr>
        <w:t>700</w:t>
      </w:r>
      <w:r w:rsidRPr="00AA37A4">
        <w:rPr>
          <w:rFonts w:asciiTheme="majorBidi" w:hAnsiTheme="majorBidi" w:cstheme="majorBidi"/>
          <w:sz w:val="30"/>
          <w:szCs w:val="30"/>
        </w:rPr>
        <w:t>,</w:t>
      </w:r>
      <w:r w:rsidR="00242D2C" w:rsidRPr="00242D2C">
        <w:rPr>
          <w:rFonts w:asciiTheme="majorBidi" w:hAnsiTheme="majorBidi" w:cstheme="majorBidi"/>
          <w:sz w:val="30"/>
          <w:szCs w:val="30"/>
        </w:rPr>
        <w:t>000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242D2C" w:rsidRPr="00242D2C">
        <w:rPr>
          <w:rFonts w:asciiTheme="majorBidi" w:hAnsiTheme="majorBidi" w:cstheme="majorBidi"/>
          <w:sz w:val="30"/>
          <w:szCs w:val="30"/>
        </w:rPr>
        <w:t>10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Pr="00AA37A4">
        <w:rPr>
          <w:rFonts w:asciiTheme="majorBidi" w:hAnsiTheme="majorBidi" w:cstheme="majorBidi"/>
          <w:sz w:val="30"/>
          <w:szCs w:val="30"/>
        </w:rPr>
        <w:t>)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โดยออกหุ้นสามัญเพิ่มทุนเป็นจำนวนเงิน </w:t>
      </w:r>
      <w:r w:rsidR="00242D2C" w:rsidRPr="00242D2C">
        <w:rPr>
          <w:rFonts w:asciiTheme="majorBidi" w:hAnsiTheme="majorBidi" w:cstheme="majorBidi"/>
          <w:sz w:val="30"/>
          <w:szCs w:val="30"/>
        </w:rPr>
        <w:t>7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AA37A4">
        <w:rPr>
          <w:rFonts w:asciiTheme="majorBidi" w:hAnsiTheme="majorBidi" w:cstheme="majorBidi"/>
          <w:sz w:val="30"/>
          <w:szCs w:val="30"/>
        </w:rPr>
        <w:t>(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242D2C" w:rsidRPr="00242D2C">
        <w:rPr>
          <w:rFonts w:asciiTheme="majorBidi" w:hAnsiTheme="majorBidi" w:cstheme="majorBidi"/>
          <w:sz w:val="30"/>
          <w:szCs w:val="30"/>
        </w:rPr>
        <w:t>700</w:t>
      </w:r>
      <w:r w:rsidRPr="00AA37A4">
        <w:rPr>
          <w:rFonts w:asciiTheme="majorBidi" w:hAnsiTheme="majorBidi" w:cstheme="majorBidi"/>
          <w:sz w:val="30"/>
          <w:szCs w:val="30"/>
        </w:rPr>
        <w:t>,</w:t>
      </w:r>
      <w:r w:rsidR="00242D2C" w:rsidRPr="00242D2C">
        <w:rPr>
          <w:rFonts w:asciiTheme="majorBidi" w:hAnsiTheme="majorBidi" w:cstheme="majorBidi"/>
          <w:sz w:val="30"/>
          <w:szCs w:val="30"/>
        </w:rPr>
        <w:t>000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242D2C" w:rsidRPr="00242D2C">
        <w:rPr>
          <w:rFonts w:asciiTheme="majorBidi" w:hAnsiTheme="majorBidi" w:cstheme="majorBidi"/>
          <w:sz w:val="30"/>
          <w:szCs w:val="30"/>
        </w:rPr>
        <w:t>10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Pr="00AA37A4">
        <w:rPr>
          <w:rFonts w:asciiTheme="majorBidi" w:hAnsiTheme="majorBidi" w:cstheme="majorBidi"/>
          <w:sz w:val="30"/>
          <w:szCs w:val="30"/>
        </w:rPr>
        <w:t>)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บริษัทได้ชำระค่าหุ้นแล้วเป็นจำนวนเงิน </w:t>
      </w:r>
      <w:r w:rsidR="00242D2C" w:rsidRPr="00242D2C">
        <w:rPr>
          <w:rFonts w:asciiTheme="majorBidi" w:hAnsiTheme="majorBidi" w:cstheme="majorBidi"/>
          <w:sz w:val="30"/>
          <w:szCs w:val="30"/>
        </w:rPr>
        <w:t>7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ทั้งนี้บริษัท เซ็ปเป้ โฮลดิ้ง </w:t>
      </w:r>
      <w:r w:rsidRPr="00AA37A4">
        <w:rPr>
          <w:rFonts w:asciiTheme="majorBidi" w:hAnsiTheme="majorBidi" w:cstheme="majorBidi"/>
          <w:sz w:val="30"/>
          <w:szCs w:val="30"/>
        </w:rPr>
        <w:t>(</w:t>
      </w:r>
      <w:r w:rsidRPr="00AA37A4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AA37A4">
        <w:rPr>
          <w:rFonts w:asciiTheme="majorBidi" w:hAnsiTheme="majorBidi" w:cstheme="majorBidi"/>
          <w:sz w:val="30"/>
          <w:szCs w:val="30"/>
        </w:rPr>
        <w:t>)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จำกัด ได้จดทะเบียนการเปลี่ยนแปลงทุนดังกล่าวต่อกระทรวงพาณิชย์เมื่อวันที่ </w:t>
      </w:r>
      <w:r w:rsidR="00242D2C" w:rsidRPr="00242D2C">
        <w:rPr>
          <w:rFonts w:asciiTheme="majorBidi" w:hAnsiTheme="majorBidi" w:cstheme="majorBidi"/>
          <w:sz w:val="30"/>
          <w:szCs w:val="30"/>
        </w:rPr>
        <w:t>17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242D2C" w:rsidRPr="00242D2C">
        <w:rPr>
          <w:rFonts w:asciiTheme="majorBidi" w:hAnsiTheme="majorBidi" w:cstheme="majorBidi"/>
          <w:sz w:val="30"/>
          <w:szCs w:val="30"/>
        </w:rPr>
        <w:t>2566</w:t>
      </w:r>
    </w:p>
    <w:bookmarkEnd w:id="3"/>
    <w:p w14:paraId="525E9274" w14:textId="0A9942AF" w:rsidR="00AA37A4" w:rsidRDefault="00AA37A4" w:rsidP="008E1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CA3A52A" w14:textId="261E0266" w:rsidR="008E1969" w:rsidRPr="008E1969" w:rsidRDefault="008E1969" w:rsidP="008E1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62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1969">
        <w:rPr>
          <w:rFonts w:asciiTheme="majorBidi" w:hAnsiTheme="majorBidi" w:cstheme="majorBidi"/>
          <w:i/>
          <w:iCs/>
          <w:sz w:val="30"/>
          <w:szCs w:val="30"/>
        </w:rPr>
        <w:t>SAPPE Philippines Corporation</w:t>
      </w:r>
    </w:p>
    <w:p w14:paraId="684EBCD3" w14:textId="77777777" w:rsidR="008E1969" w:rsidRPr="00AA37A4" w:rsidRDefault="008E1969" w:rsidP="008E1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1253BB8" w14:textId="598285D0" w:rsidR="00AA37A4" w:rsidRDefault="00AA37A4" w:rsidP="00030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6DDB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242D2C" w:rsidRPr="00242D2C">
        <w:rPr>
          <w:rFonts w:asciiTheme="majorBidi" w:hAnsiTheme="majorBidi" w:cstheme="majorBidi"/>
          <w:sz w:val="30"/>
          <w:szCs w:val="30"/>
        </w:rPr>
        <w:t>2566</w:t>
      </w:r>
      <w:r w:rsidRPr="00706D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6DDB">
        <w:rPr>
          <w:rFonts w:asciiTheme="majorBidi" w:hAnsiTheme="majorBidi" w:cstheme="majorBidi"/>
          <w:sz w:val="30"/>
          <w:szCs w:val="30"/>
        </w:rPr>
        <w:t xml:space="preserve">SAPPE Philippines Corporation </w:t>
      </w:r>
      <w:r w:rsidRPr="00706DDB">
        <w:rPr>
          <w:rFonts w:asciiTheme="majorBidi" w:hAnsiTheme="majorBidi" w:cstheme="majorBidi"/>
          <w:sz w:val="30"/>
          <w:szCs w:val="30"/>
          <w:cs/>
        </w:rPr>
        <w:t xml:space="preserve">ได้จดทะเบียนจัดตั้งบริษัทด้วยทุนจดทะเบียนเป็นจำนวนเงิน </w:t>
      </w:r>
      <w:r w:rsidR="008D345B" w:rsidRPr="00706D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42D2C" w:rsidRPr="00242D2C">
        <w:rPr>
          <w:rFonts w:asciiTheme="majorBidi" w:hAnsiTheme="majorBidi" w:cstheme="majorBidi"/>
          <w:sz w:val="30"/>
          <w:szCs w:val="30"/>
        </w:rPr>
        <w:t>22</w:t>
      </w:r>
      <w:r w:rsidRPr="00706DDB">
        <w:rPr>
          <w:rFonts w:asciiTheme="majorBidi" w:hAnsiTheme="majorBidi" w:cstheme="majorBidi"/>
          <w:sz w:val="30"/>
          <w:szCs w:val="30"/>
        </w:rPr>
        <w:t xml:space="preserve"> </w:t>
      </w:r>
      <w:r w:rsidRPr="00706DDB">
        <w:rPr>
          <w:rFonts w:asciiTheme="majorBidi" w:hAnsiTheme="majorBidi" w:cstheme="majorBidi"/>
          <w:sz w:val="30"/>
          <w:szCs w:val="30"/>
          <w:cs/>
        </w:rPr>
        <w:t xml:space="preserve">ล้านเปโซฟิลิปปินส์ (จำนวน </w:t>
      </w:r>
      <w:r w:rsidR="00242D2C" w:rsidRPr="00242D2C">
        <w:rPr>
          <w:rFonts w:asciiTheme="majorBidi" w:hAnsiTheme="majorBidi" w:cstheme="majorBidi"/>
          <w:sz w:val="30"/>
          <w:szCs w:val="30"/>
        </w:rPr>
        <w:t>20</w:t>
      </w:r>
      <w:r w:rsidRPr="00706DDB">
        <w:rPr>
          <w:rFonts w:asciiTheme="majorBidi" w:hAnsiTheme="majorBidi" w:cstheme="majorBidi"/>
          <w:sz w:val="30"/>
          <w:szCs w:val="30"/>
        </w:rPr>
        <w:t>,</w:t>
      </w:r>
      <w:r w:rsidR="00242D2C" w:rsidRPr="00242D2C">
        <w:rPr>
          <w:rFonts w:asciiTheme="majorBidi" w:hAnsiTheme="majorBidi" w:cstheme="majorBidi"/>
          <w:sz w:val="30"/>
          <w:szCs w:val="30"/>
        </w:rPr>
        <w:t>000</w:t>
      </w:r>
      <w:r w:rsidRPr="00706DDB">
        <w:rPr>
          <w:rFonts w:asciiTheme="majorBidi" w:hAnsiTheme="majorBidi" w:cstheme="majorBidi"/>
          <w:sz w:val="30"/>
          <w:szCs w:val="30"/>
        </w:rPr>
        <w:t xml:space="preserve"> </w:t>
      </w:r>
      <w:r w:rsidRPr="00706DDB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="00242D2C" w:rsidRPr="00242D2C">
        <w:rPr>
          <w:rFonts w:asciiTheme="majorBidi" w:hAnsiTheme="majorBidi" w:cstheme="majorBidi"/>
          <w:sz w:val="30"/>
          <w:szCs w:val="30"/>
        </w:rPr>
        <w:t>1</w:t>
      </w:r>
      <w:r w:rsidRPr="00706DDB">
        <w:rPr>
          <w:rFonts w:asciiTheme="majorBidi" w:hAnsiTheme="majorBidi" w:cstheme="majorBidi"/>
          <w:sz w:val="30"/>
          <w:szCs w:val="30"/>
        </w:rPr>
        <w:t>,</w:t>
      </w:r>
      <w:r w:rsidR="00242D2C" w:rsidRPr="00242D2C">
        <w:rPr>
          <w:rFonts w:asciiTheme="majorBidi" w:hAnsiTheme="majorBidi" w:cstheme="majorBidi"/>
          <w:sz w:val="30"/>
          <w:szCs w:val="30"/>
        </w:rPr>
        <w:t>100</w:t>
      </w:r>
      <w:r w:rsidRPr="00706DDB">
        <w:rPr>
          <w:rFonts w:asciiTheme="majorBidi" w:hAnsiTheme="majorBidi" w:cstheme="majorBidi"/>
          <w:sz w:val="30"/>
          <w:szCs w:val="30"/>
          <w:cs/>
        </w:rPr>
        <w:t xml:space="preserve"> เปโซฟิลิปปินส์) โดยเรียกชำระค่าหุ้นเป็นจำนวน </w:t>
      </w:r>
      <w:r w:rsidR="00242D2C" w:rsidRPr="00242D2C">
        <w:rPr>
          <w:rFonts w:asciiTheme="majorBidi" w:hAnsiTheme="majorBidi" w:cstheme="majorBidi"/>
          <w:sz w:val="30"/>
          <w:szCs w:val="30"/>
        </w:rPr>
        <w:t>10</w:t>
      </w:r>
      <w:r w:rsidRPr="00706DDB">
        <w:rPr>
          <w:rFonts w:asciiTheme="majorBidi" w:hAnsiTheme="majorBidi" w:cstheme="majorBidi"/>
          <w:sz w:val="30"/>
          <w:szCs w:val="30"/>
        </w:rPr>
        <w:t>,</w:t>
      </w:r>
      <w:r w:rsidR="00242D2C" w:rsidRPr="00242D2C">
        <w:rPr>
          <w:rFonts w:asciiTheme="majorBidi" w:hAnsiTheme="majorBidi" w:cstheme="majorBidi"/>
          <w:sz w:val="30"/>
          <w:szCs w:val="30"/>
        </w:rPr>
        <w:t>000</w:t>
      </w:r>
      <w:r w:rsidRPr="00706DDB">
        <w:rPr>
          <w:rFonts w:asciiTheme="majorBidi" w:hAnsiTheme="majorBidi" w:cstheme="majorBidi"/>
          <w:sz w:val="30"/>
          <w:szCs w:val="30"/>
        </w:rPr>
        <w:t xml:space="preserve"> </w:t>
      </w:r>
      <w:r w:rsidRPr="00706DDB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="00242D2C" w:rsidRPr="00242D2C">
        <w:rPr>
          <w:rFonts w:asciiTheme="majorBidi" w:hAnsiTheme="majorBidi" w:cstheme="majorBidi"/>
          <w:sz w:val="30"/>
          <w:szCs w:val="30"/>
        </w:rPr>
        <w:t>1</w:t>
      </w:r>
      <w:r w:rsidRPr="00706DDB">
        <w:rPr>
          <w:rFonts w:asciiTheme="majorBidi" w:hAnsiTheme="majorBidi" w:cstheme="majorBidi"/>
          <w:sz w:val="30"/>
          <w:szCs w:val="30"/>
        </w:rPr>
        <w:t>,</w:t>
      </w:r>
      <w:r w:rsidR="00242D2C" w:rsidRPr="00242D2C">
        <w:rPr>
          <w:rFonts w:asciiTheme="majorBidi" w:hAnsiTheme="majorBidi" w:cstheme="majorBidi"/>
          <w:sz w:val="30"/>
          <w:szCs w:val="30"/>
        </w:rPr>
        <w:t>100</w:t>
      </w:r>
      <w:r w:rsidRPr="00706DDB">
        <w:rPr>
          <w:rFonts w:asciiTheme="majorBidi" w:hAnsiTheme="majorBidi" w:cstheme="majorBidi"/>
          <w:sz w:val="30"/>
          <w:szCs w:val="30"/>
        </w:rPr>
        <w:t xml:space="preserve"> </w:t>
      </w:r>
      <w:r w:rsidRPr="00706DDB">
        <w:rPr>
          <w:rFonts w:asciiTheme="majorBidi" w:hAnsiTheme="majorBidi" w:cstheme="majorBidi"/>
          <w:sz w:val="30"/>
          <w:szCs w:val="30"/>
          <w:cs/>
        </w:rPr>
        <w:t xml:space="preserve">เปโซฟิลิปปินส์ ทั้งนี้บริษัท เซ็ปเป้ โฮลดิ้ง (ประเทศไทย) จำกัด ได้ชำระค่าหุ้นเป็นจำนวนเงิน </w:t>
      </w:r>
      <w:r w:rsidR="00242D2C" w:rsidRPr="00242D2C">
        <w:rPr>
          <w:rFonts w:asciiTheme="majorBidi" w:hAnsiTheme="majorBidi" w:cstheme="majorBidi"/>
          <w:sz w:val="30"/>
          <w:szCs w:val="30"/>
        </w:rPr>
        <w:t>10</w:t>
      </w:r>
      <w:r w:rsidRPr="00706DDB">
        <w:rPr>
          <w:rFonts w:asciiTheme="majorBidi" w:hAnsiTheme="majorBidi" w:cstheme="majorBidi"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sz w:val="30"/>
          <w:szCs w:val="30"/>
        </w:rPr>
        <w:t>95</w:t>
      </w:r>
      <w:r w:rsidRPr="00706DDB">
        <w:rPr>
          <w:rFonts w:asciiTheme="majorBidi" w:hAnsiTheme="majorBidi" w:cstheme="majorBidi"/>
          <w:sz w:val="30"/>
          <w:szCs w:val="30"/>
        </w:rPr>
        <w:t xml:space="preserve"> </w:t>
      </w:r>
      <w:r w:rsidRPr="00706DDB">
        <w:rPr>
          <w:rFonts w:asciiTheme="majorBidi" w:hAnsiTheme="majorBidi" w:cstheme="majorBidi"/>
          <w:sz w:val="30"/>
          <w:szCs w:val="30"/>
          <w:cs/>
        </w:rPr>
        <w:t xml:space="preserve">ล้านเปโซฟิลิปปินส์ (จำนวน </w:t>
      </w:r>
      <w:r w:rsidR="00242D2C" w:rsidRPr="00242D2C">
        <w:rPr>
          <w:rFonts w:asciiTheme="majorBidi" w:hAnsiTheme="majorBidi" w:cstheme="majorBidi"/>
          <w:sz w:val="30"/>
          <w:szCs w:val="30"/>
        </w:rPr>
        <w:t>9</w:t>
      </w:r>
      <w:r w:rsidRPr="00706DDB">
        <w:rPr>
          <w:rFonts w:asciiTheme="majorBidi" w:hAnsiTheme="majorBidi" w:cstheme="majorBidi"/>
          <w:sz w:val="30"/>
          <w:szCs w:val="30"/>
        </w:rPr>
        <w:t>,</w:t>
      </w:r>
      <w:r w:rsidR="00242D2C" w:rsidRPr="00242D2C">
        <w:rPr>
          <w:rFonts w:asciiTheme="majorBidi" w:hAnsiTheme="majorBidi" w:cstheme="majorBidi"/>
          <w:sz w:val="30"/>
          <w:szCs w:val="30"/>
        </w:rPr>
        <w:t>956</w:t>
      </w:r>
      <w:r w:rsidRPr="00706DDB">
        <w:rPr>
          <w:rFonts w:asciiTheme="majorBidi" w:hAnsiTheme="majorBidi" w:cstheme="majorBidi"/>
          <w:sz w:val="30"/>
          <w:szCs w:val="30"/>
        </w:rPr>
        <w:t xml:space="preserve"> </w:t>
      </w:r>
      <w:r w:rsidRPr="00706DDB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="00242D2C" w:rsidRPr="00242D2C">
        <w:rPr>
          <w:rFonts w:asciiTheme="majorBidi" w:hAnsiTheme="majorBidi" w:cstheme="majorBidi"/>
          <w:sz w:val="30"/>
          <w:szCs w:val="30"/>
        </w:rPr>
        <w:t>1</w:t>
      </w:r>
      <w:r w:rsidRPr="00706DDB">
        <w:rPr>
          <w:rFonts w:asciiTheme="majorBidi" w:hAnsiTheme="majorBidi" w:cstheme="majorBidi"/>
          <w:sz w:val="30"/>
          <w:szCs w:val="30"/>
        </w:rPr>
        <w:t>,</w:t>
      </w:r>
      <w:r w:rsidR="00242D2C" w:rsidRPr="00242D2C">
        <w:rPr>
          <w:rFonts w:asciiTheme="majorBidi" w:hAnsiTheme="majorBidi" w:cstheme="majorBidi"/>
          <w:sz w:val="30"/>
          <w:szCs w:val="30"/>
        </w:rPr>
        <w:t>100</w:t>
      </w:r>
      <w:r w:rsidRPr="00706DDB">
        <w:rPr>
          <w:rFonts w:asciiTheme="majorBidi" w:hAnsiTheme="majorBidi" w:cstheme="majorBidi"/>
          <w:sz w:val="30"/>
          <w:szCs w:val="30"/>
          <w:cs/>
        </w:rPr>
        <w:t xml:space="preserve"> เปโซฟิลิปปินส์) ในวันที่ </w:t>
      </w:r>
      <w:r w:rsidR="00242D2C" w:rsidRPr="00242D2C">
        <w:rPr>
          <w:rFonts w:asciiTheme="majorBidi" w:hAnsiTheme="majorBidi" w:cstheme="majorBidi"/>
          <w:sz w:val="30"/>
          <w:szCs w:val="30"/>
        </w:rPr>
        <w:t>31</w:t>
      </w:r>
      <w:r w:rsidRPr="00706DDB">
        <w:rPr>
          <w:rFonts w:asciiTheme="majorBidi" w:hAnsiTheme="majorBidi" w:cstheme="majorBidi"/>
          <w:sz w:val="30"/>
          <w:szCs w:val="30"/>
        </w:rPr>
        <w:t xml:space="preserve"> </w:t>
      </w:r>
      <w:r w:rsidRPr="00706DDB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242D2C" w:rsidRPr="00242D2C">
        <w:rPr>
          <w:rFonts w:asciiTheme="majorBidi" w:hAnsiTheme="majorBidi" w:cstheme="majorBidi"/>
          <w:sz w:val="30"/>
          <w:szCs w:val="30"/>
        </w:rPr>
        <w:t>2566</w:t>
      </w:r>
    </w:p>
    <w:p w14:paraId="15CB8542" w14:textId="77777777" w:rsidR="00F176FA" w:rsidRDefault="00F176FA" w:rsidP="00030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98FE0" w14:textId="77777777" w:rsidR="00F176FA" w:rsidRPr="008E1969" w:rsidRDefault="00F176FA" w:rsidP="00F17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62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E1969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การด้อยค่า</w:t>
      </w:r>
    </w:p>
    <w:p w14:paraId="54E159B8" w14:textId="77777777" w:rsidR="00F176FA" w:rsidRPr="00AA37A4" w:rsidRDefault="00F176FA" w:rsidP="00F17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43BBD69" w14:textId="553CBE9C" w:rsidR="00F176FA" w:rsidRDefault="00F176FA" w:rsidP="00F17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A37A4">
        <w:rPr>
          <w:rFonts w:asciiTheme="majorBidi" w:hAnsiTheme="majorBidi" w:cstheme="majorBidi"/>
          <w:sz w:val="30"/>
          <w:szCs w:val="30"/>
          <w:cs/>
        </w:rPr>
        <w:t>เมื่อพิจารณาผล</w:t>
      </w:r>
      <w:r w:rsidRPr="00213DEB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การดำเนินงานของบริษัทย่อยในต่างประเทศ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กลุ่มบริษัทตั้งค่าเผื่อการด้อยค่าในเงินลงทุนสำหรับปีสิ้นสุดวันที่ </w:t>
      </w:r>
      <w:r w:rsidRPr="00E77500">
        <w:rPr>
          <w:rFonts w:asciiTheme="majorBidi" w:hAnsiTheme="majorBidi" w:cstheme="majorBidi"/>
          <w:sz w:val="30"/>
          <w:szCs w:val="30"/>
        </w:rPr>
        <w:t>31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77500">
        <w:rPr>
          <w:rFonts w:asciiTheme="majorBidi" w:hAnsiTheme="majorBidi" w:cstheme="majorBidi"/>
          <w:sz w:val="30"/>
          <w:szCs w:val="30"/>
        </w:rPr>
        <w:t>256</w:t>
      </w:r>
      <w:r w:rsidR="008C1581">
        <w:rPr>
          <w:rFonts w:asciiTheme="majorBidi" w:hAnsiTheme="majorBidi" w:cstheme="majorBidi"/>
          <w:sz w:val="30"/>
          <w:szCs w:val="30"/>
        </w:rPr>
        <w:t>7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เป็นจำนวนเงินทั้งสิ้น </w:t>
      </w:r>
      <w:r w:rsidRPr="00F176FA">
        <w:rPr>
          <w:rFonts w:asciiTheme="majorBidi" w:hAnsiTheme="majorBidi" w:cstheme="majorBidi"/>
          <w:sz w:val="30"/>
          <w:szCs w:val="30"/>
        </w:rPr>
        <w:t>24.</w:t>
      </w:r>
      <w:r w:rsidR="008C1581">
        <w:rPr>
          <w:rFonts w:asciiTheme="majorBidi" w:hAnsiTheme="majorBidi" w:cstheme="majorBidi"/>
          <w:sz w:val="30"/>
          <w:szCs w:val="30"/>
        </w:rPr>
        <w:t>61</w:t>
      </w:r>
      <w:r w:rsidRPr="00F176FA">
        <w:rPr>
          <w:rFonts w:asciiTheme="majorBidi" w:hAnsiTheme="majorBidi" w:cstheme="majorBidi"/>
          <w:sz w:val="30"/>
          <w:szCs w:val="30"/>
        </w:rPr>
        <w:t xml:space="preserve"> </w:t>
      </w:r>
      <w:r w:rsidRPr="00F176F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C1581">
        <w:rPr>
          <w:rFonts w:asciiTheme="majorBidi" w:hAnsiTheme="majorBidi" w:cstheme="majorBidi"/>
          <w:sz w:val="30"/>
          <w:szCs w:val="30"/>
        </w:rPr>
        <w:t xml:space="preserve"> </w:t>
      </w:r>
      <w:r w:rsidR="008C1581" w:rsidRPr="008C1581">
        <w:rPr>
          <w:rFonts w:asciiTheme="majorBidi" w:hAnsiTheme="majorBidi" w:cstheme="majorBidi"/>
          <w:i/>
          <w:iCs/>
          <w:sz w:val="30"/>
          <w:szCs w:val="30"/>
        </w:rPr>
        <w:t xml:space="preserve">(2566: 24.61 </w:t>
      </w:r>
      <w:r w:rsidR="008C1581" w:rsidRPr="008C158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8C1581" w:rsidRPr="008C158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5F0195A" w14:textId="77777777" w:rsidR="00F176FA" w:rsidRPr="00AA37A4" w:rsidRDefault="00F176FA" w:rsidP="00030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ACC853" w14:textId="77777777" w:rsidR="00F176FA" w:rsidRPr="008E1969" w:rsidRDefault="00F176FA" w:rsidP="00F17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1969">
        <w:rPr>
          <w:rFonts w:ascii="Angsana New" w:hAnsi="Angsana New"/>
          <w:i/>
          <w:iCs/>
          <w:sz w:val="30"/>
          <w:szCs w:val="30"/>
          <w:cs/>
        </w:rPr>
        <w:t>บริษัท ออล โคโค กรุ๊ป จำกัด</w:t>
      </w:r>
    </w:p>
    <w:p w14:paraId="0F8DF55E" w14:textId="77777777" w:rsidR="00F176FA" w:rsidRPr="00637131" w:rsidRDefault="00F176FA" w:rsidP="00F17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40AC920" w14:textId="77777777" w:rsidR="00F176FA" w:rsidRDefault="00F176FA" w:rsidP="00F17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3DEB">
        <w:rPr>
          <w:rFonts w:ascii="Angsana New" w:hAnsi="Angsana New"/>
          <w:sz w:val="30"/>
          <w:szCs w:val="30"/>
          <w:cs/>
        </w:rPr>
        <w:t xml:space="preserve">จากการเข้าซื้อหุ้นในบริษัท ออล โคโค กรุ๊ป จำกัดเป็นครั้งแรกในปี </w:t>
      </w:r>
      <w:r w:rsidRPr="00242D2C">
        <w:rPr>
          <w:rFonts w:ascii="Angsana New" w:hAnsi="Angsana New"/>
          <w:sz w:val="30"/>
          <w:szCs w:val="30"/>
        </w:rPr>
        <w:t>2559</w:t>
      </w:r>
      <w:r w:rsidRPr="00213DEB">
        <w:rPr>
          <w:rFonts w:ascii="Angsana New" w:hAnsi="Angsana New"/>
          <w:sz w:val="30"/>
          <w:szCs w:val="30"/>
          <w:cs/>
        </w:rPr>
        <w:t xml:space="preserve"> กลุ่มบริษัทมีสิทธิเข้าซื้อหุ้นเพิ่มเติมอีกในจำนวนรวมไม่เกินร้อยละ </w:t>
      </w:r>
      <w:r w:rsidRPr="00242D2C">
        <w:rPr>
          <w:rFonts w:ascii="Angsana New" w:hAnsi="Angsana New"/>
          <w:sz w:val="30"/>
          <w:szCs w:val="30"/>
        </w:rPr>
        <w:t>9</w:t>
      </w:r>
      <w:r w:rsidRPr="00213DEB">
        <w:rPr>
          <w:rFonts w:ascii="Angsana New" w:hAnsi="Angsana New"/>
          <w:sz w:val="30"/>
          <w:szCs w:val="30"/>
          <w:cs/>
        </w:rPr>
        <w:t xml:space="preserve"> ภายหลังครบกำหนด </w:t>
      </w:r>
      <w:r w:rsidRPr="00242D2C">
        <w:rPr>
          <w:rFonts w:ascii="Angsana New" w:hAnsi="Angsana New"/>
          <w:sz w:val="30"/>
          <w:szCs w:val="30"/>
        </w:rPr>
        <w:t>4</w:t>
      </w:r>
      <w:r w:rsidRPr="00213DEB">
        <w:rPr>
          <w:rFonts w:ascii="Angsana New" w:hAnsi="Angsana New"/>
          <w:sz w:val="30"/>
          <w:szCs w:val="30"/>
          <w:cs/>
        </w:rPr>
        <w:t xml:space="preserve"> ปี นับจากวันที่สัญญาซื้อเงินลงทุนครั้งแรกมีผลบังคับใช้ในราคาประเมิน ณ ขณะนั้น</w:t>
      </w:r>
    </w:p>
    <w:p w14:paraId="75334803" w14:textId="05C1E897" w:rsidR="002C28F6" w:rsidRDefault="002C28F6" w:rsidP="00F176FA">
      <w:pPr>
        <w:tabs>
          <w:tab w:val="clear" w:pos="454"/>
          <w:tab w:val="clear" w:pos="680"/>
        </w:tabs>
        <w:ind w:righ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7A48E0C" w14:textId="0E891D16" w:rsidR="00EC33C0" w:rsidRDefault="00FF0A18" w:rsidP="00EC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744E1E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การสูญเสียอำนาจควบคุมใน </w:t>
      </w:r>
      <w:proofErr w:type="spellStart"/>
      <w:r w:rsidRPr="00744E1E">
        <w:rPr>
          <w:rFonts w:asciiTheme="majorBidi" w:hAnsiTheme="majorBidi"/>
          <w:i/>
          <w:iCs/>
          <w:sz w:val="30"/>
          <w:szCs w:val="30"/>
        </w:rPr>
        <w:t>Sappe</w:t>
      </w:r>
      <w:proofErr w:type="spellEnd"/>
      <w:r w:rsidRPr="00744E1E">
        <w:rPr>
          <w:rFonts w:asciiTheme="majorBidi" w:hAnsiTheme="majorBidi"/>
          <w:i/>
          <w:iCs/>
          <w:sz w:val="30"/>
          <w:szCs w:val="30"/>
        </w:rPr>
        <w:t xml:space="preserve"> Europe </w:t>
      </w:r>
      <w:proofErr w:type="spellStart"/>
      <w:r w:rsidRPr="00744E1E">
        <w:rPr>
          <w:rFonts w:asciiTheme="majorBidi" w:hAnsiTheme="majorBidi"/>
          <w:i/>
          <w:iCs/>
          <w:sz w:val="30"/>
          <w:szCs w:val="30"/>
        </w:rPr>
        <w:t>s.r.o.</w:t>
      </w:r>
      <w:proofErr w:type="spellEnd"/>
    </w:p>
    <w:p w14:paraId="084EDBD8" w14:textId="77777777" w:rsidR="00FF0A18" w:rsidRPr="00637131" w:rsidRDefault="00FF0A18" w:rsidP="00EC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E8A9D3E" w14:textId="63CDE4B5" w:rsidR="00FF0A18" w:rsidRDefault="00FF0A18" w:rsidP="00FF0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A2939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242D2C" w:rsidRPr="00242D2C">
        <w:rPr>
          <w:rFonts w:asciiTheme="majorBidi" w:hAnsiTheme="majorBidi"/>
          <w:sz w:val="30"/>
          <w:szCs w:val="30"/>
        </w:rPr>
        <w:t>10</w:t>
      </w:r>
      <w:r w:rsidRPr="00BA2939">
        <w:rPr>
          <w:rFonts w:asciiTheme="majorBidi" w:hAnsiTheme="majorBidi"/>
          <w:sz w:val="30"/>
          <w:szCs w:val="30"/>
          <w:cs/>
        </w:rPr>
        <w:t xml:space="preserve"> สิงหาคม </w:t>
      </w:r>
      <w:r w:rsidR="00242D2C" w:rsidRPr="00242D2C">
        <w:rPr>
          <w:rFonts w:asciiTheme="majorBidi" w:hAnsiTheme="majorBidi"/>
          <w:sz w:val="30"/>
          <w:szCs w:val="30"/>
        </w:rPr>
        <w:t>2566</w:t>
      </w:r>
      <w:r w:rsidRPr="00BA2939">
        <w:rPr>
          <w:rFonts w:asciiTheme="majorBidi" w:hAnsiTheme="majorBidi"/>
          <w:sz w:val="30"/>
          <w:szCs w:val="30"/>
          <w:cs/>
        </w:rPr>
        <w:t xml:space="preserve"> ที่ประชุมมีมติอนุมัติการจำหน่ายเงินลงทุนทั้งหมด</w:t>
      </w:r>
      <w:r w:rsidRPr="002C56F1">
        <w:rPr>
          <w:rFonts w:asciiTheme="majorBidi" w:hAnsiTheme="majorBidi"/>
          <w:spacing w:val="6"/>
          <w:sz w:val="30"/>
          <w:szCs w:val="30"/>
          <w:cs/>
        </w:rPr>
        <w:t xml:space="preserve">ใน </w:t>
      </w:r>
      <w:proofErr w:type="spellStart"/>
      <w:r w:rsidRPr="002C56F1">
        <w:rPr>
          <w:rFonts w:asciiTheme="majorBidi" w:hAnsiTheme="majorBidi" w:cstheme="majorBidi"/>
          <w:spacing w:val="6"/>
          <w:sz w:val="30"/>
          <w:szCs w:val="30"/>
        </w:rPr>
        <w:t>Sappe</w:t>
      </w:r>
      <w:proofErr w:type="spellEnd"/>
      <w:r w:rsidRPr="002C56F1">
        <w:rPr>
          <w:rFonts w:asciiTheme="majorBidi" w:hAnsiTheme="majorBidi" w:cstheme="majorBidi"/>
          <w:spacing w:val="6"/>
          <w:sz w:val="30"/>
          <w:szCs w:val="30"/>
        </w:rPr>
        <w:t xml:space="preserve"> Europe </w:t>
      </w:r>
      <w:proofErr w:type="spellStart"/>
      <w:r w:rsidRPr="002C56F1">
        <w:rPr>
          <w:rFonts w:asciiTheme="majorBidi" w:hAnsiTheme="majorBidi" w:cstheme="majorBidi"/>
          <w:spacing w:val="6"/>
          <w:sz w:val="30"/>
          <w:szCs w:val="30"/>
        </w:rPr>
        <w:t>s.r.o.</w:t>
      </w:r>
      <w:proofErr w:type="spellEnd"/>
      <w:r w:rsidRPr="002C56F1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2C56F1">
        <w:rPr>
          <w:rFonts w:asciiTheme="majorBidi" w:hAnsiTheme="majorBidi"/>
          <w:spacing w:val="6"/>
          <w:sz w:val="30"/>
          <w:szCs w:val="30"/>
          <w:cs/>
        </w:rPr>
        <w:t xml:space="preserve">ซึ่งเป็นบริษัทย่อยของบริษัทในสัดส่วนร้อยละ </w:t>
      </w:r>
      <w:r w:rsidR="00242D2C" w:rsidRPr="00242D2C">
        <w:rPr>
          <w:rFonts w:asciiTheme="majorBidi" w:hAnsiTheme="majorBidi"/>
          <w:spacing w:val="6"/>
          <w:sz w:val="30"/>
          <w:szCs w:val="30"/>
        </w:rPr>
        <w:t>60</w:t>
      </w:r>
      <w:r w:rsidRPr="002C56F1">
        <w:rPr>
          <w:rFonts w:asciiTheme="majorBidi" w:hAnsiTheme="majorBidi"/>
          <w:spacing w:val="6"/>
          <w:sz w:val="30"/>
          <w:szCs w:val="30"/>
          <w:cs/>
        </w:rPr>
        <w:t xml:space="preserve"> ของทุนจดทะเบียน </w:t>
      </w:r>
      <w:r w:rsidRPr="00BA2939">
        <w:rPr>
          <w:rFonts w:asciiTheme="majorBidi" w:hAnsiTheme="majorBidi"/>
          <w:sz w:val="30"/>
          <w:szCs w:val="30"/>
          <w:cs/>
        </w:rPr>
        <w:t xml:space="preserve">ต่อมาเมื่อวันที่ </w:t>
      </w:r>
      <w:r w:rsidR="00242D2C" w:rsidRPr="00242D2C">
        <w:rPr>
          <w:rFonts w:asciiTheme="majorBidi" w:hAnsiTheme="majorBidi"/>
          <w:sz w:val="30"/>
          <w:szCs w:val="30"/>
        </w:rPr>
        <w:t>13</w:t>
      </w:r>
      <w:r w:rsidRPr="00BA2939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242D2C" w:rsidRPr="00242D2C">
        <w:rPr>
          <w:rFonts w:asciiTheme="majorBidi" w:hAnsiTheme="majorBidi"/>
          <w:sz w:val="30"/>
          <w:szCs w:val="30"/>
        </w:rPr>
        <w:t>2567</w:t>
      </w:r>
      <w:r w:rsidRPr="00BA2939">
        <w:rPr>
          <w:rFonts w:asciiTheme="majorBidi" w:hAnsiTheme="majorBidi"/>
          <w:sz w:val="30"/>
          <w:szCs w:val="30"/>
          <w:cs/>
        </w:rPr>
        <w:t xml:space="preserve"> บริษัทจำหน่ายเงิน</w:t>
      </w:r>
      <w:r>
        <w:rPr>
          <w:rFonts w:asciiTheme="majorBidi" w:hAnsiTheme="majorBidi" w:hint="cs"/>
          <w:sz w:val="30"/>
          <w:szCs w:val="30"/>
          <w:cs/>
        </w:rPr>
        <w:t>ลง</w:t>
      </w:r>
      <w:r w:rsidRPr="00BA2939">
        <w:rPr>
          <w:rFonts w:asciiTheme="majorBidi" w:hAnsiTheme="majorBidi"/>
          <w:sz w:val="30"/>
          <w:szCs w:val="30"/>
          <w:cs/>
        </w:rPr>
        <w:t>ทุนดังกล่าว</w:t>
      </w:r>
      <w:r>
        <w:rPr>
          <w:rFonts w:asciiTheme="majorBidi" w:hAnsiTheme="majorBidi" w:hint="cs"/>
          <w:sz w:val="30"/>
          <w:szCs w:val="30"/>
          <w:cs/>
        </w:rPr>
        <w:t xml:space="preserve"> โดยมีมูลค่ายุติธรรมของสิ่งตอบแทนที่ได้รับเ</w:t>
      </w:r>
      <w:r w:rsidRPr="00BA2939">
        <w:rPr>
          <w:rFonts w:asciiTheme="majorBidi" w:hAnsiTheme="majorBidi"/>
          <w:sz w:val="30"/>
          <w:szCs w:val="30"/>
          <w:cs/>
        </w:rPr>
        <w:t xml:space="preserve">ป็นจำนวนเงิน </w:t>
      </w:r>
      <w:r w:rsidR="00242D2C" w:rsidRPr="00242D2C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/>
          <w:sz w:val="30"/>
          <w:szCs w:val="30"/>
        </w:rPr>
        <w:t>,</w:t>
      </w:r>
      <w:r w:rsidR="00242D2C" w:rsidRPr="00242D2C">
        <w:rPr>
          <w:rFonts w:asciiTheme="majorBidi" w:hAnsiTheme="majorBidi"/>
          <w:sz w:val="30"/>
          <w:szCs w:val="30"/>
        </w:rPr>
        <w:t>983</w:t>
      </w:r>
      <w:r w:rsidRPr="00BA2939">
        <w:rPr>
          <w:rFonts w:asciiTheme="majorBidi" w:hAnsiTheme="majorBidi"/>
          <w:sz w:val="30"/>
          <w:szCs w:val="30"/>
          <w:cs/>
        </w:rPr>
        <w:t xml:space="preserve"> ยูโร </w:t>
      </w:r>
      <w:r>
        <w:rPr>
          <w:rFonts w:asciiTheme="majorBidi" w:hAnsiTheme="majorBidi" w:hint="cs"/>
          <w:sz w:val="30"/>
          <w:szCs w:val="30"/>
          <w:cs/>
        </w:rPr>
        <w:t>หรือ</w:t>
      </w:r>
      <w:r w:rsidRPr="002C56F1">
        <w:rPr>
          <w:rFonts w:asciiTheme="majorBidi" w:hAnsiTheme="majorBidi"/>
          <w:spacing w:val="2"/>
          <w:sz w:val="30"/>
          <w:szCs w:val="30"/>
          <w:cs/>
        </w:rPr>
        <w:t xml:space="preserve">เทียบเท่า </w:t>
      </w:r>
      <w:r w:rsidR="00242D2C" w:rsidRPr="00242D2C">
        <w:rPr>
          <w:rFonts w:asciiTheme="majorBidi" w:hAnsiTheme="majorBidi"/>
          <w:spacing w:val="2"/>
          <w:sz w:val="30"/>
          <w:szCs w:val="30"/>
        </w:rPr>
        <w:t>0</w:t>
      </w:r>
      <w:r w:rsidRPr="002C56F1">
        <w:rPr>
          <w:rFonts w:asciiTheme="majorBidi" w:hAnsiTheme="majorBidi"/>
          <w:spacing w:val="2"/>
          <w:sz w:val="30"/>
          <w:szCs w:val="30"/>
        </w:rPr>
        <w:t>.</w:t>
      </w:r>
      <w:r w:rsidR="00242D2C" w:rsidRPr="00242D2C">
        <w:rPr>
          <w:rFonts w:asciiTheme="majorBidi" w:hAnsiTheme="majorBidi"/>
          <w:spacing w:val="2"/>
          <w:sz w:val="30"/>
          <w:szCs w:val="30"/>
        </w:rPr>
        <w:t>16</w:t>
      </w:r>
      <w:r w:rsidRPr="002C56F1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2C56F1">
        <w:rPr>
          <w:rFonts w:asciiTheme="majorBidi" w:hAnsiTheme="majorBidi"/>
          <w:spacing w:val="2"/>
          <w:sz w:val="30"/>
          <w:szCs w:val="30"/>
          <w:cs/>
        </w:rPr>
        <w:t xml:space="preserve">ล้านบาท ส่งผลให้กลุ่มบริษัทสูญเสียอำนาจควบคุมใน </w:t>
      </w:r>
      <w:proofErr w:type="spellStart"/>
      <w:r w:rsidRPr="002C56F1">
        <w:rPr>
          <w:rFonts w:asciiTheme="majorBidi" w:hAnsiTheme="majorBidi" w:cstheme="majorBidi"/>
          <w:spacing w:val="2"/>
          <w:sz w:val="30"/>
          <w:szCs w:val="30"/>
        </w:rPr>
        <w:t>Sappe</w:t>
      </w:r>
      <w:proofErr w:type="spellEnd"/>
      <w:r w:rsidRPr="002C56F1">
        <w:rPr>
          <w:rFonts w:asciiTheme="majorBidi" w:hAnsiTheme="majorBidi" w:cstheme="majorBidi"/>
          <w:spacing w:val="2"/>
          <w:sz w:val="30"/>
          <w:szCs w:val="30"/>
        </w:rPr>
        <w:t xml:space="preserve"> Europe </w:t>
      </w:r>
      <w:proofErr w:type="spellStart"/>
      <w:r w:rsidRPr="002C56F1">
        <w:rPr>
          <w:rFonts w:asciiTheme="majorBidi" w:hAnsiTheme="majorBidi" w:cstheme="majorBidi"/>
          <w:spacing w:val="2"/>
          <w:sz w:val="30"/>
          <w:szCs w:val="30"/>
        </w:rPr>
        <w:t>s.r.o.</w:t>
      </w:r>
      <w:proofErr w:type="spellEnd"/>
      <w:r w:rsidRPr="002C56F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2C56F1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กลุ่มบริษัทรับรู้การกลับรายการผลต่างที่เกิดจากรายการภายใต้การควบคุมเดียวกันเป็นจำนวน </w:t>
      </w:r>
      <w:r w:rsidR="00242D2C" w:rsidRPr="00242D2C">
        <w:rPr>
          <w:rFonts w:asciiTheme="majorBidi" w:hAnsiTheme="majorBidi" w:cstheme="majorBidi"/>
          <w:spacing w:val="2"/>
          <w:sz w:val="30"/>
          <w:szCs w:val="30"/>
        </w:rPr>
        <w:t>4</w:t>
      </w:r>
      <w:r w:rsidRPr="002C56F1">
        <w:rPr>
          <w:rFonts w:asciiTheme="majorBidi" w:hAnsiTheme="majorBidi" w:cstheme="majorBidi"/>
          <w:spacing w:val="2"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spacing w:val="2"/>
          <w:sz w:val="30"/>
          <w:szCs w:val="30"/>
        </w:rPr>
        <w:t>37</w:t>
      </w:r>
      <w:r w:rsidRPr="002C56F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2C56F1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2C56F1">
        <w:rPr>
          <w:rFonts w:asciiTheme="majorBidi" w:hAnsiTheme="majorBidi" w:cstheme="majorBidi"/>
          <w:spacing w:val="-8"/>
          <w:sz w:val="30"/>
          <w:szCs w:val="30"/>
          <w:cs/>
        </w:rPr>
        <w:t>ในกำไรสะสม</w:t>
      </w:r>
      <w:r w:rsidRPr="002C56F1">
        <w:rPr>
          <w:rFonts w:asciiTheme="majorBidi" w:hAnsiTheme="majorBidi"/>
          <w:spacing w:val="-8"/>
          <w:sz w:val="30"/>
          <w:szCs w:val="30"/>
          <w:cs/>
        </w:rPr>
        <w:t xml:space="preserve">และรับรู้ขาดทุนจากการเสียอำนาจควบคุมในบริษัทย่อยในงบกำไรขาดทุนรวมเป็นจำนวนเงิน </w:t>
      </w:r>
      <w:r w:rsidR="00242D2C" w:rsidRPr="00242D2C">
        <w:rPr>
          <w:rFonts w:asciiTheme="majorBidi" w:hAnsiTheme="majorBidi"/>
          <w:spacing w:val="-8"/>
          <w:sz w:val="30"/>
          <w:szCs w:val="30"/>
        </w:rPr>
        <w:t>2</w:t>
      </w:r>
      <w:r w:rsidRPr="002C56F1">
        <w:rPr>
          <w:rFonts w:asciiTheme="majorBidi" w:hAnsiTheme="majorBidi"/>
          <w:spacing w:val="-8"/>
          <w:sz w:val="30"/>
          <w:szCs w:val="30"/>
        </w:rPr>
        <w:t>.</w:t>
      </w:r>
      <w:r w:rsidR="00242D2C" w:rsidRPr="00242D2C">
        <w:rPr>
          <w:rFonts w:asciiTheme="majorBidi" w:hAnsiTheme="majorBidi"/>
          <w:spacing w:val="-8"/>
          <w:sz w:val="30"/>
          <w:szCs w:val="30"/>
        </w:rPr>
        <w:t>55</w:t>
      </w:r>
      <w:r w:rsidRPr="002C56F1">
        <w:rPr>
          <w:rFonts w:asciiTheme="majorBidi" w:hAnsiTheme="majorBidi"/>
          <w:spacing w:val="-8"/>
          <w:sz w:val="30"/>
          <w:szCs w:val="30"/>
          <w:cs/>
        </w:rPr>
        <w:t xml:space="preserve"> ล้านบาท</w:t>
      </w:r>
    </w:p>
    <w:p w14:paraId="6F11B8B3" w14:textId="77777777" w:rsidR="008700CA" w:rsidRDefault="008700CA" w:rsidP="00030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6155"/>
        <w:gridCol w:w="865"/>
        <w:gridCol w:w="2160"/>
      </w:tblGrid>
      <w:tr w:rsidR="00FF0A18" w:rsidRPr="00B4356A" w14:paraId="494FDD45" w14:textId="77777777" w:rsidTr="00FF0A18">
        <w:trPr>
          <w:tblHeader/>
        </w:trPr>
        <w:tc>
          <w:tcPr>
            <w:tcW w:w="6155" w:type="dxa"/>
            <w:vAlign w:val="bottom"/>
          </w:tcPr>
          <w:p w14:paraId="404AA201" w14:textId="77777777" w:rsidR="00FF0A18" w:rsidRPr="00B4356A" w:rsidRDefault="00FF0A18" w:rsidP="003612A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35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ผลกระทบจากการสูญเสียอำนาจควบคุมต่องบฐานะการเงินรวม</w:t>
            </w:r>
          </w:p>
        </w:tc>
        <w:tc>
          <w:tcPr>
            <w:tcW w:w="865" w:type="dxa"/>
          </w:tcPr>
          <w:p w14:paraId="0A35E419" w14:textId="77777777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507C3D7E" w14:textId="77777777" w:rsidR="00FF0A18" w:rsidRPr="00B4356A" w:rsidRDefault="00FF0A18" w:rsidP="003612A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8"/>
                <w:lang w:val="en-US" w:bidi="th-TH"/>
              </w:rPr>
            </w:pPr>
          </w:p>
        </w:tc>
      </w:tr>
      <w:tr w:rsidR="00FF0A18" w:rsidRPr="00B4356A" w14:paraId="3016ABB7" w14:textId="77777777" w:rsidTr="00FF0A18">
        <w:trPr>
          <w:tblHeader/>
        </w:trPr>
        <w:tc>
          <w:tcPr>
            <w:tcW w:w="6155" w:type="dxa"/>
            <w:vAlign w:val="bottom"/>
          </w:tcPr>
          <w:p w14:paraId="17E87962" w14:textId="77777777" w:rsidR="00FF0A18" w:rsidRPr="00B4356A" w:rsidRDefault="00FF0A18" w:rsidP="003612A9">
            <w:pPr>
              <w:tabs>
                <w:tab w:val="center" w:pos="4536"/>
                <w:tab w:val="right" w:pos="9072"/>
              </w:tabs>
              <w:ind w:left="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35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วันที่สูญเสียอำนาจควบคุม</w:t>
            </w:r>
          </w:p>
        </w:tc>
        <w:tc>
          <w:tcPr>
            <w:tcW w:w="865" w:type="dxa"/>
          </w:tcPr>
          <w:p w14:paraId="4C856BDC" w14:textId="77777777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3587A6CC" w14:textId="36DFFC36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8"/>
                <w:lang w:val="en-US" w:bidi="th-TH"/>
              </w:rPr>
            </w:pPr>
            <w:r w:rsidRPr="00B4356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B435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356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242D2C" w:rsidRPr="00242D2C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F0A18" w:rsidRPr="00B4356A" w14:paraId="1C35EADA" w14:textId="77777777" w:rsidTr="00FF0A18">
        <w:trPr>
          <w:tblHeader/>
        </w:trPr>
        <w:tc>
          <w:tcPr>
            <w:tcW w:w="6155" w:type="dxa"/>
            <w:vAlign w:val="bottom"/>
          </w:tcPr>
          <w:p w14:paraId="70C64985" w14:textId="77777777" w:rsidR="00FF0A18" w:rsidRPr="00B4356A" w:rsidRDefault="00FF0A18" w:rsidP="003612A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01FF5C72" w14:textId="77777777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3C8A2EE5" w14:textId="77777777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8"/>
                <w:lang w:val="en-US" w:bidi="th-TH"/>
              </w:rPr>
            </w:pPr>
            <w:r w:rsidRPr="00B4356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435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435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0A18" w:rsidRPr="00B4356A" w14:paraId="13ADA1D2" w14:textId="77777777" w:rsidTr="00FF0A18">
        <w:trPr>
          <w:tblHeader/>
        </w:trPr>
        <w:tc>
          <w:tcPr>
            <w:tcW w:w="6155" w:type="dxa"/>
            <w:vAlign w:val="bottom"/>
          </w:tcPr>
          <w:p w14:paraId="5B7F67A3" w14:textId="77777777" w:rsidR="00FF0A18" w:rsidRPr="00B4356A" w:rsidRDefault="00FF0A18" w:rsidP="003612A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35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สินทรัพย์ลดลง</w:t>
            </w:r>
          </w:p>
        </w:tc>
        <w:tc>
          <w:tcPr>
            <w:tcW w:w="865" w:type="dxa"/>
          </w:tcPr>
          <w:p w14:paraId="41B7CC21" w14:textId="77777777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431EE7C1" w14:textId="77777777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8"/>
                <w:lang w:val="en-US" w:bidi="th-TH"/>
              </w:rPr>
            </w:pPr>
          </w:p>
        </w:tc>
      </w:tr>
      <w:tr w:rsidR="00FF0A18" w:rsidRPr="00B4356A" w14:paraId="50EA015D" w14:textId="77777777" w:rsidTr="00FF0A18">
        <w:trPr>
          <w:tblHeader/>
        </w:trPr>
        <w:tc>
          <w:tcPr>
            <w:tcW w:w="6155" w:type="dxa"/>
            <w:vAlign w:val="bottom"/>
          </w:tcPr>
          <w:p w14:paraId="0725AC71" w14:textId="77777777" w:rsidR="00FF0A18" w:rsidRPr="00B4356A" w:rsidRDefault="00FF0A18" w:rsidP="003612A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356A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B4356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65" w:type="dxa"/>
          </w:tcPr>
          <w:p w14:paraId="4B55128A" w14:textId="77777777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50769" w14:textId="00F64AE2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</w:t>
            </w:r>
            <w:r w:rsidR="00242D2C" w:rsidRPr="00242D2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760</w:t>
            </w: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FF0A18" w:rsidRPr="00B4356A" w14:paraId="331B9ADE" w14:textId="77777777" w:rsidTr="00FF0A18">
        <w:trPr>
          <w:tblHeader/>
        </w:trPr>
        <w:tc>
          <w:tcPr>
            <w:tcW w:w="6155" w:type="dxa"/>
            <w:vAlign w:val="bottom"/>
          </w:tcPr>
          <w:p w14:paraId="3C432BCB" w14:textId="77777777" w:rsidR="00FF0A18" w:rsidRPr="00B4356A" w:rsidRDefault="00FF0A18" w:rsidP="003612A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B4356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65" w:type="dxa"/>
          </w:tcPr>
          <w:p w14:paraId="77F3F0DF" w14:textId="77777777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C8AF4" w14:textId="620E0CB7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</w:t>
            </w:r>
            <w:r w:rsidR="00242D2C" w:rsidRPr="00242D2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987</w:t>
            </w: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FF0A18" w:rsidRPr="00B4356A" w14:paraId="3CD902F7" w14:textId="77777777" w:rsidTr="00FF0A18">
        <w:trPr>
          <w:tblHeader/>
        </w:trPr>
        <w:tc>
          <w:tcPr>
            <w:tcW w:w="6155" w:type="dxa"/>
            <w:vAlign w:val="bottom"/>
          </w:tcPr>
          <w:p w14:paraId="45110386" w14:textId="77777777" w:rsidR="00FF0A18" w:rsidRPr="00B4356A" w:rsidRDefault="00FF0A18" w:rsidP="003612A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B4356A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865" w:type="dxa"/>
          </w:tcPr>
          <w:p w14:paraId="38C11375" w14:textId="77777777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438EF" w14:textId="0120D758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</w:t>
            </w:r>
            <w:r w:rsidR="00242D2C" w:rsidRPr="00242D2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132</w:t>
            </w: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FF0A18" w:rsidRPr="00B4356A" w14:paraId="52581ED5" w14:textId="77777777" w:rsidTr="00FF0A18">
        <w:trPr>
          <w:tblHeader/>
        </w:trPr>
        <w:tc>
          <w:tcPr>
            <w:tcW w:w="6155" w:type="dxa"/>
            <w:vAlign w:val="bottom"/>
          </w:tcPr>
          <w:p w14:paraId="6C5384E9" w14:textId="77777777" w:rsidR="00FF0A18" w:rsidRPr="00B4356A" w:rsidRDefault="00FF0A18" w:rsidP="003612A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356A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865" w:type="dxa"/>
          </w:tcPr>
          <w:p w14:paraId="5B1ECDE9" w14:textId="77777777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CE59CE" w14:textId="55BC51DE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  </w:t>
            </w:r>
            <w:r w:rsidR="00242D2C" w:rsidRPr="00242D2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677</w:t>
            </w: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FF0A18" w:rsidRPr="00B4356A" w14:paraId="79B8BB6F" w14:textId="77777777" w:rsidTr="00FF0A18">
        <w:trPr>
          <w:tblHeader/>
        </w:trPr>
        <w:tc>
          <w:tcPr>
            <w:tcW w:w="6155" w:type="dxa"/>
            <w:vAlign w:val="bottom"/>
          </w:tcPr>
          <w:p w14:paraId="19A3B9E8" w14:textId="77777777" w:rsidR="00FF0A18" w:rsidRPr="00B4356A" w:rsidRDefault="00FF0A18" w:rsidP="003612A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391FBBAB" w14:textId="77777777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F666A" w14:textId="64BC2201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356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             </w:t>
            </w:r>
            <w:r w:rsidR="00242D2C" w:rsidRPr="00242D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13</w:t>
            </w:r>
            <w:r w:rsidRPr="00B4356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556</w:t>
            </w:r>
            <w:r w:rsidRPr="00B4356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FF0A18" w:rsidRPr="00B4356A" w14:paraId="707A4FD1" w14:textId="77777777" w:rsidTr="00FF0A18">
        <w:trPr>
          <w:tblHeader/>
        </w:trPr>
        <w:tc>
          <w:tcPr>
            <w:tcW w:w="6155" w:type="dxa"/>
            <w:vAlign w:val="bottom"/>
          </w:tcPr>
          <w:p w14:paraId="3EFB83BD" w14:textId="77777777" w:rsidR="00FF0A18" w:rsidRPr="00B4356A" w:rsidRDefault="00FF0A18" w:rsidP="003612A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35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หนี้สินลดลง</w:t>
            </w:r>
          </w:p>
        </w:tc>
        <w:tc>
          <w:tcPr>
            <w:tcW w:w="865" w:type="dxa"/>
          </w:tcPr>
          <w:p w14:paraId="51F9D196" w14:textId="77777777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77EA3EDB" w14:textId="77777777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0A18" w:rsidRPr="00B4356A" w14:paraId="025EF6E2" w14:textId="77777777" w:rsidTr="00FF0A18">
        <w:trPr>
          <w:tblHeader/>
        </w:trPr>
        <w:tc>
          <w:tcPr>
            <w:tcW w:w="6155" w:type="dxa"/>
            <w:vAlign w:val="bottom"/>
          </w:tcPr>
          <w:p w14:paraId="1F54F34C" w14:textId="77777777" w:rsidR="00FF0A18" w:rsidRPr="00B4356A" w:rsidRDefault="00FF0A18" w:rsidP="003612A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B4356A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65" w:type="dxa"/>
          </w:tcPr>
          <w:p w14:paraId="19067384" w14:textId="77777777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A5EAE" w14:textId="3C21DA93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(</w:t>
            </w:r>
            <w:r w:rsidR="00242D2C" w:rsidRPr="00242D2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563</w:t>
            </w: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FF0A18" w:rsidRPr="00B4356A" w14:paraId="37F33CDE" w14:textId="77777777" w:rsidTr="00FF0A18">
        <w:trPr>
          <w:tblHeader/>
        </w:trPr>
        <w:tc>
          <w:tcPr>
            <w:tcW w:w="6155" w:type="dxa"/>
            <w:vAlign w:val="bottom"/>
          </w:tcPr>
          <w:p w14:paraId="1031DC06" w14:textId="77777777" w:rsidR="00FF0A18" w:rsidRPr="00B4356A" w:rsidRDefault="00FF0A18" w:rsidP="003612A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356A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65" w:type="dxa"/>
          </w:tcPr>
          <w:p w14:paraId="63D29431" w14:textId="77777777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C0D9E" w14:textId="4701476C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(</w:t>
            </w:r>
            <w:r w:rsidR="00242D2C" w:rsidRPr="00242D2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901</w:t>
            </w: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FF0A18" w:rsidRPr="00B4356A" w14:paraId="609E6FE4" w14:textId="77777777" w:rsidTr="00FF0A18">
        <w:trPr>
          <w:tblHeader/>
        </w:trPr>
        <w:tc>
          <w:tcPr>
            <w:tcW w:w="6155" w:type="dxa"/>
            <w:vAlign w:val="bottom"/>
          </w:tcPr>
          <w:p w14:paraId="0972DBA8" w14:textId="77777777" w:rsidR="00FF0A18" w:rsidRPr="00B4356A" w:rsidRDefault="00FF0A18" w:rsidP="003612A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356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65" w:type="dxa"/>
          </w:tcPr>
          <w:p w14:paraId="166168B1" w14:textId="77777777" w:rsidR="00FF0A18" w:rsidRPr="00B4356A" w:rsidRDefault="00FF0A18" w:rsidP="003612A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A0BAB" w14:textId="1A597DB0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(</w:t>
            </w:r>
            <w:r w:rsidR="00242D2C" w:rsidRPr="00242D2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995</w:t>
            </w: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FF0A18" w:rsidRPr="00B4356A" w14:paraId="4C1A3DE3" w14:textId="77777777" w:rsidTr="00FF0A18">
        <w:trPr>
          <w:tblHeader/>
        </w:trPr>
        <w:tc>
          <w:tcPr>
            <w:tcW w:w="6155" w:type="dxa"/>
            <w:vAlign w:val="bottom"/>
          </w:tcPr>
          <w:p w14:paraId="393776B0" w14:textId="77777777" w:rsidR="00FF0A18" w:rsidRPr="00B4356A" w:rsidRDefault="00FF0A18" w:rsidP="003612A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356A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865" w:type="dxa"/>
          </w:tcPr>
          <w:p w14:paraId="1FD11741" w14:textId="77777777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5DFDF" w14:textId="587D7759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(</w:t>
            </w:r>
            <w:r w:rsidR="00242D2C" w:rsidRPr="00242D2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326</w:t>
            </w: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FF0A18" w:rsidRPr="00B4356A" w14:paraId="3B61C999" w14:textId="77777777" w:rsidTr="00FF0A18">
        <w:trPr>
          <w:tblHeader/>
        </w:trPr>
        <w:tc>
          <w:tcPr>
            <w:tcW w:w="6155" w:type="dxa"/>
          </w:tcPr>
          <w:p w14:paraId="25C4F912" w14:textId="77777777" w:rsidR="00FF0A18" w:rsidRPr="00B4356A" w:rsidRDefault="00FF0A18" w:rsidP="00361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1093E595" w14:textId="77777777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B47E5" w14:textId="51852DA8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</w:t>
            </w:r>
            <w:r w:rsidRPr="00B4356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(</w:t>
            </w:r>
            <w:r w:rsidR="00242D2C" w:rsidRPr="00242D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17</w:t>
            </w:r>
            <w:r w:rsidRPr="00B4356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785</w:t>
            </w:r>
            <w:r w:rsidRPr="00B4356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FF0A18" w:rsidRPr="00B4356A" w14:paraId="2FB8816A" w14:textId="77777777" w:rsidTr="00FF0A18">
        <w:trPr>
          <w:trHeight w:val="361"/>
          <w:tblHeader/>
        </w:trPr>
        <w:tc>
          <w:tcPr>
            <w:tcW w:w="6155" w:type="dxa"/>
          </w:tcPr>
          <w:p w14:paraId="317FCF45" w14:textId="77777777" w:rsidR="00FF0A18" w:rsidRPr="00B4356A" w:rsidRDefault="00FF0A18" w:rsidP="00361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35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มูลค่าตามบัญชีของหนี้สินสุทธิ</w:t>
            </w:r>
          </w:p>
        </w:tc>
        <w:tc>
          <w:tcPr>
            <w:tcW w:w="865" w:type="dxa"/>
          </w:tcPr>
          <w:p w14:paraId="0F3F57FF" w14:textId="77777777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F8185" w14:textId="4DF9AEA6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lang w:bidi="th-TH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</w:t>
            </w:r>
            <w:r w:rsidRPr="00B4356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(</w:t>
            </w:r>
            <w:r w:rsidR="00242D2C" w:rsidRPr="00242D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4</w:t>
            </w:r>
            <w:r w:rsidRPr="00B4356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229</w:t>
            </w:r>
            <w:r w:rsidRPr="00B4356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FF0A18" w:rsidRPr="00B4356A" w14:paraId="7FD4F157" w14:textId="77777777" w:rsidTr="00FF0A18">
        <w:trPr>
          <w:tblHeader/>
        </w:trPr>
        <w:tc>
          <w:tcPr>
            <w:tcW w:w="6155" w:type="dxa"/>
          </w:tcPr>
          <w:p w14:paraId="54499EE4" w14:textId="77777777" w:rsidR="00FF0A18" w:rsidRPr="00B4356A" w:rsidRDefault="00FF0A18" w:rsidP="00361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5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435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865" w:type="dxa"/>
          </w:tcPr>
          <w:p w14:paraId="27617370" w14:textId="77777777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644A9" w14:textId="68D224C5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lang w:bidi="th-TH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</w:t>
            </w:r>
            <w:r w:rsidR="00242D2C" w:rsidRPr="00242D2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</w:t>
            </w: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013</w:t>
            </w:r>
          </w:p>
        </w:tc>
      </w:tr>
      <w:tr w:rsidR="00FF0A18" w:rsidRPr="00FE1240" w14:paraId="089A9EE9" w14:textId="77777777" w:rsidTr="00FF0A18">
        <w:trPr>
          <w:tblHeader/>
        </w:trPr>
        <w:tc>
          <w:tcPr>
            <w:tcW w:w="6155" w:type="dxa"/>
          </w:tcPr>
          <w:p w14:paraId="273B90AA" w14:textId="77777777" w:rsidR="00FF0A18" w:rsidRPr="00B4356A" w:rsidRDefault="00FF0A18" w:rsidP="00361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B435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มูลค่าตามบัญชีของส่วนได้เสียของบริษัทย่อย</w:t>
            </w:r>
          </w:p>
        </w:tc>
        <w:tc>
          <w:tcPr>
            <w:tcW w:w="865" w:type="dxa"/>
          </w:tcPr>
          <w:p w14:paraId="33299F8D" w14:textId="77777777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EDABD3C" w14:textId="059D0950" w:rsidR="00FF0A18" w:rsidRPr="002C56F1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lang w:bidi="th-TH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</w:t>
            </w:r>
            <w:r w:rsidRPr="00B4356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="00242D2C" w:rsidRPr="00242D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  <w:r w:rsidRPr="00B4356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784</w:t>
            </w:r>
          </w:p>
        </w:tc>
      </w:tr>
    </w:tbl>
    <w:p w14:paraId="7C28B23C" w14:textId="77777777" w:rsidR="00FF0A18" w:rsidRDefault="00FF0A18" w:rsidP="00030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138F3E" w14:textId="77777777" w:rsidR="00F176FA" w:rsidRDefault="00F17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8"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color w:val="000000"/>
          <w:spacing w:val="-8"/>
          <w:sz w:val="30"/>
          <w:szCs w:val="30"/>
          <w:cs/>
          <w:lang w:val="th-TH"/>
        </w:rPr>
        <w:br w:type="page"/>
      </w:r>
    </w:p>
    <w:p w14:paraId="0CEC17C3" w14:textId="1E32C746" w:rsidR="00FF0A18" w:rsidRPr="00F176FA" w:rsidRDefault="00FF0A18" w:rsidP="00F17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176FA">
        <w:rPr>
          <w:rFonts w:asciiTheme="majorBidi" w:hAnsiTheme="majorBidi" w:cstheme="majorBidi" w:hint="cs"/>
          <w:spacing w:val="-6"/>
          <w:sz w:val="30"/>
          <w:szCs w:val="30"/>
          <w:cs/>
        </w:rPr>
        <w:lastRenderedPageBreak/>
        <w:t>ขาดทุนจากการสูญเสียอำนาจการควบคุมในบริษัทย่อยซึ่งรวมอยู่ในงบกำไรขาดทุนเบ็ดเสร็จรวมมีรายละเอียดดังต่อไปนี้</w:t>
      </w:r>
    </w:p>
    <w:p w14:paraId="58585480" w14:textId="77777777" w:rsidR="00FF0A18" w:rsidRPr="00301D85" w:rsidRDefault="00FF0A18" w:rsidP="00FF0A18">
      <w:pPr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154" w:type="dxa"/>
        <w:tblInd w:w="558" w:type="dxa"/>
        <w:tblLook w:val="01E0" w:firstRow="1" w:lastRow="1" w:firstColumn="1" w:lastColumn="1" w:noHBand="0" w:noVBand="0"/>
      </w:tblPr>
      <w:tblGrid>
        <w:gridCol w:w="6148"/>
        <w:gridCol w:w="1322"/>
        <w:gridCol w:w="1684"/>
      </w:tblGrid>
      <w:tr w:rsidR="00FF0A18" w:rsidRPr="00B4356A" w14:paraId="7E4C2FC4" w14:textId="77777777" w:rsidTr="00FF0A18">
        <w:trPr>
          <w:tblHeader/>
        </w:trPr>
        <w:tc>
          <w:tcPr>
            <w:tcW w:w="6148" w:type="dxa"/>
          </w:tcPr>
          <w:p w14:paraId="4FAEA956" w14:textId="77777777" w:rsidR="00FF0A18" w:rsidRPr="00B4356A" w:rsidRDefault="00FF0A18" w:rsidP="00361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</w:tcPr>
          <w:p w14:paraId="7AA3253A" w14:textId="77777777" w:rsidR="00FF0A18" w:rsidRPr="00B4356A" w:rsidRDefault="00FF0A18" w:rsidP="003612A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4" w:type="dxa"/>
            <w:vAlign w:val="bottom"/>
          </w:tcPr>
          <w:p w14:paraId="5FD80BDE" w14:textId="77777777" w:rsidR="00FF0A18" w:rsidRPr="00B4356A" w:rsidRDefault="00FF0A18" w:rsidP="003612A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356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435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435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0A18" w:rsidRPr="00B4356A" w14:paraId="304FC691" w14:textId="77777777" w:rsidTr="00FF0A18">
        <w:trPr>
          <w:tblHeader/>
        </w:trPr>
        <w:tc>
          <w:tcPr>
            <w:tcW w:w="6148" w:type="dxa"/>
            <w:vAlign w:val="bottom"/>
          </w:tcPr>
          <w:p w14:paraId="4BD17687" w14:textId="77777777" w:rsidR="00FF0A18" w:rsidRPr="00B4356A" w:rsidRDefault="00FF0A18" w:rsidP="00361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B4356A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มูลค่าตามบัญชีของส่วนได้เสียของบริษัทย่อย</w:t>
            </w:r>
          </w:p>
        </w:tc>
        <w:tc>
          <w:tcPr>
            <w:tcW w:w="1322" w:type="dxa"/>
          </w:tcPr>
          <w:p w14:paraId="3DBCEA7E" w14:textId="77777777" w:rsidR="00FF0A18" w:rsidRPr="00B4356A" w:rsidRDefault="00FF0A18" w:rsidP="003612A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4" w:type="dxa"/>
            <w:vAlign w:val="bottom"/>
          </w:tcPr>
          <w:p w14:paraId="137CA843" w14:textId="2E8065E8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</w:t>
            </w:r>
            <w:r w:rsidR="00242D2C" w:rsidRPr="00242D2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</w:t>
            </w: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784</w:t>
            </w:r>
          </w:p>
        </w:tc>
      </w:tr>
      <w:tr w:rsidR="00FF0A18" w:rsidRPr="00B4356A" w14:paraId="26F72EE4" w14:textId="77777777" w:rsidTr="00FF0A18">
        <w:trPr>
          <w:tblHeader/>
        </w:trPr>
        <w:tc>
          <w:tcPr>
            <w:tcW w:w="6148" w:type="dxa"/>
            <w:vAlign w:val="bottom"/>
          </w:tcPr>
          <w:p w14:paraId="7F81734D" w14:textId="77777777" w:rsidR="00FF0A18" w:rsidRPr="00B4356A" w:rsidRDefault="00FF0A18" w:rsidP="003612A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356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มูลค่ายุติธรรมของสิ่งตอบแทนที่ได้รับ</w:t>
            </w:r>
          </w:p>
        </w:tc>
        <w:tc>
          <w:tcPr>
            <w:tcW w:w="1322" w:type="dxa"/>
          </w:tcPr>
          <w:p w14:paraId="24314DE1" w14:textId="77777777" w:rsidR="00FF0A18" w:rsidRPr="00B4356A" w:rsidRDefault="00FF0A18" w:rsidP="003612A9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582CA" w14:textId="3F8F350E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 (</w:t>
            </w:r>
            <w:r w:rsidR="00242D2C" w:rsidRPr="00242D2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162</w:t>
            </w: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</w:p>
        </w:tc>
      </w:tr>
      <w:tr w:rsidR="00FF0A18" w:rsidRPr="00B4356A" w14:paraId="6FCEC1BF" w14:textId="77777777" w:rsidTr="00FF0A18">
        <w:trPr>
          <w:tblHeader/>
        </w:trPr>
        <w:tc>
          <w:tcPr>
            <w:tcW w:w="6148" w:type="dxa"/>
            <w:vAlign w:val="bottom"/>
          </w:tcPr>
          <w:p w14:paraId="73CE9A72" w14:textId="77777777" w:rsidR="00FF0A18" w:rsidRPr="00B4356A" w:rsidRDefault="00FF0A18" w:rsidP="003612A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B4356A">
              <w:rPr>
                <w:rFonts w:ascii="Angsana New" w:hAnsi="Angsana New" w:hint="cs"/>
                <w:sz w:val="30"/>
                <w:szCs w:val="30"/>
                <w:cs/>
              </w:rPr>
              <w:t>สำรองการแปลงค่างบการเงิน</w:t>
            </w:r>
          </w:p>
        </w:tc>
        <w:tc>
          <w:tcPr>
            <w:tcW w:w="1322" w:type="dxa"/>
          </w:tcPr>
          <w:p w14:paraId="5807FB67" w14:textId="77777777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47F27" w14:textId="6E56C2B8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74</w:t>
            </w: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FF0A18" w:rsidRPr="00301D85" w14:paraId="37F23764" w14:textId="77777777" w:rsidTr="00FF0A18">
        <w:trPr>
          <w:tblHeader/>
        </w:trPr>
        <w:tc>
          <w:tcPr>
            <w:tcW w:w="6148" w:type="dxa"/>
            <w:vAlign w:val="bottom"/>
          </w:tcPr>
          <w:p w14:paraId="69EBC0A2" w14:textId="77777777" w:rsidR="00FF0A18" w:rsidRPr="00B4356A" w:rsidRDefault="00FF0A18" w:rsidP="003612A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5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ขาดทุนจากการสูญเสียอำนาจการควบคุมในบริษัทย่อย</w:t>
            </w:r>
          </w:p>
        </w:tc>
        <w:tc>
          <w:tcPr>
            <w:tcW w:w="1322" w:type="dxa"/>
          </w:tcPr>
          <w:p w14:paraId="1449F79F" w14:textId="77777777" w:rsidR="00FF0A18" w:rsidRPr="00B4356A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4AD5065" w14:textId="332CC137" w:rsidR="00FF0A18" w:rsidRPr="002C56F1" w:rsidRDefault="00FF0A18" w:rsidP="003612A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4356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Pr="00B4356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       </w:t>
            </w:r>
            <w:r w:rsidR="00242D2C" w:rsidRPr="00242D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</w:t>
            </w:r>
            <w:r w:rsidRPr="00B4356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548</w:t>
            </w:r>
          </w:p>
        </w:tc>
      </w:tr>
    </w:tbl>
    <w:p w14:paraId="046DBDCB" w14:textId="77777777" w:rsidR="00F176FA" w:rsidRPr="00213DEB" w:rsidRDefault="00F176FA" w:rsidP="00EA7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55BE42" w14:textId="77777777" w:rsidR="002C28F6" w:rsidRPr="0087049C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ส่วนได้เสียที่ไม่มีอำนาจควบคุม</w:t>
      </w:r>
    </w:p>
    <w:p w14:paraId="0070DB0C" w14:textId="77777777" w:rsidR="002C28F6" w:rsidRPr="00637131" w:rsidRDefault="002C28F6" w:rsidP="005A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4901296" w14:textId="77777777" w:rsidR="002C28F6" w:rsidRPr="0087049C" w:rsidRDefault="002C28F6" w:rsidP="00CE0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2625B2F3" w14:textId="77777777" w:rsidR="002C28F6" w:rsidRPr="00637131" w:rsidRDefault="002C28F6" w:rsidP="00EA7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800"/>
        <w:gridCol w:w="180"/>
        <w:gridCol w:w="1440"/>
      </w:tblGrid>
      <w:tr w:rsidR="002C28F6" w:rsidRPr="0087049C" w14:paraId="0966237C" w14:textId="77777777" w:rsidTr="00FF0A18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0F4EEAEE" w14:textId="77777777" w:rsidR="002C28F6" w:rsidRPr="0087049C" w:rsidRDefault="002C28F6" w:rsidP="005A6F6E">
            <w:pPr>
              <w:pStyle w:val="acctfourfigures"/>
              <w:spacing w:line="240" w:lineRule="auto"/>
              <w:ind w:left="9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61976E0F" w14:textId="7B022B47" w:rsidR="002C28F6" w:rsidRPr="00DC7F42" w:rsidRDefault="00AF2DAD" w:rsidP="005A6F6E">
            <w:pPr>
              <w:pStyle w:val="acctmergecolhdg"/>
              <w:spacing w:line="240" w:lineRule="auto"/>
              <w:ind w:left="-70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กลุ่ม</w:t>
            </w:r>
            <w:r w:rsidR="00BD34D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2C28F6" w:rsidRPr="00DC7F4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</w:tr>
      <w:tr w:rsidR="002C28F6" w:rsidRPr="0087049C" w14:paraId="6D565AF2" w14:textId="77777777" w:rsidTr="00FF0A18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2E6C08BD" w14:textId="77777777" w:rsidR="002C28F6" w:rsidRPr="00DC7F42" w:rsidRDefault="002C28F6" w:rsidP="005A6F6E">
            <w:pPr>
              <w:pStyle w:val="acctfourfigures"/>
              <w:spacing w:line="240" w:lineRule="auto"/>
              <w:ind w:left="90" w:hanging="54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1981973" w14:textId="69BD30B6" w:rsidR="002C28F6" w:rsidRPr="000C76ED" w:rsidRDefault="00242D2C" w:rsidP="00E57938">
            <w:pPr>
              <w:pStyle w:val="acctmergecolhdg"/>
              <w:spacing w:line="240" w:lineRule="auto"/>
              <w:ind w:left="-80" w:right="-7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242D2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14FBA3" w14:textId="77777777" w:rsidR="002C28F6" w:rsidRPr="000C76ED" w:rsidRDefault="002C28F6" w:rsidP="005A6F6E">
            <w:pPr>
              <w:pStyle w:val="acctmergecolhdg"/>
              <w:spacing w:line="240" w:lineRule="auto"/>
              <w:ind w:left="90" w:hanging="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067229" w14:textId="2CFE608A" w:rsidR="002C28F6" w:rsidRPr="000C76ED" w:rsidRDefault="00242D2C" w:rsidP="005A6F6E">
            <w:pPr>
              <w:pStyle w:val="acctmergecolhdg"/>
              <w:spacing w:line="240" w:lineRule="auto"/>
              <w:ind w:left="-70" w:right="-11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242D2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2C28F6" w:rsidRPr="0087049C" w14:paraId="3ED041B4" w14:textId="77777777" w:rsidTr="00FF0A18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24EBDDC4" w14:textId="77777777" w:rsidR="002C28F6" w:rsidRPr="00DC7F42" w:rsidRDefault="002C28F6" w:rsidP="005A6F6E">
            <w:pPr>
              <w:pStyle w:val="acctfourfigures"/>
              <w:spacing w:line="240" w:lineRule="auto"/>
              <w:ind w:left="90" w:hanging="54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</w:tcPr>
          <w:p w14:paraId="07A778C1" w14:textId="77777777" w:rsidR="002C28F6" w:rsidRPr="00DC7F42" w:rsidRDefault="002C28F6" w:rsidP="005A6F6E">
            <w:pPr>
              <w:pStyle w:val="acctmergecolhdg"/>
              <w:spacing w:line="240" w:lineRule="auto"/>
              <w:ind w:left="-70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Pr="0087049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87049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C28F6" w:rsidRPr="00DC7F42" w14:paraId="3A84780A" w14:textId="77777777" w:rsidTr="00FF0A18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6757C11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800" w:type="dxa"/>
          </w:tcPr>
          <w:p w14:paraId="742584AB" w14:textId="5E029173" w:rsidR="002C28F6" w:rsidRPr="0087049C" w:rsidRDefault="00242D2C" w:rsidP="00B1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0A04CC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5F94EC" w14:textId="77777777" w:rsidR="002C28F6" w:rsidRPr="0087049C" w:rsidRDefault="002C28F6" w:rsidP="008D2E9C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3E104DE" w14:textId="511B6F3E" w:rsidR="002C28F6" w:rsidRPr="00DC7F42" w:rsidRDefault="00242D2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</w:tr>
      <w:tr w:rsidR="002C28F6" w:rsidRPr="0087049C" w14:paraId="5E9F1CC1" w14:textId="77777777" w:rsidTr="00FF0A18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06FDE4BD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553CD69D" w14:textId="77777777" w:rsidR="002C28F6" w:rsidRPr="0087049C" w:rsidRDefault="002C28F6" w:rsidP="008D2E9C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022878" w14:textId="77777777" w:rsidR="002C28F6" w:rsidRPr="0087049C" w:rsidRDefault="002C28F6" w:rsidP="008D2E9C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FD7387E" w14:textId="77777777" w:rsidR="002C28F6" w:rsidRPr="0087049C" w:rsidRDefault="002C28F6" w:rsidP="008D2E9C">
            <w:pPr>
              <w:pStyle w:val="acctmergecolhdg"/>
              <w:tabs>
                <w:tab w:val="decimal" w:pos="1377"/>
              </w:tabs>
              <w:spacing w:line="240" w:lineRule="auto"/>
              <w:ind w:left="-80" w:right="120" w:firstLine="10"/>
              <w:jc w:val="lef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892568" w:rsidRPr="0087049C" w14:paraId="7B7A4BEF" w14:textId="77777777" w:rsidTr="00FF0A18">
        <w:trPr>
          <w:cantSplit/>
        </w:trPr>
        <w:tc>
          <w:tcPr>
            <w:tcW w:w="5760" w:type="dxa"/>
            <w:shd w:val="clear" w:color="auto" w:fill="auto"/>
          </w:tcPr>
          <w:p w14:paraId="191EEFEF" w14:textId="77777777" w:rsidR="00892568" w:rsidRPr="0087049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52E752CE" w14:textId="7AF84818" w:rsidR="00892568" w:rsidRPr="0097779E" w:rsidRDefault="00242D2C" w:rsidP="0074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159</w:t>
            </w:r>
            <w:r w:rsidR="002004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180" w:type="dxa"/>
            <w:shd w:val="clear" w:color="auto" w:fill="auto"/>
          </w:tcPr>
          <w:p w14:paraId="0F607E68" w14:textId="77777777" w:rsidR="00892568" w:rsidRPr="0087049C" w:rsidRDefault="00892568" w:rsidP="00892568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3DE1FE5" w14:textId="76E6063D" w:rsidR="00892568" w:rsidRPr="0087049C" w:rsidRDefault="00242D2C" w:rsidP="0074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8925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</w:tr>
      <w:tr w:rsidR="00892568" w:rsidRPr="0087049C" w14:paraId="3D82D7ED" w14:textId="77777777" w:rsidTr="00FF0A18">
        <w:trPr>
          <w:cantSplit/>
        </w:trPr>
        <w:tc>
          <w:tcPr>
            <w:tcW w:w="5760" w:type="dxa"/>
            <w:shd w:val="clear" w:color="auto" w:fill="auto"/>
          </w:tcPr>
          <w:p w14:paraId="1DC0156C" w14:textId="77777777" w:rsidR="00892568" w:rsidRPr="0087049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</w:tcPr>
          <w:p w14:paraId="6D02A4FA" w14:textId="3A106AFA" w:rsidR="00892568" w:rsidRPr="0097779E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2004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180" w:type="dxa"/>
            <w:shd w:val="clear" w:color="auto" w:fill="auto"/>
          </w:tcPr>
          <w:p w14:paraId="197FF55F" w14:textId="77777777" w:rsidR="00892568" w:rsidRPr="0087049C" w:rsidRDefault="00892568" w:rsidP="00892568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CF4FC60" w14:textId="2CCABDC2" w:rsidR="00892568" w:rsidRPr="0087049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 w:rsidR="008925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</w:tr>
      <w:tr w:rsidR="00892568" w:rsidRPr="0087049C" w14:paraId="2752184D" w14:textId="77777777" w:rsidTr="00FF0A18">
        <w:trPr>
          <w:cantSplit/>
        </w:trPr>
        <w:tc>
          <w:tcPr>
            <w:tcW w:w="5760" w:type="dxa"/>
            <w:shd w:val="clear" w:color="auto" w:fill="auto"/>
          </w:tcPr>
          <w:p w14:paraId="5FA26BE6" w14:textId="77777777" w:rsidR="00892568" w:rsidRPr="0087049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800" w:type="dxa"/>
          </w:tcPr>
          <w:p w14:paraId="7512375C" w14:textId="4654ED8B" w:rsidR="00892568" w:rsidRPr="0097779E" w:rsidRDefault="0020047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081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6E2B856" w14:textId="77777777" w:rsidR="00892568" w:rsidRPr="0087049C" w:rsidRDefault="00892568" w:rsidP="00892568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2C69515" w14:textId="3F3EB165" w:rsidR="00892568" w:rsidRPr="0087049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914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92568" w:rsidRPr="0087049C" w14:paraId="4A44872B" w14:textId="77777777" w:rsidTr="00FF0A18">
        <w:trPr>
          <w:cantSplit/>
        </w:trPr>
        <w:tc>
          <w:tcPr>
            <w:tcW w:w="5760" w:type="dxa"/>
            <w:shd w:val="clear" w:color="auto" w:fill="auto"/>
          </w:tcPr>
          <w:p w14:paraId="137B1B5D" w14:textId="77777777" w:rsidR="00892568" w:rsidRPr="0087049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4D58D02" w14:textId="37D2993D" w:rsidR="00892568" w:rsidRPr="0097779E" w:rsidRDefault="0020047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388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F8F77D8" w14:textId="77777777" w:rsidR="00892568" w:rsidRPr="0087049C" w:rsidRDefault="00892568" w:rsidP="00892568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F56584" w14:textId="2C9172B9" w:rsidR="00892568" w:rsidRPr="0087049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784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92568" w:rsidRPr="0087049C" w14:paraId="58E0ED26" w14:textId="77777777" w:rsidTr="00FF0A18">
        <w:trPr>
          <w:cantSplit/>
        </w:trPr>
        <w:tc>
          <w:tcPr>
            <w:tcW w:w="5760" w:type="dxa"/>
            <w:shd w:val="clear" w:color="auto" w:fill="auto"/>
          </w:tcPr>
          <w:p w14:paraId="42024D2B" w14:textId="77777777" w:rsidR="00892568" w:rsidRPr="0087049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D574E93" w14:textId="1B26BD41" w:rsidR="00892568" w:rsidRPr="0097779E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</w:t>
            </w:r>
            <w:r w:rsidR="00200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</w:t>
            </w:r>
          </w:p>
        </w:tc>
        <w:tc>
          <w:tcPr>
            <w:tcW w:w="180" w:type="dxa"/>
            <w:shd w:val="clear" w:color="auto" w:fill="auto"/>
          </w:tcPr>
          <w:p w14:paraId="496E4314" w14:textId="77777777" w:rsidR="00892568" w:rsidRPr="0087049C" w:rsidRDefault="00892568" w:rsidP="00892568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042D7" w14:textId="4A8111C7" w:rsidR="00892568" w:rsidRPr="0087049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  <w:r w:rsidR="00892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087</w:t>
            </w:r>
          </w:p>
        </w:tc>
      </w:tr>
      <w:tr w:rsidR="00892568" w:rsidRPr="0087049C" w14:paraId="3EC8517F" w14:textId="77777777" w:rsidTr="00FF0A18">
        <w:trPr>
          <w:cantSplit/>
        </w:trPr>
        <w:tc>
          <w:tcPr>
            <w:tcW w:w="5760" w:type="dxa"/>
            <w:shd w:val="clear" w:color="auto" w:fill="auto"/>
          </w:tcPr>
          <w:p w14:paraId="47F6A9BD" w14:textId="77777777" w:rsidR="00892568" w:rsidRPr="00F03F46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3F4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CDA96D1" w14:textId="36946326" w:rsidR="00892568" w:rsidRPr="000142DE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7847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180" w:type="dxa"/>
            <w:shd w:val="clear" w:color="auto" w:fill="auto"/>
          </w:tcPr>
          <w:p w14:paraId="48D8C3FD" w14:textId="77777777" w:rsidR="00892568" w:rsidRPr="00F03F46" w:rsidRDefault="00892568" w:rsidP="00892568">
            <w:pPr>
              <w:pStyle w:val="acctmergecolhdg"/>
              <w:tabs>
                <w:tab w:val="decimal" w:pos="911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3A89C" w14:textId="44C1B8C2" w:rsidR="00892568" w:rsidRPr="00F03F46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892568" w:rsidRPr="000142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</w:tr>
      <w:tr w:rsidR="002C28F6" w:rsidRPr="00637131" w14:paraId="15880193" w14:textId="77777777" w:rsidTr="00FF0A18">
        <w:trPr>
          <w:cantSplit/>
        </w:trPr>
        <w:tc>
          <w:tcPr>
            <w:tcW w:w="5760" w:type="dxa"/>
            <w:shd w:val="clear" w:color="auto" w:fill="auto"/>
          </w:tcPr>
          <w:p w14:paraId="25EB5366" w14:textId="77777777" w:rsidR="002C28F6" w:rsidRPr="00637131" w:rsidRDefault="002C28F6" w:rsidP="008D2E9C">
            <w:pPr>
              <w:pStyle w:val="ListBullet3"/>
              <w:numPr>
                <w:ilvl w:val="0"/>
                <w:numId w:val="0"/>
              </w:num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FEB36DC" w14:textId="77777777" w:rsidR="002C28F6" w:rsidRPr="00637131" w:rsidRDefault="002C28F6" w:rsidP="008D2E9C">
            <w:p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DA488B7" w14:textId="77777777" w:rsidR="002C28F6" w:rsidRPr="00637131" w:rsidRDefault="002C28F6" w:rsidP="008D2E9C">
            <w:p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7C1D9271" w14:textId="77777777" w:rsidR="002C28F6" w:rsidRPr="00637131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92568" w:rsidRPr="0087049C" w14:paraId="0410238A" w14:textId="77777777" w:rsidTr="00FF0A18">
        <w:trPr>
          <w:cantSplit/>
        </w:trPr>
        <w:tc>
          <w:tcPr>
            <w:tcW w:w="5760" w:type="dxa"/>
            <w:shd w:val="clear" w:color="auto" w:fill="auto"/>
          </w:tcPr>
          <w:p w14:paraId="1DB11615" w14:textId="77777777" w:rsidR="00892568" w:rsidRPr="0087049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800" w:type="dxa"/>
          </w:tcPr>
          <w:p w14:paraId="2DA8E784" w14:textId="721D73A7" w:rsidR="00892568" w:rsidRPr="00765AB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462</w:t>
            </w:r>
            <w:r w:rsidR="007847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180" w:type="dxa"/>
            <w:shd w:val="clear" w:color="auto" w:fill="auto"/>
          </w:tcPr>
          <w:p w14:paraId="43C67C28" w14:textId="77777777" w:rsidR="00892568" w:rsidRPr="0087049C" w:rsidRDefault="00892568" w:rsidP="00892568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095F621" w14:textId="75D4F33B" w:rsidR="00892568" w:rsidRPr="00897FAA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296</w:t>
            </w:r>
            <w:r w:rsidR="00892568" w:rsidRPr="00765A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903</w:t>
            </w:r>
          </w:p>
        </w:tc>
      </w:tr>
      <w:tr w:rsidR="00892568" w:rsidRPr="0087049C" w14:paraId="6DDAD404" w14:textId="77777777" w:rsidTr="00FF0A18">
        <w:trPr>
          <w:cantSplit/>
        </w:trPr>
        <w:tc>
          <w:tcPr>
            <w:tcW w:w="5760" w:type="dxa"/>
            <w:shd w:val="clear" w:color="auto" w:fill="auto"/>
          </w:tcPr>
          <w:p w14:paraId="7A30068C" w14:textId="1702C218" w:rsidR="00892568" w:rsidRPr="0087049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</w:t>
            </w:r>
          </w:p>
        </w:tc>
        <w:tc>
          <w:tcPr>
            <w:tcW w:w="1800" w:type="dxa"/>
          </w:tcPr>
          <w:p w14:paraId="1F782983" w14:textId="2D4EEF1A" w:rsidR="00892568" w:rsidRPr="0097779E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Cs/>
                <w:sz w:val="30"/>
                <w:szCs w:val="30"/>
              </w:rPr>
              <w:t>28</w:t>
            </w:r>
            <w:r w:rsidR="00E631C7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Cs/>
                <w:sz w:val="30"/>
                <w:szCs w:val="30"/>
              </w:rPr>
              <w:t>581</w:t>
            </w:r>
          </w:p>
        </w:tc>
        <w:tc>
          <w:tcPr>
            <w:tcW w:w="180" w:type="dxa"/>
            <w:shd w:val="clear" w:color="auto" w:fill="auto"/>
          </w:tcPr>
          <w:p w14:paraId="5FDD5BC8" w14:textId="77777777" w:rsidR="00892568" w:rsidRPr="0087049C" w:rsidRDefault="00892568" w:rsidP="00892568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A16F5A7" w14:textId="13E30F80" w:rsidR="00892568" w:rsidRPr="0087049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bCs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bCs/>
                <w:sz w:val="30"/>
                <w:szCs w:val="30"/>
              </w:rPr>
              <w:t>535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892568" w:rsidRPr="0087049C" w14:paraId="23F1115E" w14:textId="77777777" w:rsidTr="00FF0A18">
        <w:trPr>
          <w:cantSplit/>
        </w:trPr>
        <w:tc>
          <w:tcPr>
            <w:tcW w:w="5760" w:type="dxa"/>
            <w:shd w:val="clear" w:color="auto" w:fill="auto"/>
          </w:tcPr>
          <w:p w14:paraId="7F04A12C" w14:textId="4AA75F2B" w:rsidR="00892568" w:rsidRPr="0087049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เบ็ดเสร็จรวม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6FA821C6" w14:textId="49CCA521" w:rsidR="00892568" w:rsidRPr="0097779E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sz w:val="30"/>
                <w:szCs w:val="30"/>
              </w:rPr>
              <w:t>28</w:t>
            </w:r>
            <w:r w:rsidR="00E631C7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sz w:val="30"/>
                <w:szCs w:val="30"/>
              </w:rPr>
              <w:t>581</w:t>
            </w:r>
          </w:p>
        </w:tc>
        <w:tc>
          <w:tcPr>
            <w:tcW w:w="180" w:type="dxa"/>
            <w:shd w:val="clear" w:color="auto" w:fill="auto"/>
          </w:tcPr>
          <w:p w14:paraId="20248E76" w14:textId="77777777" w:rsidR="00892568" w:rsidRPr="0087049C" w:rsidRDefault="00892568" w:rsidP="00892568">
            <w:p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579FD24" w14:textId="366C4C63" w:rsidR="00892568" w:rsidRPr="0087049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b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sz w:val="30"/>
                <w:szCs w:val="30"/>
              </w:rPr>
              <w:t>535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</w:tr>
      <w:tr w:rsidR="00892568" w:rsidRPr="0087049C" w14:paraId="696BD2DF" w14:textId="77777777" w:rsidTr="00FF0A18">
        <w:trPr>
          <w:cantSplit/>
        </w:trPr>
        <w:tc>
          <w:tcPr>
            <w:tcW w:w="5760" w:type="dxa"/>
            <w:shd w:val="clear" w:color="auto" w:fill="auto"/>
          </w:tcPr>
          <w:p w14:paraId="7233FAF8" w14:textId="5E42515D" w:rsidR="00892568" w:rsidRPr="00897FAA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7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897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</w:tcPr>
          <w:p w14:paraId="4F2FE24C" w14:textId="0936BFA9" w:rsidR="00892568" w:rsidRPr="0097779E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sz w:val="30"/>
                <w:szCs w:val="30"/>
              </w:rPr>
              <w:t>14</w:t>
            </w:r>
            <w:r w:rsidR="00E631C7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sz w:val="30"/>
                <w:szCs w:val="30"/>
              </w:rPr>
              <w:t>005</w:t>
            </w:r>
          </w:p>
        </w:tc>
        <w:tc>
          <w:tcPr>
            <w:tcW w:w="180" w:type="dxa"/>
            <w:shd w:val="clear" w:color="auto" w:fill="auto"/>
          </w:tcPr>
          <w:p w14:paraId="7B094E27" w14:textId="77777777" w:rsidR="00892568" w:rsidRPr="0087049C" w:rsidRDefault="00892568" w:rsidP="00892568">
            <w:p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F08387D" w14:textId="739A0C88" w:rsidR="00892568" w:rsidRPr="0087049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b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sz w:val="30"/>
                <w:szCs w:val="30"/>
              </w:rPr>
              <w:t>782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</w:tr>
    </w:tbl>
    <w:p w14:paraId="6885AF71" w14:textId="77777777" w:rsidR="002C28F6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2C28F6" w:rsidSect="009C2FE7">
          <w:headerReference w:type="default" r:id="rId18"/>
          <w:footerReference w:type="default" r:id="rId19"/>
          <w:pgSz w:w="11909" w:h="16834" w:code="9"/>
          <w:pgMar w:top="1152" w:right="1109" w:bottom="1152" w:left="1170" w:header="720" w:footer="720" w:gutter="0"/>
          <w:cols w:space="720"/>
          <w:docGrid w:linePitch="245"/>
        </w:sectPr>
      </w:pPr>
    </w:p>
    <w:p w14:paraId="6BA87A9C" w14:textId="77777777" w:rsidR="002C28F6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ที่ดิน อาคารและอุปกรณ์  </w:t>
      </w:r>
    </w:p>
    <w:p w14:paraId="3974967A" w14:textId="77777777" w:rsidR="002C28F6" w:rsidRPr="00AC1AFB" w:rsidRDefault="002C28F6" w:rsidP="00AC1AFB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143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270"/>
        <w:gridCol w:w="1170"/>
        <w:gridCol w:w="236"/>
        <w:gridCol w:w="34"/>
        <w:gridCol w:w="1170"/>
        <w:gridCol w:w="270"/>
        <w:gridCol w:w="1095"/>
        <w:gridCol w:w="345"/>
        <w:gridCol w:w="1530"/>
        <w:gridCol w:w="270"/>
        <w:gridCol w:w="1170"/>
        <w:gridCol w:w="270"/>
        <w:gridCol w:w="1350"/>
        <w:gridCol w:w="270"/>
        <w:gridCol w:w="1170"/>
      </w:tblGrid>
      <w:tr w:rsidR="002C28F6" w:rsidRPr="00C30D2C" w14:paraId="78739EB8" w14:textId="77777777" w:rsidTr="00FF0A18">
        <w:trPr>
          <w:tblHeader/>
        </w:trPr>
        <w:tc>
          <w:tcPr>
            <w:tcW w:w="3690" w:type="dxa"/>
            <w:shd w:val="clear" w:color="auto" w:fill="auto"/>
          </w:tcPr>
          <w:p w14:paraId="48BD9E10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659A30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4"/>
            <w:shd w:val="clear" w:color="auto" w:fill="auto"/>
          </w:tcPr>
          <w:p w14:paraId="2DD8FD21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C28F6" w:rsidRPr="00C30D2C" w14:paraId="4F0CD685" w14:textId="77777777" w:rsidTr="00FF0A18">
        <w:trPr>
          <w:tblHeader/>
        </w:trPr>
        <w:tc>
          <w:tcPr>
            <w:tcW w:w="3690" w:type="dxa"/>
            <w:shd w:val="clear" w:color="auto" w:fill="auto"/>
          </w:tcPr>
          <w:p w14:paraId="069D00D8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3605A8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83D7CC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FA77D0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D34413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</w:tcPr>
          <w:p w14:paraId="05E75AC2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17916D64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411E4F8C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2DE8CDE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6ECF06C6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43C9E0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A4583D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1D9E90A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70" w:type="dxa"/>
            <w:shd w:val="clear" w:color="auto" w:fill="auto"/>
          </w:tcPr>
          <w:p w14:paraId="3FCDE60C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FF23CA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8F6" w:rsidRPr="00C30D2C" w14:paraId="7B2537F3" w14:textId="77777777" w:rsidTr="00FF0A18">
        <w:trPr>
          <w:tblHeader/>
        </w:trPr>
        <w:tc>
          <w:tcPr>
            <w:tcW w:w="3690" w:type="dxa"/>
            <w:shd w:val="clear" w:color="auto" w:fill="auto"/>
          </w:tcPr>
          <w:p w14:paraId="3A8E99DD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40" w:lineRule="exact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BB17C32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2F63387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237FB6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EE72F67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7612446D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35D80AC6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345" w:type="dxa"/>
            <w:shd w:val="clear" w:color="auto" w:fill="auto"/>
          </w:tcPr>
          <w:p w14:paraId="3C222D77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636F86A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ติดตั้งและเครื่องใช้</w:t>
            </w:r>
          </w:p>
        </w:tc>
        <w:tc>
          <w:tcPr>
            <w:tcW w:w="270" w:type="dxa"/>
            <w:shd w:val="clear" w:color="auto" w:fill="auto"/>
          </w:tcPr>
          <w:p w14:paraId="05E4A73E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FF0B9DC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16F993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9714F46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AFB0638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2A91BA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8F6" w:rsidRPr="00C30D2C" w14:paraId="43C2DCE2" w14:textId="77777777" w:rsidTr="00FF0A18">
        <w:trPr>
          <w:tblHeader/>
        </w:trPr>
        <w:tc>
          <w:tcPr>
            <w:tcW w:w="3690" w:type="dxa"/>
            <w:shd w:val="clear" w:color="auto" w:fill="auto"/>
          </w:tcPr>
          <w:p w14:paraId="5DE06BFF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9C0642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A8C5AD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B4646C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97D76A0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6D3CA779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4AF1B482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345" w:type="dxa"/>
            <w:shd w:val="clear" w:color="auto" w:fill="auto"/>
          </w:tcPr>
          <w:p w14:paraId="35A6BA44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84490C7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59730679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CC242E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2E94B27B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98FF440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4299ED61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346992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C28F6" w:rsidRPr="00C30D2C" w14:paraId="55FEF5A1" w14:textId="77777777" w:rsidTr="00FF0A18">
        <w:trPr>
          <w:trHeight w:val="353"/>
          <w:tblHeader/>
        </w:trPr>
        <w:tc>
          <w:tcPr>
            <w:tcW w:w="3690" w:type="dxa"/>
            <w:shd w:val="clear" w:color="auto" w:fill="auto"/>
          </w:tcPr>
          <w:p w14:paraId="25A09196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BFDE5E9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4"/>
            <w:shd w:val="clear" w:color="auto" w:fill="auto"/>
          </w:tcPr>
          <w:p w14:paraId="7669DAE2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C28F6" w:rsidRPr="00C30D2C" w14:paraId="552D1458" w14:textId="77777777" w:rsidTr="00FF0A18">
        <w:tc>
          <w:tcPr>
            <w:tcW w:w="3690" w:type="dxa"/>
            <w:shd w:val="clear" w:color="auto" w:fill="auto"/>
          </w:tcPr>
          <w:p w14:paraId="31220020" w14:textId="77777777" w:rsidR="002C28F6" w:rsidRPr="00C30D2C" w:rsidRDefault="002C28F6" w:rsidP="00FF0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006B8EEA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39565ED5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  <w:shd w:val="clear" w:color="auto" w:fill="auto"/>
          </w:tcPr>
          <w:p w14:paraId="4180D138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5E72D5C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10C3D800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4442269B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345" w:type="dxa"/>
            <w:shd w:val="clear" w:color="auto" w:fill="auto"/>
          </w:tcPr>
          <w:p w14:paraId="38CFE166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530" w:type="dxa"/>
            <w:shd w:val="clear" w:color="auto" w:fill="auto"/>
          </w:tcPr>
          <w:p w14:paraId="1A06DEC6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149D07CE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67413450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4B80D008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350" w:type="dxa"/>
            <w:shd w:val="clear" w:color="auto" w:fill="auto"/>
          </w:tcPr>
          <w:p w14:paraId="27B99D1F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16CD7C6A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642AB34A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892568" w:rsidRPr="00C30D2C" w14:paraId="73D3C44D" w14:textId="77777777" w:rsidTr="00FF0A18">
        <w:trPr>
          <w:trHeight w:val="380"/>
        </w:trPr>
        <w:tc>
          <w:tcPr>
            <w:tcW w:w="3690" w:type="dxa"/>
            <w:shd w:val="clear" w:color="auto" w:fill="auto"/>
          </w:tcPr>
          <w:p w14:paraId="3D72547A" w14:textId="0F2DB2B3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61FA45C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F147AB" w14:textId="4ECF7253" w:rsidR="00892568" w:rsidRPr="00892568" w:rsidRDefault="00242D2C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="00892568" w:rsidRPr="008925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236" w:type="dxa"/>
            <w:shd w:val="clear" w:color="auto" w:fill="auto"/>
          </w:tcPr>
          <w:p w14:paraId="51575AB0" w14:textId="77777777" w:rsidR="00892568" w:rsidRPr="00892568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F3EFD89" w14:textId="5AB6BB3B" w:rsidR="00892568" w:rsidRPr="00892568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482</w:t>
            </w:r>
            <w:r w:rsidR="00892568" w:rsidRPr="008925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14:paraId="4E914450" w14:textId="77777777" w:rsidR="00892568" w:rsidRPr="00892568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35F69F35" w14:textId="35D504C7" w:rsidR="00892568" w:rsidRPr="00892568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2568" w:rsidRPr="008925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463</w:t>
            </w:r>
            <w:r w:rsidR="00892568" w:rsidRPr="008925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  <w:tc>
          <w:tcPr>
            <w:tcW w:w="345" w:type="dxa"/>
            <w:shd w:val="clear" w:color="auto" w:fill="auto"/>
          </w:tcPr>
          <w:p w14:paraId="51468E8B" w14:textId="77777777" w:rsidR="00892568" w:rsidRPr="00892568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AD73F9E" w14:textId="45421988" w:rsidR="00892568" w:rsidRPr="00892568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892568" w:rsidRPr="008925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270" w:type="dxa"/>
            <w:shd w:val="clear" w:color="auto" w:fill="auto"/>
          </w:tcPr>
          <w:p w14:paraId="4EB05110" w14:textId="77777777" w:rsidR="00892568" w:rsidRPr="00892568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D22A349" w14:textId="54360787" w:rsidR="00892568" w:rsidRPr="00892568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892568" w:rsidRPr="008925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270" w:type="dxa"/>
            <w:shd w:val="clear" w:color="auto" w:fill="auto"/>
          </w:tcPr>
          <w:p w14:paraId="14DF0482" w14:textId="77777777" w:rsidR="00892568" w:rsidRPr="00892568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ABCB2A9" w14:textId="39F4AAAC" w:rsidR="00892568" w:rsidRPr="00892568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892568" w:rsidRPr="008925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270" w:type="dxa"/>
            <w:shd w:val="clear" w:color="auto" w:fill="auto"/>
          </w:tcPr>
          <w:p w14:paraId="441EE984" w14:textId="77777777" w:rsidR="00892568" w:rsidRPr="00892568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F14AE9" w14:textId="2952924B" w:rsidR="00892568" w:rsidRPr="00892568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92568" w:rsidRPr="008925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529</w:t>
            </w:r>
            <w:r w:rsidR="00892568" w:rsidRPr="008925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</w:tr>
      <w:tr w:rsidR="00892568" w:rsidRPr="00C30D2C" w14:paraId="6260EB0A" w14:textId="77777777" w:rsidTr="00FF0A18">
        <w:tc>
          <w:tcPr>
            <w:tcW w:w="3690" w:type="dxa"/>
            <w:shd w:val="clear" w:color="auto" w:fill="auto"/>
          </w:tcPr>
          <w:p w14:paraId="1E1EC153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CEB50AA" w14:textId="77777777" w:rsidR="00892568" w:rsidRPr="00C30D2C" w:rsidRDefault="00892568" w:rsidP="00892568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A82567D" w14:textId="307203AB" w:rsidR="00892568" w:rsidRPr="00C30D2C" w:rsidRDefault="00892568" w:rsidP="00892568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3CACE3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3C15223" w14:textId="61DFFEB0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270" w:type="dxa"/>
            <w:shd w:val="clear" w:color="auto" w:fill="auto"/>
          </w:tcPr>
          <w:p w14:paraId="6A78E21A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3A86F409" w14:textId="59BF92D9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925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  <w:tc>
          <w:tcPr>
            <w:tcW w:w="345" w:type="dxa"/>
            <w:shd w:val="clear" w:color="auto" w:fill="auto"/>
          </w:tcPr>
          <w:p w14:paraId="664CC905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AC8B729" w14:textId="0B397B1E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925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270" w:type="dxa"/>
            <w:shd w:val="clear" w:color="auto" w:fill="auto"/>
          </w:tcPr>
          <w:p w14:paraId="71275A69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C46908" w14:textId="0441E719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925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270" w:type="dxa"/>
            <w:shd w:val="clear" w:color="auto" w:fill="auto"/>
          </w:tcPr>
          <w:p w14:paraId="42FE0730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6668784" w14:textId="018EDEDF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747</w:t>
            </w:r>
            <w:r w:rsidR="008925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270" w:type="dxa"/>
            <w:shd w:val="clear" w:color="auto" w:fill="auto"/>
          </w:tcPr>
          <w:p w14:paraId="4669ACF1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1C7928" w14:textId="3EA5FBBB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769</w:t>
            </w:r>
            <w:r w:rsidR="008925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</w:tr>
      <w:tr w:rsidR="00892568" w:rsidRPr="00C30D2C" w14:paraId="09CBA2EA" w14:textId="77777777" w:rsidTr="00FF0A18">
        <w:tc>
          <w:tcPr>
            <w:tcW w:w="3690" w:type="dxa"/>
            <w:shd w:val="clear" w:color="auto" w:fill="auto"/>
          </w:tcPr>
          <w:p w14:paraId="3B25D3F9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3541BC2B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DC86C1" w14:textId="0813349C" w:rsidR="00892568" w:rsidRPr="00C30D2C" w:rsidRDefault="00892568" w:rsidP="00892568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2A5860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B8D58E8" w14:textId="0820A63A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925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42D2C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89883B0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4E00D4BF" w14:textId="464ED4EC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8925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242D2C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345" w:type="dxa"/>
            <w:shd w:val="clear" w:color="auto" w:fill="auto"/>
          </w:tcPr>
          <w:p w14:paraId="10EE8D1D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AA85054" w14:textId="39164719" w:rsidR="00892568" w:rsidRPr="00C30D2C" w:rsidRDefault="00242D2C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925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70" w:type="dxa"/>
            <w:shd w:val="clear" w:color="auto" w:fill="auto"/>
          </w:tcPr>
          <w:p w14:paraId="161E623D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AB68B9" w14:textId="717A30AE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DD3B47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A37E3DD" w14:textId="779023C4" w:rsidR="00892568" w:rsidRPr="00C30D2C" w:rsidRDefault="00892568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263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2D83A7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208CEF" w14:textId="6BD726F9" w:rsidR="00892568" w:rsidRPr="00C30D2C" w:rsidRDefault="00892568" w:rsidP="00892568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2568" w:rsidRPr="00C30D2C" w14:paraId="128D461E" w14:textId="77777777" w:rsidTr="00FF0A18">
        <w:tc>
          <w:tcPr>
            <w:tcW w:w="3690" w:type="dxa"/>
            <w:shd w:val="clear" w:color="auto" w:fill="auto"/>
          </w:tcPr>
          <w:p w14:paraId="6435A8AC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994BB21" w14:textId="77777777" w:rsidR="00892568" w:rsidRPr="00C30D2C" w:rsidRDefault="00892568" w:rsidP="00892568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9DBC95D" w14:textId="75047B75" w:rsidR="00892568" w:rsidRPr="00C30D2C" w:rsidRDefault="00892568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FC8CFAC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5D3DFFD" w14:textId="5B0CE769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242D2C" w:rsidRPr="00242D2C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44B2F8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1292A791" w14:textId="13DC9F9F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45" w:type="dxa"/>
            <w:shd w:val="clear" w:color="auto" w:fill="auto"/>
          </w:tcPr>
          <w:p w14:paraId="1F33267E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85867D3" w14:textId="6FC90342" w:rsidR="00892568" w:rsidRPr="00C30D2C" w:rsidRDefault="00892568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467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93B808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07F575" w14:textId="41B7007D" w:rsidR="00892568" w:rsidRPr="00C30D2C" w:rsidRDefault="00892568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407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604839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CBF6776" w14:textId="4751EEE4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F0C88B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4A82EB" w14:textId="7EA79054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242D2C" w:rsidRPr="00242D2C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92568" w:rsidRPr="00C30D2C" w14:paraId="36F9FB53" w14:textId="77777777" w:rsidTr="00FF0A18">
        <w:tc>
          <w:tcPr>
            <w:tcW w:w="3690" w:type="dxa"/>
            <w:shd w:val="clear" w:color="auto" w:fill="auto"/>
          </w:tcPr>
          <w:p w14:paraId="50C7B115" w14:textId="77777777" w:rsidR="00892568" w:rsidRPr="00923045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4" w:hanging="16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270" w:type="dxa"/>
          </w:tcPr>
          <w:p w14:paraId="17E157B6" w14:textId="77777777" w:rsidR="00892568" w:rsidRPr="00C30D2C" w:rsidRDefault="00892568" w:rsidP="00892568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45FD70" w14:textId="77777777" w:rsidR="00892568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F83AB1" w14:textId="31189040" w:rsidR="00892568" w:rsidRPr="00C30D2C" w:rsidRDefault="00892568" w:rsidP="00892568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F0785B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2F93B9" w14:textId="77777777" w:rsidR="00892568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98D3CE" w14:textId="7942FDCA" w:rsidR="00892568" w:rsidRPr="00C30D2C" w:rsidRDefault="00892568" w:rsidP="00892568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026AEA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52BA6AD4" w14:textId="77777777" w:rsidR="00892568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A9704D" w14:textId="20E24101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242D2C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345" w:type="dxa"/>
            <w:shd w:val="clear" w:color="auto" w:fill="auto"/>
          </w:tcPr>
          <w:p w14:paraId="0B464066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41F536F" w14:textId="77777777" w:rsidR="00892568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5887E0" w14:textId="1BF3AA6B" w:rsidR="00892568" w:rsidRPr="00C30D2C" w:rsidRDefault="00892568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615B16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77E7CF" w14:textId="77777777" w:rsidR="00892568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183CA3" w14:textId="553382A0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62DB1945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0A2A486" w14:textId="77777777" w:rsidR="00892568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2E2DCA" w14:textId="1A8E630D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9F8BB4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CA7E38" w14:textId="77777777" w:rsidR="00892568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D97212" w14:textId="23BB60D6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242D2C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</w:tr>
      <w:tr w:rsidR="00892568" w:rsidRPr="00C30D2C" w14:paraId="378AAC91" w14:textId="77777777" w:rsidTr="00FF0A18">
        <w:tc>
          <w:tcPr>
            <w:tcW w:w="3690" w:type="dxa"/>
            <w:shd w:val="clear" w:color="auto" w:fill="auto"/>
          </w:tcPr>
          <w:p w14:paraId="2F2B7060" w14:textId="674A26AD" w:rsidR="00892568" w:rsidRPr="003C1367" w:rsidRDefault="00892568" w:rsidP="00FF0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="00FF0A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082E8D2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2A80E1" w14:textId="70BAD27D" w:rsidR="00892568" w:rsidRPr="00C30D2C" w:rsidRDefault="00242D2C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140</w:t>
            </w:r>
            <w:r w:rsidR="008925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471</w:t>
            </w:r>
          </w:p>
        </w:tc>
        <w:tc>
          <w:tcPr>
            <w:tcW w:w="236" w:type="dxa"/>
            <w:shd w:val="clear" w:color="auto" w:fill="auto"/>
          </w:tcPr>
          <w:p w14:paraId="5E9F013E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4FF88A2" w14:textId="34398A8D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439</w:t>
            </w:r>
            <w:r w:rsidR="008925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2A2971EA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1303E74A" w14:textId="5C23EDD0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925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654</w:t>
            </w:r>
            <w:r w:rsidR="008925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844</w:t>
            </w:r>
          </w:p>
        </w:tc>
        <w:tc>
          <w:tcPr>
            <w:tcW w:w="345" w:type="dxa"/>
            <w:shd w:val="clear" w:color="auto" w:fill="auto"/>
          </w:tcPr>
          <w:p w14:paraId="17CCCE16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70AF16B" w14:textId="4D512318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  <w:r w:rsidR="008925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877</w:t>
            </w:r>
          </w:p>
        </w:tc>
        <w:tc>
          <w:tcPr>
            <w:tcW w:w="270" w:type="dxa"/>
            <w:shd w:val="clear" w:color="auto" w:fill="auto"/>
          </w:tcPr>
          <w:p w14:paraId="69DC5E06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10094F" w14:textId="720F539F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  <w:r w:rsidR="008925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</w:t>
            </w:r>
          </w:p>
        </w:tc>
        <w:tc>
          <w:tcPr>
            <w:tcW w:w="270" w:type="dxa"/>
            <w:shd w:val="clear" w:color="auto" w:fill="auto"/>
          </w:tcPr>
          <w:p w14:paraId="70420293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F69AA4E" w14:textId="35ACF981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746</w:t>
            </w:r>
            <w:r w:rsidR="008925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03B73134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E75A94" w14:textId="43F7588E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925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</w:t>
            </w:r>
            <w:r w:rsidR="008925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979</w:t>
            </w:r>
          </w:p>
        </w:tc>
      </w:tr>
      <w:tr w:rsidR="002C28F6" w:rsidRPr="00C30D2C" w14:paraId="414C686B" w14:textId="77777777" w:rsidTr="00FF0A18">
        <w:tc>
          <w:tcPr>
            <w:tcW w:w="3690" w:type="dxa"/>
            <w:shd w:val="clear" w:color="auto" w:fill="auto"/>
          </w:tcPr>
          <w:p w14:paraId="5E0B177B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A90BD98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C67058" w14:textId="745AAC83" w:rsidR="002C28F6" w:rsidRPr="00C30D2C" w:rsidRDefault="00242D2C" w:rsidP="00C3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C37B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044</w:t>
            </w:r>
          </w:p>
        </w:tc>
        <w:tc>
          <w:tcPr>
            <w:tcW w:w="236" w:type="dxa"/>
            <w:shd w:val="clear" w:color="auto" w:fill="auto"/>
          </w:tcPr>
          <w:p w14:paraId="50D0D109" w14:textId="77777777" w:rsidR="002C28F6" w:rsidRPr="00C30D2C" w:rsidRDefault="002C28F6" w:rsidP="00C3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5F023C7" w14:textId="28673E57" w:rsidR="002C28F6" w:rsidRPr="00C30D2C" w:rsidRDefault="00242D2C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C42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270" w:type="dxa"/>
            <w:shd w:val="clear" w:color="auto" w:fill="auto"/>
          </w:tcPr>
          <w:p w14:paraId="18997D82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5370B393" w14:textId="33B51616" w:rsidR="002C28F6" w:rsidRPr="00C30D2C" w:rsidRDefault="00242D2C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24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345" w:type="dxa"/>
            <w:shd w:val="clear" w:color="auto" w:fill="auto"/>
          </w:tcPr>
          <w:p w14:paraId="25A5F5F5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AD96C87" w14:textId="7D5DF67C" w:rsidR="002C28F6" w:rsidRPr="00C30D2C" w:rsidRDefault="00242D2C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F247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270" w:type="dxa"/>
            <w:shd w:val="clear" w:color="auto" w:fill="auto"/>
          </w:tcPr>
          <w:p w14:paraId="32255D8C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8289EA" w14:textId="6ED031CA" w:rsidR="002C28F6" w:rsidRPr="00C30D2C" w:rsidRDefault="00242D2C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957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50F1CFD7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7BF5248" w14:textId="689A3651" w:rsidR="002C28F6" w:rsidRPr="00C30D2C" w:rsidRDefault="00242D2C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13E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8577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270" w:type="dxa"/>
            <w:shd w:val="clear" w:color="auto" w:fill="auto"/>
          </w:tcPr>
          <w:p w14:paraId="31C47291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6BF96B" w14:textId="5FA2F0D2" w:rsidR="002C28F6" w:rsidRPr="00C30D2C" w:rsidRDefault="00242D2C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3B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F176F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63B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</w:tr>
      <w:tr w:rsidR="002C28F6" w:rsidRPr="00C30D2C" w14:paraId="0A5C7A5F" w14:textId="77777777" w:rsidTr="00FF0A18">
        <w:tc>
          <w:tcPr>
            <w:tcW w:w="3690" w:type="dxa"/>
            <w:shd w:val="clear" w:color="auto" w:fill="auto"/>
          </w:tcPr>
          <w:p w14:paraId="2B4EB5F3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05A70665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ACFF5E" w14:textId="6F82BC2A" w:rsidR="002C28F6" w:rsidRPr="00C30D2C" w:rsidRDefault="00242D2C" w:rsidP="004F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77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236" w:type="dxa"/>
            <w:shd w:val="clear" w:color="auto" w:fill="auto"/>
          </w:tcPr>
          <w:p w14:paraId="4ECDBF92" w14:textId="77777777" w:rsidR="002C28F6" w:rsidRPr="004F4323" w:rsidRDefault="002C28F6" w:rsidP="004F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63B18C8" w14:textId="2756F6E7" w:rsidR="002C28F6" w:rsidRPr="00C30D2C" w:rsidRDefault="00242D2C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265</w:t>
            </w:r>
            <w:r w:rsidR="00571C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270" w:type="dxa"/>
            <w:shd w:val="clear" w:color="auto" w:fill="auto"/>
          </w:tcPr>
          <w:p w14:paraId="64329B34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0478FEF9" w14:textId="2702812D" w:rsidR="002C28F6" w:rsidRPr="00C30D2C" w:rsidRDefault="00242D2C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494</w:t>
            </w:r>
            <w:r w:rsidR="00A56F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345" w:type="dxa"/>
            <w:shd w:val="clear" w:color="auto" w:fill="auto"/>
          </w:tcPr>
          <w:p w14:paraId="30DA4B35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184054C" w14:textId="48020D16" w:rsidR="002C28F6" w:rsidRPr="00C30D2C" w:rsidRDefault="00242D2C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AE15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270" w:type="dxa"/>
            <w:shd w:val="clear" w:color="auto" w:fill="auto"/>
          </w:tcPr>
          <w:p w14:paraId="00CC14AC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41B8B7" w14:textId="74730B5A" w:rsidR="002C28F6" w:rsidRPr="00C30D2C" w:rsidRDefault="00390ECD" w:rsidP="002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582117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3FA682E" w14:textId="1D0589EA" w:rsidR="002C28F6" w:rsidRPr="00C30D2C" w:rsidRDefault="00915C51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805</w:t>
            </w:r>
            <w:r w:rsidR="00D635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 w:rsidR="00D6353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7B6F65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6D68DC" w14:textId="2601E013" w:rsidR="002C28F6" w:rsidRPr="00C30D2C" w:rsidRDefault="00941ABE" w:rsidP="00941ABE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28F6" w:rsidRPr="00C30D2C" w14:paraId="41DD9B5A" w14:textId="77777777" w:rsidTr="00FF0A18">
        <w:tc>
          <w:tcPr>
            <w:tcW w:w="3690" w:type="dxa"/>
            <w:shd w:val="clear" w:color="auto" w:fill="auto"/>
          </w:tcPr>
          <w:p w14:paraId="18CF35B4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04BEDCA" w14:textId="77777777" w:rsidR="002C28F6" w:rsidRPr="00C30D2C" w:rsidRDefault="002C28F6" w:rsidP="008D2E9C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BEE4F73" w14:textId="74486B33" w:rsidR="002C28F6" w:rsidRPr="00C30D2C" w:rsidRDefault="00CB1E6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06ACC49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C2C00BB" w14:textId="4BC13B9D" w:rsidR="002C28F6" w:rsidRPr="00C30D2C" w:rsidRDefault="00141F9A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24FB92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08D3F0C6" w14:textId="58084CF9" w:rsidR="002C28F6" w:rsidRPr="00A373DA" w:rsidRDefault="002548A0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73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A373DA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A373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A373DA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F176FA" w:rsidRPr="00A373D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373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45" w:type="dxa"/>
            <w:shd w:val="clear" w:color="auto" w:fill="auto"/>
          </w:tcPr>
          <w:p w14:paraId="45C8A283" w14:textId="77777777" w:rsidR="002C28F6" w:rsidRPr="00A373DA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D0F597A" w14:textId="3EA0644E" w:rsidR="002C28F6" w:rsidRPr="00A373DA" w:rsidRDefault="002E2A7E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73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A373D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B2D64" w:rsidRPr="00A373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A373DA">
              <w:rPr>
                <w:rFonts w:asciiTheme="majorBidi" w:hAnsiTheme="majorBidi" w:cstheme="majorBidi"/>
                <w:sz w:val="28"/>
                <w:szCs w:val="28"/>
              </w:rPr>
              <w:t>829</w:t>
            </w:r>
            <w:r w:rsidR="00036484" w:rsidRPr="00A373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E867A7" w14:textId="77777777" w:rsidR="002C28F6" w:rsidRPr="00A373DA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DD2C56" w14:textId="58CD6380" w:rsidR="002C28F6" w:rsidRPr="00A373DA" w:rsidRDefault="00B65713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73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797E">
              <w:rPr>
                <w:rFonts w:asciiTheme="majorBidi" w:hAnsiTheme="majorBidi" w:cstheme="majorBidi"/>
                <w:sz w:val="28"/>
                <w:szCs w:val="28"/>
              </w:rPr>
              <w:t>4,251</w:t>
            </w:r>
            <w:r w:rsidR="00607963" w:rsidRPr="00A373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FAC1B3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FE5BD6E" w14:textId="7C058014" w:rsidR="002C28F6" w:rsidRPr="00C30D2C" w:rsidRDefault="00316BCF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="00D24D5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BA0F0C9" w14:textId="77777777" w:rsidR="002C28F6" w:rsidRPr="00D24D52" w:rsidRDefault="002C28F6" w:rsidP="00D2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424855" w14:textId="6F600F2A" w:rsidR="002C28F6" w:rsidRPr="00C30D2C" w:rsidRDefault="00E876A1" w:rsidP="00286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A797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86D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A797E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286D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C28F6" w:rsidRPr="00C30D2C" w14:paraId="0F2E2595" w14:textId="77777777" w:rsidTr="00FF0A18">
        <w:tc>
          <w:tcPr>
            <w:tcW w:w="3690" w:type="dxa"/>
            <w:shd w:val="clear" w:color="auto" w:fill="auto"/>
          </w:tcPr>
          <w:p w14:paraId="6D9DA78E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4" w:hanging="16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270" w:type="dxa"/>
          </w:tcPr>
          <w:p w14:paraId="5431E6F3" w14:textId="77777777" w:rsidR="002C28F6" w:rsidRPr="00C30D2C" w:rsidRDefault="002C28F6" w:rsidP="008D2E9C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9D67AE" w14:textId="77777777" w:rsidR="00AF04EC" w:rsidRDefault="00AF04EC" w:rsidP="000775C6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75D591" w14:textId="219F5641" w:rsidR="00326881" w:rsidRPr="00C30D2C" w:rsidRDefault="00326881" w:rsidP="000775C6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8ED49F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E71B66" w14:textId="77777777" w:rsidR="00E26F63" w:rsidRDefault="00E26F63" w:rsidP="00E26F63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7FB365" w14:textId="4D13090C" w:rsidR="00326881" w:rsidRPr="00C30D2C" w:rsidRDefault="00326881" w:rsidP="00E26F63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122F84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64235AE3" w14:textId="77777777" w:rsidR="00B947EF" w:rsidRPr="00A373DA" w:rsidRDefault="00B947EF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B59E51" w14:textId="4BCEDB10" w:rsidR="00326881" w:rsidRPr="00A373DA" w:rsidRDefault="00242D2C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73D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176FA" w:rsidRPr="00A373D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45" w:type="dxa"/>
            <w:shd w:val="clear" w:color="auto" w:fill="auto"/>
          </w:tcPr>
          <w:p w14:paraId="66874837" w14:textId="77777777" w:rsidR="002C28F6" w:rsidRPr="00A373DA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924C0A1" w14:textId="77777777" w:rsidR="00044ED4" w:rsidRPr="00A373DA" w:rsidRDefault="00044ED4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EA480F" w14:textId="1B36A8D5" w:rsidR="00727EA8" w:rsidRPr="00A373DA" w:rsidRDefault="00A06B59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73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A373D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373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CDB5EBD" w14:textId="77777777" w:rsidR="002C28F6" w:rsidRPr="00A373DA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188082" w14:textId="77777777" w:rsidR="002725C8" w:rsidRPr="00A373DA" w:rsidRDefault="002725C8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CE32BA" w14:textId="1CDE6C70" w:rsidR="00B2541D" w:rsidRPr="00A373DA" w:rsidRDefault="00242D2C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73D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176FA" w:rsidRPr="00A373D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F7D0101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5480AA" w14:textId="77777777" w:rsidR="00A01375" w:rsidRDefault="00A01375" w:rsidP="00A0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9C71E2" w14:textId="3CD8D2A0" w:rsidR="00B13B14" w:rsidRPr="00C30D2C" w:rsidRDefault="00B13B14" w:rsidP="00A0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C9C1DE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DE446C" w14:textId="77777777" w:rsidR="002D2687" w:rsidRDefault="002D2687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1F4887" w14:textId="68FD0A01" w:rsidR="00B13B14" w:rsidRPr="00C30D2C" w:rsidRDefault="00242D2C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2C28F6" w:rsidRPr="00C30D2C" w14:paraId="36F94053" w14:textId="77777777" w:rsidTr="00FF0A18">
        <w:tc>
          <w:tcPr>
            <w:tcW w:w="3690" w:type="dxa"/>
            <w:shd w:val="clear" w:color="auto" w:fill="auto"/>
          </w:tcPr>
          <w:p w14:paraId="786483FE" w14:textId="2D93F522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43289053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58D1C" w14:textId="132FA74E" w:rsidR="002C28F6" w:rsidRPr="00C30D2C" w:rsidRDefault="004B195F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="00242D2C" w:rsidRPr="00242D2C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194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076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4F730D30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DD61D" w14:textId="580A6E7D" w:rsidR="002C28F6" w:rsidRPr="00C30D2C" w:rsidRDefault="004B195F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="00242D2C" w:rsidRPr="00242D2C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701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446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729BCAAF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B8599" w14:textId="35DC262E" w:rsidR="002C28F6" w:rsidRPr="00C30D2C" w:rsidRDefault="00242D2C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778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089</w:t>
            </w:r>
            <w:r w:rsidR="007778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954</w:t>
            </w:r>
          </w:p>
        </w:tc>
        <w:tc>
          <w:tcPr>
            <w:tcW w:w="345" w:type="dxa"/>
            <w:shd w:val="clear" w:color="auto" w:fill="auto"/>
          </w:tcPr>
          <w:p w14:paraId="7E011951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5375C" w14:textId="170A7F89" w:rsidR="002C28F6" w:rsidRPr="00C30D2C" w:rsidRDefault="00242D2C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295</w:t>
            </w:r>
            <w:r w:rsidR="00BF53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798</w:t>
            </w:r>
          </w:p>
        </w:tc>
        <w:tc>
          <w:tcPr>
            <w:tcW w:w="270" w:type="dxa"/>
            <w:shd w:val="clear" w:color="auto" w:fill="auto"/>
          </w:tcPr>
          <w:p w14:paraId="13996C83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497E1" w14:textId="55C57829" w:rsidR="002C28F6" w:rsidRPr="00C30D2C" w:rsidRDefault="00242D2C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CA79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7809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A79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767</w:t>
            </w:r>
          </w:p>
        </w:tc>
        <w:tc>
          <w:tcPr>
            <w:tcW w:w="270" w:type="dxa"/>
            <w:shd w:val="clear" w:color="auto" w:fill="auto"/>
          </w:tcPr>
          <w:p w14:paraId="7FA39F13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AA459" w14:textId="00C27C55" w:rsidR="002C28F6" w:rsidRPr="00C30D2C" w:rsidRDefault="004B195F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="00242D2C" w:rsidRPr="00242D2C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127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951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701FBB54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26CEC" w14:textId="55BFF0E3" w:rsidR="002C28F6" w:rsidRPr="00EA0C39" w:rsidRDefault="00242D2C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031148" w:rsidRPr="00294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="00CA79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DA3BF5" w:rsidRPr="00294C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A79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992</w:t>
            </w:r>
          </w:p>
        </w:tc>
      </w:tr>
      <w:tr w:rsidR="00AF04EC" w:rsidRPr="00C30D2C" w14:paraId="38AAF671" w14:textId="77777777" w:rsidTr="00FF0A18">
        <w:tc>
          <w:tcPr>
            <w:tcW w:w="3690" w:type="dxa"/>
            <w:shd w:val="clear" w:color="auto" w:fill="auto"/>
          </w:tcPr>
          <w:p w14:paraId="3CF36853" w14:textId="77777777" w:rsidR="00AF04EC" w:rsidRPr="00C30D2C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F61CB4" w14:textId="77777777" w:rsidR="00AF04EC" w:rsidRPr="00C30D2C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B81C73" w14:textId="77777777" w:rsidR="00AF04EC" w:rsidRPr="00C30D2C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E2859AC" w14:textId="77777777" w:rsidR="00AF04EC" w:rsidRPr="00C30D2C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D04D28F" w14:textId="77777777" w:rsidR="00AF04EC" w:rsidRPr="00C30D2C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0E7ED6" w14:textId="77777777" w:rsidR="00AF04EC" w:rsidRPr="00C30D2C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002484C7" w14:textId="77777777" w:rsidR="00AF04EC" w:rsidRPr="00C30D2C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14068024" w14:textId="77777777" w:rsidR="00AF04EC" w:rsidRPr="00C30D2C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86EA13F" w14:textId="77777777" w:rsidR="00AF04EC" w:rsidRPr="00C30D2C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2CD0A0" w14:textId="77777777" w:rsidR="00AF04EC" w:rsidRPr="00C30D2C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4C54E6" w14:textId="77777777" w:rsidR="00AF04EC" w:rsidRPr="00C30D2C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620665" w14:textId="77777777" w:rsidR="00AF04EC" w:rsidRPr="00C30D2C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F9C40DB" w14:textId="77777777" w:rsidR="00AF04EC" w:rsidRPr="00C30D2C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710E9D" w14:textId="77777777" w:rsidR="00AF04EC" w:rsidRPr="00C30D2C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4A7D06" w14:textId="77777777" w:rsidR="00AF04EC" w:rsidRPr="00C30D2C" w:rsidRDefault="00AF04E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8F6" w:rsidRPr="00C30D2C" w14:paraId="60EE4330" w14:textId="77777777" w:rsidTr="00FF0A18">
        <w:tc>
          <w:tcPr>
            <w:tcW w:w="3690" w:type="dxa"/>
            <w:shd w:val="clear" w:color="auto" w:fill="auto"/>
          </w:tcPr>
          <w:p w14:paraId="3EADDCDE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270" w:type="dxa"/>
          </w:tcPr>
          <w:p w14:paraId="2EFF1581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E8BC13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D83DFF3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73325D9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3FD4FE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1BDAE1FA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371BF529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698E85B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16C951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361599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E75B15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39E1FED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3BA522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3AE19F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2568" w:rsidRPr="00C30D2C" w14:paraId="1CBF6AB4" w14:textId="77777777" w:rsidTr="00FF0A18">
        <w:tc>
          <w:tcPr>
            <w:tcW w:w="3690" w:type="dxa"/>
            <w:shd w:val="clear" w:color="auto" w:fill="auto"/>
          </w:tcPr>
          <w:p w14:paraId="2F946BA5" w14:textId="0179721E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BF25F4C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3ED5F4" w14:textId="1E5133B8" w:rsidR="00892568" w:rsidRPr="005D3B28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892568" w:rsidRPr="005D3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236" w:type="dxa"/>
            <w:shd w:val="clear" w:color="auto" w:fill="auto"/>
          </w:tcPr>
          <w:p w14:paraId="21A2C87C" w14:textId="77777777" w:rsidR="00892568" w:rsidRPr="005D3B28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CF20486" w14:textId="6DA7702D" w:rsidR="00892568" w:rsidRPr="005D3B28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892568" w:rsidRPr="005D3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270" w:type="dxa"/>
            <w:shd w:val="clear" w:color="auto" w:fill="auto"/>
          </w:tcPr>
          <w:p w14:paraId="6BA493D2" w14:textId="77777777" w:rsidR="00892568" w:rsidRPr="005D3B28" w:rsidRDefault="00892568" w:rsidP="008925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shd w:val="clear" w:color="auto" w:fill="auto"/>
          </w:tcPr>
          <w:p w14:paraId="23C7C4F8" w14:textId="36589774" w:rsidR="00892568" w:rsidRPr="005D3B28" w:rsidRDefault="00242D2C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2568" w:rsidRPr="005D3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029</w:t>
            </w:r>
            <w:r w:rsidR="00892568" w:rsidRPr="005D3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919</w:t>
            </w:r>
          </w:p>
        </w:tc>
        <w:tc>
          <w:tcPr>
            <w:tcW w:w="345" w:type="dxa"/>
            <w:shd w:val="clear" w:color="auto" w:fill="auto"/>
          </w:tcPr>
          <w:p w14:paraId="41DC244D" w14:textId="77777777" w:rsidR="00892568" w:rsidRPr="005D3B28" w:rsidRDefault="00892568" w:rsidP="008925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5697F61" w14:textId="2B530B61" w:rsidR="00892568" w:rsidRPr="005D3B28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892568" w:rsidRPr="005D3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270" w:type="dxa"/>
            <w:shd w:val="clear" w:color="auto" w:fill="auto"/>
          </w:tcPr>
          <w:p w14:paraId="2B488B2D" w14:textId="77777777" w:rsidR="00892568" w:rsidRPr="005D3B28" w:rsidRDefault="00892568" w:rsidP="008925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90FF625" w14:textId="178A44DA" w:rsidR="00892568" w:rsidRPr="005D3B28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892568" w:rsidRPr="005D3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270" w:type="dxa"/>
            <w:shd w:val="clear" w:color="auto" w:fill="auto"/>
          </w:tcPr>
          <w:p w14:paraId="1462B725" w14:textId="77777777" w:rsidR="00892568" w:rsidRPr="005D3B28" w:rsidRDefault="00892568" w:rsidP="008925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A18C7C8" w14:textId="3620C85D" w:rsidR="00892568" w:rsidRPr="005D3B28" w:rsidRDefault="0089256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D3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B5061F" w14:textId="77777777" w:rsidR="00892568" w:rsidRPr="005D3B28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2B88B29" w14:textId="09419665" w:rsidR="00892568" w:rsidRPr="005D3B28" w:rsidRDefault="00242D2C" w:rsidP="0054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2568" w:rsidRPr="005D3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461</w:t>
            </w:r>
            <w:r w:rsidR="00892568" w:rsidRPr="005D3B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906</w:t>
            </w:r>
          </w:p>
        </w:tc>
      </w:tr>
      <w:tr w:rsidR="00892568" w:rsidRPr="00C30D2C" w14:paraId="421C5D86" w14:textId="77777777" w:rsidTr="00FF0A18">
        <w:tc>
          <w:tcPr>
            <w:tcW w:w="3690" w:type="dxa"/>
            <w:shd w:val="clear" w:color="auto" w:fill="auto"/>
          </w:tcPr>
          <w:p w14:paraId="766D47D1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59690141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61FCD9" w14:textId="42B15B80" w:rsidR="00892568" w:rsidRPr="00C30D2C" w:rsidRDefault="00242D2C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925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236" w:type="dxa"/>
            <w:shd w:val="clear" w:color="auto" w:fill="auto"/>
          </w:tcPr>
          <w:p w14:paraId="462DC954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59173B4" w14:textId="6AD4C555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8925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270" w:type="dxa"/>
            <w:shd w:val="clear" w:color="auto" w:fill="auto"/>
          </w:tcPr>
          <w:p w14:paraId="1810B894" w14:textId="77777777" w:rsidR="00892568" w:rsidRPr="00C30D2C" w:rsidRDefault="00892568" w:rsidP="008925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shd w:val="clear" w:color="auto" w:fill="auto"/>
          </w:tcPr>
          <w:p w14:paraId="5485C6BA" w14:textId="30A981DD" w:rsidR="00892568" w:rsidRPr="00C30D2C" w:rsidRDefault="00242D2C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8925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345" w:type="dxa"/>
            <w:shd w:val="clear" w:color="auto" w:fill="auto"/>
          </w:tcPr>
          <w:p w14:paraId="2B25B9EB" w14:textId="77777777" w:rsidR="00892568" w:rsidRPr="00C30D2C" w:rsidRDefault="00892568" w:rsidP="008925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15A38DF" w14:textId="77051CEF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925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270" w:type="dxa"/>
            <w:shd w:val="clear" w:color="auto" w:fill="auto"/>
          </w:tcPr>
          <w:p w14:paraId="5D44AE4F" w14:textId="77777777" w:rsidR="00892568" w:rsidRPr="00C30D2C" w:rsidRDefault="00892568" w:rsidP="008925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EDFEABC" w14:textId="6110D5E7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925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270" w:type="dxa"/>
            <w:shd w:val="clear" w:color="auto" w:fill="auto"/>
          </w:tcPr>
          <w:p w14:paraId="5F3D0690" w14:textId="77777777" w:rsidR="00892568" w:rsidRPr="00C30D2C" w:rsidRDefault="00892568" w:rsidP="0089256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3319B1A" w14:textId="2A21B9AD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1817A6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4502806" w14:textId="62E5A0F4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="008925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</w:tr>
      <w:tr w:rsidR="00892568" w:rsidRPr="00C30D2C" w14:paraId="4F36E7C4" w14:textId="77777777" w:rsidTr="00FF0A18">
        <w:tc>
          <w:tcPr>
            <w:tcW w:w="3690" w:type="dxa"/>
            <w:shd w:val="clear" w:color="auto" w:fill="auto"/>
          </w:tcPr>
          <w:p w14:paraId="0D2D1A20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164FE4BE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1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06F976" w14:textId="48CA591C" w:rsidR="00892568" w:rsidRPr="00C30D2C" w:rsidRDefault="00892568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998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09CCC54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16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A578FA8" w14:textId="47115F82" w:rsidR="00892568" w:rsidRPr="00C30D2C" w:rsidRDefault="00892568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2ECB0A" w14:textId="77777777" w:rsidR="00892568" w:rsidRPr="00C30D2C" w:rsidRDefault="00892568" w:rsidP="00892568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shd w:val="clear" w:color="auto" w:fill="auto"/>
          </w:tcPr>
          <w:p w14:paraId="0A302284" w14:textId="691D0773" w:rsidR="00892568" w:rsidRPr="00C30D2C" w:rsidRDefault="00892568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242D2C" w:rsidRPr="00242D2C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45" w:type="dxa"/>
            <w:shd w:val="clear" w:color="auto" w:fill="auto"/>
          </w:tcPr>
          <w:p w14:paraId="73A8DA4C" w14:textId="77777777" w:rsidR="00892568" w:rsidRPr="00C30D2C" w:rsidRDefault="00892568" w:rsidP="00892568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FCB863A" w14:textId="15D65FA1" w:rsidR="00892568" w:rsidRPr="00C30D2C" w:rsidRDefault="00892568" w:rsidP="0054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E93936" w14:textId="77777777" w:rsidR="00892568" w:rsidRPr="00C30D2C" w:rsidRDefault="00892568" w:rsidP="00892568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74493CC" w14:textId="3838A056" w:rsidR="00892568" w:rsidRPr="00C30D2C" w:rsidRDefault="00892568" w:rsidP="0054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407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CE6E861" w14:textId="77777777" w:rsidR="00892568" w:rsidRPr="00C30D2C" w:rsidRDefault="00892568" w:rsidP="00892568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16DA0F6" w14:textId="3E63978F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C4E165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D07CC57" w14:textId="17BFD5B9" w:rsidR="00892568" w:rsidRPr="00C30D2C" w:rsidRDefault="00892568" w:rsidP="0054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 w:rsidR="00242D2C" w:rsidRPr="00242D2C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92568" w:rsidRPr="00C30D2C" w14:paraId="32B4CD2E" w14:textId="77777777" w:rsidTr="00FF0A18">
        <w:tc>
          <w:tcPr>
            <w:tcW w:w="3690" w:type="dxa"/>
            <w:shd w:val="clear" w:color="auto" w:fill="auto"/>
          </w:tcPr>
          <w:p w14:paraId="086632F5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7" w:lineRule="atLeas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ผลต่างจากการเปลี่ยนแปลงอัตรา                       </w:t>
            </w:r>
          </w:p>
          <w:p w14:paraId="53BD91EE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7" w:lineRule="atLeast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270" w:type="dxa"/>
          </w:tcPr>
          <w:p w14:paraId="2A9448C1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7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7E02B" w14:textId="37E2D50D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7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1F931C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17" w:lineRule="atLeas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B6992" w14:textId="65165FA1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17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EDDC0F" w14:textId="77777777" w:rsidR="00892568" w:rsidRPr="00C30D2C" w:rsidRDefault="00892568" w:rsidP="00892568">
            <w:pPr>
              <w:pStyle w:val="acctfourfigures"/>
              <w:tabs>
                <w:tab w:val="clear" w:pos="765"/>
                <w:tab w:val="decimal" w:pos="792"/>
              </w:tabs>
              <w:spacing w:line="17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FF302" w14:textId="1F41AFBD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42D2C">
              <w:rPr>
                <w:rFonts w:asciiTheme="majorBidi" w:hAnsiTheme="majorBidi" w:cstheme="majorBidi" w:hint="cs"/>
                <w:sz w:val="28"/>
                <w:szCs w:val="28"/>
              </w:rPr>
              <w:t>90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31BA591D" w14:textId="77777777" w:rsidR="00892568" w:rsidRPr="00C30D2C" w:rsidRDefault="00892568" w:rsidP="00892568">
            <w:pPr>
              <w:pStyle w:val="acctfourfigures"/>
              <w:tabs>
                <w:tab w:val="clear" w:pos="765"/>
                <w:tab w:val="decimal" w:pos="792"/>
              </w:tabs>
              <w:spacing w:line="17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968A7" w14:textId="2D3376E0" w:rsidR="00892568" w:rsidRPr="00C30D2C" w:rsidRDefault="00892568" w:rsidP="0054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30B491" w14:textId="77777777" w:rsidR="00892568" w:rsidRPr="00C30D2C" w:rsidRDefault="00892568" w:rsidP="00892568">
            <w:pPr>
              <w:pStyle w:val="acctfourfigures"/>
              <w:tabs>
                <w:tab w:val="clear" w:pos="765"/>
                <w:tab w:val="decimal" w:pos="792"/>
              </w:tabs>
              <w:spacing w:line="17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C2015" w14:textId="28CC0F1C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B76D6B" w14:textId="77777777" w:rsidR="00892568" w:rsidRPr="00C30D2C" w:rsidRDefault="00892568" w:rsidP="00892568">
            <w:pPr>
              <w:pStyle w:val="acctfourfigures"/>
              <w:tabs>
                <w:tab w:val="clear" w:pos="765"/>
                <w:tab w:val="decimal" w:pos="792"/>
              </w:tabs>
              <w:spacing w:line="17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D66A7" w14:textId="783765D0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880B22" w14:textId="77777777" w:rsidR="00892568" w:rsidRPr="00C30D2C" w:rsidRDefault="00892568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7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FD17E" w14:textId="614CF8A7" w:rsidR="00892568" w:rsidRPr="00C30D2C" w:rsidRDefault="00242D2C" w:rsidP="0089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242D2C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</w:tr>
      <w:tr w:rsidR="005D3B28" w:rsidRPr="00C30D2C" w14:paraId="56BCB94E" w14:textId="77777777" w:rsidTr="00FF0A18">
        <w:tc>
          <w:tcPr>
            <w:tcW w:w="3690" w:type="dxa"/>
            <w:shd w:val="clear" w:color="auto" w:fill="auto"/>
          </w:tcPr>
          <w:p w14:paraId="5D3021AB" w14:textId="16809227" w:rsidR="005D3B28" w:rsidRPr="00240E5E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A8893A9" w14:textId="77777777" w:rsidR="005D3B28" w:rsidRPr="00C30D2C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4957B83" w14:textId="2D7F78E6" w:rsidR="005D3B28" w:rsidRPr="00CE7654" w:rsidRDefault="00242D2C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5D3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296</w:t>
            </w:r>
          </w:p>
        </w:tc>
        <w:tc>
          <w:tcPr>
            <w:tcW w:w="236" w:type="dxa"/>
            <w:shd w:val="clear" w:color="auto" w:fill="auto"/>
          </w:tcPr>
          <w:p w14:paraId="75AFFE25" w14:textId="77777777" w:rsidR="005D3B28" w:rsidRPr="00C30D2C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B5BC10" w14:textId="5862A6FC" w:rsidR="005D3B28" w:rsidRPr="00C30D2C" w:rsidRDefault="00242D2C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</w:t>
            </w:r>
            <w:r w:rsidR="005D3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068</w:t>
            </w:r>
          </w:p>
        </w:tc>
        <w:tc>
          <w:tcPr>
            <w:tcW w:w="270" w:type="dxa"/>
            <w:shd w:val="clear" w:color="auto" w:fill="auto"/>
          </w:tcPr>
          <w:p w14:paraId="05FC9DF0" w14:textId="77777777" w:rsidR="005D3B28" w:rsidRPr="00C30D2C" w:rsidRDefault="005D3B28" w:rsidP="005D3B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4743B7DC" w14:textId="6AE37A82" w:rsidR="005D3B28" w:rsidRPr="00C30D2C" w:rsidRDefault="00242D2C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D3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066</w:t>
            </w:r>
            <w:r w:rsidR="005D3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516</w:t>
            </w:r>
          </w:p>
        </w:tc>
        <w:tc>
          <w:tcPr>
            <w:tcW w:w="345" w:type="dxa"/>
            <w:shd w:val="clear" w:color="auto" w:fill="auto"/>
          </w:tcPr>
          <w:p w14:paraId="0BF14B31" w14:textId="77777777" w:rsidR="005D3B28" w:rsidRPr="00C30D2C" w:rsidRDefault="005D3B28" w:rsidP="005D3B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2DE493A" w14:textId="352CB908" w:rsidR="005D3B28" w:rsidRPr="00C30D2C" w:rsidRDefault="00242D2C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  <w:r w:rsidR="005D3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056</w:t>
            </w:r>
          </w:p>
        </w:tc>
        <w:tc>
          <w:tcPr>
            <w:tcW w:w="270" w:type="dxa"/>
            <w:shd w:val="clear" w:color="auto" w:fill="auto"/>
          </w:tcPr>
          <w:p w14:paraId="64AC1946" w14:textId="77777777" w:rsidR="005D3B28" w:rsidRPr="00C30D2C" w:rsidRDefault="005D3B28" w:rsidP="005D3B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9527F27" w14:textId="4CB8FC5B" w:rsidR="005D3B28" w:rsidRPr="00C30D2C" w:rsidRDefault="00242D2C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5D3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</w:t>
            </w:r>
          </w:p>
        </w:tc>
        <w:tc>
          <w:tcPr>
            <w:tcW w:w="270" w:type="dxa"/>
            <w:shd w:val="clear" w:color="auto" w:fill="auto"/>
          </w:tcPr>
          <w:p w14:paraId="2CE4C426" w14:textId="77777777" w:rsidR="005D3B28" w:rsidRPr="00C30D2C" w:rsidRDefault="005D3B28" w:rsidP="005D3B2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F45BC7F" w14:textId="332FCC41" w:rsidR="005D3B28" w:rsidRPr="005D3B28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5D340C" w14:textId="77777777" w:rsidR="005D3B28" w:rsidRPr="00C30D2C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FA27704" w14:textId="15C8EFE1" w:rsidR="005D3B28" w:rsidRPr="00C30D2C" w:rsidRDefault="00242D2C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D3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456</w:t>
            </w:r>
            <w:r w:rsidR="005D3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</w:t>
            </w:r>
          </w:p>
        </w:tc>
      </w:tr>
      <w:tr w:rsidR="002C28F6" w:rsidRPr="00C30D2C" w14:paraId="61169D87" w14:textId="77777777" w:rsidTr="00FF0A18">
        <w:tc>
          <w:tcPr>
            <w:tcW w:w="3690" w:type="dxa"/>
            <w:shd w:val="clear" w:color="auto" w:fill="auto"/>
          </w:tcPr>
          <w:p w14:paraId="211DD1E9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41E7D31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100A92B1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AA48E0" w14:textId="5E335709" w:rsidR="002C28F6" w:rsidRPr="00C30D2C" w:rsidRDefault="00242D2C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F34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936</w:t>
            </w:r>
          </w:p>
        </w:tc>
        <w:tc>
          <w:tcPr>
            <w:tcW w:w="236" w:type="dxa"/>
            <w:shd w:val="clear" w:color="auto" w:fill="auto"/>
          </w:tcPr>
          <w:p w14:paraId="1FBA722C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EBACFB0" w14:textId="380F93BE" w:rsidR="002C28F6" w:rsidRPr="00C30D2C" w:rsidRDefault="00242D2C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7265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270" w:type="dxa"/>
            <w:shd w:val="clear" w:color="auto" w:fill="auto"/>
          </w:tcPr>
          <w:p w14:paraId="6FBE5FC6" w14:textId="77777777" w:rsidR="002C28F6" w:rsidRPr="00C30D2C" w:rsidRDefault="002C28F6" w:rsidP="008D2E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shd w:val="clear" w:color="auto" w:fill="auto"/>
          </w:tcPr>
          <w:p w14:paraId="756D265D" w14:textId="51A65639" w:rsidR="002C28F6" w:rsidRPr="00C30D2C" w:rsidRDefault="00242D2C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3659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345" w:type="dxa"/>
            <w:shd w:val="clear" w:color="auto" w:fill="auto"/>
          </w:tcPr>
          <w:p w14:paraId="7765AC4D" w14:textId="77777777" w:rsidR="002C28F6" w:rsidRPr="00C30D2C" w:rsidRDefault="002C28F6" w:rsidP="008D2E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290032E" w14:textId="1FE69331" w:rsidR="002C28F6" w:rsidRPr="00C30D2C" w:rsidRDefault="00242D2C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16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834</w:t>
            </w:r>
          </w:p>
        </w:tc>
        <w:tc>
          <w:tcPr>
            <w:tcW w:w="270" w:type="dxa"/>
            <w:shd w:val="clear" w:color="auto" w:fill="auto"/>
          </w:tcPr>
          <w:p w14:paraId="39D6C345" w14:textId="77777777" w:rsidR="002C28F6" w:rsidRPr="00C30D2C" w:rsidRDefault="002C28F6" w:rsidP="008D2E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0DF372" w14:textId="630FABBC" w:rsidR="002C28F6" w:rsidRPr="00C30D2C" w:rsidRDefault="00242D2C" w:rsidP="0054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16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270" w:type="dxa"/>
            <w:shd w:val="clear" w:color="auto" w:fill="auto"/>
          </w:tcPr>
          <w:p w14:paraId="55416442" w14:textId="77777777" w:rsidR="002C28F6" w:rsidRPr="00C30D2C" w:rsidRDefault="002C28F6" w:rsidP="008D2E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8B01DF4" w14:textId="20D505F9" w:rsidR="002C28F6" w:rsidRPr="00C30D2C" w:rsidRDefault="00707784" w:rsidP="008A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79FBA6" w14:textId="77777777" w:rsidR="002C28F6" w:rsidRPr="00C30D2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DB7D943" w14:textId="31BFA791" w:rsidR="002C28F6" w:rsidRPr="00C30D2C" w:rsidRDefault="00242D2C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="00ED1F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</w:tr>
      <w:tr w:rsidR="00A91B1F" w:rsidRPr="00C30D2C" w14:paraId="348CD17B" w14:textId="77777777" w:rsidTr="003612A9">
        <w:tc>
          <w:tcPr>
            <w:tcW w:w="3690" w:type="dxa"/>
            <w:shd w:val="clear" w:color="auto" w:fill="auto"/>
          </w:tcPr>
          <w:p w14:paraId="7EF81E97" w14:textId="37CB6248" w:rsidR="00A91B1F" w:rsidRPr="41E7D319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270" w:type="dxa"/>
          </w:tcPr>
          <w:p w14:paraId="0FBA72D5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D3FF1C" w14:textId="4317BDCD" w:rsidR="00A91B1F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7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EEDC0B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  <w:tab w:val="decimal" w:pos="882"/>
              </w:tabs>
              <w:spacing w:line="17" w:lineRule="atLeas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577C6A09" w14:textId="76333E17" w:rsidR="00A91B1F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FCC584" w14:textId="77777777" w:rsidR="00A91B1F" w:rsidRPr="00C30D2C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shd w:val="clear" w:color="auto" w:fill="auto"/>
          </w:tcPr>
          <w:p w14:paraId="2E324886" w14:textId="3E930674" w:rsidR="00A91B1F" w:rsidRDefault="00242D2C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345" w:type="dxa"/>
            <w:shd w:val="clear" w:color="auto" w:fill="auto"/>
          </w:tcPr>
          <w:p w14:paraId="5A1501EA" w14:textId="77777777" w:rsidR="00A91B1F" w:rsidRPr="00C30D2C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17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2F7418D" w14:textId="5D879AED" w:rsidR="00A91B1F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17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9AAC5F" w14:textId="77777777" w:rsidR="00A91B1F" w:rsidRPr="00C30D2C" w:rsidRDefault="00A91B1F" w:rsidP="00A91B1F">
            <w:pPr>
              <w:pStyle w:val="acctfourfigures"/>
              <w:tabs>
                <w:tab w:val="clear" w:pos="765"/>
                <w:tab w:val="decimal" w:pos="700"/>
                <w:tab w:val="decimal" w:pos="792"/>
              </w:tabs>
              <w:spacing w:line="17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2D36C96" w14:textId="74F29FB7" w:rsidR="00A91B1F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17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F9998D" w14:textId="77777777" w:rsidR="00A91B1F" w:rsidRPr="005E567C" w:rsidRDefault="00A91B1F" w:rsidP="00A91B1F">
            <w:pPr>
              <w:pStyle w:val="acctfourfigures"/>
              <w:tabs>
                <w:tab w:val="clear" w:pos="765"/>
                <w:tab w:val="decimal" w:pos="792"/>
                <w:tab w:val="decimal" w:pos="947"/>
              </w:tabs>
              <w:spacing w:line="17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9846EA4" w14:textId="785D263A" w:rsidR="00A91B1F" w:rsidRDefault="00242D2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270" w:type="dxa"/>
            <w:shd w:val="clear" w:color="auto" w:fill="auto"/>
          </w:tcPr>
          <w:p w14:paraId="1895812B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A88FE34" w14:textId="7FE20B87" w:rsidR="00A91B1F" w:rsidRDefault="00242D2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91B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</w:tr>
      <w:tr w:rsidR="00A91B1F" w:rsidRPr="00C30D2C" w14:paraId="692A8CE9" w14:textId="77777777" w:rsidTr="00FF0A18">
        <w:tc>
          <w:tcPr>
            <w:tcW w:w="3690" w:type="dxa"/>
            <w:shd w:val="clear" w:color="auto" w:fill="auto"/>
          </w:tcPr>
          <w:p w14:paraId="79F6CE94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0C600C10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BBB84DF" w14:textId="63B615F8" w:rsidR="00A91B1F" w:rsidRPr="00C30D2C" w:rsidRDefault="00A91B1F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3E54EA8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F074F3C" w14:textId="52CFCF88" w:rsidR="00A91B1F" w:rsidRPr="00C30D2C" w:rsidRDefault="00A91B1F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778038" w14:textId="77777777" w:rsidR="00A91B1F" w:rsidRPr="00C30D2C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shd w:val="clear" w:color="auto" w:fill="auto"/>
          </w:tcPr>
          <w:p w14:paraId="117ED2DE" w14:textId="62BF912C" w:rsidR="00A91B1F" w:rsidRPr="00A373DA" w:rsidRDefault="00A91B1F" w:rsidP="00FE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73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A373DA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Pr="00A373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A373DA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F176FA" w:rsidRPr="00A373D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373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45" w:type="dxa"/>
            <w:shd w:val="clear" w:color="auto" w:fill="auto"/>
          </w:tcPr>
          <w:p w14:paraId="496C3F0D" w14:textId="77777777" w:rsidR="00A91B1F" w:rsidRPr="00A373DA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8BBBC99" w14:textId="6B6B5102" w:rsidR="00A91B1F" w:rsidRPr="00A373DA" w:rsidRDefault="00A91B1F" w:rsidP="0054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73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A373D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A373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D2C" w:rsidRPr="00A373DA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Pr="00A373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3F227C" w14:textId="77777777" w:rsidR="00A91B1F" w:rsidRPr="00A373DA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21AADE9" w14:textId="0D7659DD" w:rsidR="00A91B1F" w:rsidRPr="00A373DA" w:rsidRDefault="00A91B1F" w:rsidP="0054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73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797E">
              <w:rPr>
                <w:rFonts w:asciiTheme="majorBidi" w:hAnsiTheme="majorBidi" w:cstheme="majorBidi"/>
                <w:sz w:val="28"/>
                <w:szCs w:val="28"/>
              </w:rPr>
              <w:t>3,913</w:t>
            </w:r>
            <w:r w:rsidRPr="00A373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8EACB1" w14:textId="77777777" w:rsidR="00A91B1F" w:rsidRPr="00C30D2C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083F577" w14:textId="2752F66D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6CB709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2B6C82E" w14:textId="4566DC16" w:rsidR="00A91B1F" w:rsidRPr="00C30D2C" w:rsidRDefault="00452AFF" w:rsidP="0054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A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797E">
              <w:rPr>
                <w:rFonts w:asciiTheme="majorBidi" w:hAnsiTheme="majorBidi" w:cstheme="majorBidi"/>
                <w:sz w:val="28"/>
                <w:szCs w:val="28"/>
              </w:rPr>
              <w:t>90,383</w:t>
            </w:r>
            <w:r w:rsidRPr="008A3A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91B1F" w:rsidRPr="00C30D2C" w14:paraId="7AD79A3F" w14:textId="77777777" w:rsidTr="00FF0A18">
        <w:tc>
          <w:tcPr>
            <w:tcW w:w="3690" w:type="dxa"/>
            <w:shd w:val="clear" w:color="auto" w:fill="auto"/>
          </w:tcPr>
          <w:p w14:paraId="206CBEC2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ผลต่างจากการเปลี่ยนแปลงอัตรา                       </w:t>
            </w:r>
          </w:p>
          <w:p w14:paraId="06DED27A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270" w:type="dxa"/>
          </w:tcPr>
          <w:p w14:paraId="2D3D3610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FCFF1" w14:textId="274044DF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E91902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12E00" w14:textId="679EE6DE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7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FEB2C2" w14:textId="77777777" w:rsidR="00A91B1F" w:rsidRPr="00C30D2C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C8097" w14:textId="7EED5778" w:rsidR="00A91B1F" w:rsidRPr="00A373DA" w:rsidRDefault="00242D2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73D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176FA" w:rsidRPr="00A373D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3B7DD89A" w14:textId="77777777" w:rsidR="00A91B1F" w:rsidRPr="00A373DA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B6B2D" w14:textId="50279E0E" w:rsidR="00A91B1F" w:rsidRPr="00A373DA" w:rsidRDefault="00A91B1F" w:rsidP="0054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73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2D2C" w:rsidRPr="00A373D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373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B9862" w14:textId="77777777" w:rsidR="00A91B1F" w:rsidRPr="00A373DA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1A4D2" w14:textId="5800F057" w:rsidR="00A91B1F" w:rsidRPr="00A373DA" w:rsidRDefault="00242D2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73D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176FA" w:rsidRPr="00A373D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6CCF1F" w14:textId="77777777" w:rsidR="00A91B1F" w:rsidRPr="00C30D2C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2D95D" w14:textId="34C48CB0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699D6D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933DF" w14:textId="74BB03FF" w:rsidR="00A91B1F" w:rsidRPr="00C30D2C" w:rsidRDefault="00242D2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A91B1F" w:rsidRPr="00C30D2C" w14:paraId="22F7FAEA" w14:textId="77777777" w:rsidTr="00FF0A18">
        <w:tc>
          <w:tcPr>
            <w:tcW w:w="3690" w:type="dxa"/>
            <w:shd w:val="clear" w:color="auto" w:fill="auto"/>
          </w:tcPr>
          <w:p w14:paraId="3C45517B" w14:textId="07D31D1D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4A53B96B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D20A1" w14:textId="7F31D208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="00242D2C" w:rsidRPr="00242D2C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28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208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71D98366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2C1C3" w14:textId="6140B255" w:rsidR="00A91B1F" w:rsidRPr="00C30D2C" w:rsidRDefault="00242D2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</w:t>
            </w:r>
            <w:r w:rsidR="00A91B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270" w:type="dxa"/>
            <w:shd w:val="clear" w:color="auto" w:fill="auto"/>
          </w:tcPr>
          <w:p w14:paraId="59202A48" w14:textId="77777777" w:rsidR="00A91B1F" w:rsidRPr="00C30D2C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30132" w14:textId="2CBCC6B7" w:rsidR="00A91B1F" w:rsidRPr="00C30D2C" w:rsidRDefault="00242D2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91B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</w:t>
            </w:r>
            <w:r w:rsidR="007A1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684</w:t>
            </w:r>
          </w:p>
        </w:tc>
        <w:tc>
          <w:tcPr>
            <w:tcW w:w="345" w:type="dxa"/>
            <w:shd w:val="clear" w:color="auto" w:fill="auto"/>
          </w:tcPr>
          <w:p w14:paraId="0851AA5E" w14:textId="77777777" w:rsidR="00A91B1F" w:rsidRPr="00C30D2C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18B66" w14:textId="34149079" w:rsidR="00A91B1F" w:rsidRPr="00C30D2C" w:rsidRDefault="00242D2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</w:t>
            </w:r>
            <w:r w:rsidR="00A91B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717</w:t>
            </w:r>
          </w:p>
        </w:tc>
        <w:tc>
          <w:tcPr>
            <w:tcW w:w="270" w:type="dxa"/>
            <w:shd w:val="clear" w:color="auto" w:fill="auto"/>
          </w:tcPr>
          <w:p w14:paraId="164DAB30" w14:textId="77777777" w:rsidR="00A91B1F" w:rsidRPr="00C30D2C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D0FD4" w14:textId="3D8DCA40" w:rsidR="00A91B1F" w:rsidRPr="00C30D2C" w:rsidRDefault="00CA797E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A91B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270" w:type="dxa"/>
            <w:shd w:val="clear" w:color="auto" w:fill="auto"/>
          </w:tcPr>
          <w:p w14:paraId="5645051E" w14:textId="77777777" w:rsidR="00A91B1F" w:rsidRPr="00C30D2C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22638" w14:textId="5BD53F37" w:rsidR="00A91B1F" w:rsidRPr="00C30D2C" w:rsidRDefault="00242D2C" w:rsidP="005E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</w:t>
            </w:r>
          </w:p>
        </w:tc>
        <w:tc>
          <w:tcPr>
            <w:tcW w:w="270" w:type="dxa"/>
            <w:shd w:val="clear" w:color="auto" w:fill="auto"/>
          </w:tcPr>
          <w:p w14:paraId="6EE0EF68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D6A68" w14:textId="7B933845" w:rsidR="00A91B1F" w:rsidRPr="00C30D2C" w:rsidRDefault="00242D2C" w:rsidP="00D83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834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 w:rsidR="00CA79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D834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A79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637</w:t>
            </w:r>
          </w:p>
        </w:tc>
      </w:tr>
      <w:tr w:rsidR="00A91B1F" w:rsidRPr="00C30D2C" w14:paraId="07823EAB" w14:textId="77777777" w:rsidTr="00FF0A18">
        <w:trPr>
          <w:trHeight w:val="70"/>
        </w:trPr>
        <w:tc>
          <w:tcPr>
            <w:tcW w:w="3690" w:type="dxa"/>
            <w:shd w:val="clear" w:color="auto" w:fill="auto"/>
          </w:tcPr>
          <w:p w14:paraId="1E61A266" w14:textId="77777777" w:rsidR="00A91B1F" w:rsidRPr="00FF0A18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9FF028" w14:textId="77777777" w:rsidR="00A91B1F" w:rsidRPr="00FF0A18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CCD04D9" w14:textId="77777777" w:rsidR="00A91B1F" w:rsidRPr="00FF0A18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03FDC44" w14:textId="77777777" w:rsidR="00A91B1F" w:rsidRPr="00FF0A18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F1D1AD" w14:textId="77777777" w:rsidR="00A91B1F" w:rsidRPr="00FF0A18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05C3CB" w14:textId="77777777" w:rsidR="00A91B1F" w:rsidRPr="00FF0A18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4C353CF4" w14:textId="77777777" w:rsidR="00A91B1F" w:rsidRPr="00FF0A18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3170404C" w14:textId="77777777" w:rsidR="00A91B1F" w:rsidRPr="00FF0A18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A5F6D6A" w14:textId="77777777" w:rsidR="00A91B1F" w:rsidRPr="00FF0A18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"/>
                <w:tab w:val="right" w:pos="1242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F5521F" w14:textId="77777777" w:rsidR="00A91B1F" w:rsidRPr="00FF0A18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35C6E90" w14:textId="77777777" w:rsidR="00A91B1F" w:rsidRPr="00FF0A18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0A7B88" w14:textId="77777777" w:rsidR="00A91B1F" w:rsidRPr="00FF0A18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931D57D" w14:textId="77777777" w:rsidR="00A91B1F" w:rsidRPr="00FF0A18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D80861" w14:textId="77777777" w:rsidR="00A91B1F" w:rsidRPr="00FF0A18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5C6679F" w14:textId="77777777" w:rsidR="00A91B1F" w:rsidRPr="00FF0A18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91B1F" w:rsidRPr="00C30D2C" w14:paraId="68914106" w14:textId="77777777" w:rsidTr="00FF0A18">
        <w:tc>
          <w:tcPr>
            <w:tcW w:w="3690" w:type="dxa"/>
            <w:shd w:val="clear" w:color="auto" w:fill="auto"/>
          </w:tcPr>
          <w:p w14:paraId="2AAADBEC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77C3B03E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4D2D9D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0DBB9E1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16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876980C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16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B3DDBF" w14:textId="77777777" w:rsidR="00A91B1F" w:rsidRPr="00C30D2C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shd w:val="clear" w:color="auto" w:fill="auto"/>
          </w:tcPr>
          <w:p w14:paraId="074EDCFB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16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77802E92" w14:textId="77777777" w:rsidR="00A91B1F" w:rsidRPr="00C30D2C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0B878962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"/>
                <w:tab w:val="right" w:pos="1242"/>
              </w:tabs>
              <w:spacing w:line="216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AE2F45" w14:textId="77777777" w:rsidR="00A91B1F" w:rsidRPr="00C30D2C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A584C85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16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7C7E16" w14:textId="77777777" w:rsidR="00A91B1F" w:rsidRPr="00C30D2C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AFDB775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216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73D673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0F6D68B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16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91B1F" w:rsidRPr="00C30D2C" w14:paraId="2A74E25A" w14:textId="77777777" w:rsidTr="00FF0A18">
        <w:tc>
          <w:tcPr>
            <w:tcW w:w="3690" w:type="dxa"/>
            <w:shd w:val="clear" w:color="auto" w:fill="auto"/>
          </w:tcPr>
          <w:p w14:paraId="27787BAB" w14:textId="03B82356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42D0598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E3C7414" w14:textId="464F11C2" w:rsidR="00A91B1F" w:rsidRPr="00C30D2C" w:rsidRDefault="00242D2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</w:t>
            </w:r>
            <w:r w:rsidR="00A91B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</w:t>
            </w:r>
          </w:p>
        </w:tc>
        <w:tc>
          <w:tcPr>
            <w:tcW w:w="236" w:type="dxa"/>
            <w:shd w:val="clear" w:color="auto" w:fill="auto"/>
          </w:tcPr>
          <w:p w14:paraId="503E17A1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91D58B2" w14:textId="0DCC1ACE" w:rsidR="00A91B1F" w:rsidRPr="00C30D2C" w:rsidRDefault="00242D2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</w:t>
            </w:r>
            <w:r w:rsidR="00A91B1F" w:rsidRPr="005674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088</w:t>
            </w:r>
          </w:p>
        </w:tc>
        <w:tc>
          <w:tcPr>
            <w:tcW w:w="270" w:type="dxa"/>
            <w:shd w:val="clear" w:color="auto" w:fill="auto"/>
          </w:tcPr>
          <w:p w14:paraId="75E0A35D" w14:textId="77777777" w:rsidR="00A91B1F" w:rsidRPr="00C30D2C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auto"/>
          </w:tcPr>
          <w:p w14:paraId="45E82CFB" w14:textId="004027CC" w:rsidR="00A91B1F" w:rsidRPr="00C30D2C" w:rsidRDefault="00242D2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</w:t>
            </w:r>
            <w:r w:rsidR="00A91B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328</w:t>
            </w:r>
          </w:p>
        </w:tc>
        <w:tc>
          <w:tcPr>
            <w:tcW w:w="345" w:type="dxa"/>
            <w:shd w:val="clear" w:color="auto" w:fill="auto"/>
          </w:tcPr>
          <w:p w14:paraId="77127F4F" w14:textId="77777777" w:rsidR="00A91B1F" w:rsidRPr="00C30D2C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1BAAE9A5" w14:textId="0BA25A6E" w:rsidR="00A91B1F" w:rsidRPr="00C30D2C" w:rsidRDefault="00242D2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A91B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821</w:t>
            </w:r>
          </w:p>
        </w:tc>
        <w:tc>
          <w:tcPr>
            <w:tcW w:w="270" w:type="dxa"/>
            <w:shd w:val="clear" w:color="auto" w:fill="auto"/>
          </w:tcPr>
          <w:p w14:paraId="06D220CF" w14:textId="77777777" w:rsidR="00A91B1F" w:rsidRPr="00C30D2C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6414BB6" w14:textId="2A8DC644" w:rsidR="00A91B1F" w:rsidRPr="00C30D2C" w:rsidRDefault="00242D2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A91B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270" w:type="dxa"/>
            <w:shd w:val="clear" w:color="auto" w:fill="auto"/>
          </w:tcPr>
          <w:p w14:paraId="52026CE4" w14:textId="77777777" w:rsidR="00A91B1F" w:rsidRPr="00C30D2C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218569F" w14:textId="3A0925DF" w:rsidR="00A91B1F" w:rsidRPr="00C30D2C" w:rsidRDefault="00242D2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746</w:t>
            </w:r>
            <w:r w:rsidR="00A91B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3ABFEBE7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FC9C419" w14:textId="717C3640" w:rsidR="00A91B1F" w:rsidRPr="00C30D2C" w:rsidRDefault="00242D2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91B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664</w:t>
            </w:r>
            <w:r w:rsidR="00A91B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871</w:t>
            </w:r>
          </w:p>
        </w:tc>
      </w:tr>
      <w:tr w:rsidR="00A91B1F" w:rsidRPr="00C30D2C" w14:paraId="0066845A" w14:textId="77777777" w:rsidTr="00FF0A18">
        <w:tc>
          <w:tcPr>
            <w:tcW w:w="3690" w:type="dxa"/>
            <w:shd w:val="clear" w:color="auto" w:fill="auto"/>
          </w:tcPr>
          <w:p w14:paraId="611C667E" w14:textId="76ED862F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994DAC6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E99A016" w14:textId="3D73DC0A" w:rsidR="00A91B1F" w:rsidRPr="00C30D2C" w:rsidRDefault="00242D2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</w:t>
            </w:r>
            <w:r w:rsidR="00A91B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868</w:t>
            </w:r>
          </w:p>
        </w:tc>
        <w:tc>
          <w:tcPr>
            <w:tcW w:w="236" w:type="dxa"/>
            <w:shd w:val="clear" w:color="auto" w:fill="auto"/>
          </w:tcPr>
          <w:p w14:paraId="669F7B1A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429241" w14:textId="728138D5" w:rsidR="00A91B1F" w:rsidRPr="00C30D2C" w:rsidRDefault="00242D2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</w:t>
            </w:r>
            <w:r w:rsidR="00A91B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322</w:t>
            </w:r>
          </w:p>
        </w:tc>
        <w:tc>
          <w:tcPr>
            <w:tcW w:w="270" w:type="dxa"/>
            <w:shd w:val="clear" w:color="auto" w:fill="auto"/>
          </w:tcPr>
          <w:p w14:paraId="07F17A1E" w14:textId="77777777" w:rsidR="00A91B1F" w:rsidRPr="00C30D2C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E694B5" w14:textId="2C77DE4C" w:rsidR="00A91B1F" w:rsidRPr="00C30D2C" w:rsidRDefault="00242D2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933</w:t>
            </w:r>
            <w:r w:rsidR="00A91B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</w:t>
            </w:r>
          </w:p>
        </w:tc>
        <w:tc>
          <w:tcPr>
            <w:tcW w:w="345" w:type="dxa"/>
            <w:shd w:val="clear" w:color="auto" w:fill="auto"/>
          </w:tcPr>
          <w:p w14:paraId="09E3CC5C" w14:textId="77777777" w:rsidR="00A91B1F" w:rsidRPr="00C30D2C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23886B" w14:textId="178A5E1D" w:rsidR="00A91B1F" w:rsidRPr="00C30D2C" w:rsidRDefault="00242D2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219</w:t>
            </w:r>
            <w:r w:rsidR="00A91B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081</w:t>
            </w:r>
          </w:p>
        </w:tc>
        <w:tc>
          <w:tcPr>
            <w:tcW w:w="270" w:type="dxa"/>
            <w:shd w:val="clear" w:color="auto" w:fill="auto"/>
          </w:tcPr>
          <w:p w14:paraId="05351DAF" w14:textId="77777777" w:rsidR="00A91B1F" w:rsidRPr="00C30D2C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1C06784" w14:textId="57B160D8" w:rsidR="00A91B1F" w:rsidRPr="00C30D2C" w:rsidRDefault="00242D2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A91B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064</w:t>
            </w:r>
          </w:p>
        </w:tc>
        <w:tc>
          <w:tcPr>
            <w:tcW w:w="270" w:type="dxa"/>
            <w:shd w:val="clear" w:color="auto" w:fill="auto"/>
          </w:tcPr>
          <w:p w14:paraId="2D50127B" w14:textId="77777777" w:rsidR="00A91B1F" w:rsidRPr="00C30D2C" w:rsidRDefault="00A91B1F" w:rsidP="00A91B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E1B393" w14:textId="0F82FAD4" w:rsidR="00A91B1F" w:rsidRPr="00C30D2C" w:rsidRDefault="00242D2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91B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</w:t>
            </w:r>
            <w:r w:rsidR="00A91B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34B305C4" w14:textId="77777777" w:rsidR="00A91B1F" w:rsidRPr="00C30D2C" w:rsidRDefault="00A91B1F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2F0F151" w14:textId="4BF15C4A" w:rsidR="00A91B1F" w:rsidRPr="00C30D2C" w:rsidRDefault="00242D2C" w:rsidP="00A9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91B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881</w:t>
            </w:r>
            <w:r w:rsidR="00A91B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355</w:t>
            </w:r>
          </w:p>
        </w:tc>
      </w:tr>
    </w:tbl>
    <w:p w14:paraId="60054969" w14:textId="77777777" w:rsidR="005D3B28" w:rsidRPr="00A451EB" w:rsidRDefault="005D3B28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01"/>
        <w:gridCol w:w="69"/>
        <w:gridCol w:w="270"/>
        <w:gridCol w:w="1620"/>
        <w:gridCol w:w="270"/>
        <w:gridCol w:w="1170"/>
        <w:gridCol w:w="270"/>
        <w:gridCol w:w="1440"/>
        <w:gridCol w:w="270"/>
        <w:gridCol w:w="1170"/>
      </w:tblGrid>
      <w:tr w:rsidR="002C28F6" w:rsidRPr="0087049C" w14:paraId="76B1FD3B" w14:textId="77777777" w:rsidTr="74953350">
        <w:tc>
          <w:tcPr>
            <w:tcW w:w="3960" w:type="dxa"/>
            <w:shd w:val="clear" w:color="auto" w:fill="auto"/>
          </w:tcPr>
          <w:p w14:paraId="4F6CA2E7" w14:textId="77777777" w:rsidR="002C28F6" w:rsidRPr="0087049C" w:rsidRDefault="002C28F6" w:rsidP="0015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0" w:type="dxa"/>
            <w:gridSpan w:val="14"/>
            <w:shd w:val="clear" w:color="auto" w:fill="auto"/>
          </w:tcPr>
          <w:p w14:paraId="15B25D4D" w14:textId="77777777" w:rsidR="002C28F6" w:rsidRPr="0087049C" w:rsidRDefault="002C28F6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87049C" w14:paraId="2635A872" w14:textId="77777777" w:rsidTr="74953350">
        <w:tc>
          <w:tcPr>
            <w:tcW w:w="3960" w:type="dxa"/>
            <w:shd w:val="clear" w:color="auto" w:fill="auto"/>
          </w:tcPr>
          <w:p w14:paraId="254CAB5C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56A3B2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  <w:shd w:val="clear" w:color="auto" w:fill="auto"/>
          </w:tcPr>
          <w:p w14:paraId="5BD28AC6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22C717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</w:tcPr>
          <w:p w14:paraId="4C3C8C2E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9DA9DD9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E65F34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ADF31C5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1F853147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C03B0C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A6156D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E90B6D0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  <w:shd w:val="clear" w:color="auto" w:fill="auto"/>
          </w:tcPr>
          <w:p w14:paraId="20C21697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E96E34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7FB85AE8" w14:textId="77777777" w:rsidTr="74953350">
        <w:tc>
          <w:tcPr>
            <w:tcW w:w="3960" w:type="dxa"/>
            <w:shd w:val="clear" w:color="auto" w:fill="auto"/>
          </w:tcPr>
          <w:p w14:paraId="738BD1F0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01CAB0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1DC9AE5C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D32D2E4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01D15C02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7C370C6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7FCA30AC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ABA380A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  <w:shd w:val="clear" w:color="auto" w:fill="auto"/>
          </w:tcPr>
          <w:p w14:paraId="25048D5C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AFBEF7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3DDA95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6F7393A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55B61A2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BD3C20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5B43A6E1" w14:textId="77777777" w:rsidTr="74953350">
        <w:tc>
          <w:tcPr>
            <w:tcW w:w="3960" w:type="dxa"/>
            <w:shd w:val="clear" w:color="auto" w:fill="auto"/>
          </w:tcPr>
          <w:p w14:paraId="5E847AD4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68FD4C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25C9FDC4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11901AC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47620989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714B5BF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</w:tcPr>
          <w:p w14:paraId="108D2639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2001746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2889A59C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A30898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608D8E87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A1ACAE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226A6EAC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247FB1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28F6" w:rsidRPr="0087049C" w14:paraId="48D05C06" w14:textId="77777777" w:rsidTr="74953350">
        <w:tc>
          <w:tcPr>
            <w:tcW w:w="3960" w:type="dxa"/>
            <w:shd w:val="clear" w:color="auto" w:fill="auto"/>
          </w:tcPr>
          <w:p w14:paraId="4D65F010" w14:textId="77777777" w:rsidR="002C28F6" w:rsidRPr="0087049C" w:rsidRDefault="002C28F6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4"/>
            <w:shd w:val="clear" w:color="auto" w:fill="auto"/>
          </w:tcPr>
          <w:p w14:paraId="5AB765FC" w14:textId="77777777" w:rsidR="002C28F6" w:rsidRPr="0087049C" w:rsidRDefault="002C28F6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8F6" w:rsidRPr="0087049C" w14:paraId="77459CE6" w14:textId="77777777" w:rsidTr="74953350">
        <w:tc>
          <w:tcPr>
            <w:tcW w:w="3960" w:type="dxa"/>
            <w:shd w:val="clear" w:color="auto" w:fill="auto"/>
          </w:tcPr>
          <w:p w14:paraId="7C672619" w14:textId="77777777" w:rsidR="002C28F6" w:rsidRPr="0087049C" w:rsidRDefault="002C28F6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1C2D77B5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562084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2A1F8C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093586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9570C3B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" w:type="dxa"/>
            <w:gridSpan w:val="2"/>
            <w:shd w:val="clear" w:color="auto" w:fill="auto"/>
          </w:tcPr>
          <w:p w14:paraId="0B7CEFE7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30C3ACC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3881B3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D45E7B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398634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4DE338F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6CD768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907E2F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3B28" w:rsidRPr="0087049C" w14:paraId="22ED40E0" w14:textId="77777777" w:rsidTr="008D2E9C">
        <w:tc>
          <w:tcPr>
            <w:tcW w:w="3960" w:type="dxa"/>
            <w:shd w:val="clear" w:color="auto" w:fill="auto"/>
          </w:tcPr>
          <w:p w14:paraId="44A11CDD" w14:textId="3948D40E" w:rsidR="005D3B28" w:rsidRPr="0087049C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DD271E" w14:textId="73C51B9E" w:rsidR="005D3B28" w:rsidRPr="005D3B28" w:rsidRDefault="00242D2C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="Angsana New" w:hAnsi="Angsana New" w:hint="cs"/>
                <w:sz w:val="30"/>
                <w:szCs w:val="30"/>
              </w:rPr>
              <w:t>145</w:t>
            </w:r>
            <w:r w:rsidR="005D3B28" w:rsidRPr="005D3B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42D2C">
              <w:rPr>
                <w:rFonts w:ascii="Angsana New" w:hAnsi="Angsana New" w:hint="cs"/>
                <w:sz w:val="30"/>
                <w:szCs w:val="30"/>
              </w:rPr>
              <w:t>302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2AC21" w14:textId="77777777" w:rsidR="005D3B28" w:rsidRPr="005D3B28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0215C6" w14:textId="28FEE133" w:rsidR="005D3B28" w:rsidRPr="005D3B28" w:rsidRDefault="00242D2C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="Angsana New" w:hAnsi="Angsana New" w:hint="cs"/>
                <w:sz w:val="30"/>
                <w:szCs w:val="30"/>
              </w:rPr>
              <w:t>406</w:t>
            </w:r>
            <w:r w:rsidR="005D3B28" w:rsidRPr="005D3B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42D2C">
              <w:rPr>
                <w:rFonts w:ascii="Angsana New" w:hAnsi="Angsana New" w:hint="cs"/>
                <w:sz w:val="30"/>
                <w:szCs w:val="30"/>
              </w:rPr>
              <w:t>164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0A3814" w14:textId="77777777" w:rsidR="005D3B28" w:rsidRPr="005D3B28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2B16275E" w14:textId="5BF913C7" w:rsidR="005D3B28" w:rsidRPr="005D3B28" w:rsidRDefault="00242D2C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="Angsana New" w:hAnsi="Angsana New" w:hint="cs"/>
                <w:sz w:val="30"/>
                <w:szCs w:val="30"/>
              </w:rPr>
              <w:t>1</w:t>
            </w:r>
            <w:r w:rsidR="005D3B28" w:rsidRPr="005D3B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42D2C">
              <w:rPr>
                <w:rFonts w:ascii="Angsana New" w:hAnsi="Angsana New" w:hint="cs"/>
                <w:sz w:val="30"/>
                <w:szCs w:val="30"/>
              </w:rPr>
              <w:t>351</w:t>
            </w:r>
            <w:r w:rsidR="005D3B28" w:rsidRPr="005D3B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42D2C">
              <w:rPr>
                <w:rFonts w:ascii="Angsana New" w:hAnsi="Angsana New" w:hint="cs"/>
                <w:sz w:val="30"/>
                <w:szCs w:val="30"/>
              </w:rPr>
              <w:t>513</w:t>
            </w:r>
          </w:p>
        </w:tc>
        <w:tc>
          <w:tcPr>
            <w:tcW w:w="339" w:type="dxa"/>
            <w:gridSpan w:val="2"/>
            <w:shd w:val="clear" w:color="auto" w:fill="auto"/>
            <w:vAlign w:val="bottom"/>
          </w:tcPr>
          <w:p w14:paraId="0BF0FB4C" w14:textId="77777777" w:rsidR="005D3B28" w:rsidRPr="005D3B28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6E5444A" w14:textId="7D00989A" w:rsidR="005D3B28" w:rsidRPr="005D3B28" w:rsidRDefault="00242D2C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="Angsana New" w:hAnsi="Angsana New" w:hint="cs"/>
                <w:sz w:val="30"/>
                <w:szCs w:val="30"/>
              </w:rPr>
              <w:t>107</w:t>
            </w:r>
            <w:r w:rsidR="005D3B28" w:rsidRPr="005D3B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42D2C">
              <w:rPr>
                <w:rFonts w:ascii="Angsana New" w:hAnsi="Angsana New" w:hint="cs"/>
                <w:sz w:val="30"/>
                <w:szCs w:val="30"/>
              </w:rPr>
              <w:t>502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98EC5" w14:textId="77777777" w:rsidR="005D3B28" w:rsidRPr="005D3B28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66E4C6" w14:textId="759A5A5E" w:rsidR="005D3B28" w:rsidRPr="005D3B28" w:rsidRDefault="00242D2C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="Angsana New" w:hAnsi="Angsana New" w:hint="cs"/>
                <w:sz w:val="30"/>
                <w:szCs w:val="30"/>
              </w:rPr>
              <w:t>55</w:t>
            </w:r>
            <w:r w:rsidR="005D3B28" w:rsidRPr="005D3B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42D2C">
              <w:rPr>
                <w:rFonts w:ascii="Angsana New" w:hAnsi="Angsana New" w:hint="cs"/>
                <w:sz w:val="30"/>
                <w:szCs w:val="30"/>
              </w:rPr>
              <w:t>280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63452B" w14:textId="77777777" w:rsidR="005D3B28" w:rsidRPr="005D3B28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612FCD" w14:textId="342C5CF9" w:rsidR="005D3B28" w:rsidRPr="005D3B28" w:rsidRDefault="00242D2C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="Angsana New" w:hAnsi="Angsana New" w:hint="cs"/>
                <w:sz w:val="30"/>
                <w:szCs w:val="30"/>
              </w:rPr>
              <w:t>261</w:t>
            </w:r>
            <w:r w:rsidR="005D3B28" w:rsidRPr="005D3B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42D2C">
              <w:rPr>
                <w:rFonts w:ascii="Angsana New" w:hAnsi="Angsana New" w:hint="cs"/>
                <w:sz w:val="30"/>
                <w:szCs w:val="30"/>
              </w:rPr>
              <w:t>211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73B99D" w14:textId="77777777" w:rsidR="005D3B28" w:rsidRPr="005D3B28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A4BCD6" w14:textId="413ADEC8" w:rsidR="005D3B28" w:rsidRPr="005D3B28" w:rsidRDefault="00242D2C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="Angsana New" w:hAnsi="Angsana New" w:hint="cs"/>
                <w:sz w:val="30"/>
                <w:szCs w:val="30"/>
              </w:rPr>
              <w:t>2</w:t>
            </w:r>
            <w:r w:rsidR="005D3B28" w:rsidRPr="005D3B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42D2C">
              <w:rPr>
                <w:rFonts w:ascii="Angsana New" w:hAnsi="Angsana New" w:hint="cs"/>
                <w:sz w:val="30"/>
                <w:szCs w:val="30"/>
              </w:rPr>
              <w:t>326</w:t>
            </w:r>
            <w:r w:rsidR="005D3B28" w:rsidRPr="005D3B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42D2C">
              <w:rPr>
                <w:rFonts w:ascii="Angsana New" w:hAnsi="Angsana New" w:hint="cs"/>
                <w:sz w:val="30"/>
                <w:szCs w:val="30"/>
              </w:rPr>
              <w:t>972</w:t>
            </w:r>
          </w:p>
        </w:tc>
      </w:tr>
      <w:tr w:rsidR="005D3B28" w:rsidRPr="0087049C" w14:paraId="52E6361D" w14:textId="77777777" w:rsidTr="008D2E9C">
        <w:tc>
          <w:tcPr>
            <w:tcW w:w="3960" w:type="dxa"/>
            <w:shd w:val="clear" w:color="auto" w:fill="auto"/>
          </w:tcPr>
          <w:p w14:paraId="02DE90C5" w14:textId="77777777" w:rsidR="005D3B28" w:rsidRPr="0087049C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2F647C4E" w14:textId="10A46107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2E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0192A8" w14:textId="77777777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640B1B" w14:textId="48D9F0B7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0AB6A5" w14:textId="77777777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B0D9562" w14:textId="73A6BBC9" w:rsidR="005D3B28" w:rsidRPr="00E0483A" w:rsidRDefault="00242D2C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D3B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6328B6B5" w14:textId="77777777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BF63591" w14:textId="7215B5A6" w:rsidR="005D3B28" w:rsidRPr="00E0483A" w:rsidRDefault="00242D2C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3B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035</w:t>
            </w:r>
          </w:p>
        </w:tc>
        <w:tc>
          <w:tcPr>
            <w:tcW w:w="270" w:type="dxa"/>
            <w:shd w:val="clear" w:color="auto" w:fill="auto"/>
          </w:tcPr>
          <w:p w14:paraId="1F71C02A" w14:textId="77777777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E5BF7B" w14:textId="4BBBCD98" w:rsidR="005D3B28" w:rsidRPr="00E0483A" w:rsidRDefault="00242D2C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3B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  <w:tc>
          <w:tcPr>
            <w:tcW w:w="270" w:type="dxa"/>
            <w:shd w:val="clear" w:color="auto" w:fill="auto"/>
          </w:tcPr>
          <w:p w14:paraId="2DEFC2AD" w14:textId="77777777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20C3D63" w14:textId="50C7A237" w:rsidR="005D3B28" w:rsidRPr="00E0483A" w:rsidRDefault="00242D2C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745</w:t>
            </w:r>
            <w:r w:rsidR="005D3B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270" w:type="dxa"/>
            <w:shd w:val="clear" w:color="auto" w:fill="auto"/>
          </w:tcPr>
          <w:p w14:paraId="0A9BF74E" w14:textId="77777777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6B13E0" w14:textId="69341DE3" w:rsidR="005D3B28" w:rsidRPr="00E0483A" w:rsidRDefault="00242D2C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763</w:t>
            </w:r>
            <w:r w:rsidR="005D3B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5D3B28" w:rsidRPr="0087049C" w14:paraId="2CBA2D7C" w14:textId="77777777" w:rsidTr="008D2E9C">
        <w:tc>
          <w:tcPr>
            <w:tcW w:w="3960" w:type="dxa"/>
            <w:shd w:val="clear" w:color="auto" w:fill="auto"/>
          </w:tcPr>
          <w:p w14:paraId="64B6EA26" w14:textId="77777777" w:rsidR="005D3B28" w:rsidRPr="0087049C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5841980F" w14:textId="190843F4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2E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7352A3" w14:textId="77777777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36133A" w14:textId="31F7EF01" w:rsidR="005D3B28" w:rsidRPr="00E0483A" w:rsidRDefault="00242D2C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D3B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270" w:type="dxa"/>
            <w:shd w:val="clear" w:color="auto" w:fill="auto"/>
          </w:tcPr>
          <w:p w14:paraId="0B8C7403" w14:textId="77777777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64B45B2" w14:textId="29216D95" w:rsidR="005D3B28" w:rsidRPr="00E0483A" w:rsidRDefault="00242D2C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 w:rsidR="005D3B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30BD96C1" w14:textId="77777777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44D42D3" w14:textId="24BEC8E3" w:rsidR="005D3B28" w:rsidRPr="00E0483A" w:rsidRDefault="00242D2C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3B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270" w:type="dxa"/>
            <w:shd w:val="clear" w:color="auto" w:fill="auto"/>
          </w:tcPr>
          <w:p w14:paraId="53099B40" w14:textId="77777777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95D72B" w14:textId="4650161D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6C5C32" w14:textId="77777777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D19C043" w14:textId="7A7C8A49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674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F17281" w14:textId="77777777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C28020" w14:textId="74D0A96F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3B28" w:rsidRPr="0087049C" w14:paraId="28918EFF" w14:textId="77777777" w:rsidTr="008D2E9C">
        <w:tc>
          <w:tcPr>
            <w:tcW w:w="3960" w:type="dxa"/>
            <w:shd w:val="clear" w:color="auto" w:fill="auto"/>
          </w:tcPr>
          <w:p w14:paraId="7D6FAA10" w14:textId="77777777" w:rsidR="005D3B28" w:rsidRPr="0087049C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3FDC149C" w14:textId="1552E74D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045060">
              <w:rPr>
                <w:rFonts w:ascii="Angsana New" w:hAnsi="Angsana New"/>
                <w:sz w:val="30"/>
                <w:szCs w:val="30"/>
              </w:rPr>
              <w:t>(</w:t>
            </w:r>
            <w:r w:rsidR="00242D2C" w:rsidRPr="00242D2C">
              <w:rPr>
                <w:rFonts w:ascii="Angsana New" w:hAnsi="Angsana New"/>
                <w:sz w:val="30"/>
                <w:szCs w:val="30"/>
              </w:rPr>
              <w:t>13</w:t>
            </w:r>
            <w:r w:rsidRPr="00045060">
              <w:rPr>
                <w:rFonts w:ascii="Angsana New" w:hAnsi="Angsana New"/>
                <w:sz w:val="30"/>
                <w:szCs w:val="30"/>
              </w:rPr>
              <w:t>,</w:t>
            </w:r>
            <w:r w:rsidR="00242D2C" w:rsidRPr="00242D2C">
              <w:rPr>
                <w:rFonts w:ascii="Angsana New" w:hAnsi="Angsana New"/>
                <w:sz w:val="30"/>
                <w:szCs w:val="30"/>
              </w:rPr>
              <w:t>171</w:t>
            </w:r>
            <w:r w:rsidRPr="000450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0F749E" w14:textId="77777777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F9CA55" w14:textId="5497CF1F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D3FF4F" w14:textId="77777777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4F67124" w14:textId="7AB55164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007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7D5F13B8" w14:textId="77777777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384690A" w14:textId="72A0E598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939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BE6D63" w14:textId="77777777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77571E" w14:textId="53E0BA82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407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55DFCE" w14:textId="77777777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377CDBC" w14:textId="2F1112F7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1C6E59" w14:textId="77777777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C2505B" w14:textId="41BD798F" w:rsidR="005D3B28" w:rsidRPr="00E0483A" w:rsidRDefault="005D3B28" w:rsidP="005D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718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45706" w:rsidRPr="0087049C" w14:paraId="6BD1B96D" w14:textId="77777777" w:rsidTr="008D2E9C">
        <w:tc>
          <w:tcPr>
            <w:tcW w:w="3960" w:type="dxa"/>
            <w:shd w:val="clear" w:color="auto" w:fill="auto"/>
          </w:tcPr>
          <w:p w14:paraId="7327A19A" w14:textId="7DE96357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6F9066" w14:textId="16BAD506" w:rsidR="00645706" w:rsidRPr="00E0483A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132</w:t>
            </w:r>
            <w:r w:rsidR="00645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1D0371D9" w14:textId="77777777" w:rsidR="00645706" w:rsidRPr="00E0483A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8334EAD" w14:textId="289DAC52" w:rsidR="00645706" w:rsidRPr="00E0483A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  <w:r w:rsidR="00645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270" w:type="dxa"/>
            <w:shd w:val="clear" w:color="auto" w:fill="auto"/>
          </w:tcPr>
          <w:p w14:paraId="535E0934" w14:textId="77777777" w:rsidR="00645706" w:rsidRPr="00E0483A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5993FF3C" w14:textId="260D8002" w:rsidR="00645706" w:rsidRPr="00E0483A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645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  <w:r w:rsidR="00645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1DB3777E" w14:textId="77777777" w:rsidR="00645706" w:rsidRPr="00E0483A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8FBD652" w14:textId="54394371" w:rsidR="00645706" w:rsidRPr="00E0483A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645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027</w:t>
            </w:r>
          </w:p>
        </w:tc>
        <w:tc>
          <w:tcPr>
            <w:tcW w:w="270" w:type="dxa"/>
            <w:shd w:val="clear" w:color="auto" w:fill="auto"/>
          </w:tcPr>
          <w:p w14:paraId="4059CE72" w14:textId="77777777" w:rsidR="00645706" w:rsidRPr="00E0483A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051D044" w14:textId="1FBACB4C" w:rsidR="00645706" w:rsidRPr="00E0483A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645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70" w:type="dxa"/>
            <w:shd w:val="clear" w:color="auto" w:fill="auto"/>
          </w:tcPr>
          <w:p w14:paraId="6DAFAD46" w14:textId="77777777" w:rsidR="00645706" w:rsidRPr="00E0483A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9737D7" w14:textId="378AAC8F" w:rsidR="00645706" w:rsidRPr="00E0483A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</w:t>
            </w:r>
            <w:r w:rsidR="00645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972</w:t>
            </w:r>
          </w:p>
        </w:tc>
        <w:tc>
          <w:tcPr>
            <w:tcW w:w="270" w:type="dxa"/>
            <w:shd w:val="clear" w:color="auto" w:fill="auto"/>
          </w:tcPr>
          <w:p w14:paraId="4F45EBAD" w14:textId="77777777" w:rsidR="00645706" w:rsidRPr="00E0483A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6F2B02" w14:textId="5BD84724" w:rsidR="00645706" w:rsidRPr="00E0483A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45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914</w:t>
            </w:r>
            <w:r w:rsidR="00645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</w:t>
            </w:r>
          </w:p>
        </w:tc>
      </w:tr>
      <w:tr w:rsidR="002C28F6" w:rsidRPr="0087049C" w14:paraId="00368BED" w14:textId="77777777" w:rsidTr="74953350">
        <w:tc>
          <w:tcPr>
            <w:tcW w:w="3960" w:type="dxa"/>
            <w:shd w:val="clear" w:color="auto" w:fill="auto"/>
          </w:tcPr>
          <w:p w14:paraId="67C3724C" w14:textId="77777777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5004B66F" w14:textId="370AF721" w:rsidR="002C28F6" w:rsidRPr="00A42EEB" w:rsidRDefault="00242D2C" w:rsidP="00F17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42D2C">
              <w:rPr>
                <w:rFonts w:ascii="Angsana New" w:hAnsi="Angsana New"/>
                <w:sz w:val="30"/>
                <w:szCs w:val="30"/>
              </w:rPr>
              <w:t>52</w:t>
            </w:r>
            <w:r w:rsidR="009A107A">
              <w:rPr>
                <w:rFonts w:ascii="Angsana New" w:hAnsi="Angsana New"/>
                <w:sz w:val="30"/>
                <w:szCs w:val="30"/>
              </w:rPr>
              <w:t>,</w:t>
            </w:r>
            <w:r w:rsidRPr="00242D2C">
              <w:rPr>
                <w:rFonts w:ascii="Angsana New" w:hAnsi="Angsana New"/>
                <w:sz w:val="30"/>
                <w:szCs w:val="30"/>
              </w:rPr>
              <w:t>044</w:t>
            </w:r>
          </w:p>
        </w:tc>
        <w:tc>
          <w:tcPr>
            <w:tcW w:w="270" w:type="dxa"/>
            <w:shd w:val="clear" w:color="auto" w:fill="auto"/>
          </w:tcPr>
          <w:p w14:paraId="5FD79E95" w14:textId="77777777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EBA74C" w14:textId="6CA78DE1" w:rsidR="002C28F6" w:rsidRPr="0087049C" w:rsidRDefault="00242D2C" w:rsidP="00BD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F50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270" w:type="dxa"/>
            <w:shd w:val="clear" w:color="auto" w:fill="auto"/>
          </w:tcPr>
          <w:p w14:paraId="047E0167" w14:textId="77777777" w:rsidR="002C28F6" w:rsidRPr="0087049C" w:rsidRDefault="002C28F6" w:rsidP="00BD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1088A62" w14:textId="24851067" w:rsidR="002C28F6" w:rsidRPr="0087049C" w:rsidRDefault="00242D2C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E1E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6FB1B3C1" w14:textId="77777777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F49F185" w14:textId="06C39172" w:rsidR="002C28F6" w:rsidRPr="00BC24CA" w:rsidRDefault="00242D2C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177</w:t>
            </w:r>
            <w:r w:rsidR="00C623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270" w:type="dxa"/>
            <w:shd w:val="clear" w:color="auto" w:fill="auto"/>
          </w:tcPr>
          <w:p w14:paraId="22C33F47" w14:textId="77777777" w:rsidR="002C28F6" w:rsidRPr="00BC24CA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5F56F8" w14:textId="54E8DB3D" w:rsidR="002C28F6" w:rsidRPr="00BC24CA" w:rsidRDefault="00242D2C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83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5F982934" w14:textId="77777777" w:rsidR="002C28F6" w:rsidRPr="00BC24CA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B71AA2C" w14:textId="2EA2F1C9" w:rsidR="002C28F6" w:rsidRPr="00BC24CA" w:rsidRDefault="00242D2C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06F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189</w:t>
            </w:r>
            <w:r w:rsidR="007D1D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70" w:type="dxa"/>
            <w:shd w:val="clear" w:color="auto" w:fill="auto"/>
          </w:tcPr>
          <w:p w14:paraId="029A449D" w14:textId="77777777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46DA6D" w14:textId="12DDC173" w:rsidR="002C28F6" w:rsidRPr="0087049C" w:rsidRDefault="00242D2C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61D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439</w:t>
            </w:r>
            <w:r w:rsidR="00361D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2C28F6" w:rsidRPr="0087049C" w14:paraId="13914E85" w14:textId="77777777" w:rsidTr="74953350">
        <w:tc>
          <w:tcPr>
            <w:tcW w:w="3960" w:type="dxa"/>
            <w:shd w:val="clear" w:color="auto" w:fill="auto"/>
          </w:tcPr>
          <w:p w14:paraId="47A2C51C" w14:textId="77777777" w:rsidR="002C28F6" w:rsidRPr="0087049C" w:rsidRDefault="002C28F6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4A709DFC" w14:textId="414D4634" w:rsidR="002C28F6" w:rsidRPr="00A373DA" w:rsidRDefault="00242D2C" w:rsidP="00F17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A373DA">
              <w:rPr>
                <w:rFonts w:ascii="Angsana New" w:hAnsi="Angsana New"/>
                <w:sz w:val="30"/>
                <w:szCs w:val="30"/>
              </w:rPr>
              <w:t>1</w:t>
            </w:r>
            <w:r w:rsidR="00912B2A" w:rsidRPr="00A373DA">
              <w:rPr>
                <w:rFonts w:ascii="Angsana New" w:hAnsi="Angsana New"/>
                <w:sz w:val="30"/>
                <w:szCs w:val="30"/>
              </w:rPr>
              <w:t>,</w:t>
            </w:r>
            <w:r w:rsidRPr="00A373DA">
              <w:rPr>
                <w:rFonts w:ascii="Angsana New" w:hAnsi="Angsana New"/>
                <w:sz w:val="30"/>
                <w:szCs w:val="30"/>
              </w:rPr>
              <w:t>58</w:t>
            </w:r>
            <w:r w:rsidR="00F176FA" w:rsidRPr="00A373D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D69BA77" w14:textId="77777777" w:rsidR="002C28F6" w:rsidRPr="00A373DA" w:rsidRDefault="002C28F6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2352FA" w14:textId="7C450604" w:rsidR="002C28F6" w:rsidRPr="00A373DA" w:rsidRDefault="00242D2C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2B6579" w:rsidRPr="00A37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70" w:type="dxa"/>
            <w:shd w:val="clear" w:color="auto" w:fill="auto"/>
          </w:tcPr>
          <w:p w14:paraId="3233224E" w14:textId="77777777" w:rsidR="002C28F6" w:rsidRPr="00A373DA" w:rsidRDefault="002C28F6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EB7C9DF" w14:textId="1587C809" w:rsidR="002C28F6" w:rsidRPr="00A373DA" w:rsidRDefault="00242D2C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494</w:t>
            </w:r>
            <w:r w:rsidR="00EE70DA" w:rsidRPr="00A37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F176FA" w:rsidRPr="00A373D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1BC8716A" w14:textId="77777777" w:rsidR="002C28F6" w:rsidRPr="00A373DA" w:rsidRDefault="002C28F6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3B3BDA8" w14:textId="41435AF2" w:rsidR="002C28F6" w:rsidRPr="00A373DA" w:rsidRDefault="00242D2C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772316" w:rsidRPr="00A37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270" w:type="dxa"/>
            <w:shd w:val="clear" w:color="auto" w:fill="auto"/>
          </w:tcPr>
          <w:p w14:paraId="517FC12E" w14:textId="77777777" w:rsidR="002C28F6" w:rsidRPr="00A373DA" w:rsidRDefault="002C28F6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22D1F6" w14:textId="672815BF" w:rsidR="002C28F6" w:rsidRPr="00A373DA" w:rsidRDefault="00F83E8D" w:rsidP="004020E7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DD9273" w14:textId="77777777" w:rsidR="002C28F6" w:rsidRPr="00A373DA" w:rsidRDefault="002C28F6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E481593" w14:textId="77EF6DA9" w:rsidR="002C28F6" w:rsidRPr="00A373DA" w:rsidRDefault="005009A1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A373DA">
              <w:rPr>
                <w:rFonts w:asciiTheme="majorBidi" w:hAnsiTheme="majorBidi" w:cstheme="majorBidi"/>
                <w:sz w:val="30"/>
                <w:szCs w:val="30"/>
              </w:rPr>
              <w:t>805</w:t>
            </w:r>
            <w:r w:rsidR="00BF425F" w:rsidRPr="00A37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A373DA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="00791ABB" w:rsidRPr="00A373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709366" w14:textId="77777777" w:rsidR="002C28F6" w:rsidRPr="00A373DA" w:rsidRDefault="002C28F6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D39895" w14:textId="278A39B7" w:rsidR="002C28F6" w:rsidRPr="00A373DA" w:rsidRDefault="00A75048" w:rsidP="00A42EE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C28F6" w:rsidRPr="0087049C" w14:paraId="44465E7C" w14:textId="77777777" w:rsidTr="74953350">
        <w:tc>
          <w:tcPr>
            <w:tcW w:w="3960" w:type="dxa"/>
            <w:shd w:val="clear" w:color="auto" w:fill="auto"/>
          </w:tcPr>
          <w:p w14:paraId="487DF53F" w14:textId="77777777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3363CD1" w14:textId="5BF04FEF" w:rsidR="002C28F6" w:rsidRPr="00A373DA" w:rsidRDefault="009046C3" w:rsidP="00F17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A373DA">
              <w:rPr>
                <w:rFonts w:ascii="Angsana New" w:hAnsi="Angsana New"/>
                <w:sz w:val="30"/>
                <w:szCs w:val="30"/>
              </w:rPr>
              <w:t>(</w:t>
            </w:r>
            <w:r w:rsidR="00242D2C" w:rsidRPr="00A373DA">
              <w:rPr>
                <w:rFonts w:ascii="Angsana New" w:hAnsi="Angsana New"/>
                <w:sz w:val="30"/>
                <w:szCs w:val="30"/>
              </w:rPr>
              <w:t>2</w:t>
            </w:r>
            <w:r w:rsidR="00F176FA" w:rsidRPr="00A373DA">
              <w:rPr>
                <w:rFonts w:ascii="Angsana New" w:hAnsi="Angsana New"/>
                <w:sz w:val="30"/>
                <w:szCs w:val="30"/>
              </w:rPr>
              <w:t>4</w:t>
            </w:r>
            <w:r w:rsidRPr="00A37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C7E9FA" w14:textId="77777777" w:rsidR="002C28F6" w:rsidRPr="00A373DA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6803AB" w14:textId="74AE9250" w:rsidR="002C28F6" w:rsidRPr="00A373DA" w:rsidRDefault="005D766B" w:rsidP="005F7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A373D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A373DA">
              <w:rPr>
                <w:rFonts w:asciiTheme="majorBidi" w:hAnsiTheme="majorBidi" w:cstheme="majorBidi"/>
                <w:sz w:val="30"/>
                <w:szCs w:val="30"/>
              </w:rPr>
              <w:t>030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361AE09" w14:textId="77777777" w:rsidR="002C28F6" w:rsidRPr="00A373DA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55E4CEF" w14:textId="64A5E5AB" w:rsidR="002C28F6" w:rsidRPr="00A373DA" w:rsidRDefault="00377161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A373DA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477766" w:rsidRPr="00A37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A373DA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F176FA" w:rsidRPr="00A373D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7766" w:rsidRPr="00A373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1DBA5979" w14:textId="77777777" w:rsidR="002C28F6" w:rsidRPr="00A373DA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10738F9" w14:textId="67B273F4" w:rsidR="002C28F6" w:rsidRPr="00A373DA" w:rsidRDefault="00B849AF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A373D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A373DA">
              <w:rPr>
                <w:rFonts w:asciiTheme="majorBidi" w:hAnsiTheme="majorBidi" w:cstheme="majorBidi"/>
                <w:sz w:val="30"/>
                <w:szCs w:val="30"/>
              </w:rPr>
              <w:t>658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215CE8" w14:textId="77777777" w:rsidR="002C28F6" w:rsidRPr="00A373DA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F60FD0" w14:textId="50E002C2" w:rsidR="002C28F6" w:rsidRPr="00A373DA" w:rsidRDefault="008F3711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797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A797E">
              <w:rPr>
                <w:rFonts w:asciiTheme="majorBidi" w:hAnsiTheme="majorBidi" w:cstheme="majorBidi"/>
                <w:sz w:val="30"/>
                <w:szCs w:val="30"/>
              </w:rPr>
              <w:t>251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C98F1A" w14:textId="77777777" w:rsidR="002C28F6" w:rsidRPr="00A373DA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C83D1E7" w14:textId="127CAEF3" w:rsidR="002C28F6" w:rsidRPr="00A373DA" w:rsidRDefault="002C481B" w:rsidP="00A42EEB">
            <w:pPr>
              <w:pStyle w:val="acctfourfigures"/>
              <w:tabs>
                <w:tab w:val="clear" w:pos="765"/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1875B1" w14:textId="77777777" w:rsidR="002C28F6" w:rsidRPr="00A373DA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67DAEB" w14:textId="41AD4FD3" w:rsidR="002C28F6" w:rsidRPr="00A373DA" w:rsidRDefault="006E513D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797E">
              <w:rPr>
                <w:rFonts w:asciiTheme="majorBidi" w:hAnsiTheme="majorBidi" w:cstheme="majorBidi"/>
                <w:sz w:val="30"/>
                <w:szCs w:val="30"/>
              </w:rPr>
              <w:t>89,204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28F6" w:rsidRPr="0087049C" w14:paraId="6BED080C" w14:textId="77777777" w:rsidTr="74953350">
        <w:tc>
          <w:tcPr>
            <w:tcW w:w="3960" w:type="dxa"/>
            <w:shd w:val="clear" w:color="auto" w:fill="auto"/>
          </w:tcPr>
          <w:p w14:paraId="5AA3914A" w14:textId="05B16368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9A058" w14:textId="2BDF6F85" w:rsidR="002C28F6" w:rsidRPr="00A373DA" w:rsidRDefault="00242D2C" w:rsidP="00534A3F">
            <w:pPr>
              <w:pStyle w:val="acctfourfigures"/>
              <w:tabs>
                <w:tab w:val="clear" w:pos="765"/>
                <w:tab w:val="decimal" w:pos="878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185</w:t>
            </w:r>
            <w:r w:rsidR="000C7603" w:rsidRPr="00A373D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735</w:t>
            </w:r>
          </w:p>
        </w:tc>
        <w:tc>
          <w:tcPr>
            <w:tcW w:w="270" w:type="dxa"/>
            <w:shd w:val="clear" w:color="auto" w:fill="auto"/>
          </w:tcPr>
          <w:p w14:paraId="1C592F5B" w14:textId="77777777" w:rsidR="002C28F6" w:rsidRPr="00A373DA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A724E" w14:textId="51169064" w:rsidR="002C28F6" w:rsidRPr="00A373DA" w:rsidRDefault="00242D2C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</w:t>
            </w:r>
            <w:r w:rsidR="004C0F2A"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</w:p>
        </w:tc>
        <w:tc>
          <w:tcPr>
            <w:tcW w:w="270" w:type="dxa"/>
            <w:shd w:val="clear" w:color="auto" w:fill="auto"/>
          </w:tcPr>
          <w:p w14:paraId="087FCF50" w14:textId="77777777" w:rsidR="002C28F6" w:rsidRPr="00A373DA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0F3A6" w14:textId="4CAB8A96" w:rsidR="002C28F6" w:rsidRPr="00A373DA" w:rsidRDefault="00242D2C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51C20"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978</w:t>
            </w:r>
            <w:r w:rsidR="00451C20"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18CFFB01" w14:textId="77777777" w:rsidR="002C28F6" w:rsidRPr="00A373DA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D04B7" w14:textId="69A53D36" w:rsidR="002C28F6" w:rsidRPr="00A373DA" w:rsidRDefault="008677E9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="00242D2C" w:rsidRPr="00A373DA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292</w:t>
            </w:r>
            <w:r w:rsidRPr="00A373DA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 w:rsidR="00242D2C" w:rsidRPr="00A373DA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096</w:t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230AD8E4" w14:textId="77777777" w:rsidR="002C28F6" w:rsidRPr="00A373DA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F78C5" w14:textId="0CC0A810" w:rsidR="002C28F6" w:rsidRPr="00A373DA" w:rsidRDefault="00CA797E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57,088</w:t>
            </w:r>
          </w:p>
        </w:tc>
        <w:tc>
          <w:tcPr>
            <w:tcW w:w="270" w:type="dxa"/>
            <w:shd w:val="clear" w:color="auto" w:fill="auto"/>
          </w:tcPr>
          <w:p w14:paraId="22390485" w14:textId="77777777" w:rsidR="002C28F6" w:rsidRPr="00A373DA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F2BFA" w14:textId="06F88395" w:rsidR="002C28F6" w:rsidRPr="00A373DA" w:rsidRDefault="00304200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="00242D2C" w:rsidRPr="00A373DA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</w:t>
            </w:r>
            <w:r w:rsidRPr="00A373DA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 w:rsidR="00242D2C" w:rsidRPr="00A373DA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127</w:t>
            </w:r>
            <w:r w:rsidRPr="00A373DA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 w:rsidR="00242D2C" w:rsidRPr="00A373DA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953</w:t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43F6B823" w14:textId="77777777" w:rsidR="002C28F6" w:rsidRPr="00A373DA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2F7E5" w14:textId="59498A0D" w:rsidR="002C28F6" w:rsidRPr="00A373DA" w:rsidRDefault="00242D2C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C36A3"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CA7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C36A3"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A7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</w:t>
            </w:r>
          </w:p>
        </w:tc>
      </w:tr>
    </w:tbl>
    <w:p w14:paraId="7F5A97EF" w14:textId="77777777" w:rsidR="002C28F6" w:rsidRDefault="002C28F6">
      <w:pPr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</w:rPr>
        <w:t>.</w:t>
      </w:r>
    </w:p>
    <w:p w14:paraId="5183BB76" w14:textId="77777777" w:rsidR="002C28F6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620"/>
        <w:gridCol w:w="270"/>
        <w:gridCol w:w="1170"/>
        <w:gridCol w:w="270"/>
        <w:gridCol w:w="1440"/>
        <w:gridCol w:w="345"/>
        <w:gridCol w:w="1095"/>
      </w:tblGrid>
      <w:tr w:rsidR="002C28F6" w:rsidRPr="0087049C" w14:paraId="7F990365" w14:textId="77777777" w:rsidTr="001500E7">
        <w:tc>
          <w:tcPr>
            <w:tcW w:w="3960" w:type="dxa"/>
          </w:tcPr>
          <w:p w14:paraId="45BB7FA6" w14:textId="77777777" w:rsidR="002C28F6" w:rsidRPr="0087049C" w:rsidRDefault="002C28F6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0530" w:type="dxa"/>
            <w:gridSpan w:val="13"/>
          </w:tcPr>
          <w:p w14:paraId="451CDEB8" w14:textId="77777777" w:rsidR="002C28F6" w:rsidRPr="0087049C" w:rsidRDefault="002C28F6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87049C" w14:paraId="118D3094" w14:textId="77777777" w:rsidTr="5B68EB37">
        <w:tc>
          <w:tcPr>
            <w:tcW w:w="3960" w:type="dxa"/>
          </w:tcPr>
          <w:p w14:paraId="2C242FA1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4409BC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64362765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922D15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5ED82B82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0A12DD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826CB1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590BC4A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C940B46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812C3B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ACF4A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3F2D76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345" w:type="dxa"/>
          </w:tcPr>
          <w:p w14:paraId="4EBFF111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348FF3EA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627D4B17" w14:textId="77777777" w:rsidTr="5B68EB37">
        <w:tc>
          <w:tcPr>
            <w:tcW w:w="3960" w:type="dxa"/>
          </w:tcPr>
          <w:p w14:paraId="708D45B3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B7DD1C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6AA6965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9A02A9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964E55B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BFDDB4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1A90FCB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DCFAA93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</w:tcPr>
          <w:p w14:paraId="42CF9C59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DDF18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4709C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0710929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45" w:type="dxa"/>
          </w:tcPr>
          <w:p w14:paraId="2B79205E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60DB9202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7A6B8A4B" w14:textId="77777777" w:rsidTr="5B68EB37">
        <w:tc>
          <w:tcPr>
            <w:tcW w:w="3960" w:type="dxa"/>
          </w:tcPr>
          <w:p w14:paraId="7BB68E90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882905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39A5E49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1FFC93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5A29562A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DB5D06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08CB23B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09E4F6E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045A328A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518A1D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3A2C33EE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CD1108B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345" w:type="dxa"/>
          </w:tcPr>
          <w:p w14:paraId="0B749198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5" w:type="dxa"/>
          </w:tcPr>
          <w:p w14:paraId="120239AE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28F6" w:rsidRPr="0087049C" w14:paraId="681C1D72" w14:textId="77777777" w:rsidTr="001500E7">
        <w:tc>
          <w:tcPr>
            <w:tcW w:w="3960" w:type="dxa"/>
          </w:tcPr>
          <w:p w14:paraId="0AA56765" w14:textId="77777777" w:rsidR="002C28F6" w:rsidRPr="0087049C" w:rsidRDefault="002C28F6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0530" w:type="dxa"/>
            <w:gridSpan w:val="13"/>
          </w:tcPr>
          <w:p w14:paraId="067C42D2" w14:textId="77777777" w:rsidR="002C28F6" w:rsidRPr="0087049C" w:rsidRDefault="002C28F6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5706" w:rsidRPr="0087049C" w14:paraId="2BC2BC3B" w14:textId="77777777" w:rsidTr="5B68EB37">
        <w:tc>
          <w:tcPr>
            <w:tcW w:w="3960" w:type="dxa"/>
          </w:tcPr>
          <w:p w14:paraId="19A2903C" w14:textId="432C91F1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0C83FDE8" w14:textId="19BB6505" w:rsidR="00645706" w:rsidRPr="00645706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645706" w:rsidRPr="006457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270" w:type="dxa"/>
          </w:tcPr>
          <w:p w14:paraId="3EB051EC" w14:textId="77777777" w:rsidR="00645706" w:rsidRPr="00645706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439DC2" w14:textId="2F1A56F3" w:rsidR="00645706" w:rsidRPr="00645706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="00645706" w:rsidRPr="006457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270" w:type="dxa"/>
          </w:tcPr>
          <w:p w14:paraId="7607D8D7" w14:textId="77777777" w:rsidR="00645706" w:rsidRPr="00645706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16A73E" w14:textId="1780645D" w:rsidR="00645706" w:rsidRPr="00645706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979</w:t>
            </w:r>
            <w:r w:rsidR="00645706" w:rsidRPr="006457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270" w:type="dxa"/>
          </w:tcPr>
          <w:p w14:paraId="4E1AC82B" w14:textId="77777777" w:rsidR="00645706" w:rsidRPr="00645706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7E00DF" w14:textId="443EF87E" w:rsidR="00645706" w:rsidRPr="00645706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645706" w:rsidRPr="006457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70" w:type="dxa"/>
          </w:tcPr>
          <w:p w14:paraId="20F45064" w14:textId="77777777" w:rsidR="00645706" w:rsidRPr="00645706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BCDD06" w14:textId="541654DB" w:rsidR="00645706" w:rsidRPr="00645706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645706" w:rsidRPr="006457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03782113" w14:textId="77777777" w:rsidR="00645706" w:rsidRPr="00645706" w:rsidRDefault="00645706" w:rsidP="0064570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998CFA" w14:textId="0FFD86F8" w:rsidR="00645706" w:rsidRPr="00645706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57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47C219B4" w14:textId="77777777" w:rsidR="00645706" w:rsidRPr="00645706" w:rsidRDefault="00645706" w:rsidP="00645706">
            <w:pPr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7C60E1C8" w14:textId="26A43841" w:rsidR="00645706" w:rsidRPr="00645706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45706" w:rsidRPr="006457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380</w:t>
            </w:r>
            <w:r w:rsidR="00645706" w:rsidRPr="006457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</w:tr>
      <w:tr w:rsidR="00645706" w:rsidRPr="0087049C" w14:paraId="4D4CAED4" w14:textId="77777777" w:rsidTr="5B68EB37">
        <w:tc>
          <w:tcPr>
            <w:tcW w:w="3960" w:type="dxa"/>
          </w:tcPr>
          <w:p w14:paraId="68BBDF99" w14:textId="77777777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0A7DEB51" w14:textId="6F5C30D4" w:rsidR="00645706" w:rsidRPr="0087049C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457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074</w:t>
            </w:r>
          </w:p>
        </w:tc>
        <w:tc>
          <w:tcPr>
            <w:tcW w:w="270" w:type="dxa"/>
          </w:tcPr>
          <w:p w14:paraId="1BB94A22" w14:textId="77777777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DCDAC" w14:textId="43DF57C3" w:rsidR="00645706" w:rsidRPr="0087049C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457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  <w:tc>
          <w:tcPr>
            <w:tcW w:w="270" w:type="dxa"/>
          </w:tcPr>
          <w:p w14:paraId="5FA818B9" w14:textId="77777777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C957DC" w14:textId="78B53640" w:rsidR="00645706" w:rsidRPr="0087049C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6457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70" w:type="dxa"/>
          </w:tcPr>
          <w:p w14:paraId="1D3C66EB" w14:textId="77777777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145109A" w14:textId="6BF0138A" w:rsidR="00645706" w:rsidRPr="0087049C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457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14:paraId="419AA582" w14:textId="77777777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CC4397" w14:textId="09079B0D" w:rsidR="00645706" w:rsidRPr="0087049C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457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270" w:type="dxa"/>
          </w:tcPr>
          <w:p w14:paraId="0B49F01E" w14:textId="77777777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8D76D5" w14:textId="2C4B7E50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04148B3F" w14:textId="77777777" w:rsidR="00645706" w:rsidRPr="0087049C" w:rsidRDefault="00645706" w:rsidP="0064570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232E9667" w14:textId="10FF7618" w:rsidR="00645706" w:rsidRPr="0087049C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6457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051</w:t>
            </w:r>
          </w:p>
        </w:tc>
      </w:tr>
      <w:tr w:rsidR="00645706" w:rsidRPr="0087049C" w14:paraId="64B99156" w14:textId="77777777" w:rsidTr="5B68EB37">
        <w:tc>
          <w:tcPr>
            <w:tcW w:w="3960" w:type="dxa"/>
          </w:tcPr>
          <w:p w14:paraId="0FC6620A" w14:textId="77777777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8ABE217" w14:textId="3A938CC1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998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50D58A3" w14:textId="77777777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0E153E" w14:textId="30BD1D66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788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51D5EB" w14:textId="77777777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8895E1" w14:textId="17E48172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442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EA95CF" w14:textId="77777777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981DB19" w14:textId="0D665897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851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BF310F" w14:textId="77777777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CA0AA0" w14:textId="16D81C2C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407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0697D5" w14:textId="77777777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FB9C06" w14:textId="285E4C73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569D5D42" w14:textId="77777777" w:rsidR="00645706" w:rsidRPr="0087049C" w:rsidRDefault="00645706" w:rsidP="0064570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6E0F86F7" w14:textId="5996EFA5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486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45706" w:rsidRPr="0087049C" w14:paraId="451857E7" w14:textId="77777777" w:rsidTr="5B68EB37">
        <w:tc>
          <w:tcPr>
            <w:tcW w:w="3960" w:type="dxa"/>
          </w:tcPr>
          <w:p w14:paraId="3E0987C1" w14:textId="3206943A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A9C617" w14:textId="740A4FE8" w:rsidR="00645706" w:rsidRPr="0087049C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645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952</w:t>
            </w:r>
          </w:p>
        </w:tc>
        <w:tc>
          <w:tcPr>
            <w:tcW w:w="270" w:type="dxa"/>
            <w:shd w:val="clear" w:color="auto" w:fill="auto"/>
          </w:tcPr>
          <w:p w14:paraId="22212511" w14:textId="77777777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C97C64E" w14:textId="3B2DAB1B" w:rsidR="00645706" w:rsidRPr="0087049C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  <w:r w:rsidR="00645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159F82F8" w14:textId="77777777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701579" w14:textId="34D44C51" w:rsidR="00645706" w:rsidRPr="0087049C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45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005</w:t>
            </w:r>
            <w:r w:rsidR="00645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14:paraId="1DF49156" w14:textId="77777777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A784391" w14:textId="0F37A8E9" w:rsidR="00645706" w:rsidRPr="0087049C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645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967</w:t>
            </w:r>
          </w:p>
        </w:tc>
        <w:tc>
          <w:tcPr>
            <w:tcW w:w="270" w:type="dxa"/>
          </w:tcPr>
          <w:p w14:paraId="02C4FBC7" w14:textId="77777777" w:rsidR="00645706" w:rsidRPr="0087049C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FBBC8F" w14:textId="15253A31" w:rsidR="00645706" w:rsidRPr="0087049C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645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</w:p>
        </w:tc>
        <w:tc>
          <w:tcPr>
            <w:tcW w:w="270" w:type="dxa"/>
          </w:tcPr>
          <w:p w14:paraId="297DADCB" w14:textId="77777777" w:rsidR="00645706" w:rsidRPr="0087049C" w:rsidRDefault="00645706" w:rsidP="0064570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81082E" w14:textId="743ED335" w:rsidR="00645706" w:rsidRPr="00645706" w:rsidRDefault="00645706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5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5223B8D5" w14:textId="77777777" w:rsidR="00645706" w:rsidRPr="0087049C" w:rsidRDefault="00645706" w:rsidP="0064570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3F76A157" w14:textId="2538EC14" w:rsidR="00645706" w:rsidRPr="0087049C" w:rsidRDefault="00242D2C" w:rsidP="00645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45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</w:t>
            </w:r>
            <w:r w:rsidR="00645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777</w:t>
            </w:r>
          </w:p>
        </w:tc>
      </w:tr>
      <w:tr w:rsidR="00C251AD" w:rsidRPr="0087049C" w14:paraId="5E8B5B38" w14:textId="77777777" w:rsidTr="5B68EB37">
        <w:tc>
          <w:tcPr>
            <w:tcW w:w="3960" w:type="dxa"/>
          </w:tcPr>
          <w:p w14:paraId="51F115D4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28DF48D9" w14:textId="1AEBDD0D" w:rsidR="00C251AD" w:rsidRPr="00A373DA" w:rsidRDefault="00242D2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51AD" w:rsidRPr="00A37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F176FA" w:rsidRPr="00A373D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8FA76B7" w14:textId="77777777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A901B4" w14:textId="6F4D5C44" w:rsidR="00C251AD" w:rsidRPr="00A373DA" w:rsidRDefault="00242D2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C251AD" w:rsidRPr="00A37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779</w:t>
            </w:r>
          </w:p>
        </w:tc>
        <w:tc>
          <w:tcPr>
            <w:tcW w:w="270" w:type="dxa"/>
            <w:shd w:val="clear" w:color="auto" w:fill="auto"/>
          </w:tcPr>
          <w:p w14:paraId="7DB32B35" w14:textId="77777777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8D81C5" w14:textId="4A2D6DCE" w:rsidR="00C251AD" w:rsidRPr="00A373DA" w:rsidRDefault="00242D2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146</w:t>
            </w:r>
            <w:r w:rsidR="00C251AD" w:rsidRPr="00A37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270" w:type="dxa"/>
            <w:shd w:val="clear" w:color="auto" w:fill="auto"/>
          </w:tcPr>
          <w:p w14:paraId="18B8439A" w14:textId="77777777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0062709" w14:textId="0FDB5E46" w:rsidR="00C251AD" w:rsidRPr="00A373DA" w:rsidRDefault="00242D2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C251AD" w:rsidRPr="00A37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14:paraId="37147809" w14:textId="77777777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4DBD2C" w14:textId="709D8E93" w:rsidR="00C251AD" w:rsidRPr="00A373DA" w:rsidRDefault="00242D2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251AD" w:rsidRPr="00A37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270" w:type="dxa"/>
            <w:shd w:val="clear" w:color="auto" w:fill="auto"/>
          </w:tcPr>
          <w:p w14:paraId="6C5F1AE5" w14:textId="77777777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797C233" w14:textId="2F55C60B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401CD82" w14:textId="77777777" w:rsidR="00C251AD" w:rsidRPr="00A373DA" w:rsidRDefault="00C251AD" w:rsidP="00C251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4435C9CB" w14:textId="5725A545" w:rsidR="00C251AD" w:rsidRPr="00A373DA" w:rsidRDefault="00242D2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="00C251AD" w:rsidRPr="00A37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="00F176FA" w:rsidRPr="00A373D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251AD" w:rsidRPr="0087049C" w14:paraId="36251C5C" w14:textId="77777777" w:rsidTr="5B68EB37">
        <w:tc>
          <w:tcPr>
            <w:tcW w:w="3960" w:type="dxa"/>
          </w:tcPr>
          <w:p w14:paraId="10B0C882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908F040" w14:textId="5B26D17A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A373D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176FA" w:rsidRPr="00A373D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F5BCF7" w14:textId="77777777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5F10EA" w14:textId="03E3883B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A373D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A373DA">
              <w:rPr>
                <w:rFonts w:asciiTheme="majorBidi" w:hAnsiTheme="majorBidi" w:cstheme="majorBidi"/>
                <w:sz w:val="30"/>
                <w:szCs w:val="30"/>
              </w:rPr>
              <w:t>236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18E243" w14:textId="77777777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ACE48D" w14:textId="4F942248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A373DA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A373DA">
              <w:rPr>
                <w:rFonts w:asciiTheme="majorBidi" w:hAnsiTheme="majorBidi" w:cstheme="majorBidi"/>
                <w:sz w:val="30"/>
                <w:szCs w:val="30"/>
              </w:rPr>
              <w:t>173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C8E89D" w14:textId="77777777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8909E62" w14:textId="2762AE7D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A373D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A373DA">
              <w:rPr>
                <w:rFonts w:asciiTheme="majorBidi" w:hAnsiTheme="majorBidi" w:cstheme="majorBidi"/>
                <w:sz w:val="30"/>
                <w:szCs w:val="30"/>
              </w:rPr>
              <w:t>002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18FD27" w14:textId="77777777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B49C34" w14:textId="2AC4A939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797E">
              <w:rPr>
                <w:rFonts w:asciiTheme="majorBidi" w:hAnsiTheme="majorBidi" w:cstheme="majorBidi"/>
                <w:sz w:val="30"/>
                <w:szCs w:val="30"/>
              </w:rPr>
              <w:t>3,913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D96B55" w14:textId="77777777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AF759B3" w14:textId="089B6CF1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4E38D5E2" w14:textId="77777777" w:rsidR="00C251AD" w:rsidRPr="00A373DA" w:rsidRDefault="00C251AD" w:rsidP="00C251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75721F3B" w14:textId="5DCC1F18" w:rsidR="00C251AD" w:rsidRPr="00A373DA" w:rsidRDefault="004A7450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797E">
              <w:rPr>
                <w:rFonts w:asciiTheme="majorBidi" w:hAnsiTheme="majorBidi" w:cstheme="majorBidi"/>
                <w:sz w:val="30"/>
                <w:szCs w:val="30"/>
              </w:rPr>
              <w:t>86,348</w:t>
            </w:r>
            <w:r w:rsidR="002F7215" w:rsidRPr="00A373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251AD" w:rsidRPr="0087049C" w14:paraId="5F20F433" w14:textId="77777777" w:rsidTr="5B68EB37">
        <w:tc>
          <w:tcPr>
            <w:tcW w:w="3960" w:type="dxa"/>
          </w:tcPr>
          <w:p w14:paraId="48BDCE10" w14:textId="71844DAF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71115" w14:textId="4855066F" w:rsidR="00C251AD" w:rsidRPr="00A373DA" w:rsidRDefault="00242D2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C251AD"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</w:t>
            </w:r>
          </w:p>
        </w:tc>
        <w:tc>
          <w:tcPr>
            <w:tcW w:w="270" w:type="dxa"/>
            <w:shd w:val="clear" w:color="auto" w:fill="auto"/>
          </w:tcPr>
          <w:p w14:paraId="2277213B" w14:textId="77777777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29CAA" w14:textId="18721F7C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="00242D2C" w:rsidRPr="00A373DA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242</w:t>
            </w:r>
            <w:r w:rsidRPr="00A373DA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 w:rsidR="00242D2C" w:rsidRPr="00A373DA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651</w:t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4981037E" w14:textId="77777777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FDB87" w14:textId="61FEA0CC" w:rsidR="00C251AD" w:rsidRPr="00A373DA" w:rsidRDefault="00242D2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251AD"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086</w:t>
            </w:r>
            <w:r w:rsidR="00C251AD"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</w:t>
            </w:r>
          </w:p>
        </w:tc>
        <w:tc>
          <w:tcPr>
            <w:tcW w:w="270" w:type="dxa"/>
            <w:shd w:val="clear" w:color="auto" w:fill="auto"/>
          </w:tcPr>
          <w:p w14:paraId="5F45B351" w14:textId="77777777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D0C36" w14:textId="09272A3D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="00242D2C" w:rsidRPr="00A373DA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73</w:t>
            </w:r>
            <w:r w:rsidRPr="00A373DA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 w:rsidR="00242D2C" w:rsidRPr="00A373DA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306</w:t>
            </w: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79CA28AA" w14:textId="77777777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6F2AC" w14:textId="1E354DEA" w:rsidR="00C251AD" w:rsidRPr="00A373DA" w:rsidRDefault="00CA797E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43,024</w:t>
            </w:r>
          </w:p>
        </w:tc>
        <w:tc>
          <w:tcPr>
            <w:tcW w:w="270" w:type="dxa"/>
            <w:shd w:val="clear" w:color="auto" w:fill="auto"/>
          </w:tcPr>
          <w:p w14:paraId="6318A67F" w14:textId="77777777" w:rsidR="00C251AD" w:rsidRPr="00A373DA" w:rsidRDefault="00C251AD" w:rsidP="00C251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83333" w14:textId="4DAEFDF7" w:rsidR="00C251AD" w:rsidRPr="00A373DA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0C90F5EF" w14:textId="77777777" w:rsidR="00C251AD" w:rsidRPr="00A373DA" w:rsidRDefault="00C251AD" w:rsidP="00C251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79376" w14:textId="72A373AF" w:rsidR="00C251AD" w:rsidRPr="00A373DA" w:rsidRDefault="00CA797E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1,472,510</w:t>
            </w:r>
          </w:p>
        </w:tc>
      </w:tr>
      <w:tr w:rsidR="00C251AD" w:rsidRPr="00332BD9" w14:paraId="00926ECD" w14:textId="77777777" w:rsidTr="5B68EB37">
        <w:trPr>
          <w:trHeight w:val="234"/>
        </w:trPr>
        <w:tc>
          <w:tcPr>
            <w:tcW w:w="3960" w:type="dxa"/>
          </w:tcPr>
          <w:p w14:paraId="0E453CAB" w14:textId="77777777" w:rsidR="00C251AD" w:rsidRPr="0070695B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170" w:type="dxa"/>
          </w:tcPr>
          <w:p w14:paraId="1135346E" w14:textId="77777777" w:rsidR="00C251AD" w:rsidRPr="0070695B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1291E4D" w14:textId="77777777" w:rsidR="00C251AD" w:rsidRPr="0070695B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</w:tcPr>
          <w:p w14:paraId="617C4E9B" w14:textId="77777777" w:rsidR="00C251AD" w:rsidRPr="0070695B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8E079F4" w14:textId="77777777" w:rsidR="00C251AD" w:rsidRPr="0070695B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</w:tcPr>
          <w:p w14:paraId="56B38A30" w14:textId="77777777" w:rsidR="00C251AD" w:rsidRPr="0070695B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0C939B7" w14:textId="77777777" w:rsidR="00C251AD" w:rsidRPr="0070695B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20" w:type="dxa"/>
          </w:tcPr>
          <w:p w14:paraId="02B7F900" w14:textId="77777777" w:rsidR="00C251AD" w:rsidRPr="0070695B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6D82E78" w14:textId="77777777" w:rsidR="00C251AD" w:rsidRPr="0070695B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</w:tcPr>
          <w:p w14:paraId="0E7B97A7" w14:textId="77777777" w:rsidR="00C251AD" w:rsidRPr="0070695B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67594EB" w14:textId="77777777" w:rsidR="00C251AD" w:rsidRPr="0070695B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0" w:type="dxa"/>
          </w:tcPr>
          <w:p w14:paraId="57DEDE80" w14:textId="77777777" w:rsidR="00C251AD" w:rsidRPr="0070695B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345" w:type="dxa"/>
          </w:tcPr>
          <w:p w14:paraId="1C0ABA41" w14:textId="77777777" w:rsidR="00C251AD" w:rsidRPr="0070695B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95" w:type="dxa"/>
          </w:tcPr>
          <w:p w14:paraId="62981CB6" w14:textId="77777777" w:rsidR="00C251AD" w:rsidRPr="0070695B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C251AD" w:rsidRPr="0087049C" w14:paraId="7A70024D" w14:textId="77777777" w:rsidTr="5B68EB37">
        <w:tc>
          <w:tcPr>
            <w:tcW w:w="3960" w:type="dxa"/>
          </w:tcPr>
          <w:p w14:paraId="0CB16B8B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0D776866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ECD92D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45372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12387F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0E3230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80AF1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B89F89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D1866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2DBB6E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7C0B2E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C5C199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00A0D4EA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3514CFAD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1AD" w:rsidRPr="0087049C" w14:paraId="3986EBC0" w14:textId="77777777" w:rsidTr="5B68EB37">
        <w:tc>
          <w:tcPr>
            <w:tcW w:w="3960" w:type="dxa"/>
          </w:tcPr>
          <w:p w14:paraId="3615433D" w14:textId="6E8F2CC8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8C155BF" w14:textId="7BAF7CA9" w:rsidR="00C251AD" w:rsidRPr="0087049C" w:rsidRDefault="00242D2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  <w:r w:rsidR="00C251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5C037161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B216CC9" w14:textId="54B3E4FD" w:rsidR="00C251AD" w:rsidRPr="0087049C" w:rsidRDefault="00242D2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  <w:r w:rsidR="00C251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1C5706A1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A61D63" w14:textId="71E21523" w:rsidR="00C251AD" w:rsidRPr="0087049C" w:rsidRDefault="00242D2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</w:t>
            </w:r>
            <w:r w:rsidR="00C251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270" w:type="dxa"/>
          </w:tcPr>
          <w:p w14:paraId="6CC24311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393D6CA" w14:textId="13CA828F" w:rsidR="00C251AD" w:rsidRPr="0087049C" w:rsidRDefault="00242D2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C251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060</w:t>
            </w:r>
          </w:p>
        </w:tc>
        <w:tc>
          <w:tcPr>
            <w:tcW w:w="270" w:type="dxa"/>
          </w:tcPr>
          <w:p w14:paraId="09A3E7B7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FD1358" w14:textId="20AF9E18" w:rsidR="00C251AD" w:rsidRPr="0087049C" w:rsidRDefault="00242D2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C251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5ADC1C31" w14:textId="77777777" w:rsidR="00C251AD" w:rsidRPr="0087049C" w:rsidRDefault="00C251AD" w:rsidP="00C251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9325C24" w14:textId="1209F4B9" w:rsidR="00C251AD" w:rsidRPr="0087049C" w:rsidRDefault="00242D2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</w:t>
            </w:r>
            <w:r w:rsidR="00C251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972</w:t>
            </w:r>
          </w:p>
        </w:tc>
        <w:tc>
          <w:tcPr>
            <w:tcW w:w="345" w:type="dxa"/>
          </w:tcPr>
          <w:p w14:paraId="2C05B0D7" w14:textId="77777777" w:rsidR="00C251AD" w:rsidRPr="0087049C" w:rsidRDefault="00C251AD" w:rsidP="00C251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715DE0D3" w14:textId="08BBB0C6" w:rsidR="00C251AD" w:rsidRPr="0087049C" w:rsidRDefault="00242D2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251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</w:t>
            </w:r>
            <w:r w:rsidR="00C251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961</w:t>
            </w:r>
          </w:p>
        </w:tc>
      </w:tr>
      <w:tr w:rsidR="00C251AD" w:rsidRPr="0087049C" w14:paraId="1B248019" w14:textId="77777777" w:rsidTr="5B68EB37">
        <w:tc>
          <w:tcPr>
            <w:tcW w:w="3960" w:type="dxa"/>
            <w:shd w:val="clear" w:color="auto" w:fill="auto"/>
          </w:tcPr>
          <w:p w14:paraId="080EEA36" w14:textId="459C3C48" w:rsidR="00C251AD" w:rsidRPr="0087049C" w:rsidRDefault="00C251AD" w:rsidP="00C251A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F3BDBB4" w14:textId="018EA772" w:rsidR="00C251AD" w:rsidRPr="0087049C" w:rsidRDefault="00242D2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  <w:r w:rsidR="00C251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045</w:t>
            </w:r>
          </w:p>
        </w:tc>
        <w:tc>
          <w:tcPr>
            <w:tcW w:w="270" w:type="dxa"/>
            <w:shd w:val="clear" w:color="auto" w:fill="auto"/>
          </w:tcPr>
          <w:p w14:paraId="76686A2B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EBDF566" w14:textId="051F1671" w:rsidR="00C251AD" w:rsidRPr="0087049C" w:rsidRDefault="00242D2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  <w:r w:rsidR="00C251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270" w:type="dxa"/>
            <w:shd w:val="clear" w:color="auto" w:fill="auto"/>
          </w:tcPr>
          <w:p w14:paraId="787C149B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B2F743F" w14:textId="401B0FBF" w:rsidR="00C251AD" w:rsidRPr="0087049C" w:rsidRDefault="00242D2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  <w:r w:rsidR="00C251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768B6B20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5D99AD73" w14:textId="210103A9" w:rsidR="00C251AD" w:rsidRPr="0087049C" w:rsidRDefault="00242D2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</w:t>
            </w:r>
            <w:r w:rsidR="00C251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270" w:type="dxa"/>
            <w:shd w:val="clear" w:color="auto" w:fill="auto"/>
          </w:tcPr>
          <w:p w14:paraId="6B9FF44F" w14:textId="77777777" w:rsidR="00C251AD" w:rsidRPr="0087049C" w:rsidRDefault="00C251AD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26C6B3D" w14:textId="4834D2BA" w:rsidR="00C251AD" w:rsidRPr="0087049C" w:rsidRDefault="00242D2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C251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064</w:t>
            </w:r>
          </w:p>
        </w:tc>
        <w:tc>
          <w:tcPr>
            <w:tcW w:w="270" w:type="dxa"/>
            <w:shd w:val="clear" w:color="auto" w:fill="auto"/>
          </w:tcPr>
          <w:p w14:paraId="445AFCC5" w14:textId="77777777" w:rsidR="00C251AD" w:rsidRPr="0087049C" w:rsidRDefault="00C251AD" w:rsidP="00C251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19FE3E9" w14:textId="034C4108" w:rsidR="00C251AD" w:rsidRPr="0087049C" w:rsidRDefault="00242D2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251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  <w:r w:rsidR="00C251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953</w:t>
            </w:r>
          </w:p>
        </w:tc>
        <w:tc>
          <w:tcPr>
            <w:tcW w:w="345" w:type="dxa"/>
            <w:shd w:val="clear" w:color="auto" w:fill="auto"/>
          </w:tcPr>
          <w:p w14:paraId="1DF75363" w14:textId="77777777" w:rsidR="00C251AD" w:rsidRPr="0087049C" w:rsidRDefault="00C251AD" w:rsidP="00C251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auto"/>
          </w:tcPr>
          <w:p w14:paraId="3446CC9D" w14:textId="038B4163" w:rsidR="00C251AD" w:rsidRPr="0087049C" w:rsidRDefault="00242D2C" w:rsidP="00C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251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  <w:r w:rsidR="00C251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</w:t>
            </w:r>
          </w:p>
        </w:tc>
      </w:tr>
      <w:tr w:rsidR="00C251AD" w:rsidRPr="0087049C" w14:paraId="269FC20D" w14:textId="77777777" w:rsidTr="008D2E9C">
        <w:trPr>
          <w:trHeight w:val="930"/>
        </w:trPr>
        <w:tc>
          <w:tcPr>
            <w:tcW w:w="14490" w:type="dxa"/>
            <w:gridSpan w:val="14"/>
            <w:shd w:val="clear" w:color="auto" w:fill="auto"/>
            <w:vAlign w:val="bottom"/>
          </w:tcPr>
          <w:p w14:paraId="74D3517C" w14:textId="77777777" w:rsidR="00C251AD" w:rsidRDefault="00C251AD" w:rsidP="00C251AD">
            <w:pPr>
              <w:pStyle w:val="block"/>
              <w:spacing w:after="0" w:line="240" w:lineRule="auto"/>
              <w:ind w:left="0" w:right="-18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lang w:bidi="th-TH"/>
              </w:rPr>
            </w:pPr>
          </w:p>
          <w:p w14:paraId="6253097C" w14:textId="3EFDCE3E" w:rsidR="00C251AD" w:rsidRPr="0070695B" w:rsidRDefault="00C251AD" w:rsidP="00C251AD">
            <w:pPr>
              <w:pStyle w:val="block"/>
              <w:spacing w:after="0" w:line="240" w:lineRule="auto"/>
              <w:ind w:left="0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049C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ราคาทรัพย์สินของ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กลุ่มบริษัทและ</w:t>
            </w:r>
            <w:r w:rsidRPr="0087049C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บริษัทก่อนหักค่าเสื่อมราคาสะสมของส่วนปรับปรุงที่ดิน อาคารและอุปกรณ์</w:t>
            </w:r>
            <w:r w:rsidRPr="0087049C">
              <w:rPr>
                <w:rFonts w:asciiTheme="majorBidi" w:hAnsiTheme="majorBidi" w:cstheme="majorBidi"/>
                <w:spacing w:val="-8"/>
                <w:sz w:val="30"/>
                <w:szCs w:val="30"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ซึ่งได้คิดค่าเสื่อมราคาเต็ม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จำนวนแล้ว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แต่ยังคงใช้งานจนถึง ณ วันที่ 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มีจำนวน </w:t>
            </w:r>
            <w:r w:rsidR="00F660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672.68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ล้านบ</w:t>
            </w:r>
            <w:r w:rsidRPr="00BD34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าท</w:t>
            </w:r>
            <w:r w:rsidRPr="00BD34D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BD34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และ </w:t>
            </w:r>
            <w:r w:rsidR="00A37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643.37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ล้านบาท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ตามลำดับ 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2566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="00242D2C" w:rsidRPr="00242D2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697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.</w:t>
            </w:r>
            <w:r w:rsidR="00242D2C" w:rsidRPr="00242D2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09</w:t>
            </w:r>
            <w:r w:rsidRPr="0070695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7069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70695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7069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และ </w:t>
            </w:r>
            <w:r w:rsidR="00242D2C" w:rsidRPr="00242D2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659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.</w:t>
            </w:r>
            <w:r w:rsidR="00242D2C" w:rsidRPr="00242D2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53</w:t>
            </w:r>
            <w:r w:rsidRPr="0070695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</w:tbl>
    <w:p w14:paraId="59E424B1" w14:textId="77777777" w:rsidR="002C28F6" w:rsidRPr="0070695B" w:rsidRDefault="002C28F6" w:rsidP="00C424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/>
        <w:ind w:right="-45"/>
        <w:jc w:val="both"/>
        <w:rPr>
          <w:rFonts w:asciiTheme="majorBidi" w:hAnsiTheme="majorBidi" w:cstheme="majorBidi"/>
          <w:sz w:val="30"/>
          <w:szCs w:val="30"/>
          <w:highlight w:val="green"/>
          <w:cs/>
        </w:rPr>
        <w:sectPr w:rsidR="002C28F6" w:rsidRPr="0070695B" w:rsidSect="00BA5EAF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06C8EBC" w14:textId="77777777" w:rsidR="002C28F6" w:rsidRPr="0087049C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ค่าความนิยม</w:t>
      </w:r>
    </w:p>
    <w:p w14:paraId="7FAC7FBC" w14:textId="77777777" w:rsidR="002C28F6" w:rsidRPr="0087049C" w:rsidRDefault="002C28F6" w:rsidP="00311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950"/>
        <w:gridCol w:w="1350"/>
        <w:gridCol w:w="1260"/>
        <w:gridCol w:w="270"/>
        <w:gridCol w:w="1260"/>
      </w:tblGrid>
      <w:tr w:rsidR="002C28F6" w:rsidRPr="0087049C" w14:paraId="4B196D76" w14:textId="77777777" w:rsidTr="00911719">
        <w:trPr>
          <w:tblHeader/>
        </w:trPr>
        <w:tc>
          <w:tcPr>
            <w:tcW w:w="4950" w:type="dxa"/>
          </w:tcPr>
          <w:p w14:paraId="17AD4D67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7F36DE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168C34F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28F6" w:rsidRPr="0087049C" w14:paraId="51F10ED7" w14:textId="77777777" w:rsidTr="00911719">
        <w:trPr>
          <w:tblHeader/>
        </w:trPr>
        <w:tc>
          <w:tcPr>
            <w:tcW w:w="4950" w:type="dxa"/>
          </w:tcPr>
          <w:p w14:paraId="298937D0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2EE847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291AABB" w14:textId="71D07F86" w:rsidR="002C28F6" w:rsidRPr="0087049C" w:rsidRDefault="00242D2C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594FB7F3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250D465" w14:textId="3B2379BB" w:rsidR="002C28F6" w:rsidRPr="0087049C" w:rsidRDefault="00242D2C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C28F6" w:rsidRPr="0087049C" w14:paraId="044D2549" w14:textId="77777777" w:rsidTr="00911719">
        <w:trPr>
          <w:tblHeader/>
        </w:trPr>
        <w:tc>
          <w:tcPr>
            <w:tcW w:w="4950" w:type="dxa"/>
          </w:tcPr>
          <w:p w14:paraId="27D33A61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7360C5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7E5454FB" w14:textId="77777777" w:rsidR="002C28F6" w:rsidRPr="0087049C" w:rsidRDefault="002C28F6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8F6" w:rsidRPr="0087049C" w14:paraId="478805DA" w14:textId="77777777" w:rsidTr="00911719">
        <w:tc>
          <w:tcPr>
            <w:tcW w:w="4950" w:type="dxa"/>
          </w:tcPr>
          <w:p w14:paraId="1E9C1DFD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66373CCA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23EEF7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9374EA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F9002A" w14:textId="77777777" w:rsidR="002C28F6" w:rsidRPr="0087049C" w:rsidRDefault="002C28F6" w:rsidP="004B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7B78B704" w14:textId="77777777" w:rsidTr="00911719">
        <w:tc>
          <w:tcPr>
            <w:tcW w:w="4950" w:type="dxa"/>
            <w:shd w:val="clear" w:color="auto" w:fill="auto"/>
          </w:tcPr>
          <w:p w14:paraId="485557AF" w14:textId="6CF88BE8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0D11A61A" w14:textId="77777777" w:rsidR="002C28F6" w:rsidRPr="0087049C" w:rsidRDefault="002C28F6" w:rsidP="008D2E9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1DD888" w14:textId="0BDB9895" w:rsidR="002C28F6" w:rsidRPr="00086587" w:rsidRDefault="00242D2C" w:rsidP="008D2E9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2C28F6" w:rsidRPr="000865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0908D63E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0FAD50" w14:textId="418A8AFD" w:rsidR="002C28F6" w:rsidRPr="0087049C" w:rsidRDefault="00242D2C" w:rsidP="00FF0A1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899</w:t>
            </w:r>
          </w:p>
        </w:tc>
      </w:tr>
      <w:tr w:rsidR="008A3A69" w:rsidRPr="0087049C" w14:paraId="73DF0BFE" w14:textId="77777777" w:rsidTr="00911719">
        <w:tc>
          <w:tcPr>
            <w:tcW w:w="4950" w:type="dxa"/>
            <w:shd w:val="clear" w:color="auto" w:fill="auto"/>
          </w:tcPr>
          <w:p w14:paraId="6112164D" w14:textId="76A2C0D0" w:rsidR="008A3A69" w:rsidRPr="0087049C" w:rsidRDefault="008A3A69" w:rsidP="008A3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</w:tcPr>
          <w:p w14:paraId="0DEE7FF0" w14:textId="77777777" w:rsidR="008A3A69" w:rsidRPr="0087049C" w:rsidRDefault="008A3A69" w:rsidP="008A3A6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EC640" w14:textId="667D12C1" w:rsidR="008A3A69" w:rsidRPr="0087049C" w:rsidRDefault="00242D2C" w:rsidP="008A3A6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8A3A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78F8313B" w14:textId="77777777" w:rsidR="008A3A69" w:rsidRPr="0087049C" w:rsidRDefault="008A3A69" w:rsidP="008A3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5962C" w14:textId="1B903B8C" w:rsidR="008A3A69" w:rsidRPr="0087049C" w:rsidRDefault="00242D2C" w:rsidP="008A3A6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8A3A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</w:tr>
      <w:tr w:rsidR="008A3A69" w:rsidRPr="00F134F7" w14:paraId="0C5BA073" w14:textId="77777777" w:rsidTr="00911719">
        <w:tc>
          <w:tcPr>
            <w:tcW w:w="4950" w:type="dxa"/>
          </w:tcPr>
          <w:p w14:paraId="4EDC12B2" w14:textId="77777777" w:rsidR="008A3A69" w:rsidRPr="00F134F7" w:rsidRDefault="008A3A69" w:rsidP="008A3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BC62794" w14:textId="77777777" w:rsidR="008A3A69" w:rsidRPr="00F134F7" w:rsidRDefault="008A3A69" w:rsidP="008A3A6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E94EB4" w14:textId="77777777" w:rsidR="008A3A69" w:rsidRPr="00F134F7" w:rsidRDefault="008A3A69" w:rsidP="008A3A6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7D25A2" w14:textId="77777777" w:rsidR="008A3A69" w:rsidRPr="00F134F7" w:rsidRDefault="008A3A69" w:rsidP="008A3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C199450" w14:textId="77777777" w:rsidR="008A3A69" w:rsidRPr="00F134F7" w:rsidRDefault="008A3A69" w:rsidP="008A3A6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3A69" w:rsidRPr="0087049C" w14:paraId="70A3643B" w14:textId="77777777" w:rsidTr="00911719">
        <w:tc>
          <w:tcPr>
            <w:tcW w:w="4950" w:type="dxa"/>
            <w:shd w:val="clear" w:color="auto" w:fill="auto"/>
          </w:tcPr>
          <w:p w14:paraId="32271805" w14:textId="77777777" w:rsidR="008A3A69" w:rsidRPr="0087049C" w:rsidRDefault="008A3A69" w:rsidP="008A3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20D15328" w14:textId="77777777" w:rsidR="008A3A69" w:rsidRPr="0087049C" w:rsidRDefault="008A3A69" w:rsidP="008A3A6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6FE91F" w14:textId="77777777" w:rsidR="008A3A69" w:rsidRPr="0087049C" w:rsidRDefault="008A3A69" w:rsidP="008A3A6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4EF797" w14:textId="77777777" w:rsidR="008A3A69" w:rsidRPr="0087049C" w:rsidRDefault="008A3A69" w:rsidP="008A3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7D57EF" w14:textId="77777777" w:rsidR="008A3A69" w:rsidRPr="0087049C" w:rsidRDefault="008A3A69" w:rsidP="008A3A6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3A69" w:rsidRPr="0087049C" w14:paraId="75CA4F23" w14:textId="77777777" w:rsidTr="00911719">
        <w:tc>
          <w:tcPr>
            <w:tcW w:w="4950" w:type="dxa"/>
            <w:shd w:val="clear" w:color="auto" w:fill="auto"/>
          </w:tcPr>
          <w:p w14:paraId="474927BD" w14:textId="177F402D" w:rsidR="008A3A69" w:rsidRPr="0087049C" w:rsidRDefault="008A3A69" w:rsidP="008A3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50" w:type="dxa"/>
          </w:tcPr>
          <w:p w14:paraId="5C8664AF" w14:textId="77777777" w:rsidR="008A3A69" w:rsidRPr="0087049C" w:rsidRDefault="008A3A69" w:rsidP="008A3A6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AD18469" w14:textId="6939E588" w:rsidR="008A3A69" w:rsidRPr="0087049C" w:rsidRDefault="00242D2C" w:rsidP="008A3A6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8A3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42D18D21" w14:textId="77777777" w:rsidR="008A3A69" w:rsidRPr="0087049C" w:rsidRDefault="008A3A69" w:rsidP="008A3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C2014C9" w14:textId="0E0C1E75" w:rsidR="008A3A69" w:rsidRPr="0087049C" w:rsidRDefault="00242D2C" w:rsidP="008A3A6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8A3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</w:tr>
    </w:tbl>
    <w:p w14:paraId="6D4AF61C" w14:textId="77777777" w:rsidR="002C28F6" w:rsidRPr="0087049C" w:rsidRDefault="002C28F6" w:rsidP="00311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D08EDF" w14:textId="77777777" w:rsidR="002C28F6" w:rsidRPr="0087049C" w:rsidRDefault="002C28F6" w:rsidP="00E377D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2F060736" w14:textId="77777777" w:rsidR="002C28F6" w:rsidRPr="0087049C" w:rsidRDefault="002C28F6" w:rsidP="00E377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4F6262" w14:textId="675770D0" w:rsidR="002C28F6" w:rsidRPr="0087049C" w:rsidRDefault="002C28F6" w:rsidP="00E377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มูลค่าที่คาดว่าจะได้รับคืนของหน่วยสินทรัพย์ที่ก่อให้เกิดเงินสดนี้เป็นมูลค่าจากการใช้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ซึ่งวัดมูลค่าโดยการคิดลดกระแสเงินสดในอนาคตที่คาดว่าจะได้รับจากการดำเนินงานต่อเนื่องของบริษัท ออล โคโค กรุ๊ป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ซึ่งมูลค่าตามบัญชีของหน่วยสินทรัพย์ที่ก่อให้เกิดเงินสดต่ำกว่ามูลค่าที่คาดว่าจะได้รับคืน ดังนั้นจึงไม่มีการบันทึกผลขาดทุน</w:t>
      </w:r>
      <w:r w:rsidRPr="0087049C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จากการด้อยค่า ณ วันที่ </w:t>
      </w:r>
      <w:r w:rsidR="00242D2C" w:rsidRPr="00242D2C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42D2C" w:rsidRPr="00242D2C">
        <w:rPr>
          <w:rFonts w:asciiTheme="majorBidi" w:hAnsiTheme="majorBidi" w:cstheme="majorBidi"/>
          <w:sz w:val="30"/>
          <w:szCs w:val="30"/>
        </w:rPr>
        <w:t>2567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42D2C" w:rsidRPr="00242D2C">
        <w:rPr>
          <w:rFonts w:asciiTheme="majorBidi" w:hAnsiTheme="majorBidi" w:cstheme="majorBidi"/>
          <w:sz w:val="30"/>
          <w:szCs w:val="30"/>
        </w:rPr>
        <w:t>2566</w:t>
      </w:r>
    </w:p>
    <w:p w14:paraId="217E132F" w14:textId="77777777" w:rsidR="002C28F6" w:rsidRPr="0087049C" w:rsidRDefault="002C28F6" w:rsidP="00E377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70"/>
        <w:gridCol w:w="1260"/>
      </w:tblGrid>
      <w:tr w:rsidR="002C28F6" w:rsidRPr="00D350D5" w14:paraId="3FC738CF" w14:textId="77777777" w:rsidTr="00FF0A18">
        <w:tc>
          <w:tcPr>
            <w:tcW w:w="6390" w:type="dxa"/>
          </w:tcPr>
          <w:p w14:paraId="7CB2B3C8" w14:textId="77777777" w:rsidR="002C28F6" w:rsidRPr="00D350D5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32172858"/>
            <w:r w:rsidRPr="00D350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ข้อสมมติที่สำคัญในการประมาณมูลค่าจากการใช้</w:t>
            </w:r>
          </w:p>
        </w:tc>
        <w:tc>
          <w:tcPr>
            <w:tcW w:w="2790" w:type="dxa"/>
            <w:gridSpan w:val="3"/>
            <w:vAlign w:val="center"/>
          </w:tcPr>
          <w:p w14:paraId="6EA80B52" w14:textId="77777777" w:rsidR="002C28F6" w:rsidRPr="00D350D5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50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28F6" w:rsidRPr="00D350D5" w14:paraId="4D7173BB" w14:textId="77777777" w:rsidTr="00FF0A18">
        <w:tc>
          <w:tcPr>
            <w:tcW w:w="6390" w:type="dxa"/>
          </w:tcPr>
          <w:p w14:paraId="58DB25F4" w14:textId="77777777" w:rsidR="002C28F6" w:rsidRPr="00D350D5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4BE9CA" w14:textId="48EEEB62" w:rsidR="002C28F6" w:rsidRPr="00D350D5" w:rsidRDefault="00242D2C" w:rsidP="005D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D54D6A7" w14:textId="77777777" w:rsidR="002C28F6" w:rsidRPr="00D350D5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BBB091" w14:textId="477A036E" w:rsidR="002C28F6" w:rsidRPr="00D350D5" w:rsidRDefault="00242D2C" w:rsidP="005D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C28F6" w:rsidRPr="00D350D5" w14:paraId="0EF1C4C3" w14:textId="77777777" w:rsidTr="00FF0A18">
        <w:tc>
          <w:tcPr>
            <w:tcW w:w="6390" w:type="dxa"/>
          </w:tcPr>
          <w:p w14:paraId="1471AA99" w14:textId="77777777" w:rsidR="002C28F6" w:rsidRPr="00D350D5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67AA6501" w14:textId="77777777" w:rsidR="002C28F6" w:rsidRPr="00D350D5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50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2D657A" w:rsidRPr="00D350D5" w14:paraId="03663C83" w14:textId="77777777" w:rsidTr="00FF0A18">
        <w:tc>
          <w:tcPr>
            <w:tcW w:w="6390" w:type="dxa"/>
            <w:shd w:val="clear" w:color="auto" w:fill="auto"/>
          </w:tcPr>
          <w:p w14:paraId="6C1627CE" w14:textId="77777777" w:rsidR="002D657A" w:rsidRPr="00D350D5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50D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02082B" w14:textId="22AB8ED8" w:rsidR="002D657A" w:rsidRPr="00F31F0F" w:rsidRDefault="00242D2C" w:rsidP="002D657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860A08" w:rsidRPr="00F31F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4E0016B0" w14:textId="77777777" w:rsidR="002D657A" w:rsidRPr="00D350D5" w:rsidRDefault="002D657A" w:rsidP="002D657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733933" w14:textId="1F9916C9" w:rsidR="002D657A" w:rsidRPr="00D350D5" w:rsidRDefault="00242D2C" w:rsidP="002D657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D657A" w:rsidRPr="008201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</w:p>
        </w:tc>
      </w:tr>
      <w:tr w:rsidR="002D657A" w:rsidRPr="0087049C" w14:paraId="5FF34522" w14:textId="77777777" w:rsidTr="00FF0A18">
        <w:tc>
          <w:tcPr>
            <w:tcW w:w="6390" w:type="dxa"/>
            <w:shd w:val="clear" w:color="auto" w:fill="auto"/>
          </w:tcPr>
          <w:p w14:paraId="042C1F1F" w14:textId="77777777" w:rsidR="002D657A" w:rsidRPr="00D350D5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50D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B29E36" w14:textId="1E511B02" w:rsidR="002D657A" w:rsidRPr="00F31F0F" w:rsidRDefault="00242D2C" w:rsidP="002D657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22687" w:rsidRPr="00F31F0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7E6C4F10" w14:textId="77777777" w:rsidR="002D657A" w:rsidRPr="00D350D5" w:rsidRDefault="002D657A" w:rsidP="002D657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2203AA" w14:textId="3A6EAFDE" w:rsidR="002D657A" w:rsidRPr="0087049C" w:rsidRDefault="00242D2C" w:rsidP="002D657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2D657A" w:rsidRPr="0082010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bookmarkEnd w:id="4"/>
    </w:tbl>
    <w:p w14:paraId="12B001EB" w14:textId="77777777" w:rsidR="002C28F6" w:rsidRPr="0087049C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54662AD" w14:textId="77777777" w:rsidR="002C28F6" w:rsidRPr="0087049C" w:rsidRDefault="002C28F6" w:rsidP="00BE57E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หลังหักภาษีเงินได้ที่อ้างอิงอัตราถัวเฉลี่ยถ่วงน้ำหนักของเงินทุนของธุรกิจที่เคยเกิดขึ้นในอดีต</w:t>
      </w:r>
    </w:p>
    <w:p w14:paraId="78443334" w14:textId="77777777" w:rsidR="002C28F6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B6D401C" w14:textId="6DBBE851" w:rsidR="002C28F6" w:rsidRPr="0087049C" w:rsidRDefault="002C28F6" w:rsidP="00BE57E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ประมาณการอัตราการเติบโตของกำไร </w:t>
      </w:r>
      <w:r w:rsidRPr="0087049C">
        <w:rPr>
          <w:rFonts w:asciiTheme="majorBidi" w:hAnsiTheme="majorBidi" w:cstheme="majorBidi"/>
          <w:sz w:val="30"/>
          <w:szCs w:val="30"/>
        </w:rPr>
        <w:t xml:space="preserve">EBITDA </w:t>
      </w:r>
      <w:r w:rsidRPr="0087049C">
        <w:rPr>
          <w:rFonts w:asciiTheme="majorBidi" w:hAnsiTheme="majorBidi" w:cstheme="majorBidi"/>
          <w:sz w:val="30"/>
          <w:szCs w:val="30"/>
          <w:cs/>
        </w:rPr>
        <w:t>ได้มาจากการประมาณการรายได้ในอนาคตโดยอาศัยประสบการณ์ในอดีตปรับปรุงด้วยรายได้ที่คาดว่าจะได้รับ ซึ่งคาดการณ์การเติบโตของรายได้จากอัตราเติบโต</w:t>
      </w:r>
      <w:r w:rsidR="00776BE7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ถัวเฉลี่ยของ </w:t>
      </w:r>
      <w:r w:rsidR="00242D2C" w:rsidRPr="00242D2C">
        <w:rPr>
          <w:rFonts w:asciiTheme="majorBidi" w:hAnsiTheme="majorBidi" w:cstheme="majorBidi"/>
          <w:sz w:val="30"/>
          <w:szCs w:val="30"/>
        </w:rPr>
        <w:t>5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ปีที่ผ่านมารวมกับประมาณการยอดขายและราคาขายที่จะเพิ่มขึ้นในอีก </w:t>
      </w:r>
      <w:r w:rsidR="00242D2C" w:rsidRPr="00242D2C">
        <w:rPr>
          <w:rFonts w:asciiTheme="majorBidi" w:hAnsiTheme="majorBidi" w:cstheme="majorBidi"/>
          <w:sz w:val="30"/>
          <w:szCs w:val="30"/>
        </w:rPr>
        <w:t>5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ปีข้างหน้า โดยมีสมมติฐานว่าราคาขายจะเพิ่มขึ้นโดยดำรงสัดส่วนกำไรขั้นต้นให้สูงกว่าอัตราเงินเฟ้อประมาณการสำหรับ </w:t>
      </w:r>
      <w:r w:rsidR="00242D2C" w:rsidRPr="00242D2C">
        <w:rPr>
          <w:rFonts w:asciiTheme="majorBidi" w:hAnsiTheme="majorBidi" w:cstheme="majorBidi"/>
          <w:sz w:val="30"/>
          <w:szCs w:val="30"/>
        </w:rPr>
        <w:t>5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ปีข้างหน้า</w:t>
      </w:r>
      <w:r w:rsidR="00776BE7">
        <w:rPr>
          <w:rFonts w:asciiTheme="majorBidi" w:hAnsiTheme="majorBidi" w:cstheme="majorBidi"/>
          <w:sz w:val="30"/>
          <w:szCs w:val="30"/>
        </w:rPr>
        <w:br/>
      </w:r>
      <w:r w:rsidRPr="00776BE7">
        <w:rPr>
          <w:rFonts w:asciiTheme="majorBidi" w:hAnsiTheme="majorBidi" w:cstheme="majorBidi"/>
          <w:spacing w:val="-4"/>
          <w:sz w:val="30"/>
          <w:szCs w:val="30"/>
          <w:cs/>
        </w:rPr>
        <w:t>อย่างสม่ำเสมอตามข้อมูลที่ได้รับจากตัวแทนภายนอกที่มีการเผยแพร่ข้อมูลสถิติของแนวโน้มทางการตลาดในระยะยาว</w:t>
      </w:r>
    </w:p>
    <w:p w14:paraId="59415381" w14:textId="77777777" w:rsidR="002C28F6" w:rsidRPr="0087049C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E96AA00" w14:textId="1A258D77" w:rsidR="002C28F6" w:rsidRPr="0087049C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เจ้าหนี้หมุนเวียนอื่น</w:t>
      </w:r>
    </w:p>
    <w:p w14:paraId="15048A3C" w14:textId="77777777" w:rsidR="002C28F6" w:rsidRPr="0087049C" w:rsidRDefault="002C28F6" w:rsidP="00AB5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810"/>
        <w:gridCol w:w="990"/>
        <w:gridCol w:w="268"/>
        <w:gridCol w:w="992"/>
        <w:gridCol w:w="345"/>
        <w:gridCol w:w="1005"/>
        <w:gridCol w:w="265"/>
        <w:gridCol w:w="1086"/>
      </w:tblGrid>
      <w:tr w:rsidR="002C28F6" w:rsidRPr="0087049C" w14:paraId="34D1F5D6" w14:textId="77777777" w:rsidTr="00744E1E">
        <w:tc>
          <w:tcPr>
            <w:tcW w:w="3510" w:type="dxa"/>
          </w:tcPr>
          <w:p w14:paraId="6A37D72B" w14:textId="77777777" w:rsidR="002C28F6" w:rsidRPr="0087049C" w:rsidRDefault="002C28F6" w:rsidP="00CE2AA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B466F60" w14:textId="77777777" w:rsidR="002C28F6" w:rsidRPr="0087049C" w:rsidRDefault="002C28F6" w:rsidP="00FE65CB">
            <w:pPr>
              <w:ind w:left="-11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582B9F26" w14:textId="77777777" w:rsidR="002C28F6" w:rsidRPr="0087049C" w:rsidRDefault="002C28F6" w:rsidP="002471C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5" w:type="dxa"/>
            <w:vAlign w:val="center"/>
          </w:tcPr>
          <w:p w14:paraId="1C855697" w14:textId="77777777" w:rsidR="002C28F6" w:rsidRPr="0087049C" w:rsidRDefault="002C28F6" w:rsidP="002471C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56" w:type="dxa"/>
            <w:gridSpan w:val="3"/>
          </w:tcPr>
          <w:p w14:paraId="425793E8" w14:textId="77777777" w:rsidR="002C28F6" w:rsidRPr="0087049C" w:rsidRDefault="002C28F6" w:rsidP="002471C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87049C" w14:paraId="23309139" w14:textId="77777777" w:rsidTr="00744E1E">
        <w:tc>
          <w:tcPr>
            <w:tcW w:w="3510" w:type="dxa"/>
          </w:tcPr>
          <w:p w14:paraId="75D0E250" w14:textId="77777777" w:rsidR="002C28F6" w:rsidRPr="0087049C" w:rsidRDefault="002C28F6" w:rsidP="00C70868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69871384" w14:textId="77777777" w:rsidR="002C28F6" w:rsidRPr="0087049C" w:rsidRDefault="002C28F6" w:rsidP="00FF0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7E04A3EA" w14:textId="181B9255" w:rsidR="002C28F6" w:rsidRPr="0087049C" w:rsidRDefault="00242D2C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8" w:type="dxa"/>
          </w:tcPr>
          <w:p w14:paraId="1311369B" w14:textId="77777777" w:rsidR="002C28F6" w:rsidRPr="0087049C" w:rsidRDefault="002C28F6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16688FAF" w14:textId="78668C2B" w:rsidR="002C28F6" w:rsidRPr="0087049C" w:rsidRDefault="00242D2C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345" w:type="dxa"/>
          </w:tcPr>
          <w:p w14:paraId="445CE8F7" w14:textId="77777777" w:rsidR="002C28F6" w:rsidRPr="0087049C" w:rsidRDefault="002C28F6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</w:tcPr>
          <w:p w14:paraId="3B623501" w14:textId="6FDAED11" w:rsidR="002C28F6" w:rsidRPr="0087049C" w:rsidRDefault="00242D2C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5" w:type="dxa"/>
          </w:tcPr>
          <w:p w14:paraId="41984912" w14:textId="77777777" w:rsidR="002C28F6" w:rsidRPr="0087049C" w:rsidRDefault="002C28F6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0A380BFD" w14:textId="0520AE59" w:rsidR="002C28F6" w:rsidRPr="0087049C" w:rsidRDefault="00242D2C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2C28F6" w:rsidRPr="0087049C" w14:paraId="1432768B" w14:textId="77777777" w:rsidTr="00744E1E">
        <w:tc>
          <w:tcPr>
            <w:tcW w:w="3510" w:type="dxa"/>
          </w:tcPr>
          <w:p w14:paraId="194006E9" w14:textId="77777777" w:rsidR="002C28F6" w:rsidRPr="0087049C" w:rsidRDefault="002C28F6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855CBE5" w14:textId="77777777" w:rsidR="002C28F6" w:rsidRPr="0087049C" w:rsidRDefault="002C28F6" w:rsidP="00980A4B">
            <w:pPr>
              <w:tabs>
                <w:tab w:val="clear" w:pos="227"/>
                <w:tab w:val="clear" w:pos="454"/>
                <w:tab w:val="clear" w:pos="680"/>
              </w:tabs>
              <w:ind w:left="-73" w:right="-15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51" w:type="dxa"/>
            <w:gridSpan w:val="7"/>
            <w:shd w:val="clear" w:color="auto" w:fill="auto"/>
          </w:tcPr>
          <w:p w14:paraId="1E7BF353" w14:textId="77777777" w:rsidR="002C28F6" w:rsidRPr="0087049C" w:rsidRDefault="002C28F6" w:rsidP="00980A4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D657A" w:rsidRPr="0087049C" w14:paraId="400421D9" w14:textId="77777777" w:rsidTr="00744E1E">
        <w:tc>
          <w:tcPr>
            <w:tcW w:w="3510" w:type="dxa"/>
          </w:tcPr>
          <w:p w14:paraId="6EFA7F98" w14:textId="62137ADD" w:rsidR="002D657A" w:rsidRPr="0087049C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810" w:type="dxa"/>
          </w:tcPr>
          <w:p w14:paraId="1AFDE6E7" w14:textId="415BC45F" w:rsidR="002D657A" w:rsidRPr="0087049C" w:rsidRDefault="004957BA" w:rsidP="002D657A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198FE8FD" w14:textId="4DF195D4" w:rsidR="002D657A" w:rsidRPr="00DA3900" w:rsidRDefault="00242D2C" w:rsidP="0074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68" w:type="dxa"/>
          </w:tcPr>
          <w:p w14:paraId="40E9E6CF" w14:textId="77777777" w:rsidR="002D657A" w:rsidRPr="0087049C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848762D" w14:textId="4D65AE2F" w:rsidR="002D657A" w:rsidRPr="0087049C" w:rsidRDefault="00242D2C" w:rsidP="00744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345" w:type="dxa"/>
          </w:tcPr>
          <w:p w14:paraId="3EEA9A87" w14:textId="77777777" w:rsidR="002D657A" w:rsidRPr="0087049C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9370263" w14:textId="011C3D64" w:rsidR="002D657A" w:rsidRPr="0087049C" w:rsidRDefault="00242D2C" w:rsidP="00744E1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5DA3E6DA" w:rsidRPr="5DA3E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65" w:type="dxa"/>
          </w:tcPr>
          <w:p w14:paraId="5E636588" w14:textId="77777777" w:rsidR="002D657A" w:rsidRPr="0087049C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63AFCE2" w14:textId="4FE78B54" w:rsidR="002D657A" w:rsidRPr="0087049C" w:rsidRDefault="00242D2C" w:rsidP="00744E1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="002D65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833</w:t>
            </w:r>
          </w:p>
        </w:tc>
      </w:tr>
      <w:tr w:rsidR="002D657A" w:rsidRPr="0087049C" w14:paraId="34FCFAE8" w14:textId="77777777" w:rsidTr="00744E1E">
        <w:tc>
          <w:tcPr>
            <w:tcW w:w="3510" w:type="dxa"/>
          </w:tcPr>
          <w:p w14:paraId="79936110" w14:textId="77777777" w:rsidR="002D657A" w:rsidRPr="0087049C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810" w:type="dxa"/>
          </w:tcPr>
          <w:p w14:paraId="25FF9DD9" w14:textId="44C29E34" w:rsidR="002D657A" w:rsidRPr="0087049C" w:rsidRDefault="004957BA" w:rsidP="002D657A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5A574B32" w14:textId="1D4968E6" w:rsidR="002D657A" w:rsidRPr="00DA3900" w:rsidRDefault="00242D2C" w:rsidP="002D6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268" w:type="dxa"/>
          </w:tcPr>
          <w:p w14:paraId="61ECB44C" w14:textId="77777777" w:rsidR="002D657A" w:rsidRPr="0087049C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50CDC078" w14:textId="476998A7" w:rsidR="002D657A" w:rsidRPr="0087049C" w:rsidRDefault="00242D2C" w:rsidP="002D6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345" w:type="dxa"/>
          </w:tcPr>
          <w:p w14:paraId="005D94EA" w14:textId="77777777" w:rsidR="002D657A" w:rsidRPr="0087049C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12675E7" w14:textId="729807F3" w:rsidR="002D657A" w:rsidRPr="0087049C" w:rsidRDefault="5DA3E6DA" w:rsidP="002D65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5DA3E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5B85EECB" w14:textId="77777777" w:rsidR="002D657A" w:rsidRPr="0087049C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3C26BBBC" w14:textId="2C7280EA" w:rsidR="002D657A" w:rsidRPr="0087049C" w:rsidRDefault="002D657A" w:rsidP="002D657A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D657A" w:rsidRPr="0087049C" w14:paraId="53759B8F" w14:textId="77777777" w:rsidTr="00744E1E">
        <w:tc>
          <w:tcPr>
            <w:tcW w:w="3510" w:type="dxa"/>
          </w:tcPr>
          <w:p w14:paraId="4394EFAC" w14:textId="77777777" w:rsidR="002D657A" w:rsidRPr="0087049C" w:rsidRDefault="002D657A" w:rsidP="002D657A">
            <w:pPr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810" w:type="dxa"/>
          </w:tcPr>
          <w:p w14:paraId="43BB60D1" w14:textId="77777777" w:rsidR="002D657A" w:rsidRPr="0087049C" w:rsidRDefault="002D657A" w:rsidP="002D657A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67E08C6" w14:textId="03B3A264" w:rsidR="002D657A" w:rsidRPr="00DA3900" w:rsidRDefault="00242D2C" w:rsidP="002D6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="402CC1D8" w:rsidRPr="402CC1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268" w:type="dxa"/>
          </w:tcPr>
          <w:p w14:paraId="2C23350D" w14:textId="77777777" w:rsidR="002D657A" w:rsidRPr="0087049C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5DB6F223" w14:textId="54728445" w:rsidR="002D657A" w:rsidRPr="0087049C" w:rsidRDefault="00242D2C" w:rsidP="002D6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448</w:t>
            </w:r>
            <w:r w:rsidR="002D65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345" w:type="dxa"/>
          </w:tcPr>
          <w:p w14:paraId="4E740E51" w14:textId="77777777" w:rsidR="002D657A" w:rsidRPr="0087049C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55561EF4" w14:textId="4E798906" w:rsidR="002D657A" w:rsidRPr="0087049C" w:rsidRDefault="00242D2C" w:rsidP="002D657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  <w:r w:rsidR="48766F78" w:rsidRPr="48766F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265" w:type="dxa"/>
          </w:tcPr>
          <w:p w14:paraId="63EE5533" w14:textId="77777777" w:rsidR="002D657A" w:rsidRPr="0087049C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9476835" w14:textId="71DBD7E8" w:rsidR="002D657A" w:rsidRPr="0087049C" w:rsidRDefault="00242D2C" w:rsidP="00FF0A1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  <w:r w:rsidR="002D657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642</w:t>
            </w:r>
          </w:p>
        </w:tc>
      </w:tr>
      <w:tr w:rsidR="00F8796C" w:rsidRPr="0087049C" w14:paraId="711A3698" w14:textId="77777777" w:rsidTr="00744E1E">
        <w:tc>
          <w:tcPr>
            <w:tcW w:w="3510" w:type="dxa"/>
          </w:tcPr>
          <w:p w14:paraId="2170DC66" w14:textId="2AC6FF2F" w:rsidR="00F8796C" w:rsidRPr="0087049C" w:rsidRDefault="00F8796C" w:rsidP="00F8796C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01C3EF94" w14:textId="77777777" w:rsidR="00F8796C" w:rsidRPr="0087049C" w:rsidRDefault="00F8796C" w:rsidP="00F8796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4CAAEEC" w14:textId="2F387E40" w:rsidR="00F8796C" w:rsidRPr="00242D2C" w:rsidRDefault="00F8796C" w:rsidP="00F8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267</w:t>
            </w:r>
            <w:r w:rsidRPr="3EF704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268" w:type="dxa"/>
          </w:tcPr>
          <w:p w14:paraId="7EA56960" w14:textId="77777777" w:rsidR="00F8796C" w:rsidRPr="0087049C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2AC89052" w14:textId="25501E5D" w:rsidR="00F8796C" w:rsidRPr="00242D2C" w:rsidRDefault="00F8796C" w:rsidP="00F8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345" w:type="dxa"/>
          </w:tcPr>
          <w:p w14:paraId="6B556AC9" w14:textId="77777777" w:rsidR="00F8796C" w:rsidRPr="0087049C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6EE886C" w14:textId="0DA9A9B5" w:rsidR="00F8796C" w:rsidRPr="00242D2C" w:rsidRDefault="00F8796C" w:rsidP="00F8796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  <w:r w:rsidRPr="3B6977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65" w:type="dxa"/>
          </w:tcPr>
          <w:p w14:paraId="47F46430" w14:textId="77777777" w:rsidR="00F8796C" w:rsidRPr="0087049C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5B44DD2" w14:textId="40E04904" w:rsidR="00F8796C" w:rsidRPr="00242D2C" w:rsidRDefault="00F8796C" w:rsidP="00F8796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553</w:t>
            </w:r>
          </w:p>
        </w:tc>
      </w:tr>
      <w:tr w:rsidR="00F8796C" w:rsidRPr="0087049C" w14:paraId="3CFCF604" w14:textId="77777777" w:rsidTr="00744E1E">
        <w:tc>
          <w:tcPr>
            <w:tcW w:w="3510" w:type="dxa"/>
          </w:tcPr>
          <w:p w14:paraId="2B74C69E" w14:textId="775DE422" w:rsidR="00F8796C" w:rsidRPr="0087049C" w:rsidRDefault="00F8796C" w:rsidP="00F8796C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810" w:type="dxa"/>
          </w:tcPr>
          <w:p w14:paraId="39F4710B" w14:textId="77777777" w:rsidR="00F8796C" w:rsidRPr="0087049C" w:rsidRDefault="00F8796C" w:rsidP="00F8796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1A17E12" w14:textId="6805E9B4" w:rsidR="00F8796C" w:rsidRPr="00242D2C" w:rsidRDefault="00F8796C" w:rsidP="00F8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Pr="3EF704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5B6E78E4" w14:textId="77777777" w:rsidR="00F8796C" w:rsidRPr="0087049C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820A283" w14:textId="45E39A3F" w:rsidR="00F8796C" w:rsidRPr="00242D2C" w:rsidRDefault="00F8796C" w:rsidP="00F8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345" w:type="dxa"/>
          </w:tcPr>
          <w:p w14:paraId="570753B4" w14:textId="77777777" w:rsidR="00F8796C" w:rsidRPr="0087049C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F23119B" w14:textId="47A14664" w:rsidR="00F8796C" w:rsidRPr="00242D2C" w:rsidRDefault="00F8796C" w:rsidP="00F8796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</w:t>
            </w:r>
            <w:r w:rsidRPr="3B6977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265" w:type="dxa"/>
          </w:tcPr>
          <w:p w14:paraId="0F6752C2" w14:textId="77777777" w:rsidR="00F8796C" w:rsidRPr="0087049C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9DEA217" w14:textId="11164C90" w:rsidR="00F8796C" w:rsidRPr="00242D2C" w:rsidRDefault="00F8796C" w:rsidP="00F8796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023</w:t>
            </w:r>
          </w:p>
        </w:tc>
      </w:tr>
      <w:tr w:rsidR="00F8796C" w:rsidRPr="0087049C" w14:paraId="667C062F" w14:textId="77777777" w:rsidTr="00744E1E">
        <w:tc>
          <w:tcPr>
            <w:tcW w:w="3510" w:type="dxa"/>
          </w:tcPr>
          <w:p w14:paraId="61DDA2C6" w14:textId="77777777" w:rsidR="00F8796C" w:rsidRPr="0087049C" w:rsidRDefault="00F8796C" w:rsidP="00F8796C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810" w:type="dxa"/>
          </w:tcPr>
          <w:p w14:paraId="0EBA805E" w14:textId="77777777" w:rsidR="00F8796C" w:rsidRPr="0087049C" w:rsidRDefault="00F8796C" w:rsidP="00F8796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3DB41FC" w14:textId="3CD9CA39" w:rsidR="00F8796C" w:rsidRPr="00DA3900" w:rsidRDefault="00F8796C" w:rsidP="00F8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50EDA6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268" w:type="dxa"/>
          </w:tcPr>
          <w:p w14:paraId="2D7F1DFD" w14:textId="77777777" w:rsidR="00F8796C" w:rsidRPr="0087049C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0AE4AA8" w14:textId="6E1F27AF" w:rsidR="00F8796C" w:rsidRPr="0087049C" w:rsidRDefault="00F8796C" w:rsidP="00F8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345" w:type="dxa"/>
          </w:tcPr>
          <w:p w14:paraId="3972B70B" w14:textId="77777777" w:rsidR="00F8796C" w:rsidRPr="0087049C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00E4FAB1" w14:textId="654E2120" w:rsidR="00F8796C" w:rsidRPr="0087049C" w:rsidRDefault="00F8796C" w:rsidP="00F8796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3B6977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265" w:type="dxa"/>
          </w:tcPr>
          <w:p w14:paraId="6B720122" w14:textId="77777777" w:rsidR="00F8796C" w:rsidRPr="0087049C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FA27555" w14:textId="3E1B3F68" w:rsidR="00F8796C" w:rsidRPr="0087049C" w:rsidRDefault="00F8796C" w:rsidP="00F8796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761</w:t>
            </w:r>
          </w:p>
        </w:tc>
      </w:tr>
      <w:tr w:rsidR="00F8796C" w:rsidRPr="0087049C" w14:paraId="70DA094E" w14:textId="77777777" w:rsidTr="00744E1E">
        <w:tc>
          <w:tcPr>
            <w:tcW w:w="3510" w:type="dxa"/>
          </w:tcPr>
          <w:p w14:paraId="48ECBD76" w14:textId="51AAFA8A" w:rsidR="00F8796C" w:rsidRPr="0087049C" w:rsidRDefault="00F8796C" w:rsidP="00F8796C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10" w:type="dxa"/>
          </w:tcPr>
          <w:p w14:paraId="3D2D221F" w14:textId="77777777" w:rsidR="00F8796C" w:rsidRPr="0087049C" w:rsidRDefault="00F8796C" w:rsidP="00F8796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782D954" w14:textId="2329CAA7" w:rsidR="00F8796C" w:rsidRPr="00DA3900" w:rsidRDefault="00F8796C" w:rsidP="00F8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5635ED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68" w:type="dxa"/>
          </w:tcPr>
          <w:p w14:paraId="41D82BBB" w14:textId="77777777" w:rsidR="00F8796C" w:rsidRPr="0087049C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1271F6" w14:textId="7EB5E232" w:rsidR="00F8796C" w:rsidRPr="0087049C" w:rsidRDefault="00F8796C" w:rsidP="00F8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345" w:type="dxa"/>
          </w:tcPr>
          <w:p w14:paraId="67AAB9B7" w14:textId="77777777" w:rsidR="00F8796C" w:rsidRPr="0087049C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1BA38909" w14:textId="6835CF37" w:rsidR="00F8796C" w:rsidRPr="0087049C" w:rsidRDefault="00F8796C" w:rsidP="00F8796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Pr="46EE8F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265" w:type="dxa"/>
          </w:tcPr>
          <w:p w14:paraId="6BCCD2CB" w14:textId="77777777" w:rsidR="00F8796C" w:rsidRPr="0087049C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BBF9C40" w14:textId="603970B0" w:rsidR="00F8796C" w:rsidRPr="0087049C" w:rsidRDefault="00F8796C" w:rsidP="00F8796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</w:t>
            </w:r>
          </w:p>
        </w:tc>
      </w:tr>
      <w:tr w:rsidR="00F8796C" w:rsidRPr="0087049C" w14:paraId="637A2735" w14:textId="77777777" w:rsidTr="00744E1E">
        <w:tc>
          <w:tcPr>
            <w:tcW w:w="3510" w:type="dxa"/>
          </w:tcPr>
          <w:p w14:paraId="77A3EF2B" w14:textId="77777777" w:rsidR="00F8796C" w:rsidRPr="0087049C" w:rsidRDefault="00F8796C" w:rsidP="00F8796C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71B2BF2" w14:textId="77777777" w:rsidR="00F8796C" w:rsidRPr="0087049C" w:rsidRDefault="00F8796C" w:rsidP="00F8796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1CF57" w14:textId="2C0CDB7F" w:rsidR="00F8796C" w:rsidRPr="00DA3900" w:rsidRDefault="00F8796C" w:rsidP="00F8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  <w:r w:rsidRPr="525C4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007</w:t>
            </w:r>
          </w:p>
        </w:tc>
        <w:tc>
          <w:tcPr>
            <w:tcW w:w="268" w:type="dxa"/>
          </w:tcPr>
          <w:p w14:paraId="612BE9B6" w14:textId="77777777" w:rsidR="00F8796C" w:rsidRPr="0087049C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CB1D24B" w14:textId="6625A014" w:rsidR="00F8796C" w:rsidRPr="0087049C" w:rsidRDefault="00F8796C" w:rsidP="00F87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345" w:type="dxa"/>
          </w:tcPr>
          <w:p w14:paraId="7CDD65A7" w14:textId="77777777" w:rsidR="00F8796C" w:rsidRPr="0087049C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91B2C6" w14:textId="4DBAC5F4" w:rsidR="00F8796C" w:rsidRPr="00451D33" w:rsidRDefault="00F8796C" w:rsidP="00F8796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242D2C"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  <w:t>868</w:t>
            </w:r>
            <w:r w:rsidRPr="2763A714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962</w:t>
            </w:r>
          </w:p>
        </w:tc>
        <w:tc>
          <w:tcPr>
            <w:tcW w:w="265" w:type="dxa"/>
          </w:tcPr>
          <w:p w14:paraId="7484408D" w14:textId="77777777" w:rsidR="00F8796C" w:rsidRPr="0087049C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10AD4D46" w14:textId="1E4C16DB" w:rsidR="00F8796C" w:rsidRPr="0087049C" w:rsidRDefault="00F8796C" w:rsidP="00F8796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A64D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202</w:t>
            </w:r>
            <w:r w:rsidRPr="00A64D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</w:t>
            </w:r>
          </w:p>
        </w:tc>
      </w:tr>
    </w:tbl>
    <w:p w14:paraId="117E048F" w14:textId="711B0D63" w:rsidR="004E1B28" w:rsidRDefault="004E1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BE0D7F7" w14:textId="3703D175" w:rsidR="002C28F6" w:rsidRPr="0087049C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ประมาณการหนี้สินสำหรับผลประโยชน์พนักงาน</w:t>
      </w:r>
    </w:p>
    <w:p w14:paraId="2BCA05D5" w14:textId="77777777" w:rsidR="002C28F6" w:rsidRPr="00637131" w:rsidRDefault="002C28F6" w:rsidP="00BC1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170"/>
      </w:tblGrid>
      <w:tr w:rsidR="002C28F6" w:rsidRPr="00FE65CB" w14:paraId="4FFA75C7" w14:textId="77777777" w:rsidTr="00744E1E">
        <w:trPr>
          <w:tblHeader/>
        </w:trPr>
        <w:tc>
          <w:tcPr>
            <w:tcW w:w="4050" w:type="dxa"/>
          </w:tcPr>
          <w:p w14:paraId="004E93D3" w14:textId="77777777" w:rsidR="002C28F6" w:rsidRPr="00FE65CB" w:rsidRDefault="002C28F6" w:rsidP="00CE2AA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189B827" w14:textId="77777777" w:rsidR="002C28F6" w:rsidRPr="00FE65CB" w:rsidRDefault="002C28F6" w:rsidP="00DA4FB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E65C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7B6A9A57" w14:textId="77777777" w:rsidR="002C28F6" w:rsidRPr="00FE65CB" w:rsidRDefault="002C28F6" w:rsidP="00DA4FB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3AFF297" w14:textId="77777777" w:rsidR="002C28F6" w:rsidRPr="00FE65CB" w:rsidRDefault="002C28F6" w:rsidP="00DA4FB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65C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657A" w:rsidRPr="00FE65CB" w14:paraId="52134BFC" w14:textId="77777777" w:rsidTr="00744E1E">
        <w:trPr>
          <w:tblHeader/>
        </w:trPr>
        <w:tc>
          <w:tcPr>
            <w:tcW w:w="4050" w:type="dxa"/>
          </w:tcPr>
          <w:p w14:paraId="568534D9" w14:textId="11DBBFF7" w:rsidR="002D657A" w:rsidRPr="00B0058B" w:rsidRDefault="002D657A" w:rsidP="002D657A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0058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E7C8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242D2C" w:rsidRPr="00242D2C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B0058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4F4955B4" w14:textId="29DAB71F" w:rsidR="002D657A" w:rsidRPr="00FE65CB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B69B14F" w14:textId="77777777" w:rsidR="002D657A" w:rsidRPr="00FE65CB" w:rsidRDefault="002D657A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0C3F227" w14:textId="1953B452" w:rsidR="002D657A" w:rsidRPr="00FE65CB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682D7C76" w14:textId="77777777" w:rsidR="002D657A" w:rsidRPr="00FE65CB" w:rsidRDefault="002D657A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40CA0D8" w14:textId="6645FE32" w:rsidR="002D657A" w:rsidRPr="00FE65CB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63836079" w14:textId="77777777" w:rsidR="002D657A" w:rsidRPr="00FE65CB" w:rsidRDefault="002D657A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218F246" w14:textId="7C573103" w:rsidR="002D657A" w:rsidRPr="00FE65CB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2C28F6" w:rsidRPr="00FE65CB" w14:paraId="5B0B36F1" w14:textId="77777777" w:rsidTr="00744E1E">
        <w:trPr>
          <w:tblHeader/>
        </w:trPr>
        <w:tc>
          <w:tcPr>
            <w:tcW w:w="4050" w:type="dxa"/>
          </w:tcPr>
          <w:p w14:paraId="4956D33F" w14:textId="77777777" w:rsidR="002C28F6" w:rsidRPr="00FE65CB" w:rsidRDefault="002C28F6" w:rsidP="00030CD3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20" w:type="dxa"/>
            <w:gridSpan w:val="7"/>
          </w:tcPr>
          <w:p w14:paraId="22F2E36B" w14:textId="77777777" w:rsidR="002C28F6" w:rsidRPr="00FE65CB" w:rsidRDefault="002C28F6" w:rsidP="00030CD3">
            <w:pPr>
              <w:pStyle w:val="acctcolumnheading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65C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FE65C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FE65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FE65C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D657A" w:rsidRPr="00FE65CB" w14:paraId="4C1569FF" w14:textId="77777777" w:rsidTr="00744E1E">
        <w:tc>
          <w:tcPr>
            <w:tcW w:w="4050" w:type="dxa"/>
          </w:tcPr>
          <w:p w14:paraId="43A79A53" w14:textId="329F48EA" w:rsidR="002D657A" w:rsidRPr="00FE65CB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65C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สั้น</w:t>
            </w:r>
          </w:p>
        </w:tc>
        <w:tc>
          <w:tcPr>
            <w:tcW w:w="1080" w:type="dxa"/>
            <w:shd w:val="clear" w:color="auto" w:fill="auto"/>
          </w:tcPr>
          <w:p w14:paraId="0FD84270" w14:textId="74D85D0E" w:rsidR="002D657A" w:rsidRPr="00FE65CB" w:rsidRDefault="00242D2C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  <w:r w:rsidR="46284B27" w:rsidRPr="46284B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70" w:type="dxa"/>
            <w:shd w:val="clear" w:color="auto" w:fill="auto"/>
          </w:tcPr>
          <w:p w14:paraId="767985D2" w14:textId="77777777" w:rsidR="002D657A" w:rsidRPr="00FE65CB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0FBFE7" w14:textId="6EE8C10F" w:rsidR="002D657A" w:rsidRPr="007511F5" w:rsidRDefault="00242D2C" w:rsidP="002D657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2D65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0A41C914" w14:textId="77777777" w:rsidR="002D657A" w:rsidRPr="00FE65CB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CBB4AC" w14:textId="0880FD54" w:rsidR="002D657A" w:rsidRPr="00FE65CB" w:rsidRDefault="00242D2C" w:rsidP="002D657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  <w:r w:rsidR="3F67A946" w:rsidRPr="3F67A9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70" w:type="dxa"/>
            <w:shd w:val="clear" w:color="auto" w:fill="auto"/>
          </w:tcPr>
          <w:p w14:paraId="59DEEAFF" w14:textId="77777777" w:rsidR="002D657A" w:rsidRPr="00FE65CB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EA2189" w14:textId="6A92E483" w:rsidR="002D657A" w:rsidRPr="007511F5" w:rsidRDefault="00242D2C" w:rsidP="002D657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2D65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</w:tr>
      <w:tr w:rsidR="002D657A" w:rsidRPr="00FE65CB" w14:paraId="6E0A411A" w14:textId="77777777" w:rsidTr="00744E1E">
        <w:tc>
          <w:tcPr>
            <w:tcW w:w="4050" w:type="dxa"/>
          </w:tcPr>
          <w:p w14:paraId="5847A8CC" w14:textId="77777777" w:rsidR="002D657A" w:rsidRPr="00FE65CB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5C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50236D81" w14:textId="05BC6FA4" w:rsidR="002D657A" w:rsidRPr="00FE65CB" w:rsidRDefault="00242D2C" w:rsidP="002D657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="669F0EAE" w:rsidRPr="669F0E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70" w:type="dxa"/>
            <w:shd w:val="clear" w:color="auto" w:fill="auto"/>
          </w:tcPr>
          <w:p w14:paraId="7A2CCE11" w14:textId="77777777" w:rsidR="002D657A" w:rsidRPr="00FE65CB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EA6B12" w14:textId="7A1A3601" w:rsidR="002D657A" w:rsidRPr="00FE65CB" w:rsidRDefault="00242D2C" w:rsidP="002D657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="002D65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802</w:t>
            </w:r>
          </w:p>
        </w:tc>
        <w:tc>
          <w:tcPr>
            <w:tcW w:w="270" w:type="dxa"/>
            <w:shd w:val="clear" w:color="auto" w:fill="auto"/>
          </w:tcPr>
          <w:p w14:paraId="731A65FB" w14:textId="77777777" w:rsidR="002D657A" w:rsidRPr="00FE65CB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C74338" w14:textId="1F591E7C" w:rsidR="002D657A" w:rsidRPr="00FE65CB" w:rsidRDefault="00242D2C" w:rsidP="002D657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  <w:r w:rsidR="3F67A946" w:rsidRPr="3F67A9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70" w:type="dxa"/>
            <w:shd w:val="clear" w:color="auto" w:fill="auto"/>
          </w:tcPr>
          <w:p w14:paraId="356AB10F" w14:textId="77777777" w:rsidR="002D657A" w:rsidRPr="00FE65CB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174DA3" w14:textId="67DBA056" w:rsidR="002D657A" w:rsidRPr="00FE65CB" w:rsidRDefault="00242D2C" w:rsidP="002D657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2D65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654</w:t>
            </w:r>
          </w:p>
        </w:tc>
      </w:tr>
      <w:tr w:rsidR="002D657A" w:rsidRPr="00FE65CB" w14:paraId="5E471A2A" w14:textId="77777777" w:rsidTr="00744E1E">
        <w:tc>
          <w:tcPr>
            <w:tcW w:w="4050" w:type="dxa"/>
          </w:tcPr>
          <w:p w14:paraId="1A7068F3" w14:textId="4465938B" w:rsidR="002D657A" w:rsidRPr="00FE65CB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65C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6576F855" w14:textId="65C337A0" w:rsidR="002D657A" w:rsidRPr="00FE65CB" w:rsidRDefault="00242D2C" w:rsidP="002D657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669F0EAE" w:rsidRPr="669F0E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  <w:shd w:val="clear" w:color="auto" w:fill="auto"/>
          </w:tcPr>
          <w:p w14:paraId="2021CEB7" w14:textId="77777777" w:rsidR="002D657A" w:rsidRPr="00FE65CB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04034B" w14:textId="02BF121D" w:rsidR="002D657A" w:rsidRPr="00FE65CB" w:rsidRDefault="00242D2C" w:rsidP="002D657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2D65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70" w:type="dxa"/>
            <w:shd w:val="clear" w:color="auto" w:fill="auto"/>
          </w:tcPr>
          <w:p w14:paraId="50FF32A8" w14:textId="77777777" w:rsidR="002D657A" w:rsidRPr="00FE65CB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472BC6" w14:textId="20A30841" w:rsidR="002D657A" w:rsidRPr="00FE65CB" w:rsidRDefault="00242D2C" w:rsidP="002D657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673ED742" w:rsidRPr="673ED7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  <w:shd w:val="clear" w:color="auto" w:fill="auto"/>
          </w:tcPr>
          <w:p w14:paraId="6A67357A" w14:textId="77777777" w:rsidR="002D657A" w:rsidRPr="00FE65CB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7B6E67" w14:textId="3F283386" w:rsidR="002D657A" w:rsidRPr="00FE65CB" w:rsidRDefault="00242D2C" w:rsidP="002D657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2D65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690</w:t>
            </w:r>
          </w:p>
        </w:tc>
      </w:tr>
      <w:tr w:rsidR="002D657A" w:rsidRPr="00FE65CB" w14:paraId="09CD0894" w14:textId="77777777" w:rsidTr="00744E1E">
        <w:tc>
          <w:tcPr>
            <w:tcW w:w="4050" w:type="dxa"/>
          </w:tcPr>
          <w:p w14:paraId="68C3B8AA" w14:textId="77777777" w:rsidR="002D657A" w:rsidRPr="00FE65CB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E65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031D1" w14:textId="5B0D267E" w:rsidR="002D657A" w:rsidRPr="00FE65CB" w:rsidRDefault="00242D2C" w:rsidP="002D657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170</w:t>
            </w:r>
            <w:r w:rsidR="059902EC" w:rsidRPr="059902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270" w:type="dxa"/>
            <w:shd w:val="clear" w:color="auto" w:fill="auto"/>
          </w:tcPr>
          <w:p w14:paraId="31D3F385" w14:textId="77777777" w:rsidR="002D657A" w:rsidRPr="00FE65CB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211EE" w14:textId="29B0CBDA" w:rsidR="002D657A" w:rsidRPr="00FE65CB" w:rsidRDefault="00242D2C" w:rsidP="002D657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</w:t>
            </w:r>
            <w:r w:rsidR="002D65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270" w:type="dxa"/>
            <w:shd w:val="clear" w:color="auto" w:fill="auto"/>
          </w:tcPr>
          <w:p w14:paraId="3AE69E6B" w14:textId="77777777" w:rsidR="002D657A" w:rsidRPr="00FE65CB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58493C" w14:textId="73151E2A" w:rsidR="002D657A" w:rsidRPr="00FE65CB" w:rsidRDefault="00242D2C" w:rsidP="002D657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  <w:r w:rsidR="46284B27" w:rsidRPr="46284B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409</w:t>
            </w:r>
          </w:p>
        </w:tc>
        <w:tc>
          <w:tcPr>
            <w:tcW w:w="270" w:type="dxa"/>
            <w:shd w:val="clear" w:color="auto" w:fill="auto"/>
          </w:tcPr>
          <w:p w14:paraId="21FE5EE3" w14:textId="77777777" w:rsidR="002D657A" w:rsidRPr="00FE65CB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AE702" w14:textId="1F377912" w:rsidR="002D657A" w:rsidRPr="00FE65CB" w:rsidRDefault="00242D2C" w:rsidP="002D657A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</w:t>
            </w:r>
            <w:r w:rsidR="002D65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454</w:t>
            </w:r>
          </w:p>
        </w:tc>
      </w:tr>
    </w:tbl>
    <w:p w14:paraId="19CEC8DF" w14:textId="77777777" w:rsidR="002C28F6" w:rsidRPr="00C04833" w:rsidRDefault="002C28F6" w:rsidP="00FE6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green"/>
        </w:rPr>
      </w:pPr>
    </w:p>
    <w:p w14:paraId="12925826" w14:textId="77777777" w:rsidR="00637131" w:rsidRDefault="00637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2CFCC1D8" w14:textId="0C4372A8" w:rsidR="002C28F6" w:rsidRPr="00FE65CB" w:rsidRDefault="002C28F6" w:rsidP="00147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FE65C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โครงการผลประโยชน์ที่กำหนดไว้</w:t>
      </w:r>
    </w:p>
    <w:p w14:paraId="77A54319" w14:textId="77777777" w:rsidR="002C28F6" w:rsidRPr="00637131" w:rsidRDefault="002C28F6" w:rsidP="00FE6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A0C08CD" w14:textId="611CE020" w:rsidR="002C28F6" w:rsidRPr="00FE65CB" w:rsidRDefault="002C28F6" w:rsidP="00680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65CB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พ.ศ. </w:t>
      </w:r>
      <w:r w:rsidR="00242D2C" w:rsidRPr="00242D2C">
        <w:rPr>
          <w:rFonts w:asciiTheme="majorBidi" w:hAnsiTheme="majorBidi" w:cstheme="majorBidi"/>
          <w:sz w:val="30"/>
          <w:szCs w:val="30"/>
        </w:rPr>
        <w:t>2541</w:t>
      </w:r>
      <w:r w:rsidRPr="00FE65CB">
        <w:rPr>
          <w:rFonts w:asciiTheme="majorBidi" w:hAnsiTheme="majorBidi" w:cstheme="majorBidi"/>
          <w:sz w:val="30"/>
          <w:szCs w:val="30"/>
        </w:rPr>
        <w:t xml:space="preserve"> </w:t>
      </w:r>
      <w:r w:rsidRPr="00FE65CB">
        <w:rPr>
          <w:rFonts w:asciiTheme="majorBidi" w:hAnsiTheme="majorBidi" w:cstheme="majorBidi"/>
          <w:sz w:val="30"/>
          <w:szCs w:val="30"/>
          <w:cs/>
        </w:rPr>
        <w:t>ในการให้ผลปร</w:t>
      </w:r>
      <w:r w:rsidR="006804D3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FE65CB">
        <w:rPr>
          <w:rFonts w:asciiTheme="majorBidi" w:hAnsiTheme="majorBidi" w:cstheme="majorBidi"/>
          <w:sz w:val="30"/>
          <w:szCs w:val="30"/>
          <w:cs/>
        </w:rPr>
        <w:t>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</w:t>
      </w:r>
      <w:r w:rsidRPr="00FE65CB">
        <w:rPr>
          <w:rFonts w:asciiTheme="majorBidi" w:hAnsiTheme="majorBidi" w:cstheme="majorBidi"/>
          <w:sz w:val="30"/>
          <w:szCs w:val="30"/>
        </w:rPr>
        <w:t xml:space="preserve"> </w:t>
      </w:r>
      <w:r w:rsidRPr="00FE65CB">
        <w:rPr>
          <w:rFonts w:asciiTheme="majorBidi" w:hAnsiTheme="majorBidi" w:cstheme="majorBidi"/>
          <w:sz w:val="30"/>
          <w:szCs w:val="30"/>
          <w:cs/>
        </w:rPr>
        <w:t>และความเสี่ยงจากอัตราดอกเบี้ย</w:t>
      </w:r>
    </w:p>
    <w:p w14:paraId="5ABA578B" w14:textId="77777777" w:rsidR="002C28F6" w:rsidRPr="00637131" w:rsidRDefault="002C28F6" w:rsidP="00FE6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062"/>
        <w:gridCol w:w="270"/>
        <w:gridCol w:w="1080"/>
        <w:gridCol w:w="270"/>
        <w:gridCol w:w="1080"/>
        <w:gridCol w:w="270"/>
        <w:gridCol w:w="1080"/>
      </w:tblGrid>
      <w:tr w:rsidR="002C28F6" w:rsidRPr="0087049C" w14:paraId="415DB264" w14:textId="77777777" w:rsidTr="001E3E0C">
        <w:trPr>
          <w:tblHeader/>
        </w:trPr>
        <w:tc>
          <w:tcPr>
            <w:tcW w:w="3780" w:type="dxa"/>
            <w:shd w:val="clear" w:color="auto" w:fill="auto"/>
          </w:tcPr>
          <w:p w14:paraId="39BD5CBE" w14:textId="77777777" w:rsidR="002C28F6" w:rsidRPr="0087049C" w:rsidRDefault="002C28F6" w:rsidP="00871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70" w:type="dxa"/>
          </w:tcPr>
          <w:p w14:paraId="309BB86B" w14:textId="77777777" w:rsidR="002C28F6" w:rsidRPr="0087049C" w:rsidRDefault="002C28F6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shd w:val="clear" w:color="auto" w:fill="auto"/>
            <w:vAlign w:val="center"/>
          </w:tcPr>
          <w:p w14:paraId="60FEC114" w14:textId="77777777" w:rsidR="002C28F6" w:rsidRPr="0087049C" w:rsidRDefault="002C28F6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41FECC" w14:textId="77777777" w:rsidR="002C28F6" w:rsidRPr="0087049C" w:rsidRDefault="002C28F6" w:rsidP="003F664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06D8AC7C" w14:textId="77777777" w:rsidR="002C28F6" w:rsidRPr="0087049C" w:rsidRDefault="002C28F6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87049C" w14:paraId="0B8C3AAC" w14:textId="77777777" w:rsidTr="001E3E0C">
        <w:trPr>
          <w:tblHeader/>
        </w:trPr>
        <w:tc>
          <w:tcPr>
            <w:tcW w:w="3780" w:type="dxa"/>
            <w:shd w:val="clear" w:color="auto" w:fill="auto"/>
          </w:tcPr>
          <w:p w14:paraId="429179A6" w14:textId="77777777" w:rsidR="002C28F6" w:rsidRPr="0087049C" w:rsidRDefault="002C28F6" w:rsidP="005C711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70" w:type="dxa"/>
          </w:tcPr>
          <w:p w14:paraId="61F4AE8B" w14:textId="77777777" w:rsidR="002C28F6" w:rsidRPr="0087049C" w:rsidRDefault="002C28F6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</w:tcPr>
          <w:p w14:paraId="02D8F127" w14:textId="37A5DF85" w:rsidR="002C28F6" w:rsidRPr="0087049C" w:rsidRDefault="00242D2C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57A812CC" w14:textId="77777777" w:rsidR="002C28F6" w:rsidRPr="0087049C" w:rsidRDefault="002C28F6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5E60DB3" w14:textId="6CBE8356" w:rsidR="002C28F6" w:rsidRPr="0087049C" w:rsidRDefault="00242D2C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45A88AF5" w14:textId="77777777" w:rsidR="002C28F6" w:rsidRPr="0087049C" w:rsidRDefault="002C28F6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DE7A74D" w14:textId="589F30D4" w:rsidR="002C28F6" w:rsidRPr="0087049C" w:rsidRDefault="00242D2C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6B0A2E0E" w14:textId="77777777" w:rsidR="002C28F6" w:rsidRPr="0087049C" w:rsidRDefault="002C28F6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095BD4F" w14:textId="05E9EE4A" w:rsidR="002C28F6" w:rsidRPr="0087049C" w:rsidRDefault="00242D2C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2C28F6" w:rsidRPr="0087049C" w14:paraId="608DD08D" w14:textId="77777777" w:rsidTr="001E3E0C">
        <w:trPr>
          <w:tblHeader/>
        </w:trPr>
        <w:tc>
          <w:tcPr>
            <w:tcW w:w="3780" w:type="dxa"/>
            <w:shd w:val="clear" w:color="auto" w:fill="auto"/>
          </w:tcPr>
          <w:p w14:paraId="1DB38A17" w14:textId="77777777" w:rsidR="002C28F6" w:rsidRPr="0087049C" w:rsidRDefault="002C28F6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55CC7" w14:textId="77777777" w:rsidR="002C28F6" w:rsidRPr="0087049C" w:rsidRDefault="002C28F6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2D84F3E8" w14:textId="77777777" w:rsidR="002C28F6" w:rsidRPr="0087049C" w:rsidRDefault="002C28F6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657A" w:rsidRPr="0087049C" w14:paraId="45FD4E8B" w14:textId="77777777" w:rsidTr="001E3E0C">
        <w:tc>
          <w:tcPr>
            <w:tcW w:w="3780" w:type="dxa"/>
            <w:shd w:val="clear" w:color="auto" w:fill="auto"/>
          </w:tcPr>
          <w:p w14:paraId="3B869B6F" w14:textId="4350EDE8" w:rsidR="002D657A" w:rsidRPr="0087049C" w:rsidRDefault="002D657A" w:rsidP="002D657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605CA31" w14:textId="77777777" w:rsidR="002D657A" w:rsidRPr="0087049C" w:rsidRDefault="002D657A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172A7D9D" w14:textId="783088AA" w:rsidR="002D657A" w:rsidRPr="002D657A" w:rsidRDefault="00242D2C" w:rsidP="00744E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="002D657A" w:rsidRPr="002D65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270" w:type="dxa"/>
            <w:shd w:val="clear" w:color="auto" w:fill="auto"/>
          </w:tcPr>
          <w:p w14:paraId="5421B245" w14:textId="77777777" w:rsidR="002D657A" w:rsidRPr="00C86C97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C0F0C9" w14:textId="6B452952" w:rsidR="002D657A" w:rsidRPr="00C86C97" w:rsidRDefault="00242D2C" w:rsidP="00744E1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="002D657A" w:rsidRPr="005459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70" w:type="dxa"/>
            <w:shd w:val="clear" w:color="auto" w:fill="auto"/>
          </w:tcPr>
          <w:p w14:paraId="23E22231" w14:textId="77777777" w:rsidR="002D657A" w:rsidRPr="00C86C97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467D1B" w14:textId="55B06E0D" w:rsidR="002D657A" w:rsidRPr="002D657A" w:rsidRDefault="00242D2C" w:rsidP="00744E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  <w:r w:rsidR="002D657A" w:rsidRPr="002D65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270" w:type="dxa"/>
            <w:shd w:val="clear" w:color="auto" w:fill="auto"/>
          </w:tcPr>
          <w:p w14:paraId="6C3A3D56" w14:textId="77777777" w:rsidR="002D657A" w:rsidRPr="0087049C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5005DB" w14:textId="04D9973E" w:rsidR="002D657A" w:rsidRPr="0087049C" w:rsidRDefault="00242D2C" w:rsidP="00744E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="002D657A" w:rsidRPr="005459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</w:p>
        </w:tc>
      </w:tr>
      <w:tr w:rsidR="002D657A" w:rsidRPr="0087049C" w14:paraId="3E7F5AEA" w14:textId="77777777" w:rsidTr="001E3E0C">
        <w:tc>
          <w:tcPr>
            <w:tcW w:w="3780" w:type="dxa"/>
            <w:shd w:val="clear" w:color="auto" w:fill="auto"/>
          </w:tcPr>
          <w:p w14:paraId="21BAF5E0" w14:textId="77777777" w:rsidR="002D657A" w:rsidRPr="00FE65CB" w:rsidRDefault="002D657A" w:rsidP="002D657A">
            <w:pPr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65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70" w:type="dxa"/>
          </w:tcPr>
          <w:p w14:paraId="1C7761E0" w14:textId="77777777" w:rsidR="002D657A" w:rsidRPr="0087049C" w:rsidRDefault="002D657A" w:rsidP="002D657A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AF29D80" w14:textId="77777777" w:rsidR="002D657A" w:rsidRPr="00C86C97" w:rsidRDefault="002D657A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910A26" w14:textId="77777777" w:rsidR="002D657A" w:rsidRPr="00C86C97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3F14B2" w14:textId="77777777" w:rsidR="002D657A" w:rsidRPr="00C86C97" w:rsidRDefault="002D657A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09AFAE" w14:textId="77777777" w:rsidR="002D657A" w:rsidRPr="00C86C97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A576D5" w14:textId="77777777" w:rsidR="002D657A" w:rsidRPr="00C86C97" w:rsidRDefault="002D657A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CCB44E" w14:textId="77777777" w:rsidR="002D657A" w:rsidRPr="0087049C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2DCF87" w14:textId="77777777" w:rsidR="002D657A" w:rsidRPr="0087049C" w:rsidRDefault="002D657A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D657A" w:rsidRPr="0087049C" w14:paraId="151168A5" w14:textId="77777777" w:rsidTr="001E3E0C">
        <w:tc>
          <w:tcPr>
            <w:tcW w:w="3780" w:type="dxa"/>
            <w:shd w:val="clear" w:color="auto" w:fill="auto"/>
          </w:tcPr>
          <w:p w14:paraId="36CF9A00" w14:textId="77777777" w:rsidR="002D657A" w:rsidRPr="00352EDE" w:rsidRDefault="002D657A" w:rsidP="002D657A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2ED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  <w:shd w:val="clear" w:color="auto" w:fill="auto"/>
          </w:tcPr>
          <w:p w14:paraId="5553C76B" w14:textId="77777777" w:rsidR="002D657A" w:rsidRPr="00352EDE" w:rsidRDefault="002D657A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0A163069" w14:textId="12D64317" w:rsidR="002D657A" w:rsidRPr="00352EDE" w:rsidRDefault="00242D2C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 w:rsidR="0F5EC632" w:rsidRPr="0F5EC6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270" w:type="dxa"/>
            <w:shd w:val="clear" w:color="auto" w:fill="auto"/>
          </w:tcPr>
          <w:p w14:paraId="104BEC23" w14:textId="77777777" w:rsidR="002D657A" w:rsidRPr="00352EDE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AEB2D6" w14:textId="3DEB4FF3" w:rsidR="002D657A" w:rsidRPr="00352EDE" w:rsidRDefault="00242D2C" w:rsidP="002D657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2D657A" w:rsidRPr="00352E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270" w:type="dxa"/>
            <w:shd w:val="clear" w:color="auto" w:fill="auto"/>
          </w:tcPr>
          <w:p w14:paraId="080F9775" w14:textId="77777777" w:rsidR="002D657A" w:rsidRPr="00352EDE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322391" w14:textId="6D157B42" w:rsidR="002D657A" w:rsidRPr="00352EDE" w:rsidRDefault="00242D2C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="08C70A9C" w:rsidRPr="08C70A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650</w:t>
            </w:r>
          </w:p>
        </w:tc>
        <w:tc>
          <w:tcPr>
            <w:tcW w:w="270" w:type="dxa"/>
            <w:shd w:val="clear" w:color="auto" w:fill="auto"/>
          </w:tcPr>
          <w:p w14:paraId="738B5720" w14:textId="77777777" w:rsidR="002D657A" w:rsidRPr="00352EDE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9A6494" w14:textId="1844D043" w:rsidR="002D657A" w:rsidRPr="0087049C" w:rsidRDefault="00242D2C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2D657A" w:rsidRPr="00352E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</w:tr>
      <w:tr w:rsidR="002D657A" w:rsidRPr="0087049C" w14:paraId="5D744CC4" w14:textId="77777777" w:rsidTr="001E3E0C">
        <w:tc>
          <w:tcPr>
            <w:tcW w:w="3780" w:type="dxa"/>
          </w:tcPr>
          <w:p w14:paraId="580F8CB6" w14:textId="77777777" w:rsidR="002D657A" w:rsidRPr="0087049C" w:rsidRDefault="002D657A" w:rsidP="002D657A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</w:tcPr>
          <w:p w14:paraId="67960FA9" w14:textId="77777777" w:rsidR="002D657A" w:rsidRPr="0087049C" w:rsidRDefault="002D657A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02E3B5AB" w14:textId="5F72CCD1" w:rsidR="002D657A" w:rsidRPr="00C86C97" w:rsidRDefault="00242D2C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F5EC632" w:rsidRPr="0F5EC6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70" w:type="dxa"/>
            <w:shd w:val="clear" w:color="auto" w:fill="auto"/>
          </w:tcPr>
          <w:p w14:paraId="74BD0A7B" w14:textId="77777777" w:rsidR="002D657A" w:rsidRPr="00C86C97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47F4B8" w14:textId="1240214D" w:rsidR="002D657A" w:rsidRPr="00C86C97" w:rsidRDefault="00242D2C" w:rsidP="002D657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D65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924</w:t>
            </w:r>
          </w:p>
        </w:tc>
        <w:tc>
          <w:tcPr>
            <w:tcW w:w="270" w:type="dxa"/>
            <w:shd w:val="clear" w:color="auto" w:fill="auto"/>
          </w:tcPr>
          <w:p w14:paraId="4A83EDC4" w14:textId="77777777" w:rsidR="002D657A" w:rsidRPr="00C86C97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455783" w14:textId="4EFFC91B" w:rsidR="002D657A" w:rsidRPr="00C86C97" w:rsidRDefault="00242D2C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8C70A9C" w:rsidRPr="08C70A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270" w:type="dxa"/>
            <w:shd w:val="clear" w:color="auto" w:fill="auto"/>
          </w:tcPr>
          <w:p w14:paraId="793B1839" w14:textId="77777777" w:rsidR="002D657A" w:rsidRPr="0087049C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1D4887" w14:textId="57E4DD1F" w:rsidR="002D657A" w:rsidRPr="0087049C" w:rsidRDefault="00242D2C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D65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</w:tr>
      <w:tr w:rsidR="002C28F6" w:rsidRPr="0087049C" w14:paraId="5F9972E1" w14:textId="77777777" w:rsidTr="001E3E0C">
        <w:trPr>
          <w:trHeight w:val="93"/>
        </w:trPr>
        <w:tc>
          <w:tcPr>
            <w:tcW w:w="3780" w:type="dxa"/>
            <w:shd w:val="clear" w:color="auto" w:fill="auto"/>
          </w:tcPr>
          <w:p w14:paraId="51B1E06E" w14:textId="77777777" w:rsidR="002C28F6" w:rsidRPr="00C51F6A" w:rsidRDefault="002C28F6" w:rsidP="008D2E9C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1F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2FFBC503" w14:textId="77777777" w:rsidR="002C28F6" w:rsidRPr="0087049C" w:rsidRDefault="002C28F6" w:rsidP="008D2E9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8C1D0E4" w14:textId="77777777" w:rsidR="002C28F6" w:rsidRPr="00C86C97" w:rsidRDefault="002C28F6" w:rsidP="008D2E9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779BA2" w14:textId="77777777" w:rsidR="002C28F6" w:rsidRPr="00C86C97" w:rsidRDefault="002C28F6" w:rsidP="008D2E9C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9A89C3" w14:textId="77777777" w:rsidR="002C28F6" w:rsidRPr="00C86C97" w:rsidRDefault="002C28F6" w:rsidP="008D2E9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A3FE0B" w14:textId="77777777" w:rsidR="002C28F6" w:rsidRPr="00C86C9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55BDBF" w14:textId="77777777" w:rsidR="002C28F6" w:rsidRPr="00C86C97" w:rsidRDefault="002C28F6" w:rsidP="008D2E9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5D0262" w14:textId="77777777" w:rsidR="002C28F6" w:rsidRPr="0087049C" w:rsidRDefault="002C28F6" w:rsidP="008D2E9C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3133B5" w14:textId="77777777" w:rsidR="002C28F6" w:rsidRPr="0087049C" w:rsidRDefault="002C28F6" w:rsidP="008D2E9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C28F6" w:rsidRPr="0087049C" w14:paraId="34795043" w14:textId="77777777" w:rsidTr="001E3E0C">
        <w:trPr>
          <w:trHeight w:val="93"/>
        </w:trPr>
        <w:tc>
          <w:tcPr>
            <w:tcW w:w="3780" w:type="dxa"/>
            <w:shd w:val="clear" w:color="auto" w:fill="auto"/>
          </w:tcPr>
          <w:p w14:paraId="1CD9108F" w14:textId="1231712C" w:rsidR="002C28F6" w:rsidRPr="00C51F6A" w:rsidRDefault="006A1DE7" w:rsidP="008D2E9C">
            <w:pPr>
              <w:tabs>
                <w:tab w:val="clear" w:pos="227"/>
              </w:tabs>
              <w:ind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2C28F6" w:rsidRPr="00C51F6A">
              <w:rPr>
                <w:rFonts w:asciiTheme="majorBidi" w:hAnsi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="002C28F6" w:rsidRPr="00C51F6A">
              <w:rPr>
                <w:rFonts w:asciiTheme="majorBidi" w:hAnsiTheme="majorBidi"/>
                <w:sz w:val="30"/>
                <w:szCs w:val="30"/>
                <w:cs/>
              </w:rPr>
              <w:t>จากการประมาณตาม</w:t>
            </w:r>
            <w:r w:rsidR="002C28F6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2C28F6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2C28F6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="002C28F6" w:rsidRPr="00C51F6A">
              <w:rPr>
                <w:rFonts w:asciiTheme="majorBidi" w:hAnsi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0" w:type="dxa"/>
          </w:tcPr>
          <w:p w14:paraId="4E5D0A3A" w14:textId="77777777" w:rsidR="002C28F6" w:rsidRPr="0087049C" w:rsidRDefault="002C28F6" w:rsidP="008D2E9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25E2976" w14:textId="77777777" w:rsidR="002C28F6" w:rsidRPr="00C86C97" w:rsidRDefault="002C28F6" w:rsidP="008D2E9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697E44" w14:textId="77777777" w:rsidR="002C28F6" w:rsidRPr="00C86C97" w:rsidRDefault="002C28F6" w:rsidP="008D2E9C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1DCDD8" w14:textId="77777777" w:rsidR="002C28F6" w:rsidRPr="00C86C97" w:rsidRDefault="002C28F6" w:rsidP="008D2E9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6EBAD3" w14:textId="77777777" w:rsidR="002C28F6" w:rsidRPr="00C86C97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0204F3" w14:textId="77777777" w:rsidR="002C28F6" w:rsidRPr="00C86C97" w:rsidRDefault="002C28F6" w:rsidP="008D2E9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849F04" w14:textId="77777777" w:rsidR="002C28F6" w:rsidRPr="0087049C" w:rsidRDefault="002C28F6" w:rsidP="008D2E9C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D533E5" w14:textId="77777777" w:rsidR="002C28F6" w:rsidRPr="00C86C97" w:rsidRDefault="002C28F6" w:rsidP="008D2E9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434B10E" w14:textId="77777777" w:rsidR="002C28F6" w:rsidRPr="0087049C" w:rsidRDefault="002C28F6" w:rsidP="008D2E9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D657A" w:rsidRPr="0087049C" w14:paraId="3B7E4562" w14:textId="77777777" w:rsidTr="001E3E0C">
        <w:trPr>
          <w:trHeight w:val="93"/>
        </w:trPr>
        <w:tc>
          <w:tcPr>
            <w:tcW w:w="3780" w:type="dxa"/>
            <w:shd w:val="clear" w:color="auto" w:fill="auto"/>
          </w:tcPr>
          <w:p w14:paraId="2D08DC94" w14:textId="77777777" w:rsidR="002D657A" w:rsidRPr="00AA0BC6" w:rsidRDefault="002D657A" w:rsidP="002D657A">
            <w:pPr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AA0B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AA0BC6">
              <w:rPr>
                <w:rFonts w:asciiTheme="majorBidi" w:hAnsi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AA0BC6">
              <w:rPr>
                <w:rFonts w:asciiTheme="majorBidi" w:hAnsi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270" w:type="dxa"/>
          </w:tcPr>
          <w:p w14:paraId="4802E31F" w14:textId="77777777" w:rsidR="002D657A" w:rsidRPr="0087049C" w:rsidRDefault="002D657A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31CFEF6F" w14:textId="3B8430DE" w:rsidR="002D657A" w:rsidRPr="00A373DA" w:rsidRDefault="006A1DE7" w:rsidP="00744E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112140A1" w14:textId="77777777" w:rsidR="002D657A" w:rsidRPr="00C86C97" w:rsidRDefault="002D657A" w:rsidP="002D657A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B92905" w14:textId="7854210C" w:rsidR="002D657A" w:rsidRPr="00C86C97" w:rsidRDefault="002D657A" w:rsidP="002D657A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677810" w14:textId="77777777" w:rsidR="002D657A" w:rsidRPr="00C86C97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75D015" w14:textId="35178771" w:rsidR="002D657A" w:rsidRPr="00C86C97" w:rsidRDefault="08C70A9C" w:rsidP="002D657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8C70A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BCA066" w14:textId="77777777" w:rsidR="002D657A" w:rsidRPr="0087049C" w:rsidRDefault="002D657A" w:rsidP="002D657A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62630A" w14:textId="3920C541" w:rsidR="002D657A" w:rsidRPr="0087049C" w:rsidRDefault="002D657A" w:rsidP="00744E1E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D657A" w:rsidRPr="0087049C" w14:paraId="0D24FF82" w14:textId="77777777" w:rsidTr="001E3E0C">
        <w:trPr>
          <w:trHeight w:val="93"/>
        </w:trPr>
        <w:tc>
          <w:tcPr>
            <w:tcW w:w="3780" w:type="dxa"/>
            <w:shd w:val="clear" w:color="auto" w:fill="auto"/>
          </w:tcPr>
          <w:p w14:paraId="763896C4" w14:textId="77777777" w:rsidR="002D657A" w:rsidRPr="000E0DF0" w:rsidRDefault="002D657A" w:rsidP="002D657A">
            <w:pPr>
              <w:ind w:left="342" w:hanging="34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51F6A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51F6A">
              <w:rPr>
                <w:rFonts w:asciiTheme="majorBidi" w:hAnsi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70" w:type="dxa"/>
          </w:tcPr>
          <w:p w14:paraId="73FCD90F" w14:textId="77777777" w:rsidR="002D657A" w:rsidRPr="0087049C" w:rsidRDefault="002D657A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461FF807" w14:textId="1D2F54B8" w:rsidR="002D657A" w:rsidRPr="00A373DA" w:rsidRDefault="003F0B4B" w:rsidP="003F0B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A1DE7" w:rsidRPr="00A37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248</w:t>
            </w:r>
            <w:r w:rsidRPr="00A37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7B0DD1" w14:textId="77777777" w:rsidR="002D657A" w:rsidRPr="00C86C97" w:rsidRDefault="002D657A" w:rsidP="002D657A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CDECA2" w14:textId="5899DB06" w:rsidR="002D657A" w:rsidRPr="00C86C97" w:rsidRDefault="002D657A" w:rsidP="002D657A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FBD74C" w14:textId="77777777" w:rsidR="002D657A" w:rsidRPr="00C86C97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7F4D48" w14:textId="3BACDB5F" w:rsidR="002D657A" w:rsidRPr="00C86C97" w:rsidRDefault="32C791F9" w:rsidP="002D657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32C791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C4B8B8" w14:textId="77777777" w:rsidR="002D657A" w:rsidRPr="0087049C" w:rsidRDefault="002D657A" w:rsidP="002D657A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EF4489" w14:textId="501487E9" w:rsidR="002D657A" w:rsidRPr="0087049C" w:rsidRDefault="002D657A" w:rsidP="002D657A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D657A" w:rsidRPr="0087049C" w14:paraId="20D0AB03" w14:textId="77777777" w:rsidTr="001E3E0C">
        <w:trPr>
          <w:trHeight w:val="93"/>
        </w:trPr>
        <w:tc>
          <w:tcPr>
            <w:tcW w:w="3780" w:type="dxa"/>
            <w:shd w:val="clear" w:color="auto" w:fill="auto"/>
          </w:tcPr>
          <w:p w14:paraId="5F6AD97E" w14:textId="77777777" w:rsidR="002D657A" w:rsidRPr="00C51F6A" w:rsidRDefault="002D657A" w:rsidP="002D657A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51F6A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51F6A">
              <w:rPr>
                <w:rFonts w:asciiTheme="majorBidi" w:hAnsi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70" w:type="dxa"/>
          </w:tcPr>
          <w:p w14:paraId="2126AA9D" w14:textId="77777777" w:rsidR="002D657A" w:rsidRPr="0087049C" w:rsidRDefault="002D657A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36C1BD4" w14:textId="4951AC81" w:rsidR="002D657A" w:rsidRPr="00A373DA" w:rsidRDefault="006A1DE7" w:rsidP="006A1D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(683)</w:t>
            </w:r>
          </w:p>
        </w:tc>
        <w:tc>
          <w:tcPr>
            <w:tcW w:w="270" w:type="dxa"/>
            <w:shd w:val="clear" w:color="auto" w:fill="auto"/>
          </w:tcPr>
          <w:p w14:paraId="45748934" w14:textId="77777777" w:rsidR="002D657A" w:rsidRPr="00C86C97" w:rsidRDefault="002D657A" w:rsidP="002D657A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C06D07" w14:textId="052AEE73" w:rsidR="002D657A" w:rsidRPr="00C86C97" w:rsidRDefault="002D657A" w:rsidP="002D657A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2376EA" w14:textId="77777777" w:rsidR="002D657A" w:rsidRPr="00C86C97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95D2E4" w14:textId="16727612" w:rsidR="002D657A" w:rsidRPr="00C86C97" w:rsidRDefault="32C791F9" w:rsidP="002D657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32C791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C82D2C" w14:textId="77777777" w:rsidR="002D657A" w:rsidRPr="0087049C" w:rsidRDefault="002D657A" w:rsidP="002D657A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79E19A" w14:textId="56E9D0B9" w:rsidR="002D657A" w:rsidRPr="0087049C" w:rsidRDefault="002D657A" w:rsidP="002D657A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D657A" w:rsidRPr="0087049C" w14:paraId="67DC6B2B" w14:textId="77777777" w:rsidTr="001E3E0C">
        <w:trPr>
          <w:trHeight w:val="93"/>
        </w:trPr>
        <w:tc>
          <w:tcPr>
            <w:tcW w:w="3780" w:type="dxa"/>
            <w:shd w:val="clear" w:color="auto" w:fill="auto"/>
          </w:tcPr>
          <w:p w14:paraId="053D5B71" w14:textId="77777777" w:rsidR="002D657A" w:rsidRDefault="002D657A" w:rsidP="002D657A">
            <w:pPr>
              <w:ind w:left="342" w:hanging="342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E9A551" w14:textId="77777777" w:rsidR="002D657A" w:rsidRPr="0087049C" w:rsidRDefault="002D657A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2777CECC" w14:textId="6670DB7E" w:rsidR="002D657A" w:rsidRPr="002956BF" w:rsidRDefault="00242D2C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171</w:t>
            </w:r>
            <w:r w:rsidR="4666BC1A" w:rsidRPr="4666BC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270" w:type="dxa"/>
            <w:shd w:val="clear" w:color="auto" w:fill="auto"/>
          </w:tcPr>
          <w:p w14:paraId="3A452EB1" w14:textId="77777777" w:rsidR="002D657A" w:rsidRPr="002956BF" w:rsidRDefault="002D657A" w:rsidP="002D657A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1D1A31" w14:textId="565B50CA" w:rsidR="002D657A" w:rsidRPr="002956BF" w:rsidRDefault="00242D2C" w:rsidP="002D657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</w:t>
            </w:r>
            <w:r w:rsidR="002D65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270" w:type="dxa"/>
            <w:shd w:val="clear" w:color="auto" w:fill="auto"/>
          </w:tcPr>
          <w:p w14:paraId="76826DC3" w14:textId="77777777" w:rsidR="002D657A" w:rsidRPr="002956BF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B9D93D" w14:textId="471B9AE4" w:rsidR="002D657A" w:rsidRPr="002956BF" w:rsidRDefault="00242D2C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169</w:t>
            </w:r>
            <w:r w:rsidR="4DA58447" w:rsidRPr="4DA584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270" w:type="dxa"/>
            <w:shd w:val="clear" w:color="auto" w:fill="auto"/>
          </w:tcPr>
          <w:p w14:paraId="68CFB553" w14:textId="77777777" w:rsidR="002D657A" w:rsidRPr="002956BF" w:rsidRDefault="002D657A" w:rsidP="002D657A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6C2BE4" w14:textId="0E98CDAC" w:rsidR="002D657A" w:rsidRPr="002956BF" w:rsidRDefault="00242D2C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</w:t>
            </w:r>
            <w:r w:rsidR="002D65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554</w:t>
            </w:r>
          </w:p>
        </w:tc>
      </w:tr>
      <w:tr w:rsidR="002D657A" w:rsidRPr="0087049C" w14:paraId="2E1EB4D8" w14:textId="77777777" w:rsidTr="001E3E0C">
        <w:trPr>
          <w:trHeight w:val="93"/>
        </w:trPr>
        <w:tc>
          <w:tcPr>
            <w:tcW w:w="3780" w:type="dxa"/>
            <w:shd w:val="clear" w:color="auto" w:fill="auto"/>
          </w:tcPr>
          <w:p w14:paraId="003D524F" w14:textId="77777777" w:rsidR="002D657A" w:rsidRPr="0087049C" w:rsidRDefault="002D657A" w:rsidP="002D657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4B8B475D" w14:textId="77777777" w:rsidR="002D657A" w:rsidRPr="0087049C" w:rsidRDefault="002D657A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393D8A23" w14:textId="65514619" w:rsidR="002D657A" w:rsidRPr="00B244C8" w:rsidRDefault="4666BC1A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4666BC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  <w:r w:rsidRPr="4666BC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E9304B" w14:textId="77777777" w:rsidR="002D657A" w:rsidRPr="00C86C97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EE5CF9" w14:textId="0988C6C4" w:rsidR="002D657A" w:rsidRPr="00545944" w:rsidRDefault="002D657A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71B158" w14:textId="77777777" w:rsidR="002D657A" w:rsidRPr="00C86C97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AD6498" w14:textId="331685ED" w:rsidR="002D657A" w:rsidRPr="00C86C97" w:rsidRDefault="1D829E7B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1D829E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  <w:r w:rsidRPr="1D829E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F8FD27" w14:textId="77777777" w:rsidR="002D657A" w:rsidRPr="0087049C" w:rsidRDefault="002D657A" w:rsidP="002D657A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148428" w14:textId="73EC400C" w:rsidR="002D657A" w:rsidRPr="003F0633" w:rsidRDefault="002D657A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D657A" w:rsidRPr="0087049C" w14:paraId="4CCB2B00" w14:textId="77777777" w:rsidTr="001E3E0C">
        <w:trPr>
          <w:trHeight w:val="93"/>
        </w:trPr>
        <w:tc>
          <w:tcPr>
            <w:tcW w:w="3780" w:type="dxa"/>
            <w:shd w:val="clear" w:color="auto" w:fill="auto"/>
          </w:tcPr>
          <w:p w14:paraId="6B0C92CA" w14:textId="59B1B518" w:rsidR="002D657A" w:rsidRPr="0087049C" w:rsidRDefault="002D657A" w:rsidP="002D657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C68526E" w14:textId="77777777" w:rsidR="002D657A" w:rsidRPr="0087049C" w:rsidRDefault="002D657A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F3A54" w14:textId="23645FC4" w:rsidR="002D657A" w:rsidRPr="00B244C8" w:rsidRDefault="00242D2C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170</w:t>
            </w:r>
            <w:r w:rsidR="4666BC1A" w:rsidRPr="4666BC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270" w:type="dxa"/>
            <w:shd w:val="clear" w:color="auto" w:fill="auto"/>
          </w:tcPr>
          <w:p w14:paraId="13DD5F5E" w14:textId="77777777" w:rsidR="002D657A" w:rsidRPr="0087049C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04B21" w14:textId="20E60512" w:rsidR="002D657A" w:rsidRPr="002D657A" w:rsidRDefault="00242D2C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</w:t>
            </w:r>
            <w:r w:rsidR="002D657A" w:rsidRPr="002D65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270" w:type="dxa"/>
            <w:shd w:val="clear" w:color="auto" w:fill="auto"/>
          </w:tcPr>
          <w:p w14:paraId="566EEA62" w14:textId="77777777" w:rsidR="002D657A" w:rsidRPr="002D657A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290AF" w14:textId="1AE9338F" w:rsidR="002D657A" w:rsidRPr="002D657A" w:rsidRDefault="00242D2C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  <w:r w:rsidR="05DFC245" w:rsidRPr="05DFC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409</w:t>
            </w:r>
          </w:p>
        </w:tc>
        <w:tc>
          <w:tcPr>
            <w:tcW w:w="270" w:type="dxa"/>
            <w:shd w:val="clear" w:color="auto" w:fill="auto"/>
          </w:tcPr>
          <w:p w14:paraId="611576AB" w14:textId="77777777" w:rsidR="002D657A" w:rsidRPr="002D657A" w:rsidRDefault="002D657A" w:rsidP="002D657A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669F2" w14:textId="64C69A1D" w:rsidR="002D657A" w:rsidRPr="002D657A" w:rsidRDefault="00242D2C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</w:t>
            </w:r>
            <w:r w:rsidR="002D657A" w:rsidRPr="002D65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454</w:t>
            </w:r>
          </w:p>
        </w:tc>
      </w:tr>
    </w:tbl>
    <w:p w14:paraId="1087EDD6" w14:textId="77777777" w:rsidR="00776BE7" w:rsidRDefault="00776BE7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77B26F0E" w14:textId="77777777" w:rsidR="00637131" w:rsidRDefault="00637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293D80C8" w14:textId="6ED83692" w:rsidR="002C28F6" w:rsidRPr="0087049C" w:rsidRDefault="002C28F6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โครงการผลประโยชน์ระยะยาวอื่น</w:t>
      </w:r>
    </w:p>
    <w:p w14:paraId="37825412" w14:textId="77777777" w:rsidR="002C28F6" w:rsidRPr="006748BD" w:rsidRDefault="002C28F6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DE00118" w14:textId="77777777" w:rsidR="002C28F6" w:rsidRPr="0087049C" w:rsidRDefault="002C28F6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  <w:lang w:val="en-GB"/>
        </w:rPr>
        <w:t>ผลประโยชน์ระยะยาวอื่นถือตามอายุของพนักงานและข้อสมมติในการประมาณการตามหลักคณิตศาสตร์ประกันภัยเป็นเกณฑ์ในการคำนวณภาระผูกพัน</w:t>
      </w:r>
    </w:p>
    <w:p w14:paraId="3596C54B" w14:textId="77777777" w:rsidR="002C28F6" w:rsidRPr="00FE65CB" w:rsidRDefault="002C28F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62"/>
        <w:gridCol w:w="270"/>
        <w:gridCol w:w="1080"/>
        <w:gridCol w:w="270"/>
        <w:gridCol w:w="1080"/>
        <w:gridCol w:w="270"/>
        <w:gridCol w:w="1080"/>
      </w:tblGrid>
      <w:tr w:rsidR="002C28F6" w:rsidRPr="0087049C" w14:paraId="5DDF5235" w14:textId="77777777" w:rsidTr="001E3E0C">
        <w:tc>
          <w:tcPr>
            <w:tcW w:w="4050" w:type="dxa"/>
            <w:shd w:val="clear" w:color="auto" w:fill="auto"/>
          </w:tcPr>
          <w:p w14:paraId="741BA456" w14:textId="77777777" w:rsidR="002C28F6" w:rsidRPr="0087049C" w:rsidRDefault="002C28F6" w:rsidP="00F8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</w:t>
            </w:r>
          </w:p>
        </w:tc>
        <w:tc>
          <w:tcPr>
            <w:tcW w:w="2412" w:type="dxa"/>
            <w:gridSpan w:val="3"/>
            <w:shd w:val="clear" w:color="auto" w:fill="auto"/>
            <w:vAlign w:val="center"/>
          </w:tcPr>
          <w:p w14:paraId="637C6C21" w14:textId="77777777" w:rsidR="002C28F6" w:rsidRPr="0087049C" w:rsidRDefault="002C28F6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4D159D" w14:textId="77777777" w:rsidR="002C28F6" w:rsidRPr="0087049C" w:rsidRDefault="002C28F6" w:rsidP="003F664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234309E5" w14:textId="77777777" w:rsidR="002C28F6" w:rsidRPr="0087049C" w:rsidRDefault="002C28F6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87049C" w14:paraId="7BA34D42" w14:textId="77777777" w:rsidTr="001E3E0C">
        <w:tc>
          <w:tcPr>
            <w:tcW w:w="4050" w:type="dxa"/>
            <w:shd w:val="clear" w:color="auto" w:fill="auto"/>
          </w:tcPr>
          <w:p w14:paraId="5B61A80C" w14:textId="77777777" w:rsidR="002C28F6" w:rsidRPr="0087049C" w:rsidRDefault="002C28F6" w:rsidP="005C711E">
            <w:pPr>
              <w:tabs>
                <w:tab w:val="clear" w:pos="227"/>
                <w:tab w:val="clear" w:pos="454"/>
              </w:tabs>
              <w:ind w:left="16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62" w:type="dxa"/>
          </w:tcPr>
          <w:p w14:paraId="4C78CAAC" w14:textId="7D88A051" w:rsidR="002C28F6" w:rsidRPr="0087049C" w:rsidRDefault="00242D2C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103FB0E" w14:textId="77777777" w:rsidR="002C28F6" w:rsidRPr="0087049C" w:rsidRDefault="002C28F6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0C3285F" w14:textId="47324C16" w:rsidR="002C28F6" w:rsidRPr="0087049C" w:rsidRDefault="00242D2C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79F087A5" w14:textId="77777777" w:rsidR="002C28F6" w:rsidRPr="0087049C" w:rsidRDefault="002C28F6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B90BB8E" w14:textId="7EFD90B7" w:rsidR="002C28F6" w:rsidRPr="0087049C" w:rsidRDefault="00242D2C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1A77FEBF" w14:textId="77777777" w:rsidR="002C28F6" w:rsidRPr="0087049C" w:rsidRDefault="002C28F6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87495CB" w14:textId="1B6CE092" w:rsidR="002C28F6" w:rsidRPr="0087049C" w:rsidRDefault="00242D2C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2C28F6" w:rsidRPr="0087049C" w14:paraId="236387FF" w14:textId="77777777" w:rsidTr="001E3E0C">
        <w:tc>
          <w:tcPr>
            <w:tcW w:w="4050" w:type="dxa"/>
            <w:shd w:val="clear" w:color="auto" w:fill="auto"/>
          </w:tcPr>
          <w:p w14:paraId="42D7C5E0" w14:textId="77777777" w:rsidR="002C28F6" w:rsidRPr="0087049C" w:rsidRDefault="002C28F6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6ACF079A" w14:textId="77777777" w:rsidR="002C28F6" w:rsidRPr="0087049C" w:rsidRDefault="002C28F6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2D657A" w:rsidRPr="0087049C" w14:paraId="2DCF96ED" w14:textId="77777777" w:rsidTr="64B35D7C">
        <w:trPr>
          <w:trHeight w:val="93"/>
        </w:trPr>
        <w:tc>
          <w:tcPr>
            <w:tcW w:w="4050" w:type="dxa"/>
            <w:shd w:val="clear" w:color="auto" w:fill="auto"/>
          </w:tcPr>
          <w:p w14:paraId="3C650E97" w14:textId="77777777" w:rsidR="002D657A" w:rsidRPr="0087049C" w:rsidRDefault="002D657A" w:rsidP="002D657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62" w:type="dxa"/>
            <w:shd w:val="clear" w:color="auto" w:fill="auto"/>
          </w:tcPr>
          <w:p w14:paraId="77F18B91" w14:textId="48002018" w:rsidR="64B35D7C" w:rsidRPr="00A373DA" w:rsidRDefault="00242D2C" w:rsidP="64B35D7C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64B35D7C" w:rsidRPr="00A37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6A1DE7" w:rsidRPr="00A37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  <w:r w:rsidR="64B35D7C" w:rsidRPr="00A37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A37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64B35D7C" w:rsidRPr="00A37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37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31370C78" w14:textId="77777777" w:rsidR="002D657A" w:rsidRPr="00B820E8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E6321C" w14:textId="4A46A8AA" w:rsidR="002D657A" w:rsidRPr="00B820E8" w:rsidRDefault="00242D2C" w:rsidP="002D657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D65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2D657A" w:rsidRPr="00B820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D657A" w:rsidRPr="00B820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51D1FD5" w14:textId="77777777" w:rsidR="002D657A" w:rsidRPr="00B820E8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8F2A5B" w14:textId="5450B2E7" w:rsidR="05B5E77B" w:rsidRPr="05B5E77B" w:rsidRDefault="00242D2C" w:rsidP="05B5E7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5B5E77B" w:rsidRPr="05B5E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476BC99" w14:textId="77777777" w:rsidR="002D657A" w:rsidRPr="00B820E8" w:rsidRDefault="002D657A" w:rsidP="002D657A">
            <w:pPr>
              <w:tabs>
                <w:tab w:val="decimal" w:pos="792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2DE5A3" w14:textId="1FFF714D" w:rsidR="002D657A" w:rsidRPr="00B820E8" w:rsidRDefault="00242D2C" w:rsidP="002D657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2D657A" w:rsidRPr="00B820E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242D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</w:p>
        </w:tc>
      </w:tr>
      <w:tr w:rsidR="002D657A" w:rsidRPr="0087049C" w14:paraId="428B5762" w14:textId="77777777" w:rsidTr="64B35D7C">
        <w:trPr>
          <w:trHeight w:val="93"/>
        </w:trPr>
        <w:tc>
          <w:tcPr>
            <w:tcW w:w="4050" w:type="dxa"/>
            <w:shd w:val="clear" w:color="auto" w:fill="auto"/>
          </w:tcPr>
          <w:p w14:paraId="0FDDCD7B" w14:textId="77777777" w:rsidR="002D657A" w:rsidRPr="0087049C" w:rsidRDefault="002D657A" w:rsidP="002D657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2" w:type="dxa"/>
            <w:shd w:val="clear" w:color="auto" w:fill="auto"/>
          </w:tcPr>
          <w:p w14:paraId="216F6F7F" w14:textId="125B5F6A" w:rsidR="64B35D7C" w:rsidRPr="00A373DA" w:rsidRDefault="00242D2C" w:rsidP="64B35D7C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B60976A" w14:textId="77777777" w:rsidR="002D657A" w:rsidRPr="00B820E8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9D9028" w14:textId="766A60FC" w:rsidR="002D657A" w:rsidRPr="00B820E8" w:rsidRDefault="00242D2C" w:rsidP="002D657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EB00F6B" w14:textId="77777777" w:rsidR="002D657A" w:rsidRPr="00B820E8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8DDB2A" w14:textId="2961BDF2" w:rsidR="05B5E77B" w:rsidRPr="05B5E77B" w:rsidRDefault="00242D2C" w:rsidP="05B5E7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43BA4E0" w14:textId="77777777" w:rsidR="002D657A" w:rsidRPr="00B820E8" w:rsidRDefault="002D657A" w:rsidP="002D657A">
            <w:pPr>
              <w:tabs>
                <w:tab w:val="decimal" w:pos="792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30E9EF" w14:textId="6C3FF231" w:rsidR="002D657A" w:rsidRPr="00B820E8" w:rsidRDefault="00242D2C" w:rsidP="002D657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2D657A" w:rsidRPr="0087049C" w14:paraId="00DE0BC3" w14:textId="77777777" w:rsidTr="64B35D7C">
        <w:trPr>
          <w:trHeight w:val="93"/>
        </w:trPr>
        <w:tc>
          <w:tcPr>
            <w:tcW w:w="4050" w:type="dxa"/>
            <w:shd w:val="clear" w:color="auto" w:fill="auto"/>
          </w:tcPr>
          <w:p w14:paraId="76A41142" w14:textId="77777777" w:rsidR="002D657A" w:rsidRPr="0087049C" w:rsidRDefault="002D657A" w:rsidP="002D657A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1062" w:type="dxa"/>
            <w:shd w:val="clear" w:color="auto" w:fill="auto"/>
          </w:tcPr>
          <w:p w14:paraId="4EA3EEEE" w14:textId="61BADE5E" w:rsidR="64B35D7C" w:rsidRPr="00A373DA" w:rsidRDefault="00242D2C" w:rsidP="64B35D7C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64B35D7C" w:rsidRPr="00A37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A37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A1DE7" w:rsidRPr="00A37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A81B2BC" w14:textId="77777777" w:rsidR="002D657A" w:rsidRPr="0087049C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B2C5A3" w14:textId="4BA3EC77" w:rsidR="002D657A" w:rsidRPr="0087049C" w:rsidRDefault="00242D2C" w:rsidP="002D657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2D657A" w:rsidRPr="009D01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2154FB46" w14:textId="77777777" w:rsidR="002D657A" w:rsidRPr="0087049C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126EBC" w14:textId="02052D5C" w:rsidR="05B5E77B" w:rsidRPr="05B5E77B" w:rsidRDefault="00242D2C" w:rsidP="05B5E7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5B5E77B" w:rsidRPr="05B5E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12AFCE5A" w14:textId="77777777" w:rsidR="002D657A" w:rsidRPr="0087049C" w:rsidRDefault="002D657A" w:rsidP="002D657A">
            <w:pPr>
              <w:tabs>
                <w:tab w:val="decimal" w:pos="792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8C0D10" w14:textId="5C8B5538" w:rsidR="002D657A" w:rsidRPr="0087049C" w:rsidRDefault="00242D2C" w:rsidP="002D657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2D657A" w:rsidRPr="006D7A1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- 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</w:tr>
    </w:tbl>
    <w:p w14:paraId="6175EF83" w14:textId="77777777" w:rsidR="002C28F6" w:rsidRPr="0087049C" w:rsidRDefault="002C28F6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green"/>
        </w:rPr>
      </w:pPr>
    </w:p>
    <w:p w14:paraId="04724CDC" w14:textId="135B5B35" w:rsidR="002C28F6" w:rsidRDefault="002C28F6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ข้อสมมติเกี่ยวกับอัตรามรณะในอนาคตถือตามข้อมูลทางสถิติที่เผยแพร่ทั่วไปและตารางมรณะ  </w:t>
      </w:r>
    </w:p>
    <w:p w14:paraId="32C6C21E" w14:textId="77777777" w:rsidR="00637131" w:rsidRPr="0087049C" w:rsidRDefault="00637131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7E73C0" w14:textId="39964B02" w:rsidR="002C28F6" w:rsidRPr="00A373DA" w:rsidRDefault="002C28F6" w:rsidP="001D3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2CE120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42D2C" w:rsidRPr="00242D2C">
        <w:rPr>
          <w:rFonts w:asciiTheme="majorBidi" w:hAnsiTheme="majorBidi" w:cstheme="majorBidi"/>
          <w:sz w:val="30"/>
          <w:szCs w:val="30"/>
        </w:rPr>
        <w:t>31</w:t>
      </w:r>
      <w:r w:rsidRPr="2CE12024">
        <w:rPr>
          <w:rFonts w:asciiTheme="majorBidi" w:hAnsiTheme="majorBidi" w:cstheme="majorBidi"/>
          <w:sz w:val="30"/>
          <w:szCs w:val="30"/>
        </w:rPr>
        <w:t xml:space="preserve"> </w:t>
      </w:r>
      <w:r w:rsidRPr="2CE120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42D2C" w:rsidRPr="00242D2C">
        <w:rPr>
          <w:rFonts w:asciiTheme="majorBidi" w:hAnsiTheme="majorBidi" w:cstheme="majorBidi"/>
          <w:sz w:val="30"/>
          <w:szCs w:val="30"/>
        </w:rPr>
        <w:t>2567</w:t>
      </w:r>
      <w:r w:rsidRPr="2CE12024">
        <w:rPr>
          <w:rFonts w:asciiTheme="majorBidi" w:hAnsiTheme="majorBidi" w:cstheme="majorBidi"/>
          <w:sz w:val="30"/>
          <w:szCs w:val="30"/>
        </w:rPr>
        <w:t xml:space="preserve"> </w:t>
      </w:r>
      <w:r w:rsidRPr="2CE12024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</w:t>
      </w:r>
      <w:r w:rsidRPr="00A531B5">
        <w:rPr>
          <w:rFonts w:asciiTheme="majorBidi" w:hAnsiTheme="majorBidi" w:cstheme="majorBidi"/>
          <w:sz w:val="30"/>
          <w:szCs w:val="30"/>
          <w:cs/>
        </w:rPr>
        <w:t>กำหนดไว้</w:t>
      </w:r>
      <w:r w:rsidRPr="00A373DA">
        <w:rPr>
          <w:rFonts w:asciiTheme="majorBidi" w:hAnsiTheme="majorBidi" w:cstheme="majorBidi"/>
          <w:sz w:val="30"/>
          <w:szCs w:val="30"/>
          <w:cs/>
        </w:rPr>
        <w:t>เป็น</w:t>
      </w:r>
      <w:r w:rsidRPr="00A373DA">
        <w:rPr>
          <w:rFonts w:asciiTheme="majorBidi" w:hAnsiTheme="majorBidi" w:cstheme="majorBidi"/>
          <w:sz w:val="30"/>
          <w:szCs w:val="30"/>
        </w:rPr>
        <w:t xml:space="preserve"> </w:t>
      </w:r>
      <w:r w:rsidR="00CA797E">
        <w:rPr>
          <w:rFonts w:asciiTheme="majorBidi" w:hAnsiTheme="majorBidi" w:cstheme="majorBidi"/>
          <w:sz w:val="30"/>
          <w:szCs w:val="30"/>
        </w:rPr>
        <w:t>21.67</w:t>
      </w:r>
      <w:r w:rsidR="055A8197" w:rsidRPr="00CA797E">
        <w:rPr>
          <w:rFonts w:asciiTheme="majorBidi" w:hAnsiTheme="majorBidi" w:cstheme="majorBidi"/>
          <w:sz w:val="30"/>
          <w:szCs w:val="30"/>
        </w:rPr>
        <w:t xml:space="preserve"> - </w:t>
      </w:r>
      <w:r w:rsidR="00242D2C" w:rsidRPr="00CA797E">
        <w:rPr>
          <w:rFonts w:asciiTheme="majorBidi" w:hAnsiTheme="majorBidi" w:cstheme="majorBidi"/>
          <w:sz w:val="30"/>
          <w:szCs w:val="30"/>
        </w:rPr>
        <w:t>2</w:t>
      </w:r>
      <w:r w:rsidR="006A1DE7" w:rsidRPr="00CA797E">
        <w:rPr>
          <w:rFonts w:asciiTheme="majorBidi" w:hAnsiTheme="majorBidi" w:cstheme="majorBidi"/>
          <w:sz w:val="30"/>
          <w:szCs w:val="30"/>
        </w:rPr>
        <w:t>7</w:t>
      </w:r>
      <w:r w:rsidR="055A8197" w:rsidRPr="00CA797E">
        <w:rPr>
          <w:rFonts w:asciiTheme="majorBidi" w:hAnsiTheme="majorBidi" w:cstheme="majorBidi"/>
          <w:sz w:val="30"/>
          <w:szCs w:val="30"/>
        </w:rPr>
        <w:t>.</w:t>
      </w:r>
      <w:r w:rsidR="006A1DE7" w:rsidRPr="00CA797E">
        <w:rPr>
          <w:rFonts w:asciiTheme="majorBidi" w:hAnsiTheme="majorBidi" w:cstheme="majorBidi"/>
          <w:sz w:val="30"/>
          <w:szCs w:val="30"/>
        </w:rPr>
        <w:t>26</w:t>
      </w:r>
      <w:r w:rsidR="00B559D1" w:rsidRPr="00A373D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373DA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A373D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42D2C" w:rsidRPr="00A373DA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A373D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42D2C" w:rsidRPr="00A373DA">
        <w:rPr>
          <w:rFonts w:asciiTheme="majorBidi" w:hAnsiTheme="majorBidi" w:cstheme="majorBidi"/>
          <w:i/>
          <w:iCs/>
          <w:sz w:val="30"/>
          <w:szCs w:val="30"/>
        </w:rPr>
        <w:t>24</w:t>
      </w:r>
      <w:r w:rsidRPr="00A373D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42D2C" w:rsidRPr="00A373DA">
        <w:rPr>
          <w:rFonts w:asciiTheme="majorBidi" w:hAnsiTheme="majorBidi" w:cstheme="majorBidi"/>
          <w:i/>
          <w:iCs/>
          <w:sz w:val="30"/>
          <w:szCs w:val="30"/>
        </w:rPr>
        <w:t>00</w:t>
      </w:r>
      <w:r w:rsidRPr="00A373D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A373DA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="00242D2C" w:rsidRPr="00A373DA">
        <w:rPr>
          <w:rFonts w:asciiTheme="majorBidi" w:hAnsiTheme="majorBidi" w:cstheme="majorBidi"/>
          <w:i/>
          <w:iCs/>
          <w:sz w:val="30"/>
          <w:szCs w:val="30"/>
        </w:rPr>
        <w:t>29</w:t>
      </w:r>
      <w:r w:rsidRPr="00A373D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42D2C" w:rsidRPr="00A373DA">
        <w:rPr>
          <w:rFonts w:asciiTheme="majorBidi" w:hAnsiTheme="majorBidi" w:cstheme="majorBidi"/>
          <w:i/>
          <w:iCs/>
          <w:sz w:val="30"/>
          <w:szCs w:val="30"/>
        </w:rPr>
        <w:t>19</w:t>
      </w:r>
      <w:r w:rsidRPr="00A373D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373DA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Pr="00A373DA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92B68C3" w14:textId="77777777" w:rsidR="002C28F6" w:rsidRPr="0087049C" w:rsidRDefault="002C28F6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015EDCC8" w14:textId="77777777" w:rsidR="002C28F6" w:rsidRPr="00FE65CB" w:rsidRDefault="002C28F6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E65C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2F489343" w14:textId="77777777" w:rsidR="002C28F6" w:rsidRPr="0087049C" w:rsidRDefault="002C28F6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E464A6F" w14:textId="668E1645" w:rsidR="002C28F6" w:rsidRPr="0087049C" w:rsidRDefault="002C28F6" w:rsidP="00E77A6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8E1969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ๆ คงที่</w:t>
      </w:r>
    </w:p>
    <w:p w14:paraId="39A2422E" w14:textId="77777777" w:rsidR="002C28F6" w:rsidRPr="0087049C" w:rsidRDefault="002C28F6" w:rsidP="00E77A68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-34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08"/>
        <w:gridCol w:w="270"/>
        <w:gridCol w:w="1080"/>
        <w:gridCol w:w="270"/>
        <w:gridCol w:w="990"/>
      </w:tblGrid>
      <w:tr w:rsidR="002C28F6" w:rsidRPr="0087049C" w14:paraId="54B24E9F" w14:textId="77777777" w:rsidTr="001E3E0C">
        <w:trPr>
          <w:tblHeader/>
        </w:trPr>
        <w:tc>
          <w:tcPr>
            <w:tcW w:w="4230" w:type="dxa"/>
            <w:shd w:val="clear" w:color="auto" w:fill="auto"/>
          </w:tcPr>
          <w:p w14:paraId="20D1A33C" w14:textId="77777777" w:rsidR="002C28F6" w:rsidRPr="0087049C" w:rsidRDefault="002C28F6" w:rsidP="00E77A68">
            <w:pPr>
              <w:spacing w:line="240" w:lineRule="auto"/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center"/>
          </w:tcPr>
          <w:p w14:paraId="256FFFBA" w14:textId="77777777" w:rsidR="002C28F6" w:rsidRPr="0087049C" w:rsidRDefault="002C28F6" w:rsidP="00E77A6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28F6" w:rsidRPr="0087049C" w14:paraId="3136876E" w14:textId="77777777" w:rsidTr="001E3E0C">
        <w:trPr>
          <w:tblHeader/>
        </w:trPr>
        <w:tc>
          <w:tcPr>
            <w:tcW w:w="4230" w:type="dxa"/>
            <w:shd w:val="clear" w:color="auto" w:fill="auto"/>
          </w:tcPr>
          <w:p w14:paraId="577F119C" w14:textId="77777777" w:rsidR="002C28F6" w:rsidRPr="0087049C" w:rsidRDefault="002C28F6" w:rsidP="00E77A6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pacing w:val="-2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14:paraId="40D3846F" w14:textId="734FF8D5" w:rsidR="002C28F6" w:rsidRPr="0087049C" w:rsidRDefault="002C28F6" w:rsidP="00E77A6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8C6C58" w14:textId="77777777" w:rsidR="002C28F6" w:rsidRPr="0087049C" w:rsidRDefault="002C28F6" w:rsidP="00E77A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14:paraId="5F253386" w14:textId="412F9D30" w:rsidR="002C28F6" w:rsidRPr="0087049C" w:rsidRDefault="002C28F6" w:rsidP="00E77A6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ข้อสมมติลดลงร้อยละ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D657A" w:rsidRPr="0087049C" w14:paraId="5327943D" w14:textId="77777777" w:rsidTr="001E3E0C">
        <w:trPr>
          <w:tblHeader/>
        </w:trPr>
        <w:tc>
          <w:tcPr>
            <w:tcW w:w="4230" w:type="dxa"/>
            <w:shd w:val="clear" w:color="auto" w:fill="auto"/>
          </w:tcPr>
          <w:p w14:paraId="13F64215" w14:textId="145F284F" w:rsidR="002D657A" w:rsidRPr="0087049C" w:rsidRDefault="002D657A" w:rsidP="002D657A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2" w:type="dxa"/>
            <w:shd w:val="clear" w:color="auto" w:fill="auto"/>
          </w:tcPr>
          <w:p w14:paraId="6951DF2A" w14:textId="658FDA22" w:rsidR="002D657A" w:rsidRPr="0087049C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4EB4FAA" w14:textId="77777777" w:rsidR="002D657A" w:rsidRPr="0087049C" w:rsidRDefault="002D657A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525BD478" w14:textId="6FBD40D2" w:rsidR="002D657A" w:rsidRPr="0087049C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7F2E3C6" w14:textId="77777777" w:rsidR="002D657A" w:rsidRPr="0087049C" w:rsidRDefault="002D657A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18F727" w14:textId="374E8516" w:rsidR="002D657A" w:rsidRPr="0087049C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4CE4CF0" w14:textId="77777777" w:rsidR="002D657A" w:rsidRPr="0087049C" w:rsidRDefault="002D657A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96A6EC1" w14:textId="22C97F32" w:rsidR="002D657A" w:rsidRPr="0087049C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2C28F6" w:rsidRPr="0087049C" w14:paraId="06E87BE7" w14:textId="77777777" w:rsidTr="001E3E0C">
        <w:trPr>
          <w:tblHeader/>
        </w:trPr>
        <w:tc>
          <w:tcPr>
            <w:tcW w:w="4230" w:type="dxa"/>
            <w:shd w:val="clear" w:color="auto" w:fill="auto"/>
          </w:tcPr>
          <w:p w14:paraId="306ED5DB" w14:textId="77777777" w:rsidR="002C28F6" w:rsidRPr="0087049C" w:rsidRDefault="002C28F6" w:rsidP="00C941D8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270F0967" w14:textId="77777777" w:rsidR="002C28F6" w:rsidRPr="0087049C" w:rsidRDefault="002C28F6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D657A" w:rsidRPr="0087049C" w14:paraId="511E55ED" w14:textId="77777777" w:rsidTr="001E3E0C">
        <w:trPr>
          <w:trHeight w:val="93"/>
        </w:trPr>
        <w:tc>
          <w:tcPr>
            <w:tcW w:w="4230" w:type="dxa"/>
            <w:shd w:val="clear" w:color="auto" w:fill="auto"/>
          </w:tcPr>
          <w:p w14:paraId="1FE60B56" w14:textId="77777777" w:rsidR="002D657A" w:rsidRPr="0087049C" w:rsidRDefault="002D657A" w:rsidP="002D657A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62" w:type="dxa"/>
            <w:shd w:val="clear" w:color="auto" w:fill="auto"/>
          </w:tcPr>
          <w:p w14:paraId="574DA17B" w14:textId="6DD7FDE2" w:rsidR="002D657A" w:rsidRPr="0087049C" w:rsidRDefault="3ADE76C2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3ADE76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3ADE76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  <w:r w:rsidRPr="3ADE76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38D136" w14:textId="77777777" w:rsidR="002D657A" w:rsidRPr="0087049C" w:rsidRDefault="002D657A" w:rsidP="002D657A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6BEE32E" w14:textId="413E53C5" w:rsidR="002D657A" w:rsidRPr="0087049C" w:rsidRDefault="002D657A" w:rsidP="002D657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1E1807" w14:textId="77777777" w:rsidR="002D657A" w:rsidRPr="0087049C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8CA6DA" w14:textId="08A96649" w:rsidR="002D657A" w:rsidRPr="0087049C" w:rsidRDefault="00242D2C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63BB9D88" w:rsidRPr="63BB9D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70" w:type="dxa"/>
            <w:shd w:val="clear" w:color="auto" w:fill="auto"/>
          </w:tcPr>
          <w:p w14:paraId="0BE9B8AA" w14:textId="77777777" w:rsidR="002D657A" w:rsidRPr="0087049C" w:rsidRDefault="002D657A" w:rsidP="002D657A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5DFF78" w14:textId="6ED9898D" w:rsidR="002D657A" w:rsidRPr="0087049C" w:rsidRDefault="00242D2C" w:rsidP="002D657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2D65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908</w:t>
            </w:r>
          </w:p>
        </w:tc>
      </w:tr>
      <w:tr w:rsidR="002D657A" w:rsidRPr="0087049C" w14:paraId="66A6D17A" w14:textId="77777777" w:rsidTr="001E3E0C">
        <w:trPr>
          <w:trHeight w:val="93"/>
        </w:trPr>
        <w:tc>
          <w:tcPr>
            <w:tcW w:w="4230" w:type="dxa"/>
            <w:shd w:val="clear" w:color="auto" w:fill="auto"/>
          </w:tcPr>
          <w:p w14:paraId="13D3578E" w14:textId="77777777" w:rsidR="002D657A" w:rsidRPr="009D014E" w:rsidRDefault="002D657A" w:rsidP="002D657A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9D014E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2" w:type="dxa"/>
            <w:shd w:val="clear" w:color="auto" w:fill="auto"/>
          </w:tcPr>
          <w:p w14:paraId="2DD29457" w14:textId="6734548A" w:rsidR="002D657A" w:rsidRPr="009D014E" w:rsidRDefault="00242D2C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2B63EA0A" w:rsidRPr="2B63EA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02919877" w14:textId="77777777" w:rsidR="002D657A" w:rsidRPr="009D014E" w:rsidRDefault="002D657A" w:rsidP="002D657A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692ABF4" w14:textId="61F5EE5C" w:rsidR="002D657A" w:rsidRPr="0087049C" w:rsidRDefault="00242D2C" w:rsidP="002D657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2D65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017</w:t>
            </w:r>
          </w:p>
        </w:tc>
        <w:tc>
          <w:tcPr>
            <w:tcW w:w="270" w:type="dxa"/>
            <w:shd w:val="clear" w:color="auto" w:fill="auto"/>
          </w:tcPr>
          <w:p w14:paraId="63DB7540" w14:textId="77777777" w:rsidR="002D657A" w:rsidRPr="0087049C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2DFF46" w14:textId="76E33891" w:rsidR="002D657A" w:rsidRPr="0087049C" w:rsidRDefault="3ADE76C2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3ADE76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3ADE76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622</w:t>
            </w:r>
            <w:r w:rsidRPr="3ADE76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A71745" w14:textId="77777777" w:rsidR="002D657A" w:rsidRPr="0087049C" w:rsidRDefault="002D657A" w:rsidP="002D657A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3468D7" w14:textId="7E03E7A3" w:rsidR="002D657A" w:rsidRPr="0087049C" w:rsidRDefault="002D657A" w:rsidP="002D657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D657A" w:rsidRPr="0087049C" w14:paraId="44671EC0" w14:textId="77777777" w:rsidTr="001E3E0C">
        <w:trPr>
          <w:trHeight w:val="380"/>
        </w:trPr>
        <w:tc>
          <w:tcPr>
            <w:tcW w:w="4230" w:type="dxa"/>
            <w:shd w:val="clear" w:color="auto" w:fill="auto"/>
          </w:tcPr>
          <w:p w14:paraId="28BF24B4" w14:textId="77777777" w:rsidR="002D657A" w:rsidRPr="009D014E" w:rsidRDefault="002D657A" w:rsidP="002D657A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14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62" w:type="dxa"/>
            <w:shd w:val="clear" w:color="auto" w:fill="auto"/>
          </w:tcPr>
          <w:p w14:paraId="47EFD46C" w14:textId="7D584861" w:rsidR="002D657A" w:rsidRPr="009D014E" w:rsidRDefault="17581D1E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17581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17581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457</w:t>
            </w:r>
            <w:r w:rsidRPr="17581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6B51491" w14:textId="77777777" w:rsidR="002D657A" w:rsidRPr="009D014E" w:rsidRDefault="002D657A" w:rsidP="002D657A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BE2D6A3" w14:textId="32144BE5" w:rsidR="002D657A" w:rsidRPr="0087049C" w:rsidRDefault="002D657A" w:rsidP="002D657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5134DC" w14:textId="77777777" w:rsidR="002D657A" w:rsidRPr="0087049C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65A952" w14:textId="3B7F21FF" w:rsidR="002D657A" w:rsidRPr="0087049C" w:rsidRDefault="00242D2C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3ADE76C2" w:rsidRPr="3ADE76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781</w:t>
            </w:r>
          </w:p>
        </w:tc>
        <w:tc>
          <w:tcPr>
            <w:tcW w:w="270" w:type="dxa"/>
            <w:shd w:val="clear" w:color="auto" w:fill="auto"/>
          </w:tcPr>
          <w:p w14:paraId="4D1DA0FB" w14:textId="77777777" w:rsidR="002D657A" w:rsidRPr="0087049C" w:rsidRDefault="002D657A" w:rsidP="002D657A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B59022" w14:textId="11D4BBC5" w:rsidR="002D657A" w:rsidRPr="0087049C" w:rsidRDefault="00242D2C" w:rsidP="002D657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D65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517</w:t>
            </w:r>
          </w:p>
        </w:tc>
      </w:tr>
      <w:tr w:rsidR="002D657A" w:rsidRPr="0087049C" w14:paraId="0894F1BC" w14:textId="77777777" w:rsidTr="001E3E0C">
        <w:trPr>
          <w:trHeight w:val="93"/>
        </w:trPr>
        <w:tc>
          <w:tcPr>
            <w:tcW w:w="4230" w:type="dxa"/>
            <w:shd w:val="clear" w:color="auto" w:fill="auto"/>
          </w:tcPr>
          <w:p w14:paraId="431380A5" w14:textId="77777777" w:rsidR="002D657A" w:rsidRPr="0087049C" w:rsidRDefault="002D657A" w:rsidP="002D657A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062" w:type="dxa"/>
            <w:shd w:val="clear" w:color="auto" w:fill="auto"/>
          </w:tcPr>
          <w:p w14:paraId="5E3B0C10" w14:textId="40DB22C5" w:rsidR="002D657A" w:rsidRPr="0087049C" w:rsidRDefault="00242D2C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270" w:type="dxa"/>
            <w:shd w:val="clear" w:color="auto" w:fill="auto"/>
          </w:tcPr>
          <w:p w14:paraId="1A4A9EA7" w14:textId="77777777" w:rsidR="002D657A" w:rsidRPr="0087049C" w:rsidRDefault="002D657A" w:rsidP="002D657A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BB5222B" w14:textId="4F6171A5" w:rsidR="002D657A" w:rsidRPr="0087049C" w:rsidRDefault="00242D2C" w:rsidP="002D657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270" w:type="dxa"/>
            <w:shd w:val="clear" w:color="auto" w:fill="auto"/>
          </w:tcPr>
          <w:p w14:paraId="2EEC999F" w14:textId="77777777" w:rsidR="002D657A" w:rsidRPr="0087049C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CE45F9" w14:textId="57E4C548" w:rsidR="002D657A" w:rsidRPr="0087049C" w:rsidRDefault="3ADE76C2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3ADE76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479</w:t>
            </w:r>
            <w:r w:rsidRPr="3ADE76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5F39CD" w14:textId="77777777" w:rsidR="002D657A" w:rsidRPr="0087049C" w:rsidRDefault="002D657A" w:rsidP="002D657A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3926DF" w14:textId="74069C7A" w:rsidR="002D657A" w:rsidRPr="0087049C" w:rsidRDefault="002D657A" w:rsidP="002D657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50A8008" w14:textId="06579755" w:rsidR="002C28F6" w:rsidRDefault="002C28F6">
      <w:pPr>
        <w:rPr>
          <w:rFonts w:asciiTheme="majorBidi" w:hAnsiTheme="majorBidi" w:cstheme="majorBidi"/>
          <w:sz w:val="30"/>
          <w:szCs w:val="30"/>
        </w:rPr>
      </w:pPr>
    </w:p>
    <w:p w14:paraId="69555CBC" w14:textId="77777777" w:rsidR="00FB19FB" w:rsidRPr="0087049C" w:rsidRDefault="00FB19F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08"/>
        <w:gridCol w:w="270"/>
        <w:gridCol w:w="1080"/>
        <w:gridCol w:w="270"/>
        <w:gridCol w:w="990"/>
      </w:tblGrid>
      <w:tr w:rsidR="002C28F6" w:rsidRPr="0087049C" w14:paraId="6438483F" w14:textId="77777777" w:rsidTr="001E3E0C">
        <w:trPr>
          <w:tblHeader/>
        </w:trPr>
        <w:tc>
          <w:tcPr>
            <w:tcW w:w="4230" w:type="dxa"/>
            <w:shd w:val="clear" w:color="auto" w:fill="auto"/>
          </w:tcPr>
          <w:p w14:paraId="0975AC6D" w14:textId="77777777" w:rsidR="002C28F6" w:rsidRPr="0087049C" w:rsidRDefault="002C28F6" w:rsidP="00C1252E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center"/>
          </w:tcPr>
          <w:p w14:paraId="02647DBC" w14:textId="77777777" w:rsidR="002C28F6" w:rsidRPr="0087049C" w:rsidRDefault="002C28F6" w:rsidP="00C1252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87049C" w14:paraId="3135164A" w14:textId="77777777" w:rsidTr="001E3E0C">
        <w:trPr>
          <w:tblHeader/>
        </w:trPr>
        <w:tc>
          <w:tcPr>
            <w:tcW w:w="4230" w:type="dxa"/>
            <w:shd w:val="clear" w:color="auto" w:fill="auto"/>
          </w:tcPr>
          <w:p w14:paraId="5E388682" w14:textId="77777777" w:rsidR="002C28F6" w:rsidRPr="0087049C" w:rsidRDefault="002C28F6" w:rsidP="00C1252E">
            <w:pPr>
              <w:ind w:right="-108"/>
              <w:jc w:val="thaiDistribute"/>
              <w:rPr>
                <w:rFonts w:asciiTheme="majorBidi" w:hAnsiTheme="majorBidi" w:cstheme="majorBidi"/>
                <w:b/>
                <w:spacing w:val="-2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14:paraId="398D101B" w14:textId="29A5FD45" w:rsidR="002C28F6" w:rsidRPr="0087049C" w:rsidRDefault="002C28F6" w:rsidP="00C1252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AF9E58" w14:textId="77777777" w:rsidR="002C28F6" w:rsidRPr="0087049C" w:rsidRDefault="002C28F6" w:rsidP="00C1252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14:paraId="335A7B33" w14:textId="65E70A4E" w:rsidR="002C28F6" w:rsidRPr="0087049C" w:rsidRDefault="002C28F6" w:rsidP="00C1252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D657A" w:rsidRPr="0087049C" w14:paraId="0B1D4927" w14:textId="77777777" w:rsidTr="001E3E0C">
        <w:trPr>
          <w:tblHeader/>
        </w:trPr>
        <w:tc>
          <w:tcPr>
            <w:tcW w:w="4230" w:type="dxa"/>
            <w:shd w:val="clear" w:color="auto" w:fill="auto"/>
          </w:tcPr>
          <w:p w14:paraId="5CA4E8A7" w14:textId="0F16BAB7" w:rsidR="002D657A" w:rsidRPr="0087049C" w:rsidRDefault="002D657A" w:rsidP="002D657A">
            <w:pPr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2" w:type="dxa"/>
            <w:shd w:val="clear" w:color="auto" w:fill="auto"/>
          </w:tcPr>
          <w:p w14:paraId="3D7E2B5B" w14:textId="0300C732" w:rsidR="002D657A" w:rsidRPr="0087049C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C520FFC" w14:textId="77777777" w:rsidR="002D657A" w:rsidRPr="0087049C" w:rsidRDefault="002D657A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633C0CCA" w14:textId="526B93C2" w:rsidR="002D657A" w:rsidRPr="0087049C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1C37DD9" w14:textId="77777777" w:rsidR="002D657A" w:rsidRPr="0087049C" w:rsidRDefault="002D657A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3BFA6DB" w14:textId="5A8FF6FF" w:rsidR="002D657A" w:rsidRPr="0087049C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A70DBCD" w14:textId="77777777" w:rsidR="002D657A" w:rsidRPr="0087049C" w:rsidRDefault="002D657A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6AD22D0" w14:textId="0D8820CE" w:rsidR="002D657A" w:rsidRPr="0087049C" w:rsidRDefault="00242D2C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2D657A" w:rsidRPr="0087049C" w14:paraId="22A48464" w14:textId="77777777" w:rsidTr="001E3E0C">
        <w:trPr>
          <w:tblHeader/>
        </w:trPr>
        <w:tc>
          <w:tcPr>
            <w:tcW w:w="4230" w:type="dxa"/>
            <w:shd w:val="clear" w:color="auto" w:fill="auto"/>
          </w:tcPr>
          <w:p w14:paraId="7D8C0A7F" w14:textId="77777777" w:rsidR="002D657A" w:rsidRPr="0087049C" w:rsidRDefault="002D657A" w:rsidP="002D657A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007BA639" w14:textId="77777777" w:rsidR="002D657A" w:rsidRPr="0087049C" w:rsidRDefault="002D657A" w:rsidP="002D657A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D657A" w:rsidRPr="0087049C" w14:paraId="785FAC6C" w14:textId="77777777" w:rsidTr="001E3E0C">
        <w:trPr>
          <w:trHeight w:val="93"/>
        </w:trPr>
        <w:tc>
          <w:tcPr>
            <w:tcW w:w="4230" w:type="dxa"/>
            <w:shd w:val="clear" w:color="auto" w:fill="auto"/>
          </w:tcPr>
          <w:p w14:paraId="1C77C633" w14:textId="77777777" w:rsidR="002D657A" w:rsidRPr="0087049C" w:rsidRDefault="002D657A" w:rsidP="002D657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62" w:type="dxa"/>
            <w:shd w:val="clear" w:color="auto" w:fill="auto"/>
          </w:tcPr>
          <w:p w14:paraId="39FB57A6" w14:textId="564C963F" w:rsidR="002D657A" w:rsidRPr="00DC3895" w:rsidRDefault="64EB0619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64EB06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64EB06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517</w:t>
            </w:r>
            <w:r w:rsidRPr="64EB06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A5E5793" w14:textId="77777777" w:rsidR="002D657A" w:rsidRPr="00DC3895" w:rsidRDefault="002D657A" w:rsidP="002D657A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052A9E0" w14:textId="52590517" w:rsidR="002D657A" w:rsidRPr="00DC3895" w:rsidRDefault="002D657A" w:rsidP="002D657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4BB96F" w14:textId="77777777" w:rsidR="002D657A" w:rsidRPr="00DC3895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15C6F8" w14:textId="07AD772A" w:rsidR="002D657A" w:rsidRPr="00DC3895" w:rsidRDefault="00242D2C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50380A17" w:rsidRPr="50380A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932</w:t>
            </w:r>
          </w:p>
        </w:tc>
        <w:tc>
          <w:tcPr>
            <w:tcW w:w="270" w:type="dxa"/>
            <w:shd w:val="clear" w:color="auto" w:fill="auto"/>
          </w:tcPr>
          <w:p w14:paraId="407EE44C" w14:textId="77777777" w:rsidR="002D657A" w:rsidRPr="0087049C" w:rsidRDefault="002D657A" w:rsidP="002D657A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090708" w14:textId="7726245C" w:rsidR="002D657A" w:rsidRPr="0087049C" w:rsidRDefault="00242D2C" w:rsidP="002D65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2D65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</w:tr>
      <w:tr w:rsidR="002D657A" w:rsidRPr="0087049C" w14:paraId="5812795D" w14:textId="77777777" w:rsidTr="001E3E0C">
        <w:trPr>
          <w:trHeight w:val="93"/>
        </w:trPr>
        <w:tc>
          <w:tcPr>
            <w:tcW w:w="4230" w:type="dxa"/>
            <w:shd w:val="clear" w:color="auto" w:fill="auto"/>
          </w:tcPr>
          <w:p w14:paraId="0966A85E" w14:textId="77777777" w:rsidR="002D657A" w:rsidRPr="0087049C" w:rsidRDefault="002D657A" w:rsidP="002D657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2" w:type="dxa"/>
            <w:shd w:val="clear" w:color="auto" w:fill="auto"/>
          </w:tcPr>
          <w:p w14:paraId="4255DED0" w14:textId="05925124" w:rsidR="002D657A" w:rsidRPr="00DC3895" w:rsidRDefault="00242D2C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1533846C" w:rsidRPr="153384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887</w:t>
            </w:r>
          </w:p>
        </w:tc>
        <w:tc>
          <w:tcPr>
            <w:tcW w:w="270" w:type="dxa"/>
            <w:shd w:val="clear" w:color="auto" w:fill="auto"/>
          </w:tcPr>
          <w:p w14:paraId="7351A208" w14:textId="77777777" w:rsidR="002D657A" w:rsidRPr="00DC3895" w:rsidRDefault="002D657A" w:rsidP="002D657A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DC21042" w14:textId="76A296DB" w:rsidR="002D657A" w:rsidRPr="00DC3895" w:rsidRDefault="00242D2C" w:rsidP="002D657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2D65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  <w:shd w:val="clear" w:color="auto" w:fill="auto"/>
          </w:tcPr>
          <w:p w14:paraId="38F6777D" w14:textId="77777777" w:rsidR="002D657A" w:rsidRPr="00DC3895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52C323" w14:textId="7E0C8D4D" w:rsidR="002D657A" w:rsidRPr="00DC3895" w:rsidRDefault="50380A17" w:rsidP="4EEC05C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50380A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79BD3939" w:rsidRPr="79BD39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393</w:t>
            </w:r>
            <w:r w:rsidRPr="50380A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14EF8E" w14:textId="77777777" w:rsidR="002D657A" w:rsidRPr="0087049C" w:rsidRDefault="002D657A" w:rsidP="002D657A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36EC41" w14:textId="5F82C5DD" w:rsidR="002D657A" w:rsidRPr="0087049C" w:rsidRDefault="002D657A" w:rsidP="002D65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D657A" w:rsidRPr="0087049C" w14:paraId="64EE6327" w14:textId="77777777" w:rsidTr="001E3E0C">
        <w:trPr>
          <w:trHeight w:val="380"/>
        </w:trPr>
        <w:tc>
          <w:tcPr>
            <w:tcW w:w="4230" w:type="dxa"/>
            <w:shd w:val="clear" w:color="auto" w:fill="auto"/>
          </w:tcPr>
          <w:p w14:paraId="57C6D95F" w14:textId="77777777" w:rsidR="002D657A" w:rsidRPr="0087049C" w:rsidRDefault="002D657A" w:rsidP="002D657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62" w:type="dxa"/>
            <w:shd w:val="clear" w:color="auto" w:fill="auto"/>
          </w:tcPr>
          <w:p w14:paraId="028E03A2" w14:textId="08061543" w:rsidR="002D657A" w:rsidRPr="00DC3895" w:rsidRDefault="1D950ABF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1D950A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1D950A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219</w:t>
            </w:r>
            <w:r w:rsidRPr="1D950A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2E0378" w14:textId="77777777" w:rsidR="002D657A" w:rsidRPr="00DC3895" w:rsidRDefault="002D657A" w:rsidP="002D657A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947CD1E" w14:textId="4995F4A6" w:rsidR="002D657A" w:rsidRPr="00DC3895" w:rsidRDefault="002D657A" w:rsidP="002D657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94BD0F" w14:textId="77777777" w:rsidR="002D657A" w:rsidRPr="00DC3895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25B507" w14:textId="16E21E88" w:rsidR="002D657A" w:rsidRPr="00DC3895" w:rsidRDefault="00242D2C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18867DCE" w:rsidRPr="1886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698</w:t>
            </w:r>
          </w:p>
        </w:tc>
        <w:tc>
          <w:tcPr>
            <w:tcW w:w="270" w:type="dxa"/>
            <w:shd w:val="clear" w:color="auto" w:fill="auto"/>
          </w:tcPr>
          <w:p w14:paraId="249E9973" w14:textId="77777777" w:rsidR="002D657A" w:rsidRPr="0087049C" w:rsidRDefault="002D657A" w:rsidP="002D657A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718453" w14:textId="1586068F" w:rsidR="002D657A" w:rsidRPr="0087049C" w:rsidRDefault="00242D2C" w:rsidP="002D65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D65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411</w:t>
            </w:r>
          </w:p>
        </w:tc>
      </w:tr>
      <w:tr w:rsidR="002D657A" w:rsidRPr="0087049C" w14:paraId="33E75B2C" w14:textId="77777777" w:rsidTr="001E3E0C">
        <w:trPr>
          <w:trHeight w:val="93"/>
        </w:trPr>
        <w:tc>
          <w:tcPr>
            <w:tcW w:w="4230" w:type="dxa"/>
            <w:shd w:val="clear" w:color="auto" w:fill="auto"/>
          </w:tcPr>
          <w:p w14:paraId="285ECAE0" w14:textId="77777777" w:rsidR="002D657A" w:rsidRPr="0087049C" w:rsidRDefault="002D657A" w:rsidP="002D657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062" w:type="dxa"/>
            <w:shd w:val="clear" w:color="auto" w:fill="auto"/>
          </w:tcPr>
          <w:p w14:paraId="5799C8F1" w14:textId="3389A3B8" w:rsidR="002D657A" w:rsidRPr="00DC3895" w:rsidRDefault="00242D2C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270" w:type="dxa"/>
            <w:shd w:val="clear" w:color="auto" w:fill="auto"/>
          </w:tcPr>
          <w:p w14:paraId="41BEB006" w14:textId="77777777" w:rsidR="002D657A" w:rsidRPr="00DC3895" w:rsidRDefault="002D657A" w:rsidP="002D657A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B73B44A" w14:textId="2A5E5C79" w:rsidR="002D657A" w:rsidRPr="00DC3895" w:rsidRDefault="00242D2C" w:rsidP="002D657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402</w:t>
            </w:r>
          </w:p>
        </w:tc>
        <w:tc>
          <w:tcPr>
            <w:tcW w:w="270" w:type="dxa"/>
            <w:shd w:val="clear" w:color="auto" w:fill="auto"/>
          </w:tcPr>
          <w:p w14:paraId="30D85A1E" w14:textId="77777777" w:rsidR="002D657A" w:rsidRPr="00DC3895" w:rsidRDefault="002D657A" w:rsidP="002D6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060590" w14:textId="499BCEED" w:rsidR="002D657A" w:rsidRPr="00DC3895" w:rsidRDefault="18867DCE" w:rsidP="002D657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1886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466</w:t>
            </w:r>
            <w:r w:rsidRPr="1886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106F42" w14:textId="77777777" w:rsidR="002D657A" w:rsidRPr="0087049C" w:rsidRDefault="002D657A" w:rsidP="002D657A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88F9E3" w14:textId="7357E117" w:rsidR="002D657A" w:rsidRPr="0087049C" w:rsidRDefault="002D657A" w:rsidP="002D65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7BEB6B7" w14:textId="603BBBDF" w:rsidR="00776BE7" w:rsidRDefault="00776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708F9A3" w14:textId="49BBE14A" w:rsidR="002C28F6" w:rsidRPr="0087049C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ทุนเรือนหุ้น</w:t>
      </w:r>
    </w:p>
    <w:p w14:paraId="3E5DB16A" w14:textId="77777777" w:rsidR="002C28F6" w:rsidRPr="0087049C" w:rsidRDefault="002C28F6" w:rsidP="000C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highlight w:val="green"/>
        </w:rPr>
      </w:pPr>
    </w:p>
    <w:tbl>
      <w:tblPr>
        <w:tblW w:w="91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8"/>
        <w:gridCol w:w="819"/>
        <w:gridCol w:w="272"/>
        <w:gridCol w:w="976"/>
        <w:gridCol w:w="270"/>
        <w:gridCol w:w="982"/>
        <w:gridCol w:w="270"/>
        <w:gridCol w:w="1000"/>
        <w:gridCol w:w="270"/>
        <w:gridCol w:w="997"/>
      </w:tblGrid>
      <w:tr w:rsidR="002C28F6" w:rsidRPr="0087049C" w14:paraId="06F7017A" w14:textId="77777777" w:rsidTr="001E3E0C">
        <w:trPr>
          <w:tblHeader/>
        </w:trPr>
        <w:tc>
          <w:tcPr>
            <w:tcW w:w="1815" w:type="pct"/>
          </w:tcPr>
          <w:p w14:paraId="2B6C0920" w14:textId="77777777" w:rsidR="002C28F6" w:rsidRPr="0087049C" w:rsidRDefault="002C28F6" w:rsidP="00E7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6AA6CD64" w14:textId="77777777" w:rsidR="002C28F6" w:rsidRPr="0087049C" w:rsidRDefault="002C28F6" w:rsidP="00EA6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8" w:type="pct"/>
          </w:tcPr>
          <w:p w14:paraId="1C225B15" w14:textId="77777777" w:rsidR="002C28F6" w:rsidRPr="0087049C" w:rsidRDefault="002C28F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pct"/>
            <w:gridSpan w:val="3"/>
            <w:tcBorders>
              <w:bottom w:val="single" w:sz="4" w:space="0" w:color="auto"/>
            </w:tcBorders>
          </w:tcPr>
          <w:p w14:paraId="6D0D01BA" w14:textId="27EA9D68" w:rsidR="002C28F6" w:rsidRPr="0087049C" w:rsidRDefault="00242D2C" w:rsidP="0098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27083941" w14:textId="77777777" w:rsidR="002C28F6" w:rsidRPr="0087049C" w:rsidRDefault="002C28F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pct"/>
            <w:gridSpan w:val="3"/>
            <w:tcBorders>
              <w:bottom w:val="single" w:sz="4" w:space="0" w:color="auto"/>
            </w:tcBorders>
          </w:tcPr>
          <w:p w14:paraId="01892FAF" w14:textId="4EAC1969" w:rsidR="002C28F6" w:rsidRPr="0087049C" w:rsidRDefault="00242D2C" w:rsidP="0098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C28F6" w:rsidRPr="0087049C" w14:paraId="3C6744B4" w14:textId="77777777" w:rsidTr="001E3E0C">
        <w:trPr>
          <w:tblHeader/>
        </w:trPr>
        <w:tc>
          <w:tcPr>
            <w:tcW w:w="1815" w:type="pct"/>
          </w:tcPr>
          <w:p w14:paraId="4D0061F0" w14:textId="77777777" w:rsidR="002C28F6" w:rsidRPr="0087049C" w:rsidRDefault="002C28F6" w:rsidP="0024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22BA1782" w14:textId="77777777" w:rsidR="002C28F6" w:rsidRPr="0087049C" w:rsidRDefault="002C28F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48" w:type="pct"/>
          </w:tcPr>
          <w:p w14:paraId="582493D1" w14:textId="77777777" w:rsidR="002C28F6" w:rsidRPr="0087049C" w:rsidRDefault="002C28F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0E479E9B" w14:textId="77777777" w:rsidR="002C28F6" w:rsidRPr="0087049C" w:rsidRDefault="002C28F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6C9C6670" w14:textId="77777777" w:rsidR="002C28F6" w:rsidRPr="0087049C" w:rsidRDefault="002C28F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4712D77D" w14:textId="77777777" w:rsidR="002C28F6" w:rsidRPr="0087049C" w:rsidRDefault="002C28F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7" w:type="pct"/>
          </w:tcPr>
          <w:p w14:paraId="38E1B98B" w14:textId="77777777" w:rsidR="002C28F6" w:rsidRPr="0087049C" w:rsidRDefault="002C28F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4697C8E3" w14:textId="77777777" w:rsidR="002C28F6" w:rsidRPr="0087049C" w:rsidRDefault="002C28F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48027991" w14:textId="77777777" w:rsidR="002C28F6" w:rsidRPr="0087049C" w:rsidRDefault="002C28F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21FE85FF" w14:textId="77777777" w:rsidR="002C28F6" w:rsidRPr="0087049C" w:rsidRDefault="002C28F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C28F6" w:rsidRPr="0087049C" w14:paraId="562E6EE0" w14:textId="77777777" w:rsidTr="001E3E0C">
        <w:trPr>
          <w:tblHeader/>
        </w:trPr>
        <w:tc>
          <w:tcPr>
            <w:tcW w:w="1815" w:type="pct"/>
          </w:tcPr>
          <w:p w14:paraId="60C388A7" w14:textId="77777777" w:rsidR="002C28F6" w:rsidRPr="0087049C" w:rsidRDefault="002C28F6" w:rsidP="00E7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5" w:type="pct"/>
          </w:tcPr>
          <w:p w14:paraId="485E51A6" w14:textId="77777777" w:rsidR="002C28F6" w:rsidRPr="0087049C" w:rsidRDefault="002C28F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8" w:type="pct"/>
          </w:tcPr>
          <w:p w14:paraId="656F251E" w14:textId="77777777" w:rsidR="002C28F6" w:rsidRPr="0087049C" w:rsidRDefault="002C28F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91" w:type="pct"/>
            <w:gridSpan w:val="7"/>
          </w:tcPr>
          <w:p w14:paraId="73EFEB9A" w14:textId="77777777" w:rsidR="002C28F6" w:rsidRPr="0087049C" w:rsidRDefault="002C28F6" w:rsidP="00747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95D57" w:rsidRPr="0087049C" w14:paraId="550840C5" w14:textId="77777777" w:rsidTr="001E3E0C">
        <w:tc>
          <w:tcPr>
            <w:tcW w:w="1815" w:type="pct"/>
          </w:tcPr>
          <w:p w14:paraId="4E6071FF" w14:textId="2910D95F" w:rsidR="00895D57" w:rsidRPr="0087049C" w:rsidRDefault="00895D57" w:rsidP="00895D57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ทุนจดทะเบียน ณ วันที่ </w:t>
            </w:r>
            <w:r w:rsidR="00242D2C" w:rsidRPr="00242D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45" w:type="pct"/>
          </w:tcPr>
          <w:p w14:paraId="65022FAE" w14:textId="77777777" w:rsidR="00895D57" w:rsidRPr="0087049C" w:rsidRDefault="00895D57" w:rsidP="0089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FEC2391" w14:textId="77777777" w:rsidR="00895D57" w:rsidRPr="0087049C" w:rsidRDefault="00895D57" w:rsidP="0089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411D4718" w14:textId="302D1DD2" w:rsidR="00895D57" w:rsidRPr="0087049C" w:rsidRDefault="00242D2C" w:rsidP="6A92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6A92509A" w:rsidRPr="6A925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47" w:type="pct"/>
          </w:tcPr>
          <w:p w14:paraId="1B3D4042" w14:textId="77777777" w:rsidR="00895D57" w:rsidRPr="0087049C" w:rsidRDefault="00895D57" w:rsidP="0089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14:paraId="17D6E3F8" w14:textId="4FC559D8" w:rsidR="00895D57" w:rsidRPr="0087049C" w:rsidRDefault="00242D2C" w:rsidP="5E2E4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1BF809B7" w:rsidRPr="1BF809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47" w:type="pct"/>
          </w:tcPr>
          <w:p w14:paraId="29F45937" w14:textId="77777777" w:rsidR="00895D57" w:rsidRPr="0087049C" w:rsidRDefault="00895D57" w:rsidP="0089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1E0F6EB2" w14:textId="6F945DCE" w:rsidR="00895D57" w:rsidRPr="0087049C" w:rsidRDefault="00242D2C" w:rsidP="0089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895D57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47" w:type="pct"/>
          </w:tcPr>
          <w:p w14:paraId="511662BA" w14:textId="77777777" w:rsidR="00895D57" w:rsidRPr="0087049C" w:rsidRDefault="00895D57" w:rsidP="0089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62D65F05" w14:textId="0110DDE8" w:rsidR="00895D57" w:rsidRPr="0087049C" w:rsidRDefault="00242D2C" w:rsidP="0089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895D57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</w:tr>
      <w:tr w:rsidR="00554131" w:rsidRPr="0087049C" w14:paraId="1E9C41CC" w14:textId="77777777" w:rsidTr="001E3E0C">
        <w:tc>
          <w:tcPr>
            <w:tcW w:w="1815" w:type="pct"/>
          </w:tcPr>
          <w:p w14:paraId="38A9AC5E" w14:textId="77777777" w:rsidR="00554131" w:rsidRPr="0087049C" w:rsidRDefault="00554131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45" w:type="pct"/>
          </w:tcPr>
          <w:p w14:paraId="60467414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8" w:type="pct"/>
          </w:tcPr>
          <w:p w14:paraId="09E00C9E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7350CBB5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7DA3D570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11401F1A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63F5F432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6DA61481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176D79C0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5DE468FB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</w:tr>
      <w:tr w:rsidR="00554131" w:rsidRPr="0087049C" w14:paraId="054B87A6" w14:textId="77777777" w:rsidTr="001E3E0C">
        <w:tc>
          <w:tcPr>
            <w:tcW w:w="1815" w:type="pct"/>
          </w:tcPr>
          <w:p w14:paraId="6B94F610" w14:textId="77777777" w:rsidR="00554131" w:rsidRPr="0087049C" w:rsidRDefault="00554131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445" w:type="pct"/>
          </w:tcPr>
          <w:p w14:paraId="4CB0C48A" w14:textId="77777777" w:rsidR="00554131" w:rsidRPr="0087049C" w:rsidRDefault="00554131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470BE5F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64440CFD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1B334E2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730075F3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3B9DFCA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3CCB339B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A879873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1EF05722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4131" w:rsidRPr="0087049C" w14:paraId="0013CCF6" w14:textId="77777777" w:rsidTr="001E3E0C">
        <w:tc>
          <w:tcPr>
            <w:tcW w:w="1815" w:type="pct"/>
          </w:tcPr>
          <w:p w14:paraId="3D9FAC0B" w14:textId="1ACEB61F" w:rsidR="00554131" w:rsidRPr="0087049C" w:rsidRDefault="00554131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45" w:type="pct"/>
          </w:tcPr>
          <w:p w14:paraId="3197F970" w14:textId="77777777" w:rsidR="00554131" w:rsidRPr="0087049C" w:rsidRDefault="00554131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49168E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44F30965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ABC504B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65611699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8ACE51D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7BDE7B33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129426C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6E5FC7B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5D57" w:rsidRPr="0087049C" w14:paraId="2C717829" w14:textId="77777777" w:rsidTr="001E3E0C">
        <w:tc>
          <w:tcPr>
            <w:tcW w:w="1815" w:type="pct"/>
          </w:tcPr>
          <w:p w14:paraId="12AA976B" w14:textId="77777777" w:rsidR="00895D57" w:rsidRPr="0087049C" w:rsidRDefault="00895D57" w:rsidP="0089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45" w:type="pct"/>
          </w:tcPr>
          <w:p w14:paraId="357F9121" w14:textId="77B7F0BE" w:rsidR="00895D57" w:rsidRPr="0087049C" w:rsidRDefault="00242D2C" w:rsidP="0089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79EF7B64" w14:textId="77777777" w:rsidR="00895D57" w:rsidRPr="0087049C" w:rsidRDefault="00895D57" w:rsidP="0089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735DA23D" w14:textId="35B4AA6A" w:rsidR="00895D57" w:rsidRPr="00526D7F" w:rsidRDefault="00242D2C" w:rsidP="0089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 w:rsidR="00895D57" w:rsidRPr="00526D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47" w:type="pct"/>
          </w:tcPr>
          <w:p w14:paraId="6A25E230" w14:textId="77777777" w:rsidR="00895D57" w:rsidRPr="00526D7F" w:rsidRDefault="00895D57" w:rsidP="0089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4A633828" w14:textId="1A4F73B2" w:rsidR="00895D57" w:rsidRPr="00526D7F" w:rsidRDefault="00242D2C" w:rsidP="0089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 w:rsidR="00895D57" w:rsidRPr="00526D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47" w:type="pct"/>
          </w:tcPr>
          <w:p w14:paraId="5B6E45E0" w14:textId="77777777" w:rsidR="00895D57" w:rsidRPr="0087049C" w:rsidRDefault="00895D57" w:rsidP="0089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07B7911" w14:textId="720A3228" w:rsidR="00895D57" w:rsidRPr="00FB19FB" w:rsidRDefault="00242D2C" w:rsidP="0089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 w:rsidR="00895D57" w:rsidRPr="00526D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47" w:type="pct"/>
          </w:tcPr>
          <w:p w14:paraId="0BE06116" w14:textId="77777777" w:rsidR="00895D57" w:rsidRPr="0087049C" w:rsidRDefault="00895D57" w:rsidP="0089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9F94FA6" w14:textId="1E9529BD" w:rsidR="00895D57" w:rsidRPr="0087049C" w:rsidRDefault="00242D2C" w:rsidP="0089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 w:rsidR="00895D57" w:rsidRPr="00526D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</w:tr>
      <w:tr w:rsidR="00FB19FB" w:rsidRPr="0087049C" w14:paraId="4340EC83" w14:textId="77777777" w:rsidTr="001E3E0C">
        <w:tc>
          <w:tcPr>
            <w:tcW w:w="1815" w:type="pct"/>
          </w:tcPr>
          <w:p w14:paraId="6195179F" w14:textId="1E5A9E05" w:rsidR="00FB19FB" w:rsidRPr="0087049C" w:rsidRDefault="00FB19FB" w:rsidP="00FB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5" w:type="pct"/>
          </w:tcPr>
          <w:p w14:paraId="2FB80B39" w14:textId="77777777" w:rsidR="00FB19FB" w:rsidRPr="0087049C" w:rsidRDefault="00FB19FB" w:rsidP="00FB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2936917" w14:textId="77777777" w:rsidR="00FB19FB" w:rsidRPr="0087049C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2C3379F6" w14:textId="77777777" w:rsidR="00FB19FB" w:rsidRPr="0087049C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DDAADB4" w14:textId="77777777" w:rsidR="00FB19FB" w:rsidRPr="0087049C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5946BC57" w14:textId="77777777" w:rsidR="00FB19FB" w:rsidRPr="0087049C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9B4294E" w14:textId="77777777" w:rsidR="00FB19FB" w:rsidRPr="0087049C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5FA144B0" w14:textId="77777777" w:rsidR="00FB19FB" w:rsidRPr="0087049C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8D50C59" w14:textId="77777777" w:rsidR="00FB19FB" w:rsidRPr="0087049C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30478833" w14:textId="77777777" w:rsidR="00FB19FB" w:rsidRPr="0087049C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5D57" w:rsidRPr="0087049C" w14:paraId="64D0EC86" w14:textId="77777777" w:rsidTr="001E3E0C">
        <w:tc>
          <w:tcPr>
            <w:tcW w:w="1815" w:type="pct"/>
          </w:tcPr>
          <w:p w14:paraId="2CBE2B38" w14:textId="77777777" w:rsidR="00895D57" w:rsidRPr="0087049C" w:rsidRDefault="00895D57" w:rsidP="00895D57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45" w:type="pct"/>
          </w:tcPr>
          <w:p w14:paraId="168CBDB7" w14:textId="7BB5A324" w:rsidR="00895D57" w:rsidRPr="0087049C" w:rsidRDefault="00242D2C" w:rsidP="0089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3056DC10" w14:textId="77777777" w:rsidR="00895D57" w:rsidRPr="0087049C" w:rsidRDefault="00895D57" w:rsidP="0089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0F452FB3" w14:textId="4DF3D933" w:rsidR="00895D57" w:rsidRPr="0087049C" w:rsidRDefault="00242D2C" w:rsidP="0089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1AB67FD1" w:rsidRPr="1AB67F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47" w:type="pct"/>
          </w:tcPr>
          <w:p w14:paraId="6C43B05B" w14:textId="77777777" w:rsidR="00895D57" w:rsidRPr="0087049C" w:rsidRDefault="00895D57" w:rsidP="0089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14:paraId="7BD17416" w14:textId="1ECB703F" w:rsidR="00895D57" w:rsidRPr="0087049C" w:rsidRDefault="00242D2C" w:rsidP="00895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268CE401" w:rsidRPr="268CE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47" w:type="pct"/>
          </w:tcPr>
          <w:p w14:paraId="2D5F78E3" w14:textId="77777777" w:rsidR="00895D57" w:rsidRPr="0087049C" w:rsidRDefault="00895D57" w:rsidP="0089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42AD70E9" w14:textId="2BE2DA35" w:rsidR="00895D57" w:rsidRPr="0087049C" w:rsidRDefault="00242D2C" w:rsidP="0089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895D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47" w:type="pct"/>
          </w:tcPr>
          <w:p w14:paraId="12D16953" w14:textId="77777777" w:rsidR="00895D57" w:rsidRPr="0087049C" w:rsidRDefault="00895D57" w:rsidP="0089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06C23DFE" w14:textId="1BC42AEE" w:rsidR="00895D57" w:rsidRPr="0087049C" w:rsidRDefault="00242D2C" w:rsidP="00895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895D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</w:tr>
    </w:tbl>
    <w:p w14:paraId="3E0EB3CF" w14:textId="77777777" w:rsidR="002C28F6" w:rsidRPr="0087049C" w:rsidRDefault="002C28F6" w:rsidP="0044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514F1F3" w14:textId="03CC7BBE" w:rsidR="002C28F6" w:rsidRDefault="002C28F6" w:rsidP="0044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7049C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56B3CEE9" w14:textId="4B15A4E6" w:rsidR="00E6291E" w:rsidRDefault="00E6291E" w:rsidP="0044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863E6BF" w14:textId="3AA55340" w:rsidR="00E6291E" w:rsidRPr="0087049C" w:rsidRDefault="00E6291E" w:rsidP="0044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6291E">
        <w:rPr>
          <w:rFonts w:asciiTheme="majorBidi" w:hAnsiTheme="majorBidi"/>
          <w:spacing w:val="-4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242D2C" w:rsidRPr="00242D2C">
        <w:rPr>
          <w:rFonts w:asciiTheme="majorBidi" w:hAnsiTheme="majorBidi" w:cstheme="majorBidi"/>
          <w:spacing w:val="-4"/>
          <w:sz w:val="30"/>
          <w:szCs w:val="30"/>
        </w:rPr>
        <w:t>27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6291E">
        <w:rPr>
          <w:rFonts w:asciiTheme="majorBidi" w:hAnsiTheme="majorBidi"/>
          <w:spacing w:val="-4"/>
          <w:sz w:val="30"/>
          <w:szCs w:val="30"/>
          <w:cs/>
        </w:rPr>
        <w:t xml:space="preserve">เมษายน </w:t>
      </w:r>
      <w:r w:rsidR="00242D2C" w:rsidRPr="00242D2C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6291E">
        <w:rPr>
          <w:rFonts w:asciiTheme="majorBidi" w:hAnsiTheme="majorBidi"/>
          <w:spacing w:val="-4"/>
          <w:sz w:val="30"/>
          <w:szCs w:val="30"/>
          <w:cs/>
        </w:rPr>
        <w:t xml:space="preserve">ผู้ถือหุ้นมีมติอนุมัติลดทุนจดทะเบียนของบริษัทจากเดิมจำนวน </w:t>
      </w:r>
      <w:r w:rsidR="00242D2C" w:rsidRPr="00242D2C">
        <w:rPr>
          <w:rFonts w:asciiTheme="majorBidi" w:hAnsiTheme="majorBidi" w:cstheme="majorBidi"/>
          <w:spacing w:val="-4"/>
          <w:sz w:val="30"/>
          <w:szCs w:val="30"/>
        </w:rPr>
        <w:t>308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242D2C" w:rsidRPr="00242D2C">
        <w:rPr>
          <w:rFonts w:asciiTheme="majorBidi" w:hAnsiTheme="majorBidi" w:cstheme="majorBidi"/>
          <w:spacing w:val="-4"/>
          <w:sz w:val="30"/>
          <w:szCs w:val="30"/>
        </w:rPr>
        <w:t>438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242D2C" w:rsidRPr="00242D2C">
        <w:rPr>
          <w:rFonts w:asciiTheme="majorBidi" w:hAnsiTheme="majorBidi" w:cstheme="majorBidi"/>
          <w:spacing w:val="-4"/>
          <w:sz w:val="30"/>
          <w:szCs w:val="30"/>
        </w:rPr>
        <w:t>080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6291E">
        <w:rPr>
          <w:rFonts w:asciiTheme="majorBidi" w:hAnsiTheme="majorBidi"/>
          <w:spacing w:val="-4"/>
          <w:sz w:val="30"/>
          <w:szCs w:val="30"/>
          <w:cs/>
        </w:rPr>
        <w:t xml:space="preserve">หุ้น มูลค่าหุ้นละ </w:t>
      </w:r>
      <w:r w:rsidR="00242D2C" w:rsidRPr="00242D2C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6291E">
        <w:rPr>
          <w:rFonts w:asciiTheme="majorBidi" w:hAnsiTheme="majorBidi"/>
          <w:spacing w:val="-4"/>
          <w:sz w:val="30"/>
          <w:szCs w:val="30"/>
          <w:cs/>
        </w:rPr>
        <w:t xml:space="preserve">บาท เป็นทุนจดทะเบียนใหม่จำนวน </w:t>
      </w:r>
      <w:r w:rsidR="00242D2C" w:rsidRPr="00242D2C">
        <w:rPr>
          <w:rFonts w:asciiTheme="majorBidi" w:hAnsiTheme="majorBidi" w:cstheme="majorBidi"/>
          <w:spacing w:val="-4"/>
          <w:sz w:val="30"/>
          <w:szCs w:val="30"/>
        </w:rPr>
        <w:t>308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242D2C" w:rsidRPr="00242D2C">
        <w:rPr>
          <w:rFonts w:asciiTheme="majorBidi" w:hAnsiTheme="majorBidi" w:cstheme="majorBidi"/>
          <w:spacing w:val="-4"/>
          <w:sz w:val="30"/>
          <w:szCs w:val="30"/>
        </w:rPr>
        <w:t>289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242D2C" w:rsidRPr="00242D2C">
        <w:rPr>
          <w:rFonts w:asciiTheme="majorBidi" w:hAnsiTheme="majorBidi" w:cstheme="majorBidi"/>
          <w:spacing w:val="-4"/>
          <w:sz w:val="30"/>
          <w:szCs w:val="30"/>
        </w:rPr>
        <w:t>080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6291E">
        <w:rPr>
          <w:rFonts w:asciiTheme="majorBidi" w:hAnsiTheme="majorBidi"/>
          <w:spacing w:val="-4"/>
          <w:sz w:val="30"/>
          <w:szCs w:val="30"/>
          <w:cs/>
        </w:rPr>
        <w:t xml:space="preserve">หุ้น มูลค่าหุ้นละ </w:t>
      </w:r>
      <w:r w:rsidR="00242D2C" w:rsidRPr="00242D2C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6291E">
        <w:rPr>
          <w:rFonts w:asciiTheme="majorBidi" w:hAnsiTheme="majorBidi"/>
          <w:spacing w:val="-4"/>
          <w:sz w:val="30"/>
          <w:szCs w:val="30"/>
          <w:cs/>
        </w:rPr>
        <w:t xml:space="preserve">บาท เพื่อยกเลิกหุ้นสามัญจดทะเบียนที่คงเหลือจากการรองรับการใช้สิทธิของใบสำคัญแสดงสิทธิที่จะซื้อหุ้นสามัญเดิม จำนวน </w:t>
      </w:r>
      <w:r w:rsidR="00242D2C" w:rsidRPr="00242D2C">
        <w:rPr>
          <w:rFonts w:asciiTheme="majorBidi" w:hAnsiTheme="majorBidi" w:cstheme="majorBidi"/>
          <w:spacing w:val="-4"/>
          <w:sz w:val="30"/>
          <w:szCs w:val="30"/>
        </w:rPr>
        <w:t>149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242D2C" w:rsidRPr="00242D2C">
        <w:rPr>
          <w:rFonts w:asciiTheme="majorBidi" w:hAnsiTheme="majorBidi" w:cstheme="majorBidi"/>
          <w:spacing w:val="-4"/>
          <w:sz w:val="30"/>
          <w:szCs w:val="30"/>
        </w:rPr>
        <w:t>000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6291E">
        <w:rPr>
          <w:rFonts w:asciiTheme="majorBidi" w:hAnsiTheme="majorBidi"/>
          <w:spacing w:val="-4"/>
          <w:sz w:val="30"/>
          <w:szCs w:val="30"/>
          <w:cs/>
        </w:rPr>
        <w:t xml:space="preserve">หุ้น มูลค่าหุ้นละ </w:t>
      </w:r>
      <w:r w:rsidR="00242D2C" w:rsidRPr="00242D2C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6291E">
        <w:rPr>
          <w:rFonts w:asciiTheme="majorBidi" w:hAnsiTheme="majorBidi"/>
          <w:spacing w:val="-4"/>
          <w:sz w:val="30"/>
          <w:szCs w:val="30"/>
          <w:cs/>
        </w:rPr>
        <w:t>บาท ทั้งนี้บริษัทได้จดทะเบียนการเปลี่ยนแปลงทุนดังกล่าว</w:t>
      </w:r>
      <w:r w:rsidR="00776BE7">
        <w:rPr>
          <w:rFonts w:asciiTheme="majorBidi" w:hAnsiTheme="majorBidi"/>
          <w:spacing w:val="-4"/>
          <w:sz w:val="30"/>
          <w:szCs w:val="30"/>
        </w:rPr>
        <w:br/>
      </w:r>
      <w:r w:rsidRPr="00E6291E">
        <w:rPr>
          <w:rFonts w:asciiTheme="majorBidi" w:hAnsiTheme="majorBidi"/>
          <w:spacing w:val="-4"/>
          <w:sz w:val="30"/>
          <w:szCs w:val="30"/>
          <w:cs/>
        </w:rPr>
        <w:t xml:space="preserve">ต่อกระทรวงพาณิชย์เมื่อวันที่ </w:t>
      </w:r>
      <w:r w:rsidR="00242D2C" w:rsidRPr="00242D2C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6291E">
        <w:rPr>
          <w:rFonts w:asciiTheme="majorBidi" w:hAnsiTheme="majorBidi"/>
          <w:spacing w:val="-4"/>
          <w:sz w:val="30"/>
          <w:szCs w:val="30"/>
          <w:cs/>
        </w:rPr>
        <w:t xml:space="preserve">พฤษภาคม </w:t>
      </w:r>
      <w:r w:rsidR="00242D2C" w:rsidRPr="00242D2C">
        <w:rPr>
          <w:rFonts w:asciiTheme="majorBidi" w:hAnsiTheme="majorBidi" w:cstheme="majorBidi"/>
          <w:spacing w:val="-4"/>
          <w:sz w:val="30"/>
          <w:szCs w:val="30"/>
        </w:rPr>
        <w:t>2566</w:t>
      </w:r>
    </w:p>
    <w:p w14:paraId="1F92EABF" w14:textId="77777777" w:rsidR="002C28F6" w:rsidRPr="0087049C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F0B9005" w14:textId="77777777" w:rsidR="00CE527D" w:rsidRDefault="00CE527D" w:rsidP="00883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2445157" w14:textId="3E49C4B1" w:rsidR="002C28F6" w:rsidRPr="0087049C" w:rsidRDefault="002C28F6" w:rsidP="00883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ส่วนเกินมูลค่าหุ้น</w:t>
      </w:r>
    </w:p>
    <w:p w14:paraId="71F15A08" w14:textId="77777777" w:rsidR="002C28F6" w:rsidRPr="0087049C" w:rsidRDefault="002C28F6" w:rsidP="00883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5317E688" w14:textId="6C56FCB0" w:rsidR="002C28F6" w:rsidRPr="0087049C" w:rsidRDefault="002C28F6" w:rsidP="00FB2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242D2C" w:rsidRPr="00242D2C">
        <w:rPr>
          <w:rFonts w:asciiTheme="majorBidi" w:hAnsiTheme="majorBidi" w:cstheme="majorBidi"/>
          <w:sz w:val="30"/>
          <w:szCs w:val="30"/>
        </w:rPr>
        <w:t>2535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มาตรา </w:t>
      </w:r>
      <w:r w:rsidR="00242D2C" w:rsidRPr="00242D2C">
        <w:rPr>
          <w:rFonts w:asciiTheme="majorBidi" w:hAnsiTheme="majorBidi" w:cstheme="majorBidi"/>
          <w:sz w:val="30"/>
          <w:szCs w:val="30"/>
        </w:rPr>
        <w:t>51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7049C">
        <w:rPr>
          <w:rFonts w:asciiTheme="majorBidi" w:hAnsiTheme="majorBidi" w:cstheme="majorBidi"/>
          <w:sz w:val="30"/>
          <w:szCs w:val="30"/>
        </w:rPr>
        <w:t>“</w:t>
      </w:r>
      <w:r w:rsidRPr="0087049C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87049C">
        <w:rPr>
          <w:rFonts w:asciiTheme="majorBidi" w:hAnsiTheme="majorBidi" w:cstheme="majorBidi"/>
          <w:sz w:val="30"/>
          <w:szCs w:val="30"/>
        </w:rPr>
        <w:t>”</w:t>
      </w:r>
      <w:r w:rsidRPr="0087049C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47AD4A98" w14:textId="2086CF9E" w:rsidR="00776BE7" w:rsidRDefault="00776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2E0B785" w14:textId="7CBBB21F" w:rsidR="002C28F6" w:rsidRDefault="00C04833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การจ่ายโดยใช้หุ้นเป็นเกณฑ์</w:t>
      </w:r>
    </w:p>
    <w:p w14:paraId="61ED5CC7" w14:textId="77777777" w:rsidR="002C28F6" w:rsidRPr="00D350D5" w:rsidRDefault="002C28F6" w:rsidP="00D350D5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</w:p>
    <w:p w14:paraId="17384C72" w14:textId="6278B40C" w:rsidR="003F398E" w:rsidRPr="003F398E" w:rsidRDefault="003F398E" w:rsidP="003F398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F398E">
        <w:rPr>
          <w:rFonts w:asciiTheme="majorBidi" w:hAnsiTheme="majorBidi"/>
          <w:i/>
          <w:iCs/>
          <w:sz w:val="30"/>
          <w:szCs w:val="30"/>
          <w:cs/>
        </w:rPr>
        <w:t xml:space="preserve">โครงการสะสมหุ้นสำหรับพนักงาน </w:t>
      </w:r>
      <w:r w:rsidRPr="003F398E">
        <w:rPr>
          <w:rFonts w:asciiTheme="majorBidi" w:hAnsiTheme="majorBidi"/>
          <w:i/>
          <w:iCs/>
          <w:sz w:val="30"/>
          <w:szCs w:val="30"/>
        </w:rPr>
        <w:t>(EJIP)</w:t>
      </w:r>
    </w:p>
    <w:p w14:paraId="4BA017D6" w14:textId="77777777" w:rsidR="003F398E" w:rsidRDefault="003F398E" w:rsidP="003F398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0A96C64" w14:textId="2E14F361" w:rsidR="003F398E" w:rsidRDefault="003F398E" w:rsidP="003F398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ในการ</w:t>
      </w:r>
      <w:r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242D2C" w:rsidRPr="00242D2C">
        <w:rPr>
          <w:rFonts w:ascii="Angsana New" w:hAnsi="Angsana New"/>
          <w:spacing w:val="-4"/>
          <w:sz w:val="30"/>
          <w:szCs w:val="30"/>
        </w:rPr>
        <w:t>27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="00242D2C" w:rsidRPr="00242D2C">
        <w:rPr>
          <w:rFonts w:ascii="Angsana New" w:hAnsi="Angsana New"/>
          <w:spacing w:val="-4"/>
          <w:sz w:val="30"/>
          <w:szCs w:val="30"/>
        </w:rPr>
        <w:t>2566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ที่ประชุมมีมติ</w:t>
      </w:r>
      <w:r>
        <w:rPr>
          <w:rFonts w:asciiTheme="majorBidi" w:hAnsiTheme="majorBidi"/>
          <w:sz w:val="30"/>
          <w:szCs w:val="30"/>
          <w:cs/>
        </w:rPr>
        <w:t xml:space="preserve">อนุมัติโครงการสะสมหุ้นสำหรับพนักงาน </w:t>
      </w:r>
      <w:r>
        <w:rPr>
          <w:rFonts w:asciiTheme="majorBidi" w:hAnsiTheme="majorBidi"/>
          <w:sz w:val="30"/>
          <w:szCs w:val="30"/>
        </w:rPr>
        <w:t xml:space="preserve">(EJIP) </w:t>
      </w:r>
      <w:r>
        <w:rPr>
          <w:rFonts w:asciiTheme="majorBidi" w:hAnsiTheme="majorBidi" w:hint="cs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="00242D2C" w:rsidRPr="00242D2C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 w:hint="cs"/>
          <w:sz w:val="30"/>
          <w:szCs w:val="30"/>
          <w:cs/>
        </w:rPr>
        <w:t xml:space="preserve"> ปี โดยมีระยะเวลาจ่ายเงินสมทบ </w:t>
      </w:r>
      <w:r w:rsidR="00242D2C" w:rsidRPr="00242D2C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="00242D2C" w:rsidRPr="00242D2C">
        <w:rPr>
          <w:rFonts w:asciiTheme="majorBidi" w:hAnsiTheme="majorBidi"/>
          <w:sz w:val="30"/>
          <w:szCs w:val="30"/>
        </w:rPr>
        <w:t>10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="00242D2C" w:rsidRPr="00242D2C">
        <w:rPr>
          <w:rFonts w:asciiTheme="majorBidi" w:hAnsiTheme="majorBidi"/>
          <w:sz w:val="30"/>
          <w:szCs w:val="30"/>
        </w:rPr>
        <w:t>15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="00242D2C" w:rsidRPr="00242D2C">
        <w:rPr>
          <w:rFonts w:asciiTheme="majorBidi" w:hAnsiTheme="majorBidi"/>
          <w:sz w:val="30"/>
          <w:szCs w:val="30"/>
        </w:rPr>
        <w:t>85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ของเงินสมทบของโครงการในทุกเดือน</w:t>
      </w:r>
    </w:p>
    <w:p w14:paraId="1EAFF1E0" w14:textId="77777777" w:rsidR="003F398E" w:rsidRDefault="003F398E" w:rsidP="003F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3220BA" w14:textId="730B06EC" w:rsidR="001E3E0C" w:rsidRDefault="001E3E0C" w:rsidP="001E3E0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B3B70">
        <w:rPr>
          <w:rFonts w:ascii="Angsana New" w:hAnsi="Angsana New"/>
          <w:spacing w:val="-4"/>
          <w:sz w:val="30"/>
          <w:szCs w:val="30"/>
          <w:cs/>
        </w:rPr>
        <w:t>ในการ</w:t>
      </w:r>
      <w:r w:rsidRPr="006B3B70"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 w:rsidRPr="006B3B70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242D2C" w:rsidRPr="00242D2C">
        <w:rPr>
          <w:rFonts w:ascii="Angsana New" w:hAnsi="Angsana New"/>
          <w:spacing w:val="-4"/>
          <w:sz w:val="30"/>
          <w:szCs w:val="30"/>
        </w:rPr>
        <w:t>1</w:t>
      </w:r>
      <w:r w:rsidRPr="002C56F1">
        <w:rPr>
          <w:rFonts w:ascii="Angsana New" w:hAnsi="Angsana New"/>
          <w:spacing w:val="-4"/>
          <w:sz w:val="30"/>
          <w:szCs w:val="30"/>
        </w:rPr>
        <w:t xml:space="preserve"> </w:t>
      </w:r>
      <w:r w:rsidRPr="002C56F1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="00242D2C" w:rsidRPr="00242D2C">
        <w:rPr>
          <w:rFonts w:ascii="Angsana New" w:hAnsi="Angsana New"/>
          <w:spacing w:val="-4"/>
          <w:sz w:val="30"/>
          <w:szCs w:val="30"/>
        </w:rPr>
        <w:t>2567</w:t>
      </w:r>
      <w:r w:rsidRPr="006B3B70"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ที่ประชุมมีมติ</w:t>
      </w:r>
      <w:r w:rsidRPr="006B3B70">
        <w:rPr>
          <w:rFonts w:asciiTheme="majorBidi" w:hAnsiTheme="majorBidi"/>
          <w:sz w:val="30"/>
          <w:szCs w:val="30"/>
          <w:cs/>
        </w:rPr>
        <w:t xml:space="preserve">อนุมัติโครงการสะสมหุ้นสำหรับพนักงาน </w:t>
      </w:r>
      <w:r w:rsidRPr="006B3B70">
        <w:rPr>
          <w:rFonts w:asciiTheme="majorBidi" w:hAnsiTheme="majorBidi"/>
          <w:sz w:val="30"/>
          <w:szCs w:val="30"/>
        </w:rPr>
        <w:t xml:space="preserve">(EJIP)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="00242D2C" w:rsidRPr="00242D2C">
        <w:rPr>
          <w:rFonts w:asciiTheme="majorBidi" w:hAnsiTheme="majorBidi"/>
          <w:sz w:val="30"/>
          <w:szCs w:val="30"/>
        </w:rPr>
        <w:t>3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 ปี โดยมีระยะเวลาจ่ายเงินสมทบ </w:t>
      </w:r>
      <w:r w:rsidR="00242D2C" w:rsidRPr="00242D2C">
        <w:rPr>
          <w:rFonts w:asciiTheme="majorBidi" w:hAnsiTheme="majorBidi"/>
          <w:sz w:val="30"/>
          <w:szCs w:val="30"/>
        </w:rPr>
        <w:t>1</w:t>
      </w:r>
      <w:r w:rsidRPr="006B3B70">
        <w:rPr>
          <w:rFonts w:asciiTheme="majorBidi" w:hAnsiTheme="majorBidi"/>
          <w:sz w:val="30"/>
          <w:szCs w:val="30"/>
        </w:rPr>
        <w:t xml:space="preserve">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="00242D2C" w:rsidRPr="00242D2C">
        <w:rPr>
          <w:rFonts w:asciiTheme="majorBidi" w:hAnsiTheme="majorBidi"/>
          <w:sz w:val="30"/>
          <w:szCs w:val="30"/>
        </w:rPr>
        <w:t>10</w:t>
      </w:r>
      <w:r w:rsidRPr="006B3B70">
        <w:rPr>
          <w:rFonts w:asciiTheme="majorBidi" w:hAnsiTheme="majorBidi"/>
          <w:sz w:val="30"/>
          <w:szCs w:val="30"/>
        </w:rPr>
        <w:t xml:space="preserve">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="00242D2C" w:rsidRPr="00242D2C">
        <w:rPr>
          <w:rFonts w:asciiTheme="majorBidi" w:hAnsiTheme="majorBidi"/>
          <w:sz w:val="30"/>
          <w:szCs w:val="30"/>
        </w:rPr>
        <w:t>15</w:t>
      </w:r>
      <w:r w:rsidRPr="006B3B70">
        <w:rPr>
          <w:rFonts w:asciiTheme="majorBidi" w:hAnsiTheme="majorBidi"/>
          <w:sz w:val="30"/>
          <w:szCs w:val="30"/>
        </w:rPr>
        <w:t xml:space="preserve">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="00242D2C" w:rsidRPr="00242D2C">
        <w:rPr>
          <w:rFonts w:asciiTheme="majorBidi" w:hAnsiTheme="majorBidi"/>
          <w:sz w:val="30"/>
          <w:szCs w:val="30"/>
        </w:rPr>
        <w:t>85</w:t>
      </w:r>
      <w:r w:rsidRPr="006B3B70">
        <w:rPr>
          <w:rFonts w:asciiTheme="majorBidi" w:hAnsiTheme="majorBidi"/>
          <w:sz w:val="30"/>
          <w:szCs w:val="30"/>
        </w:rPr>
        <w:t xml:space="preserve"> </w:t>
      </w:r>
      <w:r w:rsidRPr="006B3B70">
        <w:rPr>
          <w:rFonts w:asciiTheme="majorBidi" w:hAnsiTheme="majorBidi" w:hint="cs"/>
          <w:sz w:val="30"/>
          <w:szCs w:val="30"/>
          <w:cs/>
        </w:rPr>
        <w:t>ของเงินสมทบของโครงการในทุกเดือน</w:t>
      </w:r>
    </w:p>
    <w:p w14:paraId="63908458" w14:textId="77777777" w:rsidR="001E3E0C" w:rsidRPr="0087049C" w:rsidRDefault="001E3E0C" w:rsidP="003F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EDEE508" w14:textId="4FC7685F" w:rsidR="003F398E" w:rsidRPr="001E3E0C" w:rsidRDefault="003F398E" w:rsidP="003F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E3E0C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ค่าใช้จ่ายที่เกิดจากรายการจ่ายโดยใช้หุ้นเป็นเกณฑ์ตาม</w:t>
      </w:r>
      <w:r w:rsidRPr="001E3E0C">
        <w:rPr>
          <w:rFonts w:asciiTheme="majorBidi" w:hAnsiTheme="majorBidi"/>
          <w:sz w:val="30"/>
          <w:szCs w:val="30"/>
          <w:cs/>
        </w:rPr>
        <w:t xml:space="preserve">โครงการสะสมหุ้นสำหรับพนักงาน </w:t>
      </w:r>
      <w:r w:rsidRPr="001E3E0C">
        <w:rPr>
          <w:rFonts w:asciiTheme="majorBidi" w:hAnsiTheme="majorBidi"/>
          <w:sz w:val="30"/>
          <w:szCs w:val="30"/>
        </w:rPr>
        <w:t xml:space="preserve">(EJIP) </w:t>
      </w:r>
      <w:r w:rsidRPr="001E3E0C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ในงบการเงินรวมและงบการเงินเฉพาะกิจการสำหรับ</w:t>
      </w:r>
      <w:r w:rsidRPr="001E3E0C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E3E0C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42D2C" w:rsidRPr="00242D2C">
        <w:rPr>
          <w:rFonts w:asciiTheme="majorBidi" w:hAnsiTheme="majorBidi" w:cstheme="majorBidi"/>
          <w:sz w:val="30"/>
          <w:szCs w:val="30"/>
        </w:rPr>
        <w:t>31</w:t>
      </w:r>
      <w:r w:rsidRPr="001E3E0C">
        <w:rPr>
          <w:rFonts w:asciiTheme="majorBidi" w:hAnsiTheme="majorBidi" w:cstheme="majorBidi"/>
          <w:sz w:val="30"/>
          <w:szCs w:val="30"/>
        </w:rPr>
        <w:t xml:space="preserve"> </w:t>
      </w:r>
      <w:r w:rsidRPr="001E3E0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42D2C" w:rsidRPr="00242D2C">
        <w:rPr>
          <w:rFonts w:asciiTheme="majorBidi" w:hAnsiTheme="majorBidi" w:cstheme="majorBidi"/>
          <w:sz w:val="30"/>
          <w:szCs w:val="30"/>
        </w:rPr>
        <w:t>2567</w:t>
      </w:r>
      <w:r w:rsidRPr="001E3E0C">
        <w:rPr>
          <w:rFonts w:asciiTheme="majorBidi" w:hAnsiTheme="majorBidi" w:cstheme="majorBidi" w:hint="cs"/>
          <w:sz w:val="30"/>
          <w:szCs w:val="30"/>
          <w:cs/>
        </w:rPr>
        <w:t xml:space="preserve"> มีจำนวน </w:t>
      </w:r>
      <w:r w:rsidR="00242D2C" w:rsidRPr="00242D2C">
        <w:rPr>
          <w:rFonts w:asciiTheme="majorBidi" w:hAnsiTheme="majorBidi" w:cstheme="majorBidi"/>
          <w:sz w:val="30"/>
          <w:szCs w:val="30"/>
        </w:rPr>
        <w:t>18</w:t>
      </w:r>
      <w:r w:rsidR="001E3E0C" w:rsidRPr="5D07A1AE">
        <w:rPr>
          <w:rFonts w:asciiTheme="majorBidi" w:hAnsiTheme="majorBidi" w:cstheme="majorBidi"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sz w:val="30"/>
          <w:szCs w:val="30"/>
        </w:rPr>
        <w:t>06</w:t>
      </w:r>
      <w:r w:rsidRPr="001E3E0C">
        <w:rPr>
          <w:rFonts w:asciiTheme="majorBidi" w:hAnsiTheme="majorBidi" w:cstheme="majorBidi"/>
          <w:sz w:val="30"/>
          <w:szCs w:val="30"/>
        </w:rPr>
        <w:t xml:space="preserve"> </w:t>
      </w:r>
      <w:r w:rsidRPr="001E3E0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1E3E0C" w:rsidRPr="001E3E0C">
        <w:rPr>
          <w:rFonts w:asciiTheme="majorBidi" w:hAnsiTheme="majorBidi" w:cstheme="majorBidi"/>
          <w:sz w:val="30"/>
          <w:szCs w:val="30"/>
        </w:rPr>
        <w:t xml:space="preserve"> </w:t>
      </w:r>
      <w:r w:rsidR="001E3E0C" w:rsidRPr="001E3E0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42D2C" w:rsidRPr="00242D2C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1E3E0C" w:rsidRPr="001E3E0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42D2C" w:rsidRPr="00242D2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1E3E0C" w:rsidRPr="001E3E0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i/>
          <w:iCs/>
          <w:sz w:val="30"/>
          <w:szCs w:val="30"/>
        </w:rPr>
        <w:t>91</w:t>
      </w:r>
      <w:r w:rsidR="001E3E0C" w:rsidRPr="001E3E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E3E0C" w:rsidRPr="001E3E0C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280548C3" w14:textId="77777777" w:rsidR="003F398E" w:rsidRPr="00FB19FB" w:rsidRDefault="003F398E" w:rsidP="003F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6DC5270C" w14:textId="2BAF0204" w:rsidR="003F398E" w:rsidRPr="001E3E0C" w:rsidRDefault="001E3E0C" w:rsidP="001E3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  <w:cs/>
        </w:rPr>
      </w:pPr>
      <w:r w:rsidRPr="001E3E0C">
        <w:rPr>
          <w:rFonts w:asciiTheme="majorBidi" w:hAnsiTheme="majorBidi"/>
          <w:sz w:val="30"/>
          <w:szCs w:val="30"/>
          <w:cs/>
        </w:rPr>
        <w:t>ในระหว่าง</w:t>
      </w:r>
      <w:r>
        <w:rPr>
          <w:rFonts w:asciiTheme="majorBidi" w:hAnsiTheme="majorBidi" w:hint="cs"/>
          <w:sz w:val="30"/>
          <w:szCs w:val="30"/>
          <w:cs/>
        </w:rPr>
        <w:t>ปี</w:t>
      </w:r>
      <w:r w:rsidRPr="001E3E0C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242D2C" w:rsidRPr="00242D2C">
        <w:rPr>
          <w:rFonts w:asciiTheme="majorBidi" w:hAnsiTheme="majorBidi"/>
          <w:sz w:val="30"/>
          <w:szCs w:val="30"/>
        </w:rPr>
        <w:t>31</w:t>
      </w:r>
      <w:r w:rsidRPr="001E3E0C">
        <w:rPr>
          <w:rFonts w:asciiTheme="majorBidi" w:hAnsiTheme="majorBidi"/>
          <w:sz w:val="30"/>
          <w:szCs w:val="30"/>
        </w:rPr>
        <w:t xml:space="preserve"> </w:t>
      </w:r>
      <w:r w:rsidRPr="001E3E0C">
        <w:rPr>
          <w:rFonts w:asciiTheme="majorBidi" w:hAnsiTheme="majorBidi" w:hint="cs"/>
          <w:sz w:val="30"/>
          <w:szCs w:val="30"/>
          <w:cs/>
        </w:rPr>
        <w:t>ธันวาคม</w:t>
      </w:r>
      <w:r w:rsidRPr="001E3E0C">
        <w:rPr>
          <w:rFonts w:asciiTheme="majorBidi" w:hAnsiTheme="majorBidi"/>
          <w:sz w:val="30"/>
          <w:szCs w:val="30"/>
          <w:cs/>
        </w:rPr>
        <w:t xml:space="preserve"> </w:t>
      </w:r>
      <w:r w:rsidR="00242D2C" w:rsidRPr="00242D2C">
        <w:rPr>
          <w:rFonts w:asciiTheme="majorBidi" w:hAnsiTheme="majorBidi"/>
          <w:sz w:val="30"/>
          <w:szCs w:val="30"/>
        </w:rPr>
        <w:t>2567</w:t>
      </w:r>
      <w:r w:rsidRPr="001E3E0C">
        <w:rPr>
          <w:rFonts w:asciiTheme="majorBidi" w:hAnsiTheme="majorBidi"/>
          <w:sz w:val="30"/>
          <w:szCs w:val="30"/>
          <w:cs/>
        </w:rPr>
        <w:t xml:space="preserve"> บริษัทรับรู้หุ้นทุนซื้อคืนเพิ่มขึ้นจำนวน </w:t>
      </w:r>
      <w:r w:rsidR="00242D2C" w:rsidRPr="00242D2C">
        <w:rPr>
          <w:rFonts w:asciiTheme="majorBidi" w:hAnsiTheme="majorBidi"/>
          <w:sz w:val="30"/>
          <w:szCs w:val="30"/>
        </w:rPr>
        <w:t>249</w:t>
      </w:r>
      <w:r w:rsidR="7F78087D" w:rsidRPr="226F0471">
        <w:rPr>
          <w:rFonts w:asciiTheme="majorBidi" w:hAnsiTheme="majorBidi"/>
          <w:sz w:val="30"/>
          <w:szCs w:val="30"/>
        </w:rPr>
        <w:t>,</w:t>
      </w:r>
      <w:r w:rsidR="00242D2C" w:rsidRPr="00242D2C">
        <w:rPr>
          <w:rFonts w:asciiTheme="majorBidi" w:hAnsiTheme="majorBidi"/>
          <w:sz w:val="30"/>
          <w:szCs w:val="30"/>
        </w:rPr>
        <w:t>717</w:t>
      </w:r>
      <w:r w:rsidRPr="001E3E0C">
        <w:rPr>
          <w:rFonts w:asciiTheme="majorBidi" w:hAnsiTheme="majorBidi"/>
          <w:sz w:val="30"/>
          <w:szCs w:val="30"/>
          <w:cs/>
        </w:rPr>
        <w:t xml:space="preserve"> หุ้น เป็นจำนวนเงิน </w:t>
      </w:r>
      <w:r w:rsidR="00242D2C" w:rsidRPr="00242D2C">
        <w:rPr>
          <w:rFonts w:asciiTheme="majorBidi" w:hAnsiTheme="majorBidi"/>
          <w:sz w:val="30"/>
          <w:szCs w:val="30"/>
        </w:rPr>
        <w:t>26</w:t>
      </w:r>
      <w:r w:rsidR="19873729" w:rsidRPr="226F0471">
        <w:rPr>
          <w:rFonts w:asciiTheme="majorBidi" w:hAnsiTheme="majorBidi"/>
          <w:sz w:val="30"/>
          <w:szCs w:val="30"/>
        </w:rPr>
        <w:t>.</w:t>
      </w:r>
      <w:r w:rsidR="00242D2C" w:rsidRPr="00242D2C">
        <w:rPr>
          <w:rFonts w:asciiTheme="majorBidi" w:hAnsiTheme="majorBidi"/>
          <w:sz w:val="30"/>
          <w:szCs w:val="30"/>
        </w:rPr>
        <w:t>41</w:t>
      </w:r>
      <w:r w:rsidRPr="001E3E0C">
        <w:rPr>
          <w:rFonts w:asciiTheme="majorBidi" w:hAnsiTheme="majorBidi"/>
          <w:sz w:val="30"/>
          <w:szCs w:val="30"/>
          <w:cs/>
        </w:rPr>
        <w:t xml:space="preserve"> ล้านบาท ณ วันที่ </w:t>
      </w:r>
      <w:r w:rsidR="00242D2C" w:rsidRPr="00242D2C">
        <w:rPr>
          <w:rFonts w:asciiTheme="majorBidi" w:hAnsiTheme="majorBidi"/>
          <w:sz w:val="30"/>
          <w:szCs w:val="30"/>
        </w:rPr>
        <w:t>31</w:t>
      </w:r>
      <w:r w:rsidRPr="001E3E0C">
        <w:rPr>
          <w:rFonts w:asciiTheme="majorBidi" w:hAnsiTheme="majorBidi"/>
          <w:sz w:val="30"/>
          <w:szCs w:val="30"/>
        </w:rPr>
        <w:t xml:space="preserve"> </w:t>
      </w:r>
      <w:r w:rsidRPr="001E3E0C">
        <w:rPr>
          <w:rFonts w:asciiTheme="majorBidi" w:hAnsiTheme="majorBidi" w:hint="cs"/>
          <w:sz w:val="30"/>
          <w:szCs w:val="30"/>
          <w:cs/>
        </w:rPr>
        <w:t>ธันวาคม</w:t>
      </w:r>
      <w:r w:rsidRPr="001E3E0C">
        <w:rPr>
          <w:rFonts w:asciiTheme="majorBidi" w:hAnsiTheme="majorBidi"/>
          <w:sz w:val="30"/>
          <w:szCs w:val="30"/>
          <w:cs/>
        </w:rPr>
        <w:t xml:space="preserve"> </w:t>
      </w:r>
      <w:r w:rsidR="00242D2C" w:rsidRPr="00242D2C">
        <w:rPr>
          <w:rFonts w:asciiTheme="majorBidi" w:hAnsiTheme="majorBidi"/>
          <w:sz w:val="30"/>
          <w:szCs w:val="30"/>
        </w:rPr>
        <w:t>2567</w:t>
      </w:r>
      <w:r w:rsidRPr="001E3E0C">
        <w:rPr>
          <w:rFonts w:asciiTheme="majorBidi" w:hAnsiTheme="majorBidi"/>
          <w:sz w:val="30"/>
          <w:szCs w:val="30"/>
          <w:cs/>
        </w:rPr>
        <w:t xml:space="preserve"> บริษัทถือหุ้นบริษัทตามโครงการสะสมหุ้นสำหรับพนักงาน (</w:t>
      </w:r>
      <w:r w:rsidRPr="001E3E0C">
        <w:rPr>
          <w:rFonts w:asciiTheme="majorBidi" w:hAnsiTheme="majorBidi"/>
          <w:sz w:val="30"/>
          <w:szCs w:val="30"/>
        </w:rPr>
        <w:t xml:space="preserve">EJIP) </w:t>
      </w:r>
      <w:r w:rsidRPr="001E3E0C">
        <w:rPr>
          <w:rFonts w:asciiTheme="majorBidi" w:hAnsiTheme="majorBidi"/>
          <w:sz w:val="30"/>
          <w:szCs w:val="30"/>
          <w:cs/>
        </w:rPr>
        <w:t xml:space="preserve">จำนวน </w:t>
      </w:r>
      <w:r w:rsidR="00242D2C" w:rsidRPr="00242D2C">
        <w:rPr>
          <w:rFonts w:asciiTheme="majorBidi" w:hAnsiTheme="majorBidi"/>
          <w:sz w:val="30"/>
          <w:szCs w:val="30"/>
        </w:rPr>
        <w:t>397</w:t>
      </w:r>
      <w:r w:rsidR="47CFCBEB" w:rsidRPr="47CFCBEB">
        <w:rPr>
          <w:rFonts w:asciiTheme="majorBidi" w:hAnsiTheme="majorBidi"/>
          <w:sz w:val="30"/>
          <w:szCs w:val="30"/>
        </w:rPr>
        <w:t>,</w:t>
      </w:r>
      <w:r w:rsidR="00242D2C" w:rsidRPr="00242D2C">
        <w:rPr>
          <w:rFonts w:asciiTheme="majorBidi" w:hAnsiTheme="majorBidi"/>
          <w:sz w:val="30"/>
          <w:szCs w:val="30"/>
        </w:rPr>
        <w:t>509</w:t>
      </w:r>
      <w:r w:rsidR="4EA0EB9E" w:rsidRPr="4EA0EB9E">
        <w:rPr>
          <w:rFonts w:asciiTheme="majorBidi" w:hAnsiTheme="majorBidi"/>
          <w:sz w:val="30"/>
          <w:szCs w:val="30"/>
        </w:rPr>
        <w:t xml:space="preserve"> </w:t>
      </w:r>
      <w:r w:rsidRPr="001E3E0C">
        <w:rPr>
          <w:rFonts w:asciiTheme="majorBidi" w:hAnsiTheme="majorBidi"/>
          <w:sz w:val="30"/>
          <w:szCs w:val="30"/>
          <w:cs/>
        </w:rPr>
        <w:t xml:space="preserve">หุ้น ซึ่งคิดเป็นร้อยละ </w:t>
      </w:r>
      <w:r w:rsidR="00242D2C" w:rsidRPr="00242D2C">
        <w:rPr>
          <w:rFonts w:asciiTheme="majorBidi" w:hAnsiTheme="majorBidi"/>
          <w:sz w:val="30"/>
          <w:szCs w:val="30"/>
        </w:rPr>
        <w:t>0</w:t>
      </w:r>
      <w:r w:rsidRPr="3DD8C368">
        <w:rPr>
          <w:rFonts w:asciiTheme="majorBidi" w:hAnsiTheme="majorBidi"/>
          <w:sz w:val="30"/>
          <w:szCs w:val="30"/>
          <w:cs/>
        </w:rPr>
        <w:t>.</w:t>
      </w:r>
      <w:r w:rsidR="00242D2C" w:rsidRPr="00242D2C">
        <w:rPr>
          <w:rFonts w:asciiTheme="majorBidi" w:hAnsiTheme="majorBidi"/>
          <w:sz w:val="30"/>
          <w:szCs w:val="30"/>
        </w:rPr>
        <w:t>13</w:t>
      </w:r>
      <w:r w:rsidRPr="001E3E0C">
        <w:rPr>
          <w:rFonts w:asciiTheme="majorBidi" w:hAnsiTheme="majorBidi"/>
          <w:sz w:val="30"/>
          <w:szCs w:val="30"/>
          <w:cs/>
        </w:rPr>
        <w:t xml:space="preserve"> ของจำนวนหุ้นที่ชำระแล้ว รวมเป็นจำนวนเงินทั้งสิ้น </w:t>
      </w:r>
      <w:r w:rsidR="00242D2C" w:rsidRPr="00242D2C">
        <w:rPr>
          <w:rFonts w:asciiTheme="majorBidi" w:hAnsiTheme="majorBidi"/>
          <w:sz w:val="30"/>
          <w:szCs w:val="30"/>
        </w:rPr>
        <w:t>38</w:t>
      </w:r>
      <w:r w:rsidR="47CFCBEB" w:rsidRPr="47CFCBEB">
        <w:rPr>
          <w:rFonts w:asciiTheme="majorBidi" w:hAnsiTheme="majorBidi"/>
          <w:sz w:val="30"/>
          <w:szCs w:val="30"/>
        </w:rPr>
        <w:t>.</w:t>
      </w:r>
      <w:r w:rsidR="00242D2C" w:rsidRPr="00242D2C">
        <w:rPr>
          <w:rFonts w:asciiTheme="majorBidi" w:hAnsiTheme="majorBidi"/>
          <w:sz w:val="30"/>
          <w:szCs w:val="30"/>
        </w:rPr>
        <w:t>98</w:t>
      </w:r>
      <w:r w:rsidR="47CFCBEB" w:rsidRPr="47CFCBEB">
        <w:rPr>
          <w:rFonts w:asciiTheme="majorBidi" w:hAnsiTheme="majorBidi"/>
          <w:sz w:val="30"/>
          <w:szCs w:val="30"/>
        </w:rPr>
        <w:t xml:space="preserve"> </w:t>
      </w:r>
      <w:r w:rsidRPr="001E3E0C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1E3E0C">
        <w:rPr>
          <w:rFonts w:asciiTheme="majorBidi" w:hAnsiTheme="majorBidi"/>
          <w:i/>
          <w:iCs/>
          <w:sz w:val="30"/>
          <w:szCs w:val="30"/>
          <w:cs/>
        </w:rPr>
        <w:t>(</w:t>
      </w:r>
      <w:r w:rsidR="00242D2C" w:rsidRPr="00242D2C">
        <w:rPr>
          <w:rFonts w:asciiTheme="majorBidi" w:hAnsiTheme="majorBidi"/>
          <w:i/>
          <w:iCs/>
          <w:sz w:val="30"/>
          <w:szCs w:val="30"/>
        </w:rPr>
        <w:t>31</w:t>
      </w:r>
      <w:r w:rsidRPr="001E3E0C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1E3E0C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Pr="001E3E0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42D2C" w:rsidRPr="00242D2C">
        <w:rPr>
          <w:rFonts w:asciiTheme="majorBidi" w:hAnsiTheme="majorBidi"/>
          <w:i/>
          <w:iCs/>
          <w:sz w:val="30"/>
          <w:szCs w:val="30"/>
        </w:rPr>
        <w:t>2566</w:t>
      </w:r>
      <w:r w:rsidRPr="001E3E0C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242D2C" w:rsidRPr="00242D2C">
        <w:rPr>
          <w:rFonts w:asciiTheme="majorBidi" w:hAnsiTheme="majorBidi"/>
          <w:i/>
          <w:iCs/>
          <w:sz w:val="30"/>
          <w:szCs w:val="30"/>
        </w:rPr>
        <w:t>12</w:t>
      </w:r>
      <w:r w:rsidRPr="001E3E0C">
        <w:rPr>
          <w:rFonts w:asciiTheme="majorBidi" w:hAnsiTheme="majorBidi"/>
          <w:i/>
          <w:iCs/>
          <w:sz w:val="30"/>
          <w:szCs w:val="30"/>
          <w:cs/>
        </w:rPr>
        <w:t>.</w:t>
      </w:r>
      <w:r w:rsidR="00242D2C" w:rsidRPr="00242D2C">
        <w:rPr>
          <w:rFonts w:asciiTheme="majorBidi" w:hAnsiTheme="majorBidi"/>
          <w:i/>
          <w:iCs/>
          <w:sz w:val="30"/>
          <w:szCs w:val="30"/>
        </w:rPr>
        <w:t>57</w:t>
      </w:r>
      <w:r w:rsidR="007F1F19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1E3E0C">
        <w:rPr>
          <w:rFonts w:asciiTheme="majorBidi" w:hAnsiTheme="majorBidi"/>
          <w:i/>
          <w:iCs/>
          <w:sz w:val="30"/>
          <w:szCs w:val="30"/>
          <w:cs/>
        </w:rPr>
        <w:t>ล้านบาท)</w:t>
      </w:r>
    </w:p>
    <w:p w14:paraId="5387ED5A" w14:textId="77777777" w:rsidR="003F398E" w:rsidRDefault="003F398E" w:rsidP="00BB4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17CE29B" w14:textId="77777777" w:rsidR="002C28F6" w:rsidRDefault="002C28F6" w:rsidP="000E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23E808D" w14:textId="77777777" w:rsidR="002C28F6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สำรอง</w:t>
      </w: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ตามกฎหมาย</w:t>
      </w:r>
    </w:p>
    <w:p w14:paraId="62D69FC6" w14:textId="77777777" w:rsidR="002C28F6" w:rsidRPr="00BB4AA2" w:rsidRDefault="002C28F6" w:rsidP="00BB4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EBC6730" w14:textId="5C1F1726" w:rsidR="002C28F6" w:rsidRDefault="002C28F6" w:rsidP="003F664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242D2C" w:rsidRPr="00242D2C">
        <w:rPr>
          <w:rFonts w:asciiTheme="majorBidi" w:hAnsiTheme="majorBidi" w:cstheme="majorBidi"/>
          <w:sz w:val="30"/>
          <w:szCs w:val="30"/>
        </w:rPr>
        <w:t>2535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242D2C" w:rsidRPr="00242D2C">
        <w:rPr>
          <w:rFonts w:asciiTheme="majorBidi" w:hAnsiTheme="majorBidi" w:cstheme="majorBidi"/>
          <w:sz w:val="30"/>
          <w:szCs w:val="30"/>
        </w:rPr>
        <w:t>116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Pr="00FB277E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Pr="00FB277E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FB277E">
        <w:rPr>
          <w:rFonts w:asciiTheme="majorBidi" w:hAnsiTheme="majorBidi" w:cstheme="majorBidi"/>
          <w:spacing w:val="-2"/>
          <w:sz w:val="30"/>
          <w:szCs w:val="30"/>
          <w:cs/>
        </w:rPr>
        <w:t>สำรองตามกฎหมาย</w:t>
      </w:r>
      <w:r w:rsidRPr="00FB277E">
        <w:rPr>
          <w:rFonts w:asciiTheme="majorBidi" w:hAnsiTheme="majorBidi" w:cstheme="majorBidi"/>
          <w:spacing w:val="-2"/>
          <w:sz w:val="30"/>
          <w:szCs w:val="30"/>
        </w:rPr>
        <w:t>”</w:t>
      </w:r>
      <w:r w:rsidRPr="00FB277E">
        <w:rPr>
          <w:rFonts w:asciiTheme="majorBidi" w:hAnsiTheme="majorBidi" w:cstheme="majorBidi"/>
          <w:spacing w:val="-2"/>
          <w:sz w:val="30"/>
          <w:szCs w:val="30"/>
          <w:cs/>
        </w:rPr>
        <w:t xml:space="preserve">) อย่างน้อยร้อยละ </w:t>
      </w:r>
      <w:r w:rsidR="00242D2C" w:rsidRPr="00242D2C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FB27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B277E">
        <w:rPr>
          <w:rFonts w:asciiTheme="majorBidi" w:hAnsiTheme="majorBidi" w:cstheme="majorBidi"/>
          <w:spacing w:val="-2"/>
          <w:sz w:val="30"/>
          <w:szCs w:val="30"/>
          <w:cs/>
        </w:rPr>
        <w:t>ของกำไรสุทธิประจำปีหลังจากหักยอดขาดทุนสะสมยกมา (ถ้ามี) จนกว่า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="00242D2C" w:rsidRPr="00242D2C">
        <w:rPr>
          <w:rFonts w:asciiTheme="majorBidi" w:hAnsiTheme="majorBidi" w:cstheme="majorBidi"/>
          <w:sz w:val="30"/>
          <w:szCs w:val="30"/>
        </w:rPr>
        <w:t>10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75637F45" w14:textId="5E138275" w:rsidR="00E040A5" w:rsidRDefault="00E04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10A1029" w14:textId="0190D6C5" w:rsidR="002C28F6" w:rsidRPr="00A373DA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373D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3A1AC1D9" w14:textId="77777777" w:rsidR="002C28F6" w:rsidRPr="000E0DF0" w:rsidRDefault="002C28F6" w:rsidP="000E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8B6A37" w14:textId="77777777" w:rsidR="002C28F6" w:rsidRDefault="002C28F6" w:rsidP="00F611C1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FB277E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1276854B" w14:textId="77777777" w:rsidR="002C28F6" w:rsidRPr="000E0DF0" w:rsidRDefault="002C28F6" w:rsidP="000E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E44265" w14:textId="3705E8E6" w:rsidR="002C28F6" w:rsidRPr="0087049C" w:rsidRDefault="002C28F6" w:rsidP="009A544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242D2C" w:rsidRPr="00242D2C">
        <w:rPr>
          <w:rFonts w:asciiTheme="majorBidi" w:hAnsiTheme="majorBidi" w:cstheme="majorBidi"/>
          <w:sz w:val="30"/>
          <w:szCs w:val="30"/>
        </w:rPr>
        <w:t>2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ซึ่งเป็นหน่วยงานธุรกิจที่สำคัญของกลุ่มบริษัทที่มีสินค้าที่แตกต่างกัน และมีการบริหารจัดการแยกต่างหาก เนื่องจากใช้เทคโนโลยีที่แตกต่างกัน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AD406B7" w14:textId="77777777" w:rsidR="002C28F6" w:rsidRPr="000E0DF0" w:rsidRDefault="002C28F6" w:rsidP="000E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3127524" w14:textId="5C958D19" w:rsidR="002C28F6" w:rsidRPr="0087049C" w:rsidRDefault="002C28F6" w:rsidP="00A2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242D2C" w:rsidRPr="00242D2C">
        <w:rPr>
          <w:rFonts w:asciiTheme="majorBidi" w:hAnsiTheme="majorBidi" w:cstheme="majorBidi"/>
          <w:sz w:val="30"/>
          <w:szCs w:val="30"/>
        </w:rPr>
        <w:t>1</w:t>
      </w:r>
      <w:r w:rsidRPr="0087049C">
        <w:rPr>
          <w:rFonts w:asciiTheme="majorBidi" w:hAnsiTheme="majorBidi" w:cstheme="majorBidi"/>
          <w:sz w:val="30"/>
          <w:szCs w:val="30"/>
          <w:cs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ab/>
        <w:t>เครื่องดื่มเพื่อสุขภาพ</w:t>
      </w:r>
    </w:p>
    <w:p w14:paraId="2624DE0A" w14:textId="28BC2F2F" w:rsidR="002C28F6" w:rsidRPr="0087049C" w:rsidRDefault="002C28F6" w:rsidP="00A2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242D2C" w:rsidRPr="00242D2C">
        <w:rPr>
          <w:rFonts w:asciiTheme="majorBidi" w:hAnsiTheme="majorBidi" w:cstheme="majorBidi"/>
          <w:sz w:val="30"/>
          <w:szCs w:val="30"/>
        </w:rPr>
        <w:t>2</w:t>
      </w:r>
      <w:r w:rsidRPr="0087049C">
        <w:rPr>
          <w:rFonts w:asciiTheme="majorBidi" w:hAnsiTheme="majorBidi" w:cstheme="majorBidi"/>
          <w:sz w:val="30"/>
          <w:szCs w:val="30"/>
          <w:cs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ab/>
        <w:t>ผลิตภัณฑ์จากมะพร้าว</w:t>
      </w:r>
    </w:p>
    <w:p w14:paraId="6F66F820" w14:textId="77777777" w:rsidR="002C28F6" w:rsidRPr="000E0DF0" w:rsidRDefault="002C28F6" w:rsidP="00FB1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5FB9690" w14:textId="77777777" w:rsidR="00CE527D" w:rsidRDefault="002C28F6" w:rsidP="00CE527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</w:t>
      </w:r>
      <w:r w:rsidR="00FB19FB">
        <w:rPr>
          <w:rFonts w:asciiTheme="majorBidi" w:hAnsiTheme="majorBidi" w:cstheme="majorBidi" w:hint="cs"/>
          <w:sz w:val="30"/>
          <w:szCs w:val="30"/>
          <w:cs/>
        </w:rPr>
        <w:t>็นไปต</w:t>
      </w:r>
      <w:r w:rsidRPr="0087049C">
        <w:rPr>
          <w:rFonts w:asciiTheme="majorBidi" w:hAnsiTheme="majorBidi" w:cstheme="majorBidi"/>
          <w:sz w:val="30"/>
          <w:szCs w:val="30"/>
          <w:cs/>
        </w:rPr>
        <w:t>ามการซื้อขายตามปกติธุรกิ</w:t>
      </w:r>
      <w:r w:rsidR="00FB19FB">
        <w:rPr>
          <w:rFonts w:asciiTheme="majorBidi" w:hAnsiTheme="majorBidi" w:cstheme="majorBidi" w:hint="cs"/>
          <w:sz w:val="30"/>
          <w:szCs w:val="30"/>
          <w:cs/>
        </w:rPr>
        <w:t>จ</w:t>
      </w:r>
    </w:p>
    <w:p w14:paraId="5C49E34D" w14:textId="5B5F5F4C" w:rsidR="00CE527D" w:rsidRPr="0087049C" w:rsidRDefault="00CE527D" w:rsidP="00CE527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CE527D" w:rsidRPr="0087049C" w:rsidSect="00BA5EAF">
          <w:headerReference w:type="default" r:id="rId20"/>
          <w:footerReference w:type="default" r:id="rId2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48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430"/>
        <w:gridCol w:w="893"/>
        <w:gridCol w:w="282"/>
        <w:gridCol w:w="907"/>
        <w:gridCol w:w="284"/>
        <w:gridCol w:w="794"/>
        <w:gridCol w:w="283"/>
        <w:gridCol w:w="851"/>
        <w:gridCol w:w="283"/>
        <w:gridCol w:w="790"/>
        <w:gridCol w:w="56"/>
        <w:gridCol w:w="227"/>
        <w:gridCol w:w="56"/>
        <w:gridCol w:w="736"/>
        <w:gridCol w:w="51"/>
        <w:gridCol w:w="232"/>
        <w:gridCol w:w="51"/>
        <w:gridCol w:w="831"/>
        <w:gridCol w:w="237"/>
        <w:gridCol w:w="841"/>
        <w:gridCol w:w="236"/>
        <w:gridCol w:w="749"/>
        <w:gridCol w:w="236"/>
        <w:gridCol w:w="805"/>
        <w:gridCol w:w="236"/>
        <w:gridCol w:w="928"/>
        <w:gridCol w:w="237"/>
        <w:gridCol w:w="938"/>
      </w:tblGrid>
      <w:tr w:rsidR="00795002" w:rsidRPr="0087049C" w14:paraId="7E421D51" w14:textId="77777777" w:rsidTr="00E273A6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19A1EE98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50" w:type="dxa"/>
            <w:gridSpan w:val="27"/>
          </w:tcPr>
          <w:p w14:paraId="744B0D17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AA583F" w:rsidRPr="0087049C" w14:paraId="75F943D4" w14:textId="77777777" w:rsidTr="00E273A6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496BB745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082" w:type="dxa"/>
            <w:gridSpan w:val="3"/>
          </w:tcPr>
          <w:p w14:paraId="44629BDF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เครื่องดื่มเพื่อสุขภาพ</w:t>
            </w:r>
          </w:p>
        </w:tc>
        <w:tc>
          <w:tcPr>
            <w:tcW w:w="284" w:type="dxa"/>
          </w:tcPr>
          <w:p w14:paraId="160290A2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28" w:type="dxa"/>
            <w:gridSpan w:val="3"/>
          </w:tcPr>
          <w:p w14:paraId="7B73496D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bCs/>
                <w:color w:val="000000" w:themeColor="text1"/>
                <w:sz w:val="26"/>
                <w:szCs w:val="26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83" w:type="dxa"/>
          </w:tcPr>
          <w:p w14:paraId="10D4CBBE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16" w:type="dxa"/>
            <w:gridSpan w:val="6"/>
            <w:shd w:val="clear" w:color="auto" w:fill="auto"/>
          </w:tcPr>
          <w:p w14:paraId="4E98F64A" w14:textId="7008F9A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ส่วนงานอื่น</w:t>
            </w:r>
            <w:r w:rsidR="001632B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ๆ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D2D4C8C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09" w:type="dxa"/>
            <w:gridSpan w:val="3"/>
            <w:shd w:val="clear" w:color="auto" w:fill="auto"/>
          </w:tcPr>
          <w:p w14:paraId="2DDE84A1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4C92F24C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790" w:type="dxa"/>
            <w:gridSpan w:val="3"/>
          </w:tcPr>
          <w:p w14:paraId="3C663755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36" w:type="dxa"/>
          </w:tcPr>
          <w:p w14:paraId="38659D08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03" w:type="dxa"/>
            <w:gridSpan w:val="3"/>
            <w:shd w:val="clear" w:color="auto" w:fill="auto"/>
          </w:tcPr>
          <w:p w14:paraId="2D461DFD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0F35EF" w:rsidRPr="0087049C" w14:paraId="06FB845F" w14:textId="77777777" w:rsidTr="00E273A6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76AC22CF" w14:textId="5D452481" w:rsidR="00FB19FB" w:rsidRPr="0087049C" w:rsidRDefault="00FB19FB" w:rsidP="00FB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42D2C" w:rsidRPr="00242D2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>31</w:t>
            </w: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93" w:type="dxa"/>
          </w:tcPr>
          <w:p w14:paraId="44C056B6" w14:textId="33ADD10B" w:rsidR="00FB19FB" w:rsidRPr="0087049C" w:rsidRDefault="00242D2C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42D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282" w:type="dxa"/>
          </w:tcPr>
          <w:p w14:paraId="21CB532B" w14:textId="77777777" w:rsidR="00FB19FB" w:rsidRPr="0087049C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1042644D" w14:textId="55F9E4F8" w:rsidR="00FB19FB" w:rsidRPr="0087049C" w:rsidRDefault="00242D2C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42D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84" w:type="dxa"/>
          </w:tcPr>
          <w:p w14:paraId="5E0EA2FB" w14:textId="77777777" w:rsidR="00FB19FB" w:rsidRPr="0087049C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728F5C2F" w14:textId="6C059FEE" w:rsidR="00FB19FB" w:rsidRPr="0087049C" w:rsidRDefault="00242D2C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42D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283" w:type="dxa"/>
          </w:tcPr>
          <w:p w14:paraId="00D07196" w14:textId="77777777" w:rsidR="00FB19FB" w:rsidRPr="0087049C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A23A5E" w14:textId="0F98F971" w:rsidR="00FB19FB" w:rsidRPr="0087049C" w:rsidRDefault="00242D2C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42D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83" w:type="dxa"/>
          </w:tcPr>
          <w:p w14:paraId="05A60ECE" w14:textId="77777777" w:rsidR="00FB19FB" w:rsidRPr="0087049C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4E92ADEE" w14:textId="49844B0B" w:rsidR="00FB19FB" w:rsidRPr="0087049C" w:rsidRDefault="00242D2C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42D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C276D08" w14:textId="77777777" w:rsidR="00FB19FB" w:rsidRPr="0087049C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14:paraId="3F8EC97D" w14:textId="24C8DB4A" w:rsidR="00FB19FB" w:rsidRPr="0087049C" w:rsidRDefault="00242D2C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42D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3D4845E" w14:textId="77777777" w:rsidR="00FB19FB" w:rsidRPr="0087049C" w:rsidRDefault="00FB19FB" w:rsidP="00FB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6AE700AF" w14:textId="70943D62" w:rsidR="00FB19FB" w:rsidRPr="0087049C" w:rsidRDefault="00242D2C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42D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237" w:type="dxa"/>
            <w:shd w:val="clear" w:color="auto" w:fill="auto"/>
          </w:tcPr>
          <w:p w14:paraId="3B12210D" w14:textId="77777777" w:rsidR="00FB19FB" w:rsidRPr="0087049C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418AC3B8" w14:textId="21D0B258" w:rsidR="00FB19FB" w:rsidRPr="0087049C" w:rsidRDefault="00242D2C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42D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03833513" w14:textId="77777777" w:rsidR="00FB19FB" w:rsidRPr="0087049C" w:rsidRDefault="00FB19FB" w:rsidP="00FB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5B97DB77" w14:textId="68A12895" w:rsidR="00FB19FB" w:rsidRPr="0087049C" w:rsidRDefault="00242D2C" w:rsidP="00FB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42D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6BCB3B98" w14:textId="77777777" w:rsidR="00FB19FB" w:rsidRPr="0087049C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6EBA2E7A" w14:textId="15060A18" w:rsidR="00FB19FB" w:rsidRPr="0087049C" w:rsidRDefault="00242D2C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42D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7795ECB0" w14:textId="77777777" w:rsidR="00FB19FB" w:rsidRPr="0087049C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4DA60B35" w14:textId="29B1E885" w:rsidR="00FB19FB" w:rsidRPr="0087049C" w:rsidRDefault="00242D2C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37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42D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237" w:type="dxa"/>
            <w:shd w:val="clear" w:color="auto" w:fill="auto"/>
          </w:tcPr>
          <w:p w14:paraId="7608C00D" w14:textId="77777777" w:rsidR="00FB19FB" w:rsidRPr="0087049C" w:rsidRDefault="00FB19FB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48BC9DB8" w14:textId="02A1E83B" w:rsidR="00FB19FB" w:rsidRPr="0087049C" w:rsidRDefault="00242D2C" w:rsidP="00FB1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42D2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E53D49" w:rsidRPr="0087049C" w14:paraId="26B1A7D6" w14:textId="77777777" w:rsidTr="00E273A6">
        <w:trPr>
          <w:tblHeader/>
        </w:trPr>
        <w:tc>
          <w:tcPr>
            <w:tcW w:w="2430" w:type="dxa"/>
            <w:shd w:val="clear" w:color="auto" w:fill="auto"/>
          </w:tcPr>
          <w:p w14:paraId="7A11F2E5" w14:textId="77777777" w:rsidR="002C28F6" w:rsidRPr="0087049C" w:rsidRDefault="002C28F6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50" w:type="dxa"/>
            <w:gridSpan w:val="27"/>
          </w:tcPr>
          <w:p w14:paraId="1DA038D9" w14:textId="77777777" w:rsidR="002C28F6" w:rsidRPr="00224B7A" w:rsidRDefault="002C28F6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i/>
                <w:iCs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(พันบาท)</w:t>
            </w:r>
          </w:p>
        </w:tc>
      </w:tr>
      <w:tr w:rsidR="00795002" w:rsidRPr="0087049C" w14:paraId="1E6C1291" w14:textId="77777777" w:rsidTr="00E273A6">
        <w:tc>
          <w:tcPr>
            <w:tcW w:w="2430" w:type="dxa"/>
            <w:shd w:val="clear" w:color="auto" w:fill="auto"/>
            <w:vAlign w:val="bottom"/>
          </w:tcPr>
          <w:p w14:paraId="08808FC4" w14:textId="77777777" w:rsidR="002C28F6" w:rsidRPr="0087049C" w:rsidRDefault="002C28F6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893" w:type="dxa"/>
          </w:tcPr>
          <w:p w14:paraId="47180F92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011A24D1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6303120F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07D8A2C5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1CE90BED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337B4AF4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1BF753E6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7A5A6F8D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7A765B9F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9A5D614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5A1285B8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3A0D67D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1C512971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0AF9815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1B6A5B23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370AC8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0CA575EC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A99B5A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7FB9A382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C2ADF0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3A977F78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6101E9AC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216E457A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373DA" w:rsidRPr="0087049C" w14:paraId="1109BD80" w14:textId="77777777" w:rsidTr="00E273A6">
        <w:tc>
          <w:tcPr>
            <w:tcW w:w="2430" w:type="dxa"/>
            <w:shd w:val="clear" w:color="auto" w:fill="auto"/>
            <w:vAlign w:val="bottom"/>
          </w:tcPr>
          <w:p w14:paraId="331115D3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93" w:type="dxa"/>
          </w:tcPr>
          <w:p w14:paraId="317F0EA1" w14:textId="3A7792A5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6,432,577</w:t>
            </w:r>
          </w:p>
        </w:tc>
        <w:tc>
          <w:tcPr>
            <w:tcW w:w="282" w:type="dxa"/>
          </w:tcPr>
          <w:p w14:paraId="7260FB32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0D919CA9" w14:textId="24DF3AE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813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355</w:t>
            </w:r>
          </w:p>
        </w:tc>
        <w:tc>
          <w:tcPr>
            <w:tcW w:w="284" w:type="dxa"/>
          </w:tcPr>
          <w:p w14:paraId="2633BDA9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29FFD410" w14:textId="22E3845D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338,941</w:t>
            </w:r>
          </w:p>
        </w:tc>
        <w:tc>
          <w:tcPr>
            <w:tcW w:w="283" w:type="dxa"/>
          </w:tcPr>
          <w:p w14:paraId="56773138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35A80F28" w14:textId="45202811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219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808</w:t>
            </w:r>
          </w:p>
        </w:tc>
        <w:tc>
          <w:tcPr>
            <w:tcW w:w="283" w:type="dxa"/>
          </w:tcPr>
          <w:p w14:paraId="0B5A34E5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1EABF3FC" w14:textId="7DADEDC9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3,860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5BBC644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4FB1EFA0" w14:textId="4A46246B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19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405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842AD8E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31091806" w14:textId="7FEFF0F0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6,775,378</w:t>
            </w:r>
          </w:p>
        </w:tc>
        <w:tc>
          <w:tcPr>
            <w:tcW w:w="237" w:type="dxa"/>
            <w:shd w:val="clear" w:color="auto" w:fill="auto"/>
          </w:tcPr>
          <w:p w14:paraId="44EB6656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15C1C803" w14:textId="66FDC644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052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236" w:type="dxa"/>
          </w:tcPr>
          <w:p w14:paraId="4622DB9A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424F8BD8" w14:textId="30ABFD6A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B4C2B3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319E0FB7" w14:textId="29EF33E8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CDAC49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48573277" w14:textId="58A70B7E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6,775,378</w:t>
            </w:r>
          </w:p>
        </w:tc>
        <w:tc>
          <w:tcPr>
            <w:tcW w:w="237" w:type="dxa"/>
            <w:shd w:val="clear" w:color="auto" w:fill="auto"/>
          </w:tcPr>
          <w:p w14:paraId="5437DB6E" w14:textId="77777777" w:rsidR="00A373DA" w:rsidRPr="00B273C6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7DE9E52C" w14:textId="52881E9B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052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568</w:t>
            </w:r>
          </w:p>
        </w:tc>
      </w:tr>
      <w:tr w:rsidR="00A373DA" w:rsidRPr="0087049C" w14:paraId="0BF61C56" w14:textId="77777777" w:rsidTr="003330A8">
        <w:tc>
          <w:tcPr>
            <w:tcW w:w="2430" w:type="dxa"/>
            <w:shd w:val="clear" w:color="auto" w:fill="auto"/>
            <w:vAlign w:val="bottom"/>
          </w:tcPr>
          <w:p w14:paraId="3DB79C5C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47F64C7D" w14:textId="01395DD0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282" w:type="dxa"/>
          </w:tcPr>
          <w:p w14:paraId="4EE133CC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308CF187" w14:textId="31B12373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14:paraId="2A1A8868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56EFD8BE" w14:textId="73A9D1BF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122,309</w:t>
            </w:r>
          </w:p>
        </w:tc>
        <w:tc>
          <w:tcPr>
            <w:tcW w:w="283" w:type="dxa"/>
          </w:tcPr>
          <w:p w14:paraId="4A5ADE7E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B167014" w14:textId="43F0308D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74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265</w:t>
            </w:r>
          </w:p>
        </w:tc>
        <w:tc>
          <w:tcPr>
            <w:tcW w:w="283" w:type="dxa"/>
          </w:tcPr>
          <w:p w14:paraId="46D65CBF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28B0EF0B" w14:textId="70837061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6CF42CD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428916" w14:textId="7985CABF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B92104C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87FE77" w14:textId="1CBFF142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  <w:cs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122,325</w:t>
            </w:r>
          </w:p>
        </w:tc>
        <w:tc>
          <w:tcPr>
            <w:tcW w:w="237" w:type="dxa"/>
            <w:shd w:val="clear" w:color="auto" w:fill="auto"/>
          </w:tcPr>
          <w:p w14:paraId="0539E051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F4909" w14:textId="6477FB23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74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273</w:t>
            </w:r>
          </w:p>
        </w:tc>
        <w:tc>
          <w:tcPr>
            <w:tcW w:w="236" w:type="dxa"/>
          </w:tcPr>
          <w:p w14:paraId="1A81AE4C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7C084CC8" w14:textId="69EA593C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(122,325)</w:t>
            </w:r>
          </w:p>
        </w:tc>
        <w:tc>
          <w:tcPr>
            <w:tcW w:w="236" w:type="dxa"/>
          </w:tcPr>
          <w:p w14:paraId="6576972E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1192A9BD" w14:textId="47762F90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74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273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2866BF6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14:paraId="39E88DF7" w14:textId="1C0B813B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99B0F27" w14:textId="77777777" w:rsidR="00A373DA" w:rsidRPr="00B273C6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11D84" w14:textId="66962962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373DA" w:rsidRPr="0087049C" w14:paraId="0D0FBCFF" w14:textId="77777777" w:rsidTr="00E273A6">
        <w:trPr>
          <w:trHeight w:val="355"/>
        </w:trPr>
        <w:tc>
          <w:tcPr>
            <w:tcW w:w="2430" w:type="dxa"/>
            <w:shd w:val="clear" w:color="auto" w:fill="auto"/>
            <w:vAlign w:val="bottom"/>
          </w:tcPr>
          <w:p w14:paraId="7BA9B860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3913305D" w14:textId="0DB0564C" w:rsidR="00A373DA" w:rsidRPr="00A373DA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  <w:cs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6,432,593</w:t>
            </w:r>
          </w:p>
        </w:tc>
        <w:tc>
          <w:tcPr>
            <w:tcW w:w="282" w:type="dxa"/>
          </w:tcPr>
          <w:p w14:paraId="3033326F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37228D37" w14:textId="1F098038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5,813,363</w:t>
            </w:r>
          </w:p>
        </w:tc>
        <w:tc>
          <w:tcPr>
            <w:tcW w:w="284" w:type="dxa"/>
          </w:tcPr>
          <w:p w14:paraId="439035FF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E744843" w14:textId="4A88A276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461,250</w:t>
            </w:r>
          </w:p>
        </w:tc>
        <w:tc>
          <w:tcPr>
            <w:tcW w:w="283" w:type="dxa"/>
          </w:tcPr>
          <w:p w14:paraId="1E04F6E7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F80B71D" w14:textId="3DE6873B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294,073</w:t>
            </w:r>
          </w:p>
        </w:tc>
        <w:tc>
          <w:tcPr>
            <w:tcW w:w="283" w:type="dxa"/>
          </w:tcPr>
          <w:p w14:paraId="47FD9A0B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B6EE9" w14:textId="4FDEBF92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3,860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CAAD575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BCA2A" w14:textId="470A4106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19,405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5176CE0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88906" w14:textId="6F6D61E3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6,897,703</w:t>
            </w:r>
          </w:p>
        </w:tc>
        <w:tc>
          <w:tcPr>
            <w:tcW w:w="237" w:type="dxa"/>
            <w:shd w:val="clear" w:color="auto" w:fill="auto"/>
          </w:tcPr>
          <w:p w14:paraId="586D5A45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CFC44" w14:textId="0FFB29C5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6,126,841</w:t>
            </w:r>
          </w:p>
        </w:tc>
        <w:tc>
          <w:tcPr>
            <w:tcW w:w="236" w:type="dxa"/>
          </w:tcPr>
          <w:p w14:paraId="36D6B424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9913B" w14:textId="317E31C0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(122,325)</w:t>
            </w:r>
          </w:p>
        </w:tc>
        <w:tc>
          <w:tcPr>
            <w:tcW w:w="236" w:type="dxa"/>
          </w:tcPr>
          <w:p w14:paraId="00D58191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19D85831" w14:textId="39940BC1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(74,273)</w:t>
            </w:r>
          </w:p>
        </w:tc>
        <w:tc>
          <w:tcPr>
            <w:tcW w:w="236" w:type="dxa"/>
          </w:tcPr>
          <w:p w14:paraId="1BBC1257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85DF9" w14:textId="7F93CF24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6,775,378</w:t>
            </w:r>
          </w:p>
        </w:tc>
        <w:tc>
          <w:tcPr>
            <w:tcW w:w="237" w:type="dxa"/>
            <w:shd w:val="clear" w:color="auto" w:fill="auto"/>
          </w:tcPr>
          <w:p w14:paraId="56D9EACA" w14:textId="77777777" w:rsidR="00A373DA" w:rsidRPr="00B273C6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13AF7" w14:textId="64B695BB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6,052,568</w:t>
            </w:r>
          </w:p>
        </w:tc>
      </w:tr>
      <w:tr w:rsidR="00490718" w:rsidRPr="0087049C" w14:paraId="45752F26" w14:textId="77777777" w:rsidTr="00E273A6">
        <w:tc>
          <w:tcPr>
            <w:tcW w:w="2430" w:type="dxa"/>
            <w:shd w:val="clear" w:color="auto" w:fill="auto"/>
            <w:vAlign w:val="bottom"/>
          </w:tcPr>
          <w:p w14:paraId="2FD23D02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2F7B47D0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2" w:type="dxa"/>
            <w:shd w:val="clear" w:color="auto" w:fill="auto"/>
          </w:tcPr>
          <w:p w14:paraId="277EBCBC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441B430A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64E7A472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C886D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12A7D5E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8225D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76EB31DC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37E4B5B1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5C1B0903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359D65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7E3F558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482004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7D00F445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</w:tcPr>
          <w:p w14:paraId="28A7EB76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4D00D307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shd w:val="clear" w:color="auto" w:fill="auto"/>
          </w:tcPr>
          <w:p w14:paraId="33AC801F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7BBBF129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741FB22B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7F031A9F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auto"/>
          </w:tcPr>
          <w:p w14:paraId="35214178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57D96E3C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</w:tcPr>
          <w:p w14:paraId="4B66E53D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</w:tr>
      <w:tr w:rsidR="00B93498" w:rsidRPr="0087049C" w14:paraId="3536FA3B" w14:textId="77777777" w:rsidTr="00E273A6">
        <w:tc>
          <w:tcPr>
            <w:tcW w:w="2430" w:type="dxa"/>
            <w:shd w:val="clear" w:color="auto" w:fill="auto"/>
            <w:vAlign w:val="bottom"/>
          </w:tcPr>
          <w:p w14:paraId="3B9EA46A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893" w:type="dxa"/>
            <w:shd w:val="clear" w:color="auto" w:fill="auto"/>
          </w:tcPr>
          <w:p w14:paraId="501647A8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01C7C703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82A5C6F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C28FDD2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B9E3690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F9FDA8C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2901B74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D7A0EE1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3E998A22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354FD44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0E84D50D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8EE01CE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7DC80A82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E4812C9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2E05A913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3401B7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28328BB8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26DB33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0BB406B4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71CC55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6CB8A168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2150C65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7C892AAC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</w:tr>
      <w:tr w:rsidR="0034047A" w:rsidRPr="0087049C" w14:paraId="0912A98E" w14:textId="77777777" w:rsidTr="00E273A6">
        <w:tc>
          <w:tcPr>
            <w:tcW w:w="2430" w:type="dxa"/>
            <w:shd w:val="clear" w:color="auto" w:fill="auto"/>
          </w:tcPr>
          <w:p w14:paraId="192A69A6" w14:textId="77777777" w:rsidR="002C28F6" w:rsidRPr="0087049C" w:rsidRDefault="002C28F6" w:rsidP="008D2E9C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ส่วนงานภูมิศาสตร์หลัก</w:t>
            </w:r>
            <w:r w:rsidRPr="0087049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893" w:type="dxa"/>
          </w:tcPr>
          <w:p w14:paraId="0B23D256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</w:tcPr>
          <w:p w14:paraId="7848D63A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1D4F56A0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07BAECCE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291B428D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5D4D90B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219728DB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F071354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0D7D5915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CCF2CC2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52F4D5CF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5BB3D0B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4B21967A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6296AB19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492EC3AF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15F61B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3F8F2201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18630B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4F9C7F4D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CC92CD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6028968A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102424B2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55A07E1B" w14:textId="77777777" w:rsidR="002C28F6" w:rsidRPr="00B273C6" w:rsidRDefault="002C28F6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</w:tr>
      <w:tr w:rsidR="00A373DA" w:rsidRPr="0087049C" w14:paraId="491FCD4A" w14:textId="77777777" w:rsidTr="00E8360D">
        <w:tc>
          <w:tcPr>
            <w:tcW w:w="2430" w:type="dxa"/>
            <w:shd w:val="clear" w:color="auto" w:fill="auto"/>
          </w:tcPr>
          <w:p w14:paraId="5D9B4E01" w14:textId="77777777" w:rsidR="00A373DA" w:rsidRPr="0087049C" w:rsidRDefault="00A373DA" w:rsidP="00A373DA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ไทย</w:t>
            </w:r>
          </w:p>
        </w:tc>
        <w:tc>
          <w:tcPr>
            <w:tcW w:w="893" w:type="dxa"/>
          </w:tcPr>
          <w:p w14:paraId="2A0C65B7" w14:textId="43BAB93F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1,115,822</w:t>
            </w:r>
          </w:p>
        </w:tc>
        <w:tc>
          <w:tcPr>
            <w:tcW w:w="282" w:type="dxa"/>
          </w:tcPr>
          <w:p w14:paraId="38A6DFCB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74E43F11" w14:textId="520601E1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974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717</w:t>
            </w:r>
          </w:p>
        </w:tc>
        <w:tc>
          <w:tcPr>
            <w:tcW w:w="284" w:type="dxa"/>
          </w:tcPr>
          <w:p w14:paraId="73546496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07A3C09D" w14:textId="4B82E463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341,788</w:t>
            </w:r>
          </w:p>
        </w:tc>
        <w:tc>
          <w:tcPr>
            <w:tcW w:w="283" w:type="dxa"/>
            <w:shd w:val="clear" w:color="auto" w:fill="auto"/>
          </w:tcPr>
          <w:p w14:paraId="3020ECBA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7A265D0E" w14:textId="18C8E1F3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251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330</w:t>
            </w:r>
          </w:p>
        </w:tc>
        <w:tc>
          <w:tcPr>
            <w:tcW w:w="283" w:type="dxa"/>
            <w:shd w:val="clear" w:color="auto" w:fill="auto"/>
          </w:tcPr>
          <w:p w14:paraId="2CCCD8D9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49A7D2ED" w14:textId="6D90E8FD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6539C9F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10AC6764" w14:textId="215262A3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10722D2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49CFB4AB" w14:textId="709ECFF8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1,457,610</w:t>
            </w:r>
          </w:p>
        </w:tc>
        <w:tc>
          <w:tcPr>
            <w:tcW w:w="237" w:type="dxa"/>
            <w:shd w:val="clear" w:color="auto" w:fill="auto"/>
          </w:tcPr>
          <w:p w14:paraId="4052F0EB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48F13752" w14:textId="077647F3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226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047</w:t>
            </w:r>
          </w:p>
        </w:tc>
        <w:tc>
          <w:tcPr>
            <w:tcW w:w="236" w:type="dxa"/>
          </w:tcPr>
          <w:p w14:paraId="68E4175C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116104B5" w14:textId="5FB2E262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(85,912)</w:t>
            </w:r>
          </w:p>
        </w:tc>
        <w:tc>
          <w:tcPr>
            <w:tcW w:w="236" w:type="dxa"/>
          </w:tcPr>
          <w:p w14:paraId="51FE56E4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25583914" w14:textId="5EC1A0B3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74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273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4927C59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42B93221" w14:textId="453EEE22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1,371,698</w:t>
            </w:r>
          </w:p>
        </w:tc>
        <w:tc>
          <w:tcPr>
            <w:tcW w:w="237" w:type="dxa"/>
            <w:shd w:val="clear" w:color="auto" w:fill="auto"/>
          </w:tcPr>
          <w:p w14:paraId="55C506FC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02A9DA13" w14:textId="0324F4A3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151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774</w:t>
            </w:r>
          </w:p>
        </w:tc>
      </w:tr>
      <w:tr w:rsidR="00A373DA" w:rsidRPr="0087049C" w14:paraId="5AD20592" w14:textId="77777777" w:rsidTr="0073719F">
        <w:tc>
          <w:tcPr>
            <w:tcW w:w="2430" w:type="dxa"/>
            <w:shd w:val="clear" w:color="auto" w:fill="auto"/>
            <w:vAlign w:val="bottom"/>
          </w:tcPr>
          <w:p w14:paraId="2BFF5499" w14:textId="58874F1A" w:rsidR="00A373DA" w:rsidRPr="005545A5" w:rsidRDefault="00A373DA" w:rsidP="00A373DA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B4A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เอเชีย</w:t>
            </w:r>
          </w:p>
        </w:tc>
        <w:tc>
          <w:tcPr>
            <w:tcW w:w="893" w:type="dxa"/>
            <w:shd w:val="clear" w:color="auto" w:fill="auto"/>
          </w:tcPr>
          <w:p w14:paraId="7D5D4B45" w14:textId="3BC9C5F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3,416,252</w:t>
            </w:r>
          </w:p>
        </w:tc>
        <w:tc>
          <w:tcPr>
            <w:tcW w:w="282" w:type="dxa"/>
            <w:shd w:val="clear" w:color="auto" w:fill="auto"/>
          </w:tcPr>
          <w:p w14:paraId="7F1D8029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9CAACE4" w14:textId="4532C7FE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986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163</w:t>
            </w:r>
          </w:p>
        </w:tc>
        <w:tc>
          <w:tcPr>
            <w:tcW w:w="284" w:type="dxa"/>
            <w:shd w:val="clear" w:color="auto" w:fill="auto"/>
          </w:tcPr>
          <w:p w14:paraId="5F577461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39188701" w14:textId="482F26CD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113,323</w:t>
            </w:r>
          </w:p>
        </w:tc>
        <w:tc>
          <w:tcPr>
            <w:tcW w:w="283" w:type="dxa"/>
            <w:shd w:val="clear" w:color="auto" w:fill="auto"/>
          </w:tcPr>
          <w:p w14:paraId="7CFFFC10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0375F5B1" w14:textId="4835A88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40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224</w:t>
            </w:r>
          </w:p>
        </w:tc>
        <w:tc>
          <w:tcPr>
            <w:tcW w:w="283" w:type="dxa"/>
            <w:shd w:val="clear" w:color="auto" w:fill="auto"/>
          </w:tcPr>
          <w:p w14:paraId="5F5F2EC9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6192CAA8" w14:textId="4D8F1670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291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7756F9D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4F47B90B" w14:textId="4E7B81B9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D92C120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5207B234" w14:textId="732C6A93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3,529,866</w:t>
            </w:r>
          </w:p>
        </w:tc>
        <w:tc>
          <w:tcPr>
            <w:tcW w:w="237" w:type="dxa"/>
            <w:shd w:val="clear" w:color="auto" w:fill="auto"/>
          </w:tcPr>
          <w:p w14:paraId="0C4C5CF8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68975508" w14:textId="75513059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026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387</w:t>
            </w:r>
          </w:p>
        </w:tc>
        <w:tc>
          <w:tcPr>
            <w:tcW w:w="236" w:type="dxa"/>
            <w:shd w:val="clear" w:color="auto" w:fill="auto"/>
          </w:tcPr>
          <w:p w14:paraId="10A603ED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4BF163C7" w14:textId="46B8CCE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(36,413)</w:t>
            </w:r>
          </w:p>
        </w:tc>
        <w:tc>
          <w:tcPr>
            <w:tcW w:w="236" w:type="dxa"/>
            <w:shd w:val="clear" w:color="auto" w:fill="auto"/>
          </w:tcPr>
          <w:p w14:paraId="068DAA7B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shd w:val="clear" w:color="auto" w:fill="auto"/>
          </w:tcPr>
          <w:p w14:paraId="03D1D45A" w14:textId="3213BC26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CC45DB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6EA0AF22" w14:textId="3A25C583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3,493,453</w:t>
            </w:r>
          </w:p>
        </w:tc>
        <w:tc>
          <w:tcPr>
            <w:tcW w:w="237" w:type="dxa"/>
            <w:shd w:val="clear" w:color="auto" w:fill="auto"/>
          </w:tcPr>
          <w:p w14:paraId="256B9D9F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2C8A9064" w14:textId="4C4A94E2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026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387</w:t>
            </w:r>
          </w:p>
        </w:tc>
      </w:tr>
      <w:tr w:rsidR="00A373DA" w:rsidRPr="0087049C" w14:paraId="0CF0ED28" w14:textId="77777777" w:rsidTr="00E8360D">
        <w:tc>
          <w:tcPr>
            <w:tcW w:w="2430" w:type="dxa"/>
            <w:shd w:val="clear" w:color="auto" w:fill="auto"/>
            <w:vAlign w:val="bottom"/>
          </w:tcPr>
          <w:p w14:paraId="462CA98D" w14:textId="45BDE4B1" w:rsidR="00A373DA" w:rsidRPr="0087049C" w:rsidRDefault="00A373DA" w:rsidP="00A373DA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BB4A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ยุโรป</w:t>
            </w:r>
          </w:p>
        </w:tc>
        <w:tc>
          <w:tcPr>
            <w:tcW w:w="893" w:type="dxa"/>
          </w:tcPr>
          <w:p w14:paraId="3A715533" w14:textId="643E88C0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1,254,771</w:t>
            </w:r>
          </w:p>
        </w:tc>
        <w:tc>
          <w:tcPr>
            <w:tcW w:w="282" w:type="dxa"/>
          </w:tcPr>
          <w:p w14:paraId="28DE4A3D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72D2CF4A" w14:textId="033C856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393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615</w:t>
            </w:r>
          </w:p>
        </w:tc>
        <w:tc>
          <w:tcPr>
            <w:tcW w:w="284" w:type="dxa"/>
          </w:tcPr>
          <w:p w14:paraId="1C672E84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3D702F55" w14:textId="43D681FB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3D49E42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5EC7FD4D" w14:textId="5956771F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719</w:t>
            </w:r>
          </w:p>
        </w:tc>
        <w:tc>
          <w:tcPr>
            <w:tcW w:w="283" w:type="dxa"/>
            <w:shd w:val="clear" w:color="auto" w:fill="auto"/>
          </w:tcPr>
          <w:p w14:paraId="394D5D12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67F85D2B" w14:textId="6524C57D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3,569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E1B2E76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33D237AA" w14:textId="3244BCAB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19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405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2AE4396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12638845" w14:textId="1206CCEE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1,258,340</w:t>
            </w:r>
          </w:p>
        </w:tc>
        <w:tc>
          <w:tcPr>
            <w:tcW w:w="237" w:type="dxa"/>
            <w:shd w:val="clear" w:color="auto" w:fill="auto"/>
          </w:tcPr>
          <w:p w14:paraId="0F6F6A14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40453EC8" w14:textId="0D6B10DB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413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739</w:t>
            </w:r>
          </w:p>
        </w:tc>
        <w:tc>
          <w:tcPr>
            <w:tcW w:w="236" w:type="dxa"/>
          </w:tcPr>
          <w:p w14:paraId="3B865D5E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2CB8A967" w14:textId="5F726C43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47AE7B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2FFD8B43" w14:textId="575C300B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D4565E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6902237F" w14:textId="06AC0BA3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1,258,340</w:t>
            </w:r>
          </w:p>
        </w:tc>
        <w:tc>
          <w:tcPr>
            <w:tcW w:w="237" w:type="dxa"/>
            <w:shd w:val="clear" w:color="auto" w:fill="auto"/>
          </w:tcPr>
          <w:p w14:paraId="1218A6B1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56BF88D3" w14:textId="719A4F55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413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739</w:t>
            </w:r>
          </w:p>
        </w:tc>
      </w:tr>
      <w:tr w:rsidR="00A373DA" w:rsidRPr="0087049C" w14:paraId="6E0D5B4F" w14:textId="77777777" w:rsidTr="0073719F">
        <w:tc>
          <w:tcPr>
            <w:tcW w:w="2430" w:type="dxa"/>
            <w:shd w:val="clear" w:color="auto" w:fill="auto"/>
            <w:vAlign w:val="bottom"/>
          </w:tcPr>
          <w:p w14:paraId="11C6DD98" w14:textId="5EA7AAC9" w:rsidR="00A373DA" w:rsidRPr="0087049C" w:rsidRDefault="00A373DA" w:rsidP="00A373DA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B4A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อเมริกา</w:t>
            </w:r>
          </w:p>
        </w:tc>
        <w:tc>
          <w:tcPr>
            <w:tcW w:w="893" w:type="dxa"/>
          </w:tcPr>
          <w:p w14:paraId="152FBD54" w14:textId="47E25602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440,948</w:t>
            </w:r>
          </w:p>
        </w:tc>
        <w:tc>
          <w:tcPr>
            <w:tcW w:w="282" w:type="dxa"/>
          </w:tcPr>
          <w:p w14:paraId="637F0054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1A3C74EE" w14:textId="1453FC49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270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576</w:t>
            </w:r>
          </w:p>
        </w:tc>
        <w:tc>
          <w:tcPr>
            <w:tcW w:w="284" w:type="dxa"/>
          </w:tcPr>
          <w:p w14:paraId="1C5E7CD8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6FE82EA7" w14:textId="75023756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6,139</w:t>
            </w:r>
          </w:p>
        </w:tc>
        <w:tc>
          <w:tcPr>
            <w:tcW w:w="283" w:type="dxa"/>
            <w:shd w:val="clear" w:color="auto" w:fill="auto"/>
          </w:tcPr>
          <w:p w14:paraId="3952A1BF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3213F793" w14:textId="5331085F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800</w:t>
            </w:r>
          </w:p>
        </w:tc>
        <w:tc>
          <w:tcPr>
            <w:tcW w:w="283" w:type="dxa"/>
            <w:shd w:val="clear" w:color="auto" w:fill="auto"/>
          </w:tcPr>
          <w:p w14:paraId="430D9E6A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7C832471" w14:textId="1B1B178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E19FE62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5640CED7" w14:textId="4F5FAECD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F4BF4C3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6FF98A78" w14:textId="24C1C790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447,087</w:t>
            </w:r>
          </w:p>
        </w:tc>
        <w:tc>
          <w:tcPr>
            <w:tcW w:w="237" w:type="dxa"/>
            <w:shd w:val="clear" w:color="auto" w:fill="auto"/>
          </w:tcPr>
          <w:p w14:paraId="53420F2F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284D6600" w14:textId="77CDC0C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272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376</w:t>
            </w:r>
          </w:p>
        </w:tc>
        <w:tc>
          <w:tcPr>
            <w:tcW w:w="236" w:type="dxa"/>
          </w:tcPr>
          <w:p w14:paraId="3C4EE55E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39C2190C" w14:textId="2B698323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47A94A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6636641B" w14:textId="564449BE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AB530C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7A9DDB22" w14:textId="14CDEA4C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447,087</w:t>
            </w:r>
          </w:p>
        </w:tc>
        <w:tc>
          <w:tcPr>
            <w:tcW w:w="237" w:type="dxa"/>
            <w:shd w:val="clear" w:color="auto" w:fill="auto"/>
          </w:tcPr>
          <w:p w14:paraId="14EC9726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536F4094" w14:textId="7A5DF37E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272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376</w:t>
            </w:r>
          </w:p>
        </w:tc>
      </w:tr>
      <w:tr w:rsidR="00A373DA" w:rsidRPr="0087049C" w14:paraId="1ACEF96D" w14:textId="77777777" w:rsidTr="0073719F">
        <w:tc>
          <w:tcPr>
            <w:tcW w:w="2430" w:type="dxa"/>
            <w:shd w:val="clear" w:color="auto" w:fill="auto"/>
            <w:vAlign w:val="bottom"/>
          </w:tcPr>
          <w:p w14:paraId="1174D4F9" w14:textId="4C868729" w:rsidR="00A373DA" w:rsidRPr="00BB4AA2" w:rsidRDefault="00A373DA" w:rsidP="00A373DA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B4A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อื่น</w:t>
            </w:r>
            <w:r w:rsidRPr="00BB4A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BB4A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4A1AFDE4" w14:textId="01532CCD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204,800</w:t>
            </w:r>
          </w:p>
        </w:tc>
        <w:tc>
          <w:tcPr>
            <w:tcW w:w="282" w:type="dxa"/>
          </w:tcPr>
          <w:p w14:paraId="088AFED4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75ECD2D" w14:textId="31F32355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188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292</w:t>
            </w:r>
          </w:p>
        </w:tc>
        <w:tc>
          <w:tcPr>
            <w:tcW w:w="284" w:type="dxa"/>
            <w:shd w:val="clear" w:color="auto" w:fill="auto"/>
          </w:tcPr>
          <w:p w14:paraId="6AF22018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65C6365F" w14:textId="579F3225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020CBE2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53A49C3" w14:textId="4D593294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82C7B36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4D7F7F66" w14:textId="71F63593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F47493B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D11E12" w14:textId="70F9DADA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D7B76DF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8C3D26" w14:textId="3C4DC63F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204,800</w:t>
            </w:r>
          </w:p>
        </w:tc>
        <w:tc>
          <w:tcPr>
            <w:tcW w:w="237" w:type="dxa"/>
            <w:shd w:val="clear" w:color="auto" w:fill="auto"/>
          </w:tcPr>
          <w:p w14:paraId="7312C979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80BA9" w14:textId="3D8D9F7D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188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292</w:t>
            </w:r>
          </w:p>
        </w:tc>
        <w:tc>
          <w:tcPr>
            <w:tcW w:w="236" w:type="dxa"/>
            <w:shd w:val="clear" w:color="auto" w:fill="auto"/>
          </w:tcPr>
          <w:p w14:paraId="3F743108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6789C331" w14:textId="7D2C43B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120CFD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</w:tcPr>
          <w:p w14:paraId="6E8905BF" w14:textId="6B2FC114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AE674D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14:paraId="52BDB2A3" w14:textId="220F1D4B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204,800</w:t>
            </w:r>
          </w:p>
        </w:tc>
        <w:tc>
          <w:tcPr>
            <w:tcW w:w="237" w:type="dxa"/>
            <w:shd w:val="clear" w:color="auto" w:fill="auto"/>
          </w:tcPr>
          <w:p w14:paraId="527B03DC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FF74C" w14:textId="0E4ACBA2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188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292</w:t>
            </w:r>
          </w:p>
        </w:tc>
      </w:tr>
      <w:tr w:rsidR="00A373DA" w:rsidRPr="0087049C" w14:paraId="39153037" w14:textId="77777777" w:rsidTr="00224B7A">
        <w:tc>
          <w:tcPr>
            <w:tcW w:w="2430" w:type="dxa"/>
            <w:shd w:val="clear" w:color="auto" w:fill="auto"/>
          </w:tcPr>
          <w:p w14:paraId="114383C5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6622E6BE" w14:textId="6672CFF4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6,432,593</w:t>
            </w:r>
          </w:p>
        </w:tc>
        <w:tc>
          <w:tcPr>
            <w:tcW w:w="282" w:type="dxa"/>
          </w:tcPr>
          <w:p w14:paraId="63FB007B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E5962" w14:textId="7977FECE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</w:t>
            </w: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813</w:t>
            </w: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363</w:t>
            </w:r>
          </w:p>
        </w:tc>
        <w:tc>
          <w:tcPr>
            <w:tcW w:w="284" w:type="dxa"/>
            <w:shd w:val="clear" w:color="auto" w:fill="auto"/>
          </w:tcPr>
          <w:p w14:paraId="6BC7D140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37D7B" w14:textId="0B77177B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461,250</w:t>
            </w:r>
          </w:p>
        </w:tc>
        <w:tc>
          <w:tcPr>
            <w:tcW w:w="283" w:type="dxa"/>
            <w:shd w:val="clear" w:color="auto" w:fill="auto"/>
          </w:tcPr>
          <w:p w14:paraId="5FE1D3FD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8E77EF" w14:textId="296BE542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294,073</w:t>
            </w:r>
          </w:p>
        </w:tc>
        <w:tc>
          <w:tcPr>
            <w:tcW w:w="283" w:type="dxa"/>
            <w:shd w:val="clear" w:color="auto" w:fill="auto"/>
          </w:tcPr>
          <w:p w14:paraId="759C02A8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EEA87" w14:textId="2B46E40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3,860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61834DB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07A1F" w14:textId="6A29CBB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19,405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249B274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FF902" w14:textId="6079107B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6,897,703</w:t>
            </w:r>
          </w:p>
        </w:tc>
        <w:tc>
          <w:tcPr>
            <w:tcW w:w="237" w:type="dxa"/>
            <w:shd w:val="clear" w:color="auto" w:fill="auto"/>
          </w:tcPr>
          <w:p w14:paraId="4710BF02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C7E2D" w14:textId="2EF0E5F8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6,126,841</w:t>
            </w:r>
          </w:p>
        </w:tc>
        <w:tc>
          <w:tcPr>
            <w:tcW w:w="236" w:type="dxa"/>
            <w:shd w:val="clear" w:color="auto" w:fill="auto"/>
          </w:tcPr>
          <w:p w14:paraId="0B016502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CBD57" w14:textId="6AB31469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(122,325)</w:t>
            </w:r>
          </w:p>
        </w:tc>
        <w:tc>
          <w:tcPr>
            <w:tcW w:w="236" w:type="dxa"/>
            <w:shd w:val="clear" w:color="auto" w:fill="auto"/>
          </w:tcPr>
          <w:p w14:paraId="6548949C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A14FE" w14:textId="208F0AFB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(74,273)</w:t>
            </w:r>
          </w:p>
        </w:tc>
        <w:tc>
          <w:tcPr>
            <w:tcW w:w="236" w:type="dxa"/>
            <w:shd w:val="clear" w:color="auto" w:fill="auto"/>
          </w:tcPr>
          <w:p w14:paraId="62841276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52FED" w14:textId="2AA50458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6,775,378</w:t>
            </w:r>
          </w:p>
        </w:tc>
        <w:tc>
          <w:tcPr>
            <w:tcW w:w="237" w:type="dxa"/>
            <w:shd w:val="clear" w:color="auto" w:fill="auto"/>
          </w:tcPr>
          <w:p w14:paraId="4ACC88FD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02F59" w14:textId="1A7E76C4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6,052,568</w:t>
            </w:r>
          </w:p>
        </w:tc>
      </w:tr>
      <w:tr w:rsidR="00AA583F" w:rsidRPr="0087049C" w14:paraId="2739BA27" w14:textId="77777777" w:rsidTr="00224B7A">
        <w:tc>
          <w:tcPr>
            <w:tcW w:w="2430" w:type="dxa"/>
            <w:shd w:val="clear" w:color="auto" w:fill="auto"/>
            <w:vAlign w:val="bottom"/>
          </w:tcPr>
          <w:p w14:paraId="7CE7815F" w14:textId="77777777" w:rsidR="006C6A8C" w:rsidRPr="0087049C" w:rsidRDefault="006C6A8C" w:rsidP="006C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893" w:type="dxa"/>
          </w:tcPr>
          <w:p w14:paraId="585B2015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2" w:type="dxa"/>
          </w:tcPr>
          <w:p w14:paraId="3AEAA829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07" w:type="dxa"/>
            <w:shd w:val="clear" w:color="auto" w:fill="auto"/>
          </w:tcPr>
          <w:p w14:paraId="57420143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1A37556A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4" w:type="dxa"/>
            <w:shd w:val="clear" w:color="auto" w:fill="auto"/>
          </w:tcPr>
          <w:p w14:paraId="57D47077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BEB5E79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</w:tcPr>
          <w:p w14:paraId="5F94083E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4D0D2CE2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0" w:type="dxa"/>
            <w:shd w:val="clear" w:color="auto" w:fill="auto"/>
          </w:tcPr>
          <w:p w14:paraId="0D7FA555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4F66F70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2D1E196B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6C1EFEA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091DE03E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5A30644B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41" w:type="dxa"/>
            <w:shd w:val="clear" w:color="auto" w:fill="auto"/>
          </w:tcPr>
          <w:p w14:paraId="0D846CD0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2C4F19B1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49" w:type="dxa"/>
            <w:shd w:val="clear" w:color="auto" w:fill="auto"/>
          </w:tcPr>
          <w:p w14:paraId="719962A1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2469B7B2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05" w:type="dxa"/>
            <w:shd w:val="clear" w:color="auto" w:fill="auto"/>
          </w:tcPr>
          <w:p w14:paraId="06B8EF39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7FBE2316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28" w:type="dxa"/>
            <w:shd w:val="clear" w:color="auto" w:fill="auto"/>
          </w:tcPr>
          <w:p w14:paraId="3C550AD6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258D99B9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38" w:type="dxa"/>
            <w:shd w:val="clear" w:color="auto" w:fill="auto"/>
          </w:tcPr>
          <w:p w14:paraId="444F09DA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</w:tr>
      <w:tr w:rsidR="0034047A" w:rsidRPr="0087049C" w14:paraId="78E30312" w14:textId="77777777" w:rsidTr="00224B7A">
        <w:tc>
          <w:tcPr>
            <w:tcW w:w="2430" w:type="dxa"/>
            <w:shd w:val="clear" w:color="auto" w:fill="auto"/>
          </w:tcPr>
          <w:p w14:paraId="6CA7285B" w14:textId="77777777" w:rsidR="006C6A8C" w:rsidRPr="0087049C" w:rsidRDefault="006C6A8C" w:rsidP="006C6A8C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ประเภทของสินค้า</w:t>
            </w:r>
          </w:p>
        </w:tc>
        <w:tc>
          <w:tcPr>
            <w:tcW w:w="893" w:type="dxa"/>
          </w:tcPr>
          <w:p w14:paraId="63C4221E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</w:tcPr>
          <w:p w14:paraId="765DCADD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73C64B1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2EF9D10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2D694295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A2C2AD1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4B7361DA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47DBE71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06FFAB27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955B031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0755040C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388F555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1838A7D5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508B43B6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09B172D7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8F4DC9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4FA81440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E1DBB61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shd w:val="clear" w:color="auto" w:fill="auto"/>
          </w:tcPr>
          <w:p w14:paraId="55AA7A2A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1D75E7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6D40CDD2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6A24E640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24A213EC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</w:tr>
      <w:tr w:rsidR="00A373DA" w:rsidRPr="0087049C" w14:paraId="495F1153" w14:textId="77777777" w:rsidTr="00224B7A">
        <w:tc>
          <w:tcPr>
            <w:tcW w:w="2430" w:type="dxa"/>
            <w:shd w:val="clear" w:color="auto" w:fill="auto"/>
          </w:tcPr>
          <w:p w14:paraId="37F9CE8A" w14:textId="77777777" w:rsidR="00A373DA" w:rsidRPr="0087049C" w:rsidRDefault="00A373DA" w:rsidP="00A373DA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8704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ผลิตภัณฑ์น้ำ</w:t>
            </w:r>
          </w:p>
        </w:tc>
        <w:tc>
          <w:tcPr>
            <w:tcW w:w="893" w:type="dxa"/>
          </w:tcPr>
          <w:p w14:paraId="0575477F" w14:textId="37F6EF90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 xml:space="preserve">5,932,811 </w:t>
            </w:r>
          </w:p>
        </w:tc>
        <w:tc>
          <w:tcPr>
            <w:tcW w:w="282" w:type="dxa"/>
          </w:tcPr>
          <w:p w14:paraId="7F4491EC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49F132F" w14:textId="20B0C433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305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216</w:t>
            </w:r>
          </w:p>
        </w:tc>
        <w:tc>
          <w:tcPr>
            <w:tcW w:w="284" w:type="dxa"/>
            <w:shd w:val="clear" w:color="auto" w:fill="auto"/>
          </w:tcPr>
          <w:p w14:paraId="65AF9CB5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1D1BB328" w14:textId="38639A51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358,616</w:t>
            </w:r>
          </w:p>
        </w:tc>
        <w:tc>
          <w:tcPr>
            <w:tcW w:w="283" w:type="dxa"/>
            <w:shd w:val="clear" w:color="auto" w:fill="auto"/>
          </w:tcPr>
          <w:p w14:paraId="4AB4D27B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15FBA76E" w14:textId="5AA237C6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235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635</w:t>
            </w:r>
          </w:p>
        </w:tc>
        <w:tc>
          <w:tcPr>
            <w:tcW w:w="283" w:type="dxa"/>
            <w:shd w:val="clear" w:color="auto" w:fill="auto"/>
          </w:tcPr>
          <w:p w14:paraId="7252EC44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723EED94" w14:textId="1C42965A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3,860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32D30C9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27B5901F" w14:textId="1A4F3910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19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405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B66CDE6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31F5EC30" w14:textId="6C4CE1D8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6,295,287</w:t>
            </w:r>
          </w:p>
        </w:tc>
        <w:tc>
          <w:tcPr>
            <w:tcW w:w="237" w:type="dxa"/>
            <w:shd w:val="clear" w:color="auto" w:fill="auto"/>
          </w:tcPr>
          <w:p w14:paraId="4272BC30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46AA539B" w14:textId="5B6F1C83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560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256</w:t>
            </w:r>
          </w:p>
        </w:tc>
        <w:tc>
          <w:tcPr>
            <w:tcW w:w="236" w:type="dxa"/>
            <w:shd w:val="clear" w:color="auto" w:fill="auto"/>
          </w:tcPr>
          <w:p w14:paraId="0F5636CE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798139F9" w14:textId="50A5B7D6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(45,000)</w:t>
            </w:r>
          </w:p>
        </w:tc>
        <w:tc>
          <w:tcPr>
            <w:tcW w:w="236" w:type="dxa"/>
            <w:shd w:val="clear" w:color="auto" w:fill="auto"/>
          </w:tcPr>
          <w:p w14:paraId="6D9A0E0D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shd w:val="clear" w:color="auto" w:fill="auto"/>
          </w:tcPr>
          <w:p w14:paraId="4A19E7A8" w14:textId="5BCFCE4B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33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499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ED8F743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4492C05F" w14:textId="4E2A0D28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6,250,287</w:t>
            </w:r>
          </w:p>
        </w:tc>
        <w:tc>
          <w:tcPr>
            <w:tcW w:w="237" w:type="dxa"/>
            <w:shd w:val="clear" w:color="auto" w:fill="auto"/>
          </w:tcPr>
          <w:p w14:paraId="4CEAE017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69A3BB8D" w14:textId="59A3C690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526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757</w:t>
            </w:r>
          </w:p>
        </w:tc>
      </w:tr>
      <w:tr w:rsidR="00A373DA" w:rsidRPr="0087049C" w14:paraId="27F7E25E" w14:textId="77777777" w:rsidTr="00224B7A">
        <w:tc>
          <w:tcPr>
            <w:tcW w:w="2430" w:type="dxa"/>
            <w:shd w:val="clear" w:color="auto" w:fill="auto"/>
          </w:tcPr>
          <w:p w14:paraId="5F2875B7" w14:textId="77777777" w:rsidR="00A373DA" w:rsidRPr="0087049C" w:rsidRDefault="00A373DA" w:rsidP="00A373DA">
            <w:pPr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893" w:type="dxa"/>
          </w:tcPr>
          <w:p w14:paraId="2E38E225" w14:textId="7B056D15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173,305</w:t>
            </w:r>
          </w:p>
        </w:tc>
        <w:tc>
          <w:tcPr>
            <w:tcW w:w="282" w:type="dxa"/>
          </w:tcPr>
          <w:p w14:paraId="57487829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236AB1E" w14:textId="40552DC9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208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901</w:t>
            </w:r>
          </w:p>
        </w:tc>
        <w:tc>
          <w:tcPr>
            <w:tcW w:w="284" w:type="dxa"/>
            <w:shd w:val="clear" w:color="auto" w:fill="auto"/>
          </w:tcPr>
          <w:p w14:paraId="564F58CB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3D0E34BE" w14:textId="1ECA4E30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50A446C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55EFD68C" w14:textId="24C7F9F8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D06A79A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3358AA9E" w14:textId="26CD5AF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B9649FC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7FA13989" w14:textId="16BC7F44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72939AC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339673E5" w14:textId="586AFF29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173,305</w:t>
            </w:r>
          </w:p>
        </w:tc>
        <w:tc>
          <w:tcPr>
            <w:tcW w:w="237" w:type="dxa"/>
            <w:shd w:val="clear" w:color="auto" w:fill="auto"/>
          </w:tcPr>
          <w:p w14:paraId="2DE8EE10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5C01956E" w14:textId="700DE3B0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208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901</w:t>
            </w:r>
          </w:p>
        </w:tc>
        <w:tc>
          <w:tcPr>
            <w:tcW w:w="236" w:type="dxa"/>
            <w:shd w:val="clear" w:color="auto" w:fill="auto"/>
          </w:tcPr>
          <w:p w14:paraId="43CE90F3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669B9B02" w14:textId="5FE4C9CD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9688AB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shd w:val="clear" w:color="auto" w:fill="auto"/>
          </w:tcPr>
          <w:p w14:paraId="7C060C5E" w14:textId="1E404B79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1562EB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42809315" w14:textId="239C351B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173,305</w:t>
            </w:r>
          </w:p>
        </w:tc>
        <w:tc>
          <w:tcPr>
            <w:tcW w:w="237" w:type="dxa"/>
            <w:shd w:val="clear" w:color="auto" w:fill="auto"/>
          </w:tcPr>
          <w:p w14:paraId="599771EE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21FAA77B" w14:textId="4033E35B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208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901</w:t>
            </w:r>
          </w:p>
        </w:tc>
      </w:tr>
      <w:tr w:rsidR="00A373DA" w:rsidRPr="0087049C" w14:paraId="7ED843F1" w14:textId="77777777" w:rsidTr="00224B7A">
        <w:tc>
          <w:tcPr>
            <w:tcW w:w="2430" w:type="dxa"/>
            <w:shd w:val="clear" w:color="auto" w:fill="auto"/>
          </w:tcPr>
          <w:p w14:paraId="6BB3EAF7" w14:textId="235E78A7" w:rsidR="00A373DA" w:rsidRPr="0087049C" w:rsidRDefault="00A373DA" w:rsidP="00A373DA">
            <w:pPr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อื่น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8704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049F61F" w14:textId="21A5F22D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326,477</w:t>
            </w:r>
          </w:p>
        </w:tc>
        <w:tc>
          <w:tcPr>
            <w:tcW w:w="282" w:type="dxa"/>
          </w:tcPr>
          <w:p w14:paraId="6073EEC8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A9C61AB" w14:textId="547856F9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299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246</w:t>
            </w:r>
          </w:p>
        </w:tc>
        <w:tc>
          <w:tcPr>
            <w:tcW w:w="284" w:type="dxa"/>
            <w:shd w:val="clear" w:color="auto" w:fill="auto"/>
          </w:tcPr>
          <w:p w14:paraId="3C5BD65B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A3B36DA" w14:textId="27AD7A95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102,634</w:t>
            </w:r>
          </w:p>
        </w:tc>
        <w:tc>
          <w:tcPr>
            <w:tcW w:w="283" w:type="dxa"/>
            <w:shd w:val="clear" w:color="auto" w:fill="auto"/>
          </w:tcPr>
          <w:p w14:paraId="3CB42236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591435D" w14:textId="6ACC79DD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58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438</w:t>
            </w:r>
          </w:p>
        </w:tc>
        <w:tc>
          <w:tcPr>
            <w:tcW w:w="283" w:type="dxa"/>
            <w:shd w:val="clear" w:color="auto" w:fill="auto"/>
          </w:tcPr>
          <w:p w14:paraId="10D22725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6934808B" w14:textId="416C168F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E3446FD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94205D" w14:textId="229D188A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BAA826E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5A65FE" w14:textId="7FC31D5A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429,111</w:t>
            </w:r>
          </w:p>
        </w:tc>
        <w:tc>
          <w:tcPr>
            <w:tcW w:w="237" w:type="dxa"/>
            <w:shd w:val="clear" w:color="auto" w:fill="auto"/>
          </w:tcPr>
          <w:p w14:paraId="5207854F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14:paraId="0591FED8" w14:textId="611082E4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357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684</w:t>
            </w:r>
          </w:p>
        </w:tc>
        <w:tc>
          <w:tcPr>
            <w:tcW w:w="236" w:type="dxa"/>
            <w:shd w:val="clear" w:color="auto" w:fill="auto"/>
          </w:tcPr>
          <w:p w14:paraId="4CEA6176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56A9C029" w14:textId="517A45DC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(77,325)</w:t>
            </w:r>
          </w:p>
        </w:tc>
        <w:tc>
          <w:tcPr>
            <w:tcW w:w="236" w:type="dxa"/>
            <w:shd w:val="clear" w:color="auto" w:fill="auto"/>
          </w:tcPr>
          <w:p w14:paraId="493DCBFF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</w:tcPr>
          <w:p w14:paraId="62C7CD14" w14:textId="0210B5A5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40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774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6135122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14:paraId="4E1C4929" w14:textId="56152068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351,786</w:t>
            </w:r>
          </w:p>
        </w:tc>
        <w:tc>
          <w:tcPr>
            <w:tcW w:w="237" w:type="dxa"/>
            <w:shd w:val="clear" w:color="auto" w:fill="auto"/>
          </w:tcPr>
          <w:p w14:paraId="2E2F927F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</w:tcPr>
          <w:p w14:paraId="7213DB7D" w14:textId="3B20BB56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316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242D2C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910</w:t>
            </w:r>
          </w:p>
        </w:tc>
      </w:tr>
      <w:tr w:rsidR="00A373DA" w:rsidRPr="0087049C" w14:paraId="1B73A5A7" w14:textId="77777777" w:rsidTr="001A1E0B">
        <w:tc>
          <w:tcPr>
            <w:tcW w:w="2430" w:type="dxa"/>
            <w:shd w:val="clear" w:color="auto" w:fill="auto"/>
          </w:tcPr>
          <w:p w14:paraId="49B3665E" w14:textId="77777777" w:rsidR="00A373DA" w:rsidRPr="0087049C" w:rsidRDefault="00A373DA" w:rsidP="00A373DA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รวมรายได้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026AFAB2" w14:textId="71BF9E11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6,432,593</w:t>
            </w:r>
          </w:p>
        </w:tc>
        <w:tc>
          <w:tcPr>
            <w:tcW w:w="282" w:type="dxa"/>
          </w:tcPr>
          <w:p w14:paraId="5D202A45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028E55" w14:textId="6699D0E2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5,813,363</w:t>
            </w:r>
          </w:p>
        </w:tc>
        <w:tc>
          <w:tcPr>
            <w:tcW w:w="284" w:type="dxa"/>
            <w:shd w:val="clear" w:color="auto" w:fill="auto"/>
          </w:tcPr>
          <w:p w14:paraId="1B1B27A0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BE94E" w14:textId="35EF49F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461,250</w:t>
            </w:r>
          </w:p>
        </w:tc>
        <w:tc>
          <w:tcPr>
            <w:tcW w:w="283" w:type="dxa"/>
            <w:shd w:val="clear" w:color="auto" w:fill="auto"/>
          </w:tcPr>
          <w:p w14:paraId="58C260C7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78D7B" w14:textId="5A0D2125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294,073</w:t>
            </w:r>
          </w:p>
        </w:tc>
        <w:tc>
          <w:tcPr>
            <w:tcW w:w="283" w:type="dxa"/>
            <w:shd w:val="clear" w:color="auto" w:fill="auto"/>
          </w:tcPr>
          <w:p w14:paraId="20CB83B3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81F9A" w14:textId="44BD60C8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3,860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3312BEB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6E8919" w14:textId="3E4D9998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19,405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B8E5CCD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ADA58" w14:textId="420A22F4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6,897,703</w:t>
            </w:r>
          </w:p>
        </w:tc>
        <w:tc>
          <w:tcPr>
            <w:tcW w:w="237" w:type="dxa"/>
            <w:shd w:val="clear" w:color="auto" w:fill="auto"/>
          </w:tcPr>
          <w:p w14:paraId="3CE752D0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0BE52" w14:textId="01CF9789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6,126,841</w:t>
            </w:r>
          </w:p>
        </w:tc>
        <w:tc>
          <w:tcPr>
            <w:tcW w:w="236" w:type="dxa"/>
            <w:shd w:val="clear" w:color="auto" w:fill="auto"/>
          </w:tcPr>
          <w:p w14:paraId="47721193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920AC" w14:textId="13F51E31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(122,325)</w:t>
            </w:r>
          </w:p>
        </w:tc>
        <w:tc>
          <w:tcPr>
            <w:tcW w:w="236" w:type="dxa"/>
            <w:shd w:val="clear" w:color="auto" w:fill="auto"/>
          </w:tcPr>
          <w:p w14:paraId="25075262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042A9" w14:textId="6FD876C0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(74,273)</w:t>
            </w:r>
          </w:p>
        </w:tc>
        <w:tc>
          <w:tcPr>
            <w:tcW w:w="236" w:type="dxa"/>
            <w:shd w:val="clear" w:color="auto" w:fill="auto"/>
          </w:tcPr>
          <w:p w14:paraId="303A04B1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D2D617" w14:textId="5E50909F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6,775,378</w:t>
            </w:r>
          </w:p>
        </w:tc>
        <w:tc>
          <w:tcPr>
            <w:tcW w:w="237" w:type="dxa"/>
            <w:shd w:val="clear" w:color="auto" w:fill="auto"/>
          </w:tcPr>
          <w:p w14:paraId="7F6BF762" w14:textId="77777777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E724B" w14:textId="60489388" w:rsidR="00A373DA" w:rsidRPr="007A1854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956CD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6,052,568</w:t>
            </w:r>
          </w:p>
        </w:tc>
      </w:tr>
      <w:tr w:rsidR="00490718" w:rsidRPr="0087049C" w14:paraId="2C379D34" w14:textId="77777777" w:rsidTr="00E273A6">
        <w:tc>
          <w:tcPr>
            <w:tcW w:w="2430" w:type="dxa"/>
            <w:shd w:val="clear" w:color="auto" w:fill="auto"/>
            <w:vAlign w:val="bottom"/>
          </w:tcPr>
          <w:p w14:paraId="3EA6BBA1" w14:textId="77777777" w:rsidR="006C6A8C" w:rsidRPr="0087049C" w:rsidRDefault="006C6A8C" w:rsidP="006C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</w:tcPr>
          <w:p w14:paraId="1D78DFAA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2" w:type="dxa"/>
          </w:tcPr>
          <w:p w14:paraId="41293DDF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663767EE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</w:tcPr>
          <w:p w14:paraId="769B0015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335F11AD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6135F0FD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6AFD43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C82EDFF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</w:tcPr>
          <w:p w14:paraId="05F136D1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1D0A7FA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CC8D034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EE81F14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9FD00FA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7A1B784B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E2D0A8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3A6B76CD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shd w:val="clear" w:color="auto" w:fill="auto"/>
          </w:tcPr>
          <w:p w14:paraId="47B97209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30589BC3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525C4F2C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3A5621D4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shd w:val="clear" w:color="auto" w:fill="auto"/>
          </w:tcPr>
          <w:p w14:paraId="155C8980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1A13B1EB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009D439D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A373DA" w:rsidRPr="0087049C" w14:paraId="331A9848" w14:textId="77777777" w:rsidTr="00E273A6">
        <w:tc>
          <w:tcPr>
            <w:tcW w:w="2430" w:type="dxa"/>
            <w:shd w:val="clear" w:color="auto" w:fill="auto"/>
            <w:vAlign w:val="bottom"/>
          </w:tcPr>
          <w:p w14:paraId="6C968C16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ส่วนแบ่ง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7049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87049C">
              <w:rPr>
                <w:rFonts w:asciiTheme="majorBidi" w:hAnsiTheme="majorBidi" w:cstheme="majorBidi"/>
                <w:sz w:val="26"/>
                <w:szCs w:val="26"/>
                <w:cs/>
              </w:rPr>
              <w:t>จาก</w:t>
            </w:r>
            <w:r w:rsidRPr="0087049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เงินลงทุนในบริษัทร่วม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93" w:type="dxa"/>
            <w:shd w:val="clear" w:color="auto" w:fill="auto"/>
          </w:tcPr>
          <w:p w14:paraId="3384A010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1FD505F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689162C" w14:textId="6E00F5B8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361</w:t>
            </w:r>
          </w:p>
        </w:tc>
        <w:tc>
          <w:tcPr>
            <w:tcW w:w="282" w:type="dxa"/>
            <w:shd w:val="clear" w:color="auto" w:fill="auto"/>
          </w:tcPr>
          <w:p w14:paraId="3424870D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CAFBF80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D52700F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F9261A7" w14:textId="3EA1D221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(988)</w:t>
            </w:r>
          </w:p>
        </w:tc>
        <w:tc>
          <w:tcPr>
            <w:tcW w:w="284" w:type="dxa"/>
            <w:shd w:val="clear" w:color="auto" w:fill="auto"/>
          </w:tcPr>
          <w:p w14:paraId="0DB92B39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3BBDE3C" w14:textId="61071E4B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94963F0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D8EA85C" w14:textId="59C2F1F8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4DD9262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26C9AFA8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2647D79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345A5F2" w14:textId="15F440A0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18299D"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1,572</w:t>
            </w: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1FC27C8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7F2CB81B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719FCDE8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E43F118" w14:textId="1AAB35FE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(19,132)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F84FE82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35431CBA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AB1E209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C24A46F" w14:textId="47F6F252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18299D"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1,211</w:t>
            </w: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4C4FCAE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5401A587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E37FCD0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3C3E7C7" w14:textId="24EAB06C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(20,120)</w:t>
            </w:r>
          </w:p>
        </w:tc>
        <w:tc>
          <w:tcPr>
            <w:tcW w:w="236" w:type="dxa"/>
          </w:tcPr>
          <w:p w14:paraId="7D9F8AEA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5A7EF88C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412007B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CA13A1A" w14:textId="51A93E8E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3EE478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5DAE68A0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6F0AB41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0AA0634" w14:textId="59E68A05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BCC41E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7C49BE80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41E28CA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5BC9AD4" w14:textId="3996666D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18299D"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1,211</w:t>
            </w: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F8C6804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47E712E0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6CBFDFC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824493E" w14:textId="5ADB6185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(20,120)</w:t>
            </w:r>
          </w:p>
        </w:tc>
      </w:tr>
      <w:tr w:rsidR="00A373DA" w:rsidRPr="0087049C" w14:paraId="4F1A8B48" w14:textId="77777777" w:rsidTr="00E273A6">
        <w:tc>
          <w:tcPr>
            <w:tcW w:w="2430" w:type="dxa"/>
            <w:shd w:val="clear" w:color="auto" w:fill="auto"/>
            <w:vAlign w:val="bottom"/>
          </w:tcPr>
          <w:p w14:paraId="1E50C3F2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กำไร (ขาดทุน) ตามส่วนงาน </w:t>
            </w:r>
            <w:r>
              <w:rPr>
                <w:rFonts w:asciiTheme="majorBidi" w:eastAsia="Calibri" w:hAnsiTheme="majorBidi" w:cstheme="majorBidi"/>
                <w:color w:val="000000"/>
                <w:sz w:val="26"/>
                <w:szCs w:val="26"/>
                <w:lang w:val="en-GB"/>
              </w:rPr>
              <w:br/>
            </w:r>
            <w:r w:rsidRPr="0087049C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893" w:type="dxa"/>
            <w:shd w:val="clear" w:color="auto" w:fill="auto"/>
          </w:tcPr>
          <w:p w14:paraId="2D391544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B79E0D3" w14:textId="01F1A56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1,542,498</w:t>
            </w:r>
          </w:p>
        </w:tc>
        <w:tc>
          <w:tcPr>
            <w:tcW w:w="282" w:type="dxa"/>
            <w:shd w:val="clear" w:color="auto" w:fill="auto"/>
          </w:tcPr>
          <w:p w14:paraId="2DB2C430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960F0FB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08D7570" w14:textId="070993B2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1,401,072</w:t>
            </w:r>
          </w:p>
        </w:tc>
        <w:tc>
          <w:tcPr>
            <w:tcW w:w="284" w:type="dxa"/>
            <w:shd w:val="clear" w:color="auto" w:fill="auto"/>
          </w:tcPr>
          <w:p w14:paraId="4DDEFF1C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EEDC291" w14:textId="1573C438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30,847</w:t>
            </w:r>
          </w:p>
        </w:tc>
        <w:tc>
          <w:tcPr>
            <w:tcW w:w="283" w:type="dxa"/>
            <w:shd w:val="clear" w:color="auto" w:fill="auto"/>
          </w:tcPr>
          <w:p w14:paraId="024E217A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A66EEE9" w14:textId="22E35A68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(54,623)</w:t>
            </w:r>
          </w:p>
        </w:tc>
        <w:tc>
          <w:tcPr>
            <w:tcW w:w="283" w:type="dxa"/>
            <w:shd w:val="clear" w:color="auto" w:fill="auto"/>
          </w:tcPr>
          <w:p w14:paraId="29E80CDB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07100766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641FE79" w14:textId="094228C3" w:rsidR="00A373DA" w:rsidRPr="0016602F" w:rsidRDefault="00F929CD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5,369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CCC3924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3B7974BD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1359BBD" w14:textId="3D80475C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(22,058)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0A4804B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7D3E5FF2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1DAA6E6" w14:textId="3323BAF2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1,578,</w:t>
            </w:r>
            <w:r w:rsidR="00F929CD"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714</w:t>
            </w:r>
          </w:p>
        </w:tc>
        <w:tc>
          <w:tcPr>
            <w:tcW w:w="237" w:type="dxa"/>
            <w:shd w:val="clear" w:color="auto" w:fill="auto"/>
          </w:tcPr>
          <w:p w14:paraId="5C417D60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1DD5C40E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C8379D1" w14:textId="2CCF02D0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1,324,391</w:t>
            </w:r>
          </w:p>
        </w:tc>
        <w:tc>
          <w:tcPr>
            <w:tcW w:w="236" w:type="dxa"/>
          </w:tcPr>
          <w:p w14:paraId="2AE50485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1CABA21B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EEB21A2" w14:textId="7F76B6A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(14,933)</w:t>
            </w:r>
          </w:p>
        </w:tc>
        <w:tc>
          <w:tcPr>
            <w:tcW w:w="236" w:type="dxa"/>
          </w:tcPr>
          <w:p w14:paraId="0D7609FD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1F66F17B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D35C09A" w14:textId="4B4AD140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891</w:t>
            </w:r>
          </w:p>
        </w:tc>
        <w:tc>
          <w:tcPr>
            <w:tcW w:w="236" w:type="dxa"/>
          </w:tcPr>
          <w:p w14:paraId="422AB2BB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104A6EBA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7B17813A" w14:textId="7D69F04F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1,563,</w:t>
            </w:r>
            <w:r w:rsidR="00F929CD"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781</w:t>
            </w:r>
          </w:p>
        </w:tc>
        <w:tc>
          <w:tcPr>
            <w:tcW w:w="237" w:type="dxa"/>
            <w:shd w:val="clear" w:color="auto" w:fill="auto"/>
          </w:tcPr>
          <w:p w14:paraId="4FC59158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3E459710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7F7BE559" w14:textId="0EC12465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1,325,282</w:t>
            </w:r>
          </w:p>
        </w:tc>
      </w:tr>
      <w:tr w:rsidR="00A373DA" w:rsidRPr="0087049C" w14:paraId="265EA8D3" w14:textId="77777777" w:rsidTr="00E273A6">
        <w:tc>
          <w:tcPr>
            <w:tcW w:w="2430" w:type="dxa"/>
            <w:shd w:val="clear" w:color="auto" w:fill="auto"/>
            <w:vAlign w:val="bottom"/>
          </w:tcPr>
          <w:p w14:paraId="485E1E0D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893" w:type="dxa"/>
            <w:shd w:val="clear" w:color="auto" w:fill="auto"/>
          </w:tcPr>
          <w:p w14:paraId="5DB3AAD8" w14:textId="229DF988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8,249</w:t>
            </w:r>
          </w:p>
        </w:tc>
        <w:tc>
          <w:tcPr>
            <w:tcW w:w="282" w:type="dxa"/>
            <w:shd w:val="clear" w:color="auto" w:fill="auto"/>
          </w:tcPr>
          <w:p w14:paraId="50ADFD4E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DDB7533" w14:textId="752AF338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4,307</w:t>
            </w:r>
          </w:p>
        </w:tc>
        <w:tc>
          <w:tcPr>
            <w:tcW w:w="284" w:type="dxa"/>
            <w:shd w:val="clear" w:color="auto" w:fill="auto"/>
          </w:tcPr>
          <w:p w14:paraId="272BF388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C2A5F41" w14:textId="0BC1A003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09518F4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EB2866" w14:textId="6FA5C680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279B024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31671BD0" w14:textId="45BD2000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BA2C005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0DAD6845" w14:textId="17EA0D44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085DA7C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3A1BA276" w14:textId="090B9DEF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8,249</w:t>
            </w:r>
          </w:p>
        </w:tc>
        <w:tc>
          <w:tcPr>
            <w:tcW w:w="237" w:type="dxa"/>
            <w:shd w:val="clear" w:color="auto" w:fill="auto"/>
          </w:tcPr>
          <w:p w14:paraId="5134536C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5F7125CE" w14:textId="7D100EE5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4,307</w:t>
            </w:r>
          </w:p>
        </w:tc>
        <w:tc>
          <w:tcPr>
            <w:tcW w:w="236" w:type="dxa"/>
          </w:tcPr>
          <w:p w14:paraId="12C44C4B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0FAFA7C6" w14:textId="6C185F86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(215)</w:t>
            </w:r>
          </w:p>
        </w:tc>
        <w:tc>
          <w:tcPr>
            <w:tcW w:w="236" w:type="dxa"/>
          </w:tcPr>
          <w:p w14:paraId="60C41831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5DE0F1A8" w14:textId="1BD29D79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(536)</w:t>
            </w:r>
          </w:p>
        </w:tc>
        <w:tc>
          <w:tcPr>
            <w:tcW w:w="236" w:type="dxa"/>
          </w:tcPr>
          <w:p w14:paraId="19A39C6A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34B454F1" w14:textId="79EFF702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8,034</w:t>
            </w:r>
          </w:p>
        </w:tc>
        <w:tc>
          <w:tcPr>
            <w:tcW w:w="237" w:type="dxa"/>
            <w:shd w:val="clear" w:color="auto" w:fill="auto"/>
          </w:tcPr>
          <w:p w14:paraId="052B7181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6EAE0E12" w14:textId="146AD151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3,771</w:t>
            </w:r>
          </w:p>
        </w:tc>
      </w:tr>
      <w:tr w:rsidR="00A373DA" w:rsidRPr="0087049C" w14:paraId="0B9BFAA5" w14:textId="77777777" w:rsidTr="00BA7747">
        <w:tc>
          <w:tcPr>
            <w:tcW w:w="2430" w:type="dxa"/>
            <w:shd w:val="clear" w:color="auto" w:fill="auto"/>
          </w:tcPr>
          <w:p w14:paraId="187F69DE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893" w:type="dxa"/>
            <w:shd w:val="clear" w:color="auto" w:fill="auto"/>
          </w:tcPr>
          <w:p w14:paraId="6B0D1A80" w14:textId="60ECCE04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218,329</w:t>
            </w:r>
          </w:p>
        </w:tc>
        <w:tc>
          <w:tcPr>
            <w:tcW w:w="282" w:type="dxa"/>
            <w:shd w:val="clear" w:color="auto" w:fill="auto"/>
          </w:tcPr>
          <w:p w14:paraId="70BE8AD2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8E090E6" w14:textId="0FD6BF7D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157,417</w:t>
            </w:r>
          </w:p>
        </w:tc>
        <w:tc>
          <w:tcPr>
            <w:tcW w:w="284" w:type="dxa"/>
            <w:shd w:val="clear" w:color="auto" w:fill="auto"/>
          </w:tcPr>
          <w:p w14:paraId="3A23B613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070CCDAC" w14:textId="3C7CD27C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18,959</w:t>
            </w:r>
          </w:p>
        </w:tc>
        <w:tc>
          <w:tcPr>
            <w:tcW w:w="283" w:type="dxa"/>
            <w:shd w:val="clear" w:color="auto" w:fill="auto"/>
          </w:tcPr>
          <w:p w14:paraId="113B0000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F7BC28A" w14:textId="745A3E3A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20,267</w:t>
            </w:r>
          </w:p>
        </w:tc>
        <w:tc>
          <w:tcPr>
            <w:tcW w:w="283" w:type="dxa"/>
            <w:shd w:val="clear" w:color="auto" w:fill="auto"/>
          </w:tcPr>
          <w:p w14:paraId="69E2E6FF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40C4ADB0" w14:textId="45122EA8" w:rsidR="00A373DA" w:rsidRPr="0016602F" w:rsidRDefault="00A373DA" w:rsidP="00C36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44805BD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6A110477" w14:textId="15890F69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413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9E53D25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5A678E34" w14:textId="4620F8A6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237,288</w:t>
            </w:r>
          </w:p>
        </w:tc>
        <w:tc>
          <w:tcPr>
            <w:tcW w:w="237" w:type="dxa"/>
            <w:shd w:val="clear" w:color="auto" w:fill="auto"/>
          </w:tcPr>
          <w:p w14:paraId="51C751F5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66A00183" w14:textId="01747A93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178,097</w:t>
            </w:r>
          </w:p>
        </w:tc>
        <w:tc>
          <w:tcPr>
            <w:tcW w:w="236" w:type="dxa"/>
          </w:tcPr>
          <w:p w14:paraId="2366F2CE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3F7D981C" w14:textId="6C8EFC64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414AC1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73DDAD1F" w14:textId="6B03D220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476464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3FE319FC" w14:textId="0CA10379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237,288</w:t>
            </w:r>
          </w:p>
        </w:tc>
        <w:tc>
          <w:tcPr>
            <w:tcW w:w="237" w:type="dxa"/>
            <w:shd w:val="clear" w:color="auto" w:fill="auto"/>
          </w:tcPr>
          <w:p w14:paraId="0668A13B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76FE0F40" w14:textId="113A9CDC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178,097</w:t>
            </w:r>
          </w:p>
        </w:tc>
      </w:tr>
      <w:tr w:rsidR="00A373DA" w:rsidRPr="0087049C" w14:paraId="63C3CB6B" w14:textId="77777777" w:rsidTr="00BA7747">
        <w:tc>
          <w:tcPr>
            <w:tcW w:w="2430" w:type="dxa"/>
            <w:shd w:val="clear" w:color="auto" w:fill="auto"/>
          </w:tcPr>
          <w:p w14:paraId="79EB5119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93" w:type="dxa"/>
            <w:shd w:val="clear" w:color="auto" w:fill="auto"/>
          </w:tcPr>
          <w:p w14:paraId="53931F05" w14:textId="10A05AD9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295,603</w:t>
            </w:r>
          </w:p>
        </w:tc>
        <w:tc>
          <w:tcPr>
            <w:tcW w:w="282" w:type="dxa"/>
            <w:shd w:val="clear" w:color="auto" w:fill="auto"/>
          </w:tcPr>
          <w:p w14:paraId="4E19F53B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4E1C049" w14:textId="480080EE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280,815</w:t>
            </w:r>
          </w:p>
        </w:tc>
        <w:tc>
          <w:tcPr>
            <w:tcW w:w="284" w:type="dxa"/>
            <w:shd w:val="clear" w:color="auto" w:fill="auto"/>
          </w:tcPr>
          <w:p w14:paraId="739A80EA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09508D64" w14:textId="565F09FE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2,266</w:t>
            </w:r>
          </w:p>
        </w:tc>
        <w:tc>
          <w:tcPr>
            <w:tcW w:w="283" w:type="dxa"/>
            <w:shd w:val="clear" w:color="auto" w:fill="auto"/>
          </w:tcPr>
          <w:p w14:paraId="724CFCE2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E8E55DA" w14:textId="3FF63606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(6,088)</w:t>
            </w:r>
          </w:p>
        </w:tc>
        <w:tc>
          <w:tcPr>
            <w:tcW w:w="283" w:type="dxa"/>
            <w:shd w:val="clear" w:color="auto" w:fill="auto"/>
          </w:tcPr>
          <w:p w14:paraId="05804778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25426DB5" w14:textId="63834883" w:rsidR="00A373DA" w:rsidRPr="0016602F" w:rsidRDefault="00A373DA" w:rsidP="00C36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0778B8E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05316F0D" w14:textId="122D592F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47DFC7F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004C7103" w14:textId="70C30F80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297,869</w:t>
            </w:r>
          </w:p>
        </w:tc>
        <w:tc>
          <w:tcPr>
            <w:tcW w:w="237" w:type="dxa"/>
            <w:shd w:val="clear" w:color="auto" w:fill="auto"/>
          </w:tcPr>
          <w:p w14:paraId="0F981E4A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59CEB814" w14:textId="78C6A97B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274,765</w:t>
            </w:r>
          </w:p>
        </w:tc>
        <w:tc>
          <w:tcPr>
            <w:tcW w:w="236" w:type="dxa"/>
          </w:tcPr>
          <w:p w14:paraId="6A78AC23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3270BB11" w14:textId="7860DA6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C55AC9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1338A22C" w14:textId="559A3D68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B21A98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11B3244B" w14:textId="1932AC54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297,869</w:t>
            </w:r>
          </w:p>
        </w:tc>
        <w:tc>
          <w:tcPr>
            <w:tcW w:w="237" w:type="dxa"/>
            <w:shd w:val="clear" w:color="auto" w:fill="auto"/>
          </w:tcPr>
          <w:p w14:paraId="20841A74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06F79961" w14:textId="3D338DF5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274,765</w:t>
            </w:r>
          </w:p>
        </w:tc>
      </w:tr>
      <w:tr w:rsidR="00A373DA" w:rsidRPr="002A57DF" w14:paraId="0B6DDB59" w14:textId="77777777" w:rsidTr="00E273A6">
        <w:tc>
          <w:tcPr>
            <w:tcW w:w="2430" w:type="dxa"/>
            <w:shd w:val="clear" w:color="auto" w:fill="auto"/>
            <w:vAlign w:val="bottom"/>
          </w:tcPr>
          <w:p w14:paraId="695FB603" w14:textId="77777777" w:rsidR="00A373DA" w:rsidRPr="002A57DF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A57D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เงินลงทุนในบริษัทร่วม</w:t>
            </w:r>
            <w:r w:rsidRPr="002A57DF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และ</w:t>
            </w:r>
            <w:r w:rsidRPr="002A57D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2A57DF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93" w:type="dxa"/>
            <w:shd w:val="clear" w:color="auto" w:fill="auto"/>
          </w:tcPr>
          <w:p w14:paraId="7DD9D408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7D691BF" w14:textId="28A8238E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19,470</w:t>
            </w:r>
          </w:p>
        </w:tc>
        <w:tc>
          <w:tcPr>
            <w:tcW w:w="282" w:type="dxa"/>
            <w:shd w:val="clear" w:color="auto" w:fill="auto"/>
          </w:tcPr>
          <w:p w14:paraId="1DA1FB25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EB74823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77B8B48" w14:textId="48573E02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19,110</w:t>
            </w:r>
          </w:p>
        </w:tc>
        <w:tc>
          <w:tcPr>
            <w:tcW w:w="284" w:type="dxa"/>
            <w:shd w:val="clear" w:color="auto" w:fill="auto"/>
          </w:tcPr>
          <w:p w14:paraId="699B2624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0131CE2" w14:textId="55F29DA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47A97E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3E4B18" w14:textId="5737C77A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0D3DD2B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11EC8A16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7AD8816D" w14:textId="3F763F33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56,</w:t>
            </w:r>
            <w:r w:rsidR="0018299D"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297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EEA2563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42EF53AB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FEEBE68" w14:textId="7269A8C0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80,069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50B4D4F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5A7BC196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DA1AC03" w14:textId="01D34CAB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75,</w:t>
            </w:r>
            <w:r w:rsidR="0018299D"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767</w:t>
            </w:r>
          </w:p>
        </w:tc>
        <w:tc>
          <w:tcPr>
            <w:tcW w:w="237" w:type="dxa"/>
            <w:shd w:val="clear" w:color="auto" w:fill="auto"/>
          </w:tcPr>
          <w:p w14:paraId="2E50C08A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3FF803B1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85DB1FD" w14:textId="28B26F6D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99,179</w:t>
            </w:r>
          </w:p>
        </w:tc>
        <w:tc>
          <w:tcPr>
            <w:tcW w:w="236" w:type="dxa"/>
          </w:tcPr>
          <w:p w14:paraId="2D82019D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60695F12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F84C18B" w14:textId="4571116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301E5B6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53C06815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95A2AC8" w14:textId="1765C5F9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28158B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36689ADA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3CF5BFF" w14:textId="6DA2C2F4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75,</w:t>
            </w:r>
            <w:r w:rsidR="0018299D"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767</w:t>
            </w:r>
          </w:p>
        </w:tc>
        <w:tc>
          <w:tcPr>
            <w:tcW w:w="237" w:type="dxa"/>
            <w:shd w:val="clear" w:color="auto" w:fill="auto"/>
          </w:tcPr>
          <w:p w14:paraId="2509320F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141C9C4A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877EA8C" w14:textId="28A484F9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99,179</w:t>
            </w:r>
          </w:p>
        </w:tc>
      </w:tr>
      <w:tr w:rsidR="00A373DA" w:rsidRPr="0087049C" w14:paraId="4FFEE946" w14:textId="77777777" w:rsidTr="00BA7747">
        <w:tc>
          <w:tcPr>
            <w:tcW w:w="2430" w:type="dxa"/>
            <w:shd w:val="clear" w:color="auto" w:fill="auto"/>
            <w:vAlign w:val="bottom"/>
          </w:tcPr>
          <w:p w14:paraId="10849AAF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893" w:type="dxa"/>
            <w:shd w:val="clear" w:color="auto" w:fill="auto"/>
          </w:tcPr>
          <w:p w14:paraId="4A2EEBA3" w14:textId="4A8DFFE0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5,893,429</w:t>
            </w:r>
          </w:p>
        </w:tc>
        <w:tc>
          <w:tcPr>
            <w:tcW w:w="282" w:type="dxa"/>
            <w:shd w:val="clear" w:color="auto" w:fill="auto"/>
          </w:tcPr>
          <w:p w14:paraId="0512B1AC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936C4B7" w14:textId="7ED082EF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5,693,921</w:t>
            </w:r>
          </w:p>
        </w:tc>
        <w:tc>
          <w:tcPr>
            <w:tcW w:w="284" w:type="dxa"/>
            <w:shd w:val="clear" w:color="auto" w:fill="auto"/>
          </w:tcPr>
          <w:p w14:paraId="052560EC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0603F94E" w14:textId="203C00C3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256,755</w:t>
            </w:r>
          </w:p>
        </w:tc>
        <w:tc>
          <w:tcPr>
            <w:tcW w:w="283" w:type="dxa"/>
            <w:shd w:val="clear" w:color="auto" w:fill="auto"/>
          </w:tcPr>
          <w:p w14:paraId="617FE852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3007A78" w14:textId="52AD751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218,785</w:t>
            </w:r>
          </w:p>
        </w:tc>
        <w:tc>
          <w:tcPr>
            <w:tcW w:w="283" w:type="dxa"/>
            <w:shd w:val="clear" w:color="auto" w:fill="auto"/>
          </w:tcPr>
          <w:p w14:paraId="4466F78E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3D33D1A3" w14:textId="69BF804E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23</w:t>
            </w:r>
            <w:r w:rsidR="00867C6B"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</w:t>
            </w: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867C6B"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208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7FE3CE6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3F72FF7F" w14:textId="61552F0A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240,048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9C090F7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2B8627CD" w14:textId="446DA09C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6,387,</w:t>
            </w:r>
            <w:r w:rsidR="00867C6B"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392</w:t>
            </w:r>
          </w:p>
        </w:tc>
        <w:tc>
          <w:tcPr>
            <w:tcW w:w="237" w:type="dxa"/>
            <w:shd w:val="clear" w:color="auto" w:fill="auto"/>
          </w:tcPr>
          <w:p w14:paraId="54B1B5AB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409344ED" w14:textId="17F2FB60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6,152,754</w:t>
            </w:r>
          </w:p>
        </w:tc>
        <w:tc>
          <w:tcPr>
            <w:tcW w:w="236" w:type="dxa"/>
          </w:tcPr>
          <w:p w14:paraId="6CC80FD6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5214797B" w14:textId="5FA23D8E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(466,552)</w:t>
            </w:r>
          </w:p>
        </w:tc>
        <w:tc>
          <w:tcPr>
            <w:tcW w:w="236" w:type="dxa"/>
          </w:tcPr>
          <w:p w14:paraId="76853D85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70960F59" w14:textId="6CFB6DE8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(472,513)</w:t>
            </w:r>
          </w:p>
        </w:tc>
        <w:tc>
          <w:tcPr>
            <w:tcW w:w="236" w:type="dxa"/>
          </w:tcPr>
          <w:p w14:paraId="47D7C93C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3C4FDF09" w14:textId="51BE5B28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5,920,</w:t>
            </w:r>
            <w:r w:rsidR="00867C6B"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840</w:t>
            </w:r>
          </w:p>
        </w:tc>
        <w:tc>
          <w:tcPr>
            <w:tcW w:w="237" w:type="dxa"/>
            <w:shd w:val="clear" w:color="auto" w:fill="auto"/>
          </w:tcPr>
          <w:p w14:paraId="5F2C26BF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3BD75C5B" w14:textId="136E5CD2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5,680,241</w:t>
            </w:r>
          </w:p>
        </w:tc>
      </w:tr>
      <w:tr w:rsidR="00A373DA" w:rsidRPr="0087049C" w14:paraId="7A0C62A9" w14:textId="77777777" w:rsidTr="00BA7747">
        <w:tc>
          <w:tcPr>
            <w:tcW w:w="2430" w:type="dxa"/>
            <w:shd w:val="clear" w:color="auto" w:fill="auto"/>
            <w:vAlign w:val="bottom"/>
          </w:tcPr>
          <w:p w14:paraId="0147F096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893" w:type="dxa"/>
            <w:shd w:val="clear" w:color="auto" w:fill="auto"/>
          </w:tcPr>
          <w:p w14:paraId="3FE548EA" w14:textId="0BEB9811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1,385,043</w:t>
            </w:r>
          </w:p>
        </w:tc>
        <w:tc>
          <w:tcPr>
            <w:tcW w:w="282" w:type="dxa"/>
            <w:shd w:val="clear" w:color="auto" w:fill="auto"/>
          </w:tcPr>
          <w:p w14:paraId="5A2B091B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0093CC8" w14:textId="69301153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1,752,980</w:t>
            </w:r>
          </w:p>
        </w:tc>
        <w:tc>
          <w:tcPr>
            <w:tcW w:w="284" w:type="dxa"/>
            <w:shd w:val="clear" w:color="auto" w:fill="auto"/>
          </w:tcPr>
          <w:p w14:paraId="3D6D94AE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2FEDB0C0" w14:textId="7415933D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63,469</w:t>
            </w:r>
          </w:p>
        </w:tc>
        <w:tc>
          <w:tcPr>
            <w:tcW w:w="283" w:type="dxa"/>
            <w:shd w:val="clear" w:color="auto" w:fill="auto"/>
          </w:tcPr>
          <w:p w14:paraId="4CA291E9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3C48185" w14:textId="76BC7128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54,698</w:t>
            </w:r>
          </w:p>
        </w:tc>
        <w:tc>
          <w:tcPr>
            <w:tcW w:w="283" w:type="dxa"/>
            <w:shd w:val="clear" w:color="auto" w:fill="auto"/>
          </w:tcPr>
          <w:p w14:paraId="74A9980A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293AB7D6" w14:textId="364DFAF3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36,803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CAB5E7D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6554C1C4" w14:textId="076FC7D9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46,049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F9A6CAB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6247CE9C" w14:textId="665292BE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1,485,315</w:t>
            </w:r>
          </w:p>
        </w:tc>
        <w:tc>
          <w:tcPr>
            <w:tcW w:w="237" w:type="dxa"/>
            <w:shd w:val="clear" w:color="auto" w:fill="auto"/>
          </w:tcPr>
          <w:p w14:paraId="77CE257D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3A811F0D" w14:textId="57292E60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1,853,727</w:t>
            </w:r>
          </w:p>
        </w:tc>
        <w:tc>
          <w:tcPr>
            <w:tcW w:w="236" w:type="dxa"/>
          </w:tcPr>
          <w:p w14:paraId="06910C45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05905EAE" w14:textId="61E50DE9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(55,396)</w:t>
            </w:r>
          </w:p>
        </w:tc>
        <w:tc>
          <w:tcPr>
            <w:tcW w:w="236" w:type="dxa"/>
          </w:tcPr>
          <w:p w14:paraId="0E8CE1C0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4DBD407E" w14:textId="41295FDE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(69,351)</w:t>
            </w:r>
          </w:p>
        </w:tc>
        <w:tc>
          <w:tcPr>
            <w:tcW w:w="236" w:type="dxa"/>
          </w:tcPr>
          <w:p w14:paraId="705FEF06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2B619D6F" w14:textId="6B4FAAC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1,429,919</w:t>
            </w:r>
          </w:p>
        </w:tc>
        <w:tc>
          <w:tcPr>
            <w:tcW w:w="237" w:type="dxa"/>
            <w:shd w:val="clear" w:color="auto" w:fill="auto"/>
          </w:tcPr>
          <w:p w14:paraId="5AE186A9" w14:textId="77777777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18F7EB59" w14:textId="38F1EB9C" w:rsidR="00A373DA" w:rsidRPr="0016602F" w:rsidRDefault="00A373DA" w:rsidP="00A3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16602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1,784,376</w:t>
            </w:r>
          </w:p>
        </w:tc>
      </w:tr>
    </w:tbl>
    <w:p w14:paraId="4831E97A" w14:textId="77777777" w:rsidR="002C28F6" w:rsidRPr="0087049C" w:rsidRDefault="002C28F6" w:rsidP="00A91144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2C28F6" w:rsidRPr="0087049C" w:rsidSect="00BA5EAF">
          <w:head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22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759"/>
        <w:gridCol w:w="1711"/>
        <w:gridCol w:w="270"/>
        <w:gridCol w:w="1483"/>
      </w:tblGrid>
      <w:tr w:rsidR="002C28F6" w:rsidRPr="0087049C" w14:paraId="0C7C2C71" w14:textId="77777777" w:rsidTr="00CE527D">
        <w:trPr>
          <w:tblHeader/>
        </w:trPr>
        <w:tc>
          <w:tcPr>
            <w:tcW w:w="5759" w:type="dxa"/>
            <w:shd w:val="clear" w:color="auto" w:fill="auto"/>
            <w:vAlign w:val="bottom"/>
          </w:tcPr>
          <w:p w14:paraId="3DD6BF5E" w14:textId="77777777" w:rsidR="002C28F6" w:rsidRPr="0087049C" w:rsidRDefault="002C28F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5" w:name="_Hlk7568374"/>
          </w:p>
        </w:tc>
        <w:tc>
          <w:tcPr>
            <w:tcW w:w="3464" w:type="dxa"/>
            <w:gridSpan w:val="3"/>
          </w:tcPr>
          <w:p w14:paraId="72784F03" w14:textId="77777777" w:rsidR="002C28F6" w:rsidRPr="0087049C" w:rsidRDefault="002C28F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87049C" w14:paraId="230DAD96" w14:textId="77777777" w:rsidTr="00CE527D">
        <w:trPr>
          <w:tblHeader/>
        </w:trPr>
        <w:tc>
          <w:tcPr>
            <w:tcW w:w="5759" w:type="dxa"/>
            <w:shd w:val="clear" w:color="auto" w:fill="auto"/>
            <w:vAlign w:val="bottom"/>
          </w:tcPr>
          <w:p w14:paraId="12C19264" w14:textId="77777777" w:rsidR="002C28F6" w:rsidRPr="0087049C" w:rsidRDefault="002C28F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464" w:type="dxa"/>
            <w:gridSpan w:val="3"/>
          </w:tcPr>
          <w:p w14:paraId="2719C7AB" w14:textId="77777777" w:rsidR="002C28F6" w:rsidRPr="0087049C" w:rsidRDefault="002C28F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2C28F6" w:rsidRPr="0087049C" w14:paraId="065269F1" w14:textId="77777777" w:rsidTr="00CE527D">
        <w:tc>
          <w:tcPr>
            <w:tcW w:w="5759" w:type="dxa"/>
            <w:shd w:val="clear" w:color="auto" w:fill="auto"/>
            <w:vAlign w:val="bottom"/>
          </w:tcPr>
          <w:p w14:paraId="5EC90B63" w14:textId="59768F03" w:rsidR="002C28F6" w:rsidRPr="0087049C" w:rsidRDefault="002C28F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42D2C" w:rsidRPr="00242D2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1" w:type="dxa"/>
          </w:tcPr>
          <w:p w14:paraId="61C6C222" w14:textId="44F4DCEA" w:rsidR="002C28F6" w:rsidRPr="0087049C" w:rsidRDefault="00242D2C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1128525" w14:textId="77777777" w:rsidR="002C28F6" w:rsidRPr="0087049C" w:rsidRDefault="002C28F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</w:tcPr>
          <w:p w14:paraId="5E8A9A68" w14:textId="2C4FBABC" w:rsidR="002C28F6" w:rsidRPr="0087049C" w:rsidRDefault="00242D2C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</w:tr>
      <w:tr w:rsidR="002C28F6" w:rsidRPr="0087049C" w14:paraId="2A312237" w14:textId="77777777" w:rsidTr="00CE527D">
        <w:tc>
          <w:tcPr>
            <w:tcW w:w="5759" w:type="dxa"/>
            <w:shd w:val="clear" w:color="auto" w:fill="auto"/>
            <w:vAlign w:val="bottom"/>
          </w:tcPr>
          <w:p w14:paraId="22B6F415" w14:textId="77777777" w:rsidR="002C28F6" w:rsidRPr="0087049C" w:rsidRDefault="002C28F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464" w:type="dxa"/>
            <w:gridSpan w:val="3"/>
          </w:tcPr>
          <w:p w14:paraId="5FBE7F93" w14:textId="77777777" w:rsidR="002C28F6" w:rsidRPr="0087049C" w:rsidRDefault="002C28F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049C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28F6" w:rsidRPr="0087049C" w14:paraId="2BC6F4FC" w14:textId="77777777" w:rsidTr="00CE527D">
        <w:tc>
          <w:tcPr>
            <w:tcW w:w="5759" w:type="dxa"/>
            <w:shd w:val="clear" w:color="auto" w:fill="auto"/>
          </w:tcPr>
          <w:p w14:paraId="39FA5C77" w14:textId="77777777" w:rsidR="002C28F6" w:rsidRPr="0087049C" w:rsidRDefault="002C28F6" w:rsidP="00C402E0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711" w:type="dxa"/>
          </w:tcPr>
          <w:p w14:paraId="54BA1BD1" w14:textId="77777777" w:rsidR="002C28F6" w:rsidRPr="0087049C" w:rsidRDefault="002C28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A11EC" w14:textId="77777777" w:rsidR="002C28F6" w:rsidRPr="0087049C" w:rsidRDefault="002C28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1D1E3AEA" w14:textId="77777777" w:rsidR="002C28F6" w:rsidRPr="0087049C" w:rsidRDefault="002C28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C28F6" w:rsidRPr="0087049C" w14:paraId="3BB23B01" w14:textId="77777777" w:rsidTr="00CE527D">
        <w:tc>
          <w:tcPr>
            <w:tcW w:w="5759" w:type="dxa"/>
            <w:shd w:val="clear" w:color="auto" w:fill="auto"/>
          </w:tcPr>
          <w:p w14:paraId="0AB12717" w14:textId="77777777" w:rsidR="002C28F6" w:rsidRPr="0087049C" w:rsidRDefault="002C28F6" w:rsidP="00C402E0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711" w:type="dxa"/>
          </w:tcPr>
          <w:p w14:paraId="49355208" w14:textId="77777777" w:rsidR="002C28F6" w:rsidRPr="0087049C" w:rsidRDefault="002C28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8CAFC" w14:textId="77777777" w:rsidR="002C28F6" w:rsidRPr="0087049C" w:rsidRDefault="002C28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09AFE35E" w14:textId="77777777" w:rsidR="002C28F6" w:rsidRPr="0087049C" w:rsidRDefault="002C28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373DA" w:rsidRPr="0087049C" w14:paraId="3AE2E821" w14:textId="77777777" w:rsidTr="00CE527D">
        <w:tc>
          <w:tcPr>
            <w:tcW w:w="5759" w:type="dxa"/>
            <w:shd w:val="clear" w:color="auto" w:fill="auto"/>
          </w:tcPr>
          <w:p w14:paraId="3DBD0747" w14:textId="77777777" w:rsidR="00A373DA" w:rsidRPr="0087049C" w:rsidRDefault="00A373DA" w:rsidP="00A373DA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711" w:type="dxa"/>
          </w:tcPr>
          <w:p w14:paraId="17CCF767" w14:textId="6296D08C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B77DE8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1,115,822</w:t>
            </w:r>
          </w:p>
        </w:tc>
        <w:tc>
          <w:tcPr>
            <w:tcW w:w="270" w:type="dxa"/>
          </w:tcPr>
          <w:p w14:paraId="2D3BDE45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6CCACB37" w14:textId="6919EEF3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42D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974</w:t>
            </w:r>
            <w:r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242D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717</w:t>
            </w:r>
          </w:p>
        </w:tc>
      </w:tr>
      <w:tr w:rsidR="00A373DA" w:rsidRPr="0087049C" w14:paraId="5FA1AF25" w14:textId="77777777" w:rsidTr="00CE527D">
        <w:tc>
          <w:tcPr>
            <w:tcW w:w="5759" w:type="dxa"/>
            <w:shd w:val="clear" w:color="auto" w:fill="auto"/>
            <w:vAlign w:val="bottom"/>
          </w:tcPr>
          <w:p w14:paraId="3F8E757F" w14:textId="66CBD918" w:rsidR="00A373DA" w:rsidRPr="005545A5" w:rsidRDefault="00A373DA" w:rsidP="00A373DA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B4AA2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เอเชีย</w:t>
            </w:r>
          </w:p>
        </w:tc>
        <w:tc>
          <w:tcPr>
            <w:tcW w:w="1711" w:type="dxa"/>
          </w:tcPr>
          <w:p w14:paraId="573E64B3" w14:textId="4ECB6DD7" w:rsidR="00A373DA" w:rsidRPr="005545A5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B77DE8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3,416,252</w:t>
            </w:r>
          </w:p>
        </w:tc>
        <w:tc>
          <w:tcPr>
            <w:tcW w:w="270" w:type="dxa"/>
          </w:tcPr>
          <w:p w14:paraId="0FA9FF85" w14:textId="77777777" w:rsidR="00A373DA" w:rsidRPr="005545A5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07BC58A7" w14:textId="0BCCEF4A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42D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</w:t>
            </w:r>
            <w:r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242D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986</w:t>
            </w:r>
            <w:r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242D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163</w:t>
            </w:r>
          </w:p>
        </w:tc>
      </w:tr>
      <w:tr w:rsidR="00A373DA" w:rsidRPr="0087049C" w14:paraId="4F0C9900" w14:textId="77777777" w:rsidTr="00CE527D">
        <w:tc>
          <w:tcPr>
            <w:tcW w:w="5759" w:type="dxa"/>
            <w:shd w:val="clear" w:color="auto" w:fill="auto"/>
            <w:vAlign w:val="bottom"/>
          </w:tcPr>
          <w:p w14:paraId="58C90C49" w14:textId="021B3325" w:rsidR="00A373DA" w:rsidRPr="0087049C" w:rsidRDefault="00A373DA" w:rsidP="00A373DA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4AA2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ยุโรป</w:t>
            </w:r>
          </w:p>
        </w:tc>
        <w:tc>
          <w:tcPr>
            <w:tcW w:w="1711" w:type="dxa"/>
          </w:tcPr>
          <w:p w14:paraId="33E9314D" w14:textId="6D41A8EB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B77DE8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1,254,771</w:t>
            </w:r>
          </w:p>
        </w:tc>
        <w:tc>
          <w:tcPr>
            <w:tcW w:w="270" w:type="dxa"/>
          </w:tcPr>
          <w:p w14:paraId="14151637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0801FB26" w14:textId="59EDBCEC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42D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</w:t>
            </w:r>
            <w:r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242D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393</w:t>
            </w:r>
            <w:r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242D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615</w:t>
            </w:r>
          </w:p>
        </w:tc>
      </w:tr>
      <w:tr w:rsidR="00A373DA" w:rsidRPr="0087049C" w14:paraId="2B0092C5" w14:textId="77777777" w:rsidTr="00CE527D">
        <w:tc>
          <w:tcPr>
            <w:tcW w:w="5759" w:type="dxa"/>
            <w:shd w:val="clear" w:color="auto" w:fill="auto"/>
            <w:vAlign w:val="bottom"/>
          </w:tcPr>
          <w:p w14:paraId="315677AF" w14:textId="6E79C061" w:rsidR="00A373DA" w:rsidRPr="0087049C" w:rsidRDefault="00A373DA" w:rsidP="00A373DA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B4AA2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อเมริกา</w:t>
            </w:r>
          </w:p>
        </w:tc>
        <w:tc>
          <w:tcPr>
            <w:tcW w:w="1711" w:type="dxa"/>
          </w:tcPr>
          <w:p w14:paraId="5D3A3084" w14:textId="0AFA3B15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B77DE8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440,948</w:t>
            </w:r>
          </w:p>
        </w:tc>
        <w:tc>
          <w:tcPr>
            <w:tcW w:w="270" w:type="dxa"/>
          </w:tcPr>
          <w:p w14:paraId="1C641DC8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47D755BA" w14:textId="37D1D412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42D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270</w:t>
            </w:r>
            <w:r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242D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576</w:t>
            </w:r>
          </w:p>
        </w:tc>
      </w:tr>
      <w:tr w:rsidR="00A373DA" w:rsidRPr="0087049C" w14:paraId="61EF5BC1" w14:textId="77777777" w:rsidTr="00CE527D">
        <w:tc>
          <w:tcPr>
            <w:tcW w:w="5759" w:type="dxa"/>
            <w:shd w:val="clear" w:color="auto" w:fill="auto"/>
            <w:vAlign w:val="bottom"/>
          </w:tcPr>
          <w:p w14:paraId="500B4D02" w14:textId="69F1CFA0" w:rsidR="00A373DA" w:rsidRPr="0087049C" w:rsidRDefault="00A373DA" w:rsidP="00A373DA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B4AA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</w:t>
            </w:r>
            <w:r w:rsidRPr="00BB4AA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BB4AA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5C961D77" w14:textId="3CB943E9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B77DE8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204,800</w:t>
            </w:r>
          </w:p>
        </w:tc>
        <w:tc>
          <w:tcPr>
            <w:tcW w:w="270" w:type="dxa"/>
          </w:tcPr>
          <w:p w14:paraId="05F552F9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2F7CCDC9" w14:textId="0ACC0778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42D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188</w:t>
            </w:r>
            <w:r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242D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292</w:t>
            </w:r>
          </w:p>
        </w:tc>
      </w:tr>
      <w:tr w:rsidR="00A373DA" w:rsidRPr="0087049C" w14:paraId="3156D447" w14:textId="77777777" w:rsidTr="00CE527D">
        <w:tc>
          <w:tcPr>
            <w:tcW w:w="5759" w:type="dxa"/>
            <w:shd w:val="clear" w:color="auto" w:fill="auto"/>
          </w:tcPr>
          <w:p w14:paraId="369FDCBF" w14:textId="77777777" w:rsidR="00A373DA" w:rsidRPr="0087049C" w:rsidRDefault="00A373DA" w:rsidP="00A373DA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2DE458DD" w14:textId="2A6F0CB9" w:rsidR="00A373DA" w:rsidRPr="00A64D42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77DE8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6,432,593</w:t>
            </w:r>
          </w:p>
        </w:tc>
        <w:tc>
          <w:tcPr>
            <w:tcW w:w="270" w:type="dxa"/>
          </w:tcPr>
          <w:p w14:paraId="2C31E915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11C79975" w14:textId="441DE8C5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42D2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 w:rsidRPr="00A64D42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242D2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813</w:t>
            </w:r>
            <w:r w:rsidRPr="00A64D42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242D2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363</w:t>
            </w:r>
          </w:p>
        </w:tc>
      </w:tr>
      <w:tr w:rsidR="00EF1EB7" w:rsidRPr="005F5933" w14:paraId="71AA8B05" w14:textId="77777777" w:rsidTr="00CE527D">
        <w:tc>
          <w:tcPr>
            <w:tcW w:w="5759" w:type="dxa"/>
            <w:shd w:val="clear" w:color="auto" w:fill="auto"/>
            <w:vAlign w:val="bottom"/>
          </w:tcPr>
          <w:p w14:paraId="6B1A792A" w14:textId="77777777" w:rsidR="00EF1EB7" w:rsidRPr="005F5933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71A72422" w14:textId="77777777" w:rsidR="00EF1EB7" w:rsidRPr="005F5933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23180" w14:textId="77777777" w:rsidR="00EF1EB7" w:rsidRPr="005F5933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1ED1CCCD" w14:textId="77777777" w:rsidR="00EF1EB7" w:rsidRPr="005F5933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F1EB7" w:rsidRPr="0087049C" w14:paraId="09E94C57" w14:textId="77777777" w:rsidTr="00CE527D">
        <w:tc>
          <w:tcPr>
            <w:tcW w:w="5759" w:type="dxa"/>
            <w:shd w:val="clear" w:color="auto" w:fill="auto"/>
          </w:tcPr>
          <w:p w14:paraId="36A421A6" w14:textId="77777777" w:rsidR="00EF1EB7" w:rsidRPr="0087049C" w:rsidRDefault="00EF1EB7" w:rsidP="00EF1EB7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711" w:type="dxa"/>
          </w:tcPr>
          <w:p w14:paraId="51ABA742" w14:textId="77777777" w:rsidR="00EF1EB7" w:rsidRPr="0087049C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C7388" w14:textId="77777777" w:rsidR="00EF1EB7" w:rsidRPr="0087049C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4728F91B" w14:textId="77777777" w:rsidR="00EF1EB7" w:rsidRPr="0087049C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373DA" w:rsidRPr="0087049C" w14:paraId="2781BD6D" w14:textId="77777777" w:rsidTr="00CE527D">
        <w:tc>
          <w:tcPr>
            <w:tcW w:w="5759" w:type="dxa"/>
            <w:shd w:val="clear" w:color="auto" w:fill="auto"/>
          </w:tcPr>
          <w:p w14:paraId="56225CAD" w14:textId="77777777" w:rsidR="00A373DA" w:rsidRPr="0087049C" w:rsidRDefault="00A373DA" w:rsidP="00A373DA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711" w:type="dxa"/>
          </w:tcPr>
          <w:p w14:paraId="7F4A4617" w14:textId="2BFC6DF1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B77DE8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5,932,811 </w:t>
            </w:r>
          </w:p>
        </w:tc>
        <w:tc>
          <w:tcPr>
            <w:tcW w:w="270" w:type="dxa"/>
          </w:tcPr>
          <w:p w14:paraId="5F6FDA1D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610F6AD1" w14:textId="3B36EA68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42D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5</w:t>
            </w:r>
            <w:r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242D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305</w:t>
            </w:r>
            <w:r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242D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216</w:t>
            </w:r>
          </w:p>
        </w:tc>
      </w:tr>
      <w:tr w:rsidR="00A373DA" w:rsidRPr="0087049C" w14:paraId="26BA62E8" w14:textId="77777777" w:rsidTr="00CE527D">
        <w:tc>
          <w:tcPr>
            <w:tcW w:w="5759" w:type="dxa"/>
            <w:shd w:val="clear" w:color="auto" w:fill="auto"/>
          </w:tcPr>
          <w:p w14:paraId="374CCED9" w14:textId="77777777" w:rsidR="00A373DA" w:rsidRPr="0087049C" w:rsidRDefault="00A373DA" w:rsidP="00A373DA">
            <w:pPr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1711" w:type="dxa"/>
          </w:tcPr>
          <w:p w14:paraId="18A822EA" w14:textId="0E129184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B77DE8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173,305</w:t>
            </w:r>
          </w:p>
        </w:tc>
        <w:tc>
          <w:tcPr>
            <w:tcW w:w="270" w:type="dxa"/>
          </w:tcPr>
          <w:p w14:paraId="05503ACF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shd w:val="clear" w:color="auto" w:fill="auto"/>
          </w:tcPr>
          <w:p w14:paraId="71ECDBD5" w14:textId="59070524" w:rsidR="00A373DA" w:rsidRPr="003F0633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42D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208</w:t>
            </w:r>
            <w:r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242D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901</w:t>
            </w:r>
          </w:p>
        </w:tc>
      </w:tr>
      <w:tr w:rsidR="00A373DA" w:rsidRPr="0087049C" w14:paraId="78B11DE0" w14:textId="77777777" w:rsidTr="00CE527D">
        <w:tc>
          <w:tcPr>
            <w:tcW w:w="5759" w:type="dxa"/>
            <w:shd w:val="clear" w:color="auto" w:fill="auto"/>
          </w:tcPr>
          <w:p w14:paraId="577120BE" w14:textId="2A5B5E94" w:rsidR="00A373DA" w:rsidRPr="0087049C" w:rsidRDefault="00A373DA" w:rsidP="00A373DA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2A01F749" w14:textId="79653C0F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B77DE8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326,477</w:t>
            </w:r>
          </w:p>
        </w:tc>
        <w:tc>
          <w:tcPr>
            <w:tcW w:w="270" w:type="dxa"/>
          </w:tcPr>
          <w:p w14:paraId="28787254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2FC6CCF2" w14:textId="5CE86F64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42D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299</w:t>
            </w:r>
            <w:r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242D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246</w:t>
            </w:r>
          </w:p>
        </w:tc>
      </w:tr>
      <w:tr w:rsidR="00A373DA" w:rsidRPr="0087049C" w14:paraId="54058FE4" w14:textId="77777777" w:rsidTr="00CE527D">
        <w:tc>
          <w:tcPr>
            <w:tcW w:w="5759" w:type="dxa"/>
            <w:shd w:val="clear" w:color="auto" w:fill="auto"/>
          </w:tcPr>
          <w:p w14:paraId="3DD422E5" w14:textId="77777777" w:rsidR="00A373DA" w:rsidRPr="0087049C" w:rsidRDefault="00A373DA" w:rsidP="00A373DA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0E4B833C" w14:textId="3BBDF3C0" w:rsidR="00A373DA" w:rsidRPr="00A64D42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77DE8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6,432,593</w:t>
            </w:r>
          </w:p>
        </w:tc>
        <w:tc>
          <w:tcPr>
            <w:tcW w:w="270" w:type="dxa"/>
          </w:tcPr>
          <w:p w14:paraId="01F658B0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62B4FAC7" w14:textId="6E60D4ED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42D2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 w:rsidRPr="00A64D42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242D2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813</w:t>
            </w:r>
            <w:r w:rsidRPr="00A64D42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242D2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363</w:t>
            </w:r>
          </w:p>
        </w:tc>
      </w:tr>
      <w:bookmarkEnd w:id="5"/>
    </w:tbl>
    <w:p w14:paraId="2F00B61F" w14:textId="4957862C" w:rsidR="00BB4AA2" w:rsidRDefault="00BB4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</w:p>
    <w:p w14:paraId="048FC1DC" w14:textId="77777777" w:rsidR="00BB4AA2" w:rsidRDefault="00BB4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br w:type="page"/>
      </w:r>
    </w:p>
    <w:p w14:paraId="0B3E6708" w14:textId="3DC33331" w:rsidR="002C28F6" w:rsidRPr="00000E8B" w:rsidRDefault="002C28F6" w:rsidP="00F611C1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  <w:r w:rsidRPr="00000E8B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lastRenderedPageBreak/>
        <w:t>ส่วนงานภูมิศาสตร์</w:t>
      </w:r>
    </w:p>
    <w:p w14:paraId="7403537A" w14:textId="77777777" w:rsidR="002C28F6" w:rsidRPr="00185A59" w:rsidRDefault="002C28F6" w:rsidP="005F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EA66AA7" w14:textId="77777777" w:rsidR="002C28F6" w:rsidRPr="00000E8B" w:rsidRDefault="002C28F6" w:rsidP="00000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000E8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</w:t>
      </w:r>
      <w:r w:rsidRPr="00000E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ตามส่วนงาน</w:t>
      </w:r>
      <w:r w:rsidRPr="00000E8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แยกตามที่ตั้งทางภูมิศาสตร์ของลูกค้า สินทรัพย์</w:t>
      </w:r>
      <w:r w:rsidRPr="00000E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ตามส่วนงาน</w:t>
      </w:r>
      <w:r w:rsidRPr="00000E8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แยกตามสถานที่ตั้งทางภูมิศาสตร์ของสินทรัพย์</w:t>
      </w:r>
    </w:p>
    <w:p w14:paraId="115661E9" w14:textId="77777777" w:rsidR="002C28F6" w:rsidRPr="00185A59" w:rsidRDefault="002C28F6" w:rsidP="00CB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4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33"/>
        <w:gridCol w:w="270"/>
        <w:gridCol w:w="1170"/>
        <w:gridCol w:w="270"/>
        <w:gridCol w:w="1170"/>
        <w:gridCol w:w="270"/>
        <w:gridCol w:w="1170"/>
      </w:tblGrid>
      <w:tr w:rsidR="002C28F6" w:rsidRPr="0087049C" w14:paraId="58963684" w14:textId="77777777" w:rsidTr="00CE527D">
        <w:trPr>
          <w:cantSplit/>
        </w:trPr>
        <w:tc>
          <w:tcPr>
            <w:tcW w:w="3690" w:type="dxa"/>
          </w:tcPr>
          <w:p w14:paraId="39F6E7EF" w14:textId="77777777" w:rsidR="002C28F6" w:rsidRPr="0087049C" w:rsidRDefault="002C28F6" w:rsidP="00C941D8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502C8FD1" w14:textId="77777777" w:rsidR="002C28F6" w:rsidRPr="0087049C" w:rsidRDefault="002C28F6" w:rsidP="00C941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28F6" w:rsidRPr="0087049C" w14:paraId="72C739CC" w14:textId="77777777" w:rsidTr="00CE527D">
        <w:trPr>
          <w:cantSplit/>
        </w:trPr>
        <w:tc>
          <w:tcPr>
            <w:tcW w:w="3690" w:type="dxa"/>
          </w:tcPr>
          <w:p w14:paraId="15B64DE2" w14:textId="77777777" w:rsidR="002C28F6" w:rsidRPr="0087049C" w:rsidRDefault="002C28F6" w:rsidP="00C941D8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2673" w:type="dxa"/>
            <w:gridSpan w:val="3"/>
          </w:tcPr>
          <w:p w14:paraId="0DD6881C" w14:textId="77777777" w:rsidR="002C28F6" w:rsidRPr="0087049C" w:rsidRDefault="002C28F6" w:rsidP="00C941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</w:tcPr>
          <w:p w14:paraId="7A3045B4" w14:textId="77777777" w:rsidR="002C28F6" w:rsidRPr="0087049C" w:rsidRDefault="002C28F6" w:rsidP="00C941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8EEF8B0" w14:textId="77777777" w:rsidR="002C28F6" w:rsidRPr="0087049C" w:rsidRDefault="002C28F6" w:rsidP="00C941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</w:tc>
      </w:tr>
      <w:tr w:rsidR="002C28F6" w:rsidRPr="0087049C" w14:paraId="7D2C2C8E" w14:textId="77777777" w:rsidTr="00CE527D">
        <w:trPr>
          <w:cantSplit/>
        </w:trPr>
        <w:tc>
          <w:tcPr>
            <w:tcW w:w="3690" w:type="dxa"/>
          </w:tcPr>
          <w:p w14:paraId="60013A59" w14:textId="77777777" w:rsidR="002C28F6" w:rsidRPr="0087049C" w:rsidRDefault="002C28F6" w:rsidP="008D2E9C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2A285042" w14:textId="25F81FFE" w:rsidR="002C28F6" w:rsidRPr="0087049C" w:rsidRDefault="00242D2C" w:rsidP="008D2E9C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42D2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679BCB57" w14:textId="77777777" w:rsidR="002C28F6" w:rsidRPr="0087049C" w:rsidRDefault="002C28F6" w:rsidP="008D2E9C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5ED4C0DD" w14:textId="2D8BC3B1" w:rsidR="002C28F6" w:rsidRPr="0087049C" w:rsidRDefault="00242D2C" w:rsidP="008D2E9C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42D2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22F7CC95" w14:textId="77777777" w:rsidR="002C28F6" w:rsidRPr="0087049C" w:rsidRDefault="002C28F6" w:rsidP="008D2E9C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77031FE" w14:textId="281CC472" w:rsidR="002C28F6" w:rsidRPr="0087049C" w:rsidRDefault="00242D2C" w:rsidP="008D2E9C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42D2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463AAA26" w14:textId="77777777" w:rsidR="002C28F6" w:rsidRPr="0087049C" w:rsidRDefault="002C28F6" w:rsidP="008D2E9C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539E5B94" w14:textId="041B1ABA" w:rsidR="002C28F6" w:rsidRPr="0087049C" w:rsidRDefault="00242D2C" w:rsidP="008D2E9C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42D2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2C28F6" w:rsidRPr="0087049C" w14:paraId="65CE6FE8" w14:textId="77777777" w:rsidTr="00CE527D">
        <w:trPr>
          <w:cantSplit/>
        </w:trPr>
        <w:tc>
          <w:tcPr>
            <w:tcW w:w="3690" w:type="dxa"/>
          </w:tcPr>
          <w:p w14:paraId="22B64417" w14:textId="77777777" w:rsidR="002C28F6" w:rsidRPr="0087049C" w:rsidRDefault="002C28F6" w:rsidP="00C941D8">
            <w:pPr>
              <w:spacing w:line="240" w:lineRule="auto"/>
              <w:ind w:left="11" w:right="-2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3" w:type="dxa"/>
            <w:gridSpan w:val="7"/>
          </w:tcPr>
          <w:p w14:paraId="455EED9D" w14:textId="77777777" w:rsidR="002C28F6" w:rsidRPr="0087049C" w:rsidRDefault="002C28F6" w:rsidP="00C941D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373DA" w:rsidRPr="0087049C" w14:paraId="68CA64B4" w14:textId="77777777" w:rsidTr="00CE527D">
        <w:trPr>
          <w:cantSplit/>
        </w:trPr>
        <w:tc>
          <w:tcPr>
            <w:tcW w:w="3690" w:type="dxa"/>
          </w:tcPr>
          <w:p w14:paraId="55FA3603" w14:textId="77777777" w:rsidR="00A373DA" w:rsidRPr="0087049C" w:rsidRDefault="00A373DA" w:rsidP="00A373DA">
            <w:pPr>
              <w:spacing w:line="240" w:lineRule="auto"/>
              <w:ind w:left="11" w:right="-2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233" w:type="dxa"/>
            <w:shd w:val="clear" w:color="auto" w:fill="auto"/>
          </w:tcPr>
          <w:p w14:paraId="7AF6EDFF" w14:textId="0FD33B7B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46C44">
              <w:rPr>
                <w:rFonts w:asciiTheme="majorBidi" w:hAnsiTheme="majorBidi" w:cstheme="majorBidi"/>
                <w:sz w:val="30"/>
                <w:szCs w:val="30"/>
              </w:rPr>
              <w:t>1,371,698</w:t>
            </w:r>
          </w:p>
        </w:tc>
        <w:tc>
          <w:tcPr>
            <w:tcW w:w="270" w:type="dxa"/>
          </w:tcPr>
          <w:p w14:paraId="6E1558D4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FDAD55" w14:textId="26E6B9C5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P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270" w:type="dxa"/>
            <w:shd w:val="clear" w:color="auto" w:fill="auto"/>
          </w:tcPr>
          <w:p w14:paraId="75EF7A81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3BA4E4" w14:textId="149AD368" w:rsidR="00A373DA" w:rsidRPr="00B34372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46C44">
              <w:rPr>
                <w:rFonts w:asciiTheme="majorBidi" w:hAnsiTheme="majorBidi" w:cstheme="majorBidi"/>
                <w:sz w:val="30"/>
                <w:szCs w:val="30"/>
              </w:rPr>
              <w:t>3,223,018</w:t>
            </w:r>
          </w:p>
        </w:tc>
        <w:tc>
          <w:tcPr>
            <w:tcW w:w="270" w:type="dxa"/>
          </w:tcPr>
          <w:p w14:paraId="2E31ACC0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BD0735" w14:textId="0F238C5E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</w:tr>
      <w:tr w:rsidR="00A373DA" w:rsidRPr="0087049C" w14:paraId="5FBB9BD2" w14:textId="77777777" w:rsidTr="00886178">
        <w:trPr>
          <w:cantSplit/>
        </w:trPr>
        <w:tc>
          <w:tcPr>
            <w:tcW w:w="3690" w:type="dxa"/>
            <w:vAlign w:val="bottom"/>
          </w:tcPr>
          <w:p w14:paraId="3BA8093F" w14:textId="6E110D71" w:rsidR="00A373DA" w:rsidRPr="00BB4AA2" w:rsidRDefault="00A373DA" w:rsidP="00A373DA">
            <w:pPr>
              <w:spacing w:line="240" w:lineRule="auto"/>
              <w:ind w:left="11" w:right="-205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B4AA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เอเชีย</w:t>
            </w:r>
          </w:p>
        </w:tc>
        <w:tc>
          <w:tcPr>
            <w:tcW w:w="1233" w:type="dxa"/>
            <w:shd w:val="clear" w:color="auto" w:fill="auto"/>
          </w:tcPr>
          <w:p w14:paraId="38779A4B" w14:textId="359D8732" w:rsidR="00A373DA" w:rsidRPr="005545A5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46C44">
              <w:rPr>
                <w:rFonts w:asciiTheme="majorBidi" w:hAnsiTheme="majorBidi" w:cstheme="majorBidi"/>
                <w:sz w:val="30"/>
                <w:szCs w:val="30"/>
              </w:rPr>
              <w:t>3,493,453</w:t>
            </w:r>
          </w:p>
        </w:tc>
        <w:tc>
          <w:tcPr>
            <w:tcW w:w="270" w:type="dxa"/>
          </w:tcPr>
          <w:p w14:paraId="5F66F201" w14:textId="77777777" w:rsidR="00A373DA" w:rsidRPr="005545A5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5F0A80" w14:textId="7D4318AF" w:rsidR="00A373DA" w:rsidRPr="005545A5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026</w:t>
            </w:r>
            <w:r w:rsidRP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70" w:type="dxa"/>
            <w:shd w:val="clear" w:color="auto" w:fill="auto"/>
          </w:tcPr>
          <w:p w14:paraId="582286D2" w14:textId="77777777" w:rsidR="00A373DA" w:rsidRPr="005545A5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9B1A94" w14:textId="12ACF894" w:rsidR="00A373DA" w:rsidRPr="00B34372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46C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77602" w14:textId="77777777" w:rsidR="00A373DA" w:rsidRPr="005545A5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570731" w14:textId="7A9403AE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73DA" w:rsidRPr="0087049C" w14:paraId="2BDFA81F" w14:textId="77777777" w:rsidTr="00CE527D">
        <w:trPr>
          <w:cantSplit/>
        </w:trPr>
        <w:tc>
          <w:tcPr>
            <w:tcW w:w="3690" w:type="dxa"/>
            <w:vAlign w:val="bottom"/>
          </w:tcPr>
          <w:p w14:paraId="3B55A9E6" w14:textId="1BA334FB" w:rsidR="00A373DA" w:rsidRPr="00BB4AA2" w:rsidRDefault="00A373DA" w:rsidP="00A373DA">
            <w:pPr>
              <w:spacing w:line="240" w:lineRule="auto"/>
              <w:ind w:left="11" w:right="-205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B4AA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ยุโรป</w:t>
            </w:r>
          </w:p>
        </w:tc>
        <w:tc>
          <w:tcPr>
            <w:tcW w:w="1233" w:type="dxa"/>
            <w:shd w:val="clear" w:color="auto" w:fill="auto"/>
          </w:tcPr>
          <w:p w14:paraId="6063A888" w14:textId="775854C3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46C44">
              <w:rPr>
                <w:rFonts w:asciiTheme="majorBidi" w:hAnsiTheme="majorBidi" w:cstheme="majorBidi"/>
                <w:sz w:val="30"/>
                <w:szCs w:val="30"/>
              </w:rPr>
              <w:t>1,258,340</w:t>
            </w:r>
          </w:p>
        </w:tc>
        <w:tc>
          <w:tcPr>
            <w:tcW w:w="270" w:type="dxa"/>
          </w:tcPr>
          <w:p w14:paraId="6A454A49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3FCD66" w14:textId="780F129F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413</w:t>
            </w:r>
            <w:r w:rsidRP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70" w:type="dxa"/>
            <w:shd w:val="clear" w:color="auto" w:fill="auto"/>
          </w:tcPr>
          <w:p w14:paraId="4DB7BE0F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0336F8" w14:textId="10C8F74C" w:rsidR="00A373DA" w:rsidRPr="00B34372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46C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6082B1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82756D" w14:textId="07208FBD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73DA" w:rsidRPr="0087049C" w14:paraId="00029581" w14:textId="77777777" w:rsidTr="00886178">
        <w:trPr>
          <w:cantSplit/>
        </w:trPr>
        <w:tc>
          <w:tcPr>
            <w:tcW w:w="3690" w:type="dxa"/>
            <w:vAlign w:val="bottom"/>
          </w:tcPr>
          <w:p w14:paraId="3E4178B7" w14:textId="729E1480" w:rsidR="00A373DA" w:rsidRPr="00BB4AA2" w:rsidRDefault="00A373DA" w:rsidP="00A373DA">
            <w:pPr>
              <w:spacing w:line="240" w:lineRule="auto"/>
              <w:ind w:left="11" w:right="-205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B4AA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อเมริกา</w:t>
            </w:r>
          </w:p>
        </w:tc>
        <w:tc>
          <w:tcPr>
            <w:tcW w:w="1233" w:type="dxa"/>
            <w:shd w:val="clear" w:color="auto" w:fill="auto"/>
          </w:tcPr>
          <w:p w14:paraId="70C0DAF2" w14:textId="12B8C79C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46C44">
              <w:rPr>
                <w:rFonts w:asciiTheme="majorBidi" w:hAnsiTheme="majorBidi" w:cstheme="majorBidi"/>
                <w:sz w:val="30"/>
                <w:szCs w:val="30"/>
              </w:rPr>
              <w:t>447,087</w:t>
            </w:r>
          </w:p>
        </w:tc>
        <w:tc>
          <w:tcPr>
            <w:tcW w:w="270" w:type="dxa"/>
          </w:tcPr>
          <w:p w14:paraId="319C6748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330840" w14:textId="033BFA8D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P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70" w:type="dxa"/>
            <w:shd w:val="clear" w:color="auto" w:fill="auto"/>
          </w:tcPr>
          <w:p w14:paraId="38D069F3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7D5BEE" w14:textId="08C3D490" w:rsidR="00A373DA" w:rsidRPr="00B34372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46C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3C8C56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E06EAD" w14:textId="6245ADCB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73DA" w:rsidRPr="0087049C" w14:paraId="3E9A04F4" w14:textId="77777777" w:rsidTr="0088617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E2E213E" w14:textId="5B071B24" w:rsidR="00A373DA" w:rsidRPr="00BB4AA2" w:rsidRDefault="00A373DA" w:rsidP="00A373DA">
            <w:pPr>
              <w:spacing w:line="240" w:lineRule="auto"/>
              <w:ind w:left="11" w:right="-205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B4AA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อื่น</w:t>
            </w:r>
            <w:r w:rsidRPr="00BB4AA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BB4AA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4ABE4E3F" w14:textId="55CE6E6F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46C44">
              <w:rPr>
                <w:rFonts w:asciiTheme="majorBidi" w:hAnsiTheme="majorBidi" w:cstheme="majorBidi"/>
                <w:sz w:val="30"/>
                <w:szCs w:val="30"/>
              </w:rPr>
              <w:t>204,800</w:t>
            </w:r>
          </w:p>
        </w:tc>
        <w:tc>
          <w:tcPr>
            <w:tcW w:w="270" w:type="dxa"/>
          </w:tcPr>
          <w:p w14:paraId="01CC9EEE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9D459" w14:textId="3D9CA597" w:rsidR="00A373DA" w:rsidRPr="00355D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P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270" w:type="dxa"/>
            <w:shd w:val="clear" w:color="auto" w:fill="auto"/>
          </w:tcPr>
          <w:p w14:paraId="0854238B" w14:textId="77777777" w:rsidR="00A373DA" w:rsidRPr="00355D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E4415F" w14:textId="5BBE4365" w:rsidR="00A373DA" w:rsidRPr="00B34372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46C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ACA3FE" w14:textId="77777777" w:rsidR="00A373DA" w:rsidRPr="00355D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1C0FE1" w14:textId="125C141B" w:rsidR="00A373DA" w:rsidRPr="00355D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73DA" w:rsidRPr="0087049C" w14:paraId="7AB16F51" w14:textId="77777777" w:rsidTr="00CE527D">
        <w:trPr>
          <w:cantSplit/>
        </w:trPr>
        <w:tc>
          <w:tcPr>
            <w:tcW w:w="3690" w:type="dxa"/>
            <w:shd w:val="clear" w:color="auto" w:fill="auto"/>
          </w:tcPr>
          <w:p w14:paraId="35BCD2CB" w14:textId="77777777" w:rsidR="00A373DA" w:rsidRPr="0087049C" w:rsidRDefault="00A373DA" w:rsidP="00A373DA">
            <w:pPr>
              <w:tabs>
                <w:tab w:val="left" w:pos="9000"/>
                <w:tab w:val="left" w:pos="9090"/>
              </w:tabs>
              <w:spacing w:line="240" w:lineRule="auto"/>
              <w:ind w:left="11" w:right="-2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EF7A88" w14:textId="6B6F6C1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6C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6,775,378</w:t>
            </w:r>
          </w:p>
        </w:tc>
        <w:tc>
          <w:tcPr>
            <w:tcW w:w="270" w:type="dxa"/>
          </w:tcPr>
          <w:p w14:paraId="293C8382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8DCC60" w14:textId="72640838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6</w:t>
            </w:r>
            <w:r w:rsidRPr="008F44D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052</w:t>
            </w:r>
            <w:r w:rsidRPr="008F44D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270" w:type="dxa"/>
            <w:shd w:val="clear" w:color="auto" w:fill="auto"/>
          </w:tcPr>
          <w:p w14:paraId="07E6308E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17B79" w14:textId="2D2C648A" w:rsidR="00A373DA" w:rsidRPr="00B34372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6C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3,223,018</w:t>
            </w:r>
          </w:p>
        </w:tc>
        <w:tc>
          <w:tcPr>
            <w:tcW w:w="270" w:type="dxa"/>
            <w:shd w:val="clear" w:color="auto" w:fill="auto"/>
          </w:tcPr>
          <w:p w14:paraId="794A9A29" w14:textId="77777777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9027E" w14:textId="5DEC9764" w:rsidR="00A373DA" w:rsidRPr="0087049C" w:rsidRDefault="00A373DA" w:rsidP="00A3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</w:t>
            </w:r>
          </w:p>
        </w:tc>
      </w:tr>
    </w:tbl>
    <w:p w14:paraId="04086493" w14:textId="77777777" w:rsidR="002C28F6" w:rsidRPr="00185A59" w:rsidRDefault="002C28F6" w:rsidP="009B1A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napToGrid w:val="0"/>
          <w:sz w:val="24"/>
          <w:szCs w:val="24"/>
          <w:lang w:eastAsia="th-TH"/>
        </w:rPr>
      </w:pPr>
    </w:p>
    <w:p w14:paraId="51070F7A" w14:textId="77777777" w:rsidR="002C28F6" w:rsidRPr="004A1EB5" w:rsidRDefault="002C28F6" w:rsidP="00F611C1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  <w:r w:rsidRPr="004A1EB5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6E99E61" w14:textId="77777777" w:rsidR="002C28F6" w:rsidRPr="00185A59" w:rsidRDefault="002C28F6" w:rsidP="005F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24"/>
          <w:szCs w:val="24"/>
          <w:lang w:eastAsia="th-TH"/>
        </w:rPr>
      </w:pPr>
    </w:p>
    <w:p w14:paraId="1B6DA7A9" w14:textId="53F4EA52" w:rsidR="002C28F6" w:rsidRDefault="002C28F6" w:rsidP="004A1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รายได้จากลูกค้า</w:t>
      </w:r>
      <w:r w:rsidRPr="00A64D42">
        <w:rPr>
          <w:rFonts w:asciiTheme="majorBidi" w:hAnsiTheme="majorBidi" w:cstheme="majorBidi"/>
          <w:sz w:val="30"/>
          <w:szCs w:val="30"/>
          <w:cs/>
        </w:rPr>
        <w:t xml:space="preserve">รายใหญ่จำนวน </w:t>
      </w:r>
      <w:r w:rsidR="00964676">
        <w:rPr>
          <w:rFonts w:asciiTheme="majorBidi" w:hAnsiTheme="majorBidi" w:cstheme="majorBidi"/>
          <w:sz w:val="30"/>
          <w:szCs w:val="30"/>
        </w:rPr>
        <w:t>2</w:t>
      </w:r>
      <w:r w:rsidRPr="00A64D42">
        <w:rPr>
          <w:rFonts w:asciiTheme="majorBidi" w:hAnsiTheme="majorBidi" w:cstheme="majorBidi"/>
          <w:sz w:val="30"/>
          <w:szCs w:val="30"/>
        </w:rPr>
        <w:t xml:space="preserve"> </w:t>
      </w:r>
      <w:r w:rsidRPr="00A64D42">
        <w:rPr>
          <w:rFonts w:asciiTheme="majorBidi" w:hAnsiTheme="majorBidi" w:cstheme="majorBidi"/>
          <w:sz w:val="30"/>
          <w:szCs w:val="30"/>
          <w:cs/>
        </w:rPr>
        <w:t>รายของกลุ่มบริษัทเป็นเงิน</w:t>
      </w:r>
      <w:r w:rsidRPr="00B95B71">
        <w:rPr>
          <w:rFonts w:asciiTheme="majorBidi" w:hAnsiTheme="majorBidi" w:cstheme="majorBidi"/>
          <w:sz w:val="30"/>
          <w:szCs w:val="30"/>
          <w:cs/>
        </w:rPr>
        <w:t xml:space="preserve">ประมาณ </w:t>
      </w:r>
      <w:r w:rsidR="00964676" w:rsidRPr="00B95B71">
        <w:rPr>
          <w:rFonts w:asciiTheme="majorBidi" w:hAnsiTheme="majorBidi" w:cstheme="majorBidi"/>
          <w:sz w:val="30"/>
          <w:szCs w:val="30"/>
        </w:rPr>
        <w:t>1,406</w:t>
      </w:r>
      <w:r w:rsidRPr="00A64D42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A64D4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42D2C" w:rsidRPr="00242D2C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จำนวน </w:t>
      </w:r>
      <w:r w:rsidR="00242D2C" w:rsidRPr="00242D2C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ราย 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เป็นเงินประมาณ </w:t>
      </w:r>
      <w:r w:rsidR="00242D2C" w:rsidRPr="00242D2C">
        <w:rPr>
          <w:rFonts w:asciiTheme="majorBidi" w:hAnsiTheme="majorBidi" w:cstheme="majorBidi"/>
          <w:i/>
          <w:iCs/>
          <w:sz w:val="30"/>
          <w:szCs w:val="30"/>
        </w:rPr>
        <w:t>1</w:t>
      </w:r>
      <w:r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42D2C" w:rsidRPr="00242D2C">
        <w:rPr>
          <w:rFonts w:asciiTheme="majorBidi" w:hAnsiTheme="majorBidi" w:cstheme="majorBidi"/>
          <w:i/>
          <w:iCs/>
          <w:sz w:val="30"/>
          <w:szCs w:val="30"/>
        </w:rPr>
        <w:t>467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87049C">
        <w:rPr>
          <w:rFonts w:asciiTheme="majorBidi" w:hAnsiTheme="majorBidi" w:cstheme="majorBidi"/>
          <w:sz w:val="30"/>
          <w:szCs w:val="30"/>
          <w:cs/>
        </w:rPr>
        <w:t>จากรายได้รวมของกลุ่มบริษัท</w:t>
      </w:r>
    </w:p>
    <w:p w14:paraId="3CAE5177" w14:textId="77777777" w:rsidR="00103CCE" w:rsidRDefault="00103CCE" w:rsidP="004A1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297AF09" w14:textId="1CE4B596" w:rsidR="00103CCE" w:rsidRDefault="00103CCE" w:rsidP="00103CC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103CCE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สิทธิประโยชน์จากการส่งเสริมการลงทุน</w:t>
      </w:r>
    </w:p>
    <w:p w14:paraId="119A67A6" w14:textId="77777777" w:rsidR="00103CCE" w:rsidRDefault="00103CCE" w:rsidP="00103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095EB46E" w14:textId="463277F3" w:rsidR="00103CCE" w:rsidRPr="00103CCE" w:rsidRDefault="00103CCE" w:rsidP="00103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03CCE">
        <w:rPr>
          <w:rFonts w:asciiTheme="majorBidi" w:hAnsiTheme="majorBidi" w:cstheme="majorBidi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การผลิตเครื่องดื่ม</w:t>
      </w:r>
      <w:r w:rsidRPr="00103CCE">
        <w:rPr>
          <w:rFonts w:asciiTheme="majorBidi" w:hAnsiTheme="majorBidi" w:cstheme="majorBidi"/>
          <w:sz w:val="30"/>
          <w:szCs w:val="30"/>
        </w:rPr>
        <w:t xml:space="preserve"> </w:t>
      </w:r>
      <w:r w:rsidR="00625588">
        <w:rPr>
          <w:rFonts w:asciiTheme="majorBidi" w:hAnsiTheme="majorBidi" w:cstheme="majorBidi"/>
          <w:sz w:val="30"/>
          <w:szCs w:val="30"/>
          <w:cs/>
        </w:rPr>
        <w:br/>
      </w:r>
      <w:r w:rsidRPr="00103CCE">
        <w:rPr>
          <w:rFonts w:asciiTheme="majorBidi" w:hAnsiTheme="majorBidi" w:cstheme="majorBidi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103CCE">
        <w:rPr>
          <w:rFonts w:asciiTheme="majorBidi" w:hAnsiTheme="majorBidi" w:cstheme="majorBidi"/>
          <w:sz w:val="30"/>
          <w:szCs w:val="30"/>
        </w:rPr>
        <w:t>/</w:t>
      </w:r>
      <w:r w:rsidRPr="00103CCE">
        <w:rPr>
          <w:rFonts w:asciiTheme="majorBidi" w:hAnsiTheme="majorBidi" w:cstheme="majorBidi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103C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3CCE">
        <w:rPr>
          <w:rFonts w:asciiTheme="majorBidi" w:hAnsiTheme="majorBidi" w:cstheme="majorBidi"/>
          <w:sz w:val="30"/>
          <w:szCs w:val="30"/>
          <w:cs/>
        </w:rPr>
        <w:t>ตามระยะเวลา เงื่อนไขและข้อกำหนดที่ระบุในบัตรส่งเสริมการลงทุน</w:t>
      </w:r>
      <w:r w:rsidRPr="00103C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3CCE">
        <w:rPr>
          <w:rFonts w:asciiTheme="majorBidi" w:hAnsiTheme="majorBidi" w:cstheme="majorBidi"/>
          <w:sz w:val="30"/>
          <w:szCs w:val="30"/>
          <w:cs/>
        </w:rPr>
        <w:t>ซึ่งบริษัทต้องถือปฏิบัติตาม</w:t>
      </w:r>
    </w:p>
    <w:p w14:paraId="58C5CF9E" w14:textId="77777777" w:rsidR="002C28F6" w:rsidRPr="00185A59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24"/>
          <w:szCs w:val="24"/>
          <w:lang w:eastAsia="th-TH"/>
        </w:rPr>
      </w:pPr>
    </w:p>
    <w:p w14:paraId="36DB1155" w14:textId="77777777" w:rsidR="00103CCE" w:rsidRDefault="00103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7BAB658" w14:textId="4E79EF38" w:rsidR="002C28F6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รายได้อื่น</w:t>
      </w:r>
    </w:p>
    <w:p w14:paraId="10F20E8F" w14:textId="77777777" w:rsidR="002C28F6" w:rsidRPr="00185A59" w:rsidRDefault="002C28F6" w:rsidP="005F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24"/>
          <w:szCs w:val="24"/>
          <w:lang w:eastAsia="th-TH"/>
        </w:rPr>
      </w:pPr>
    </w:p>
    <w:tbl>
      <w:tblPr>
        <w:tblW w:w="927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080"/>
        <w:gridCol w:w="270"/>
        <w:gridCol w:w="1188"/>
        <w:gridCol w:w="270"/>
        <w:gridCol w:w="1152"/>
        <w:gridCol w:w="270"/>
        <w:gridCol w:w="1176"/>
      </w:tblGrid>
      <w:tr w:rsidR="002C28F6" w:rsidRPr="0087049C" w14:paraId="1E519174" w14:textId="77777777" w:rsidTr="00CE527D">
        <w:trPr>
          <w:cantSplit/>
        </w:trPr>
        <w:tc>
          <w:tcPr>
            <w:tcW w:w="3600" w:type="dxa"/>
            <w:shd w:val="clear" w:color="auto" w:fill="FFFFFF" w:themeFill="background1"/>
          </w:tcPr>
          <w:p w14:paraId="31254D75" w14:textId="77777777" w:rsidR="002C28F6" w:rsidRPr="0087049C" w:rsidRDefault="002C28F6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F193C3F" w14:textId="77777777" w:rsidR="002C28F6" w:rsidRPr="0087049C" w:rsidRDefault="002C28F6" w:rsidP="00A960E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  <w:shd w:val="clear" w:color="auto" w:fill="FFFFFF" w:themeFill="background1"/>
          </w:tcPr>
          <w:p w14:paraId="06292651" w14:textId="77777777" w:rsidR="002C28F6" w:rsidRPr="0087049C" w:rsidRDefault="002C28F6" w:rsidP="00A960E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 w:themeFill="background1"/>
          </w:tcPr>
          <w:p w14:paraId="73AF946A" w14:textId="77777777" w:rsidR="002C28F6" w:rsidRPr="0087049C" w:rsidRDefault="002C28F6" w:rsidP="00A960E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8" w:type="dxa"/>
            <w:gridSpan w:val="3"/>
            <w:shd w:val="clear" w:color="auto" w:fill="FFFFFF" w:themeFill="background1"/>
          </w:tcPr>
          <w:p w14:paraId="31DDA00B" w14:textId="77777777" w:rsidR="002C28F6" w:rsidRPr="0087049C" w:rsidRDefault="002C28F6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87049C" w14:paraId="09C97D57" w14:textId="77777777" w:rsidTr="00CE527D">
        <w:trPr>
          <w:cantSplit/>
        </w:trPr>
        <w:tc>
          <w:tcPr>
            <w:tcW w:w="3600" w:type="dxa"/>
            <w:shd w:val="clear" w:color="auto" w:fill="FFFFFF" w:themeFill="background1"/>
          </w:tcPr>
          <w:p w14:paraId="3A45BF3F" w14:textId="77777777" w:rsidR="002C28F6" w:rsidRPr="0087049C" w:rsidRDefault="002C28F6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0C69EE4" w14:textId="77777777" w:rsidR="002C28F6" w:rsidRPr="0087049C" w:rsidRDefault="002C28F6" w:rsidP="00A960E8">
            <w:pPr>
              <w:tabs>
                <w:tab w:val="clear" w:pos="680"/>
              </w:tabs>
              <w:ind w:left="-110" w:right="-90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7ECA63D8" w14:textId="2AF197E7" w:rsidR="002C28F6" w:rsidRPr="0087049C" w:rsidRDefault="00242D2C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42D2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35655F90" w14:textId="77777777" w:rsidR="002C28F6" w:rsidRPr="0087049C" w:rsidRDefault="002C28F6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88" w:type="dxa"/>
          </w:tcPr>
          <w:p w14:paraId="0D0FE82A" w14:textId="0598BC93" w:rsidR="002C28F6" w:rsidRPr="0087049C" w:rsidRDefault="00242D2C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42D2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364A465C" w14:textId="77777777" w:rsidR="002C28F6" w:rsidRPr="0087049C" w:rsidRDefault="002C28F6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5A7A0C9D" w14:textId="40B336E3" w:rsidR="002C28F6" w:rsidRPr="0087049C" w:rsidRDefault="00242D2C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42D2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1742D108" w14:textId="77777777" w:rsidR="002C28F6" w:rsidRPr="0087049C" w:rsidRDefault="002C28F6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7959EC41" w14:textId="117951DD" w:rsidR="002C28F6" w:rsidRPr="0087049C" w:rsidRDefault="00242D2C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42D2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2C28F6" w:rsidRPr="0087049C" w14:paraId="26940427" w14:textId="77777777" w:rsidTr="00CE527D">
        <w:tc>
          <w:tcPr>
            <w:tcW w:w="3600" w:type="dxa"/>
            <w:shd w:val="clear" w:color="auto" w:fill="auto"/>
          </w:tcPr>
          <w:p w14:paraId="11DA32AC" w14:textId="77777777" w:rsidR="002C28F6" w:rsidRPr="0087049C" w:rsidRDefault="002C28F6" w:rsidP="00A960E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D6AF92" w14:textId="77777777" w:rsidR="002C28F6" w:rsidRPr="0087049C" w:rsidRDefault="002C28F6" w:rsidP="00A960E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6" w:type="dxa"/>
            <w:gridSpan w:val="7"/>
          </w:tcPr>
          <w:p w14:paraId="191A71FF" w14:textId="77777777" w:rsidR="002C28F6" w:rsidRPr="0087049C" w:rsidRDefault="002C28F6" w:rsidP="00A960E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50FA3" w:rsidRPr="0087049C" w14:paraId="0468EEB6" w14:textId="77777777" w:rsidTr="00CE527D">
        <w:tc>
          <w:tcPr>
            <w:tcW w:w="3600" w:type="dxa"/>
            <w:shd w:val="clear" w:color="auto" w:fill="auto"/>
          </w:tcPr>
          <w:p w14:paraId="17700EB5" w14:textId="77777777" w:rsidR="00850FA3" w:rsidRPr="0087049C" w:rsidRDefault="00850FA3" w:rsidP="00850FA3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270" w:type="dxa"/>
          </w:tcPr>
          <w:p w14:paraId="40F0F49E" w14:textId="77777777" w:rsidR="00850FA3" w:rsidRPr="0087049C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E53A72" w14:textId="58224674" w:rsidR="00850FA3" w:rsidRPr="0087049C" w:rsidRDefault="00850FA3" w:rsidP="00850FA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Pr="187EAB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270" w:type="dxa"/>
            <w:shd w:val="clear" w:color="auto" w:fill="auto"/>
          </w:tcPr>
          <w:p w14:paraId="53001A94" w14:textId="77777777" w:rsidR="00850FA3" w:rsidRPr="0087049C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60880A6" w14:textId="30160ADC" w:rsidR="00850FA3" w:rsidRPr="0087049C" w:rsidRDefault="00850FA3" w:rsidP="00850FA3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4F3C34D3" w14:textId="77777777" w:rsidR="00850FA3" w:rsidRPr="0087049C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3C3584B" w14:textId="4425F5C8" w:rsidR="00850FA3" w:rsidRPr="0087049C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Pr="4907C4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270" w:type="dxa"/>
            <w:shd w:val="clear" w:color="auto" w:fill="auto"/>
          </w:tcPr>
          <w:p w14:paraId="081F26B1" w14:textId="77777777" w:rsidR="00850FA3" w:rsidRPr="0087049C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E1C07EE" w14:textId="24D97FB8" w:rsidR="00850FA3" w:rsidRPr="0087049C" w:rsidRDefault="00850FA3" w:rsidP="00850FA3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</w:tr>
      <w:tr w:rsidR="00850FA3" w:rsidRPr="0087049C" w14:paraId="69B86ABF" w14:textId="77777777" w:rsidTr="00CE527D">
        <w:tc>
          <w:tcPr>
            <w:tcW w:w="3600" w:type="dxa"/>
            <w:shd w:val="clear" w:color="auto" w:fill="auto"/>
          </w:tcPr>
          <w:p w14:paraId="489A66E7" w14:textId="211C08A9" w:rsidR="00850FA3" w:rsidRDefault="00850FA3" w:rsidP="00850FA3">
            <w:pPr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F05BF5">
              <w:rPr>
                <w:rFonts w:asciiTheme="majorBidi" w:hAnsiTheme="majorBidi"/>
                <w:sz w:val="30"/>
                <w:szCs w:val="30"/>
                <w:cs/>
              </w:rPr>
              <w:t>กำไรจากการวัดมูลค่ายุติธรรมขอ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ง         </w:t>
            </w:r>
            <w:r w:rsidRPr="00F05BF5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666A7AE4" w14:textId="77777777" w:rsidR="00850FA3" w:rsidRPr="0087049C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F967E7" w14:textId="3977947E" w:rsidR="00850FA3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46B80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13D20D" w14:textId="77777777" w:rsidR="00850FA3" w:rsidRPr="0087049C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76DFAFE" w14:textId="7B80DF24" w:rsidR="00850FA3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429394" w14:textId="77777777" w:rsidR="00850FA3" w:rsidRPr="0087049C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245C2D" w14:textId="26438A2F" w:rsidR="00850FA3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4907C4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F0E1CC" w14:textId="77777777" w:rsidR="00850FA3" w:rsidRPr="0087049C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F131279" w14:textId="42FA32E1" w:rsidR="00850FA3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850FA3" w:rsidRPr="0087049C" w14:paraId="4C50B655" w14:textId="77777777" w:rsidTr="00CE527D">
        <w:tc>
          <w:tcPr>
            <w:tcW w:w="3600" w:type="dxa"/>
            <w:shd w:val="clear" w:color="auto" w:fill="auto"/>
          </w:tcPr>
          <w:p w14:paraId="62E40377" w14:textId="77777777" w:rsidR="00850FA3" w:rsidRPr="0087049C" w:rsidRDefault="00850FA3" w:rsidP="00850FA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6065E384" w14:textId="77777777" w:rsidR="00850FA3" w:rsidRPr="0087049C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D61F63" w14:textId="7EDDDAB8" w:rsidR="00850FA3" w:rsidRPr="0087049C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42FD98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  <w:tc>
          <w:tcPr>
            <w:tcW w:w="270" w:type="dxa"/>
            <w:shd w:val="clear" w:color="auto" w:fill="auto"/>
          </w:tcPr>
          <w:p w14:paraId="147EEA0A" w14:textId="77777777" w:rsidR="00850FA3" w:rsidRPr="0087049C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3E549A3" w14:textId="0BDCC262" w:rsidR="00850FA3" w:rsidRPr="0087049C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771</w:t>
            </w:r>
          </w:p>
        </w:tc>
        <w:tc>
          <w:tcPr>
            <w:tcW w:w="270" w:type="dxa"/>
            <w:shd w:val="clear" w:color="auto" w:fill="auto"/>
          </w:tcPr>
          <w:p w14:paraId="6E46E168" w14:textId="77777777" w:rsidR="00850FA3" w:rsidRPr="0087049C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04241E7" w14:textId="0CA24CB1" w:rsidR="00850FA3" w:rsidRPr="0087049C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70" w:type="dxa"/>
            <w:shd w:val="clear" w:color="auto" w:fill="auto"/>
          </w:tcPr>
          <w:p w14:paraId="78E6FCC7" w14:textId="77777777" w:rsidR="00850FA3" w:rsidRPr="0087049C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07C5188" w14:textId="3FA8BF97" w:rsidR="00850FA3" w:rsidRPr="0087049C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</w:tr>
      <w:tr w:rsidR="00850FA3" w14:paraId="5A8C2694" w14:textId="77777777" w:rsidTr="662E4EA8">
        <w:trPr>
          <w:trHeight w:val="300"/>
        </w:trPr>
        <w:tc>
          <w:tcPr>
            <w:tcW w:w="3600" w:type="dxa"/>
            <w:shd w:val="clear" w:color="auto" w:fill="auto"/>
          </w:tcPr>
          <w:p w14:paraId="54C671AD" w14:textId="2562BD9D" w:rsidR="00850FA3" w:rsidRDefault="00850FA3" w:rsidP="00850FA3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A475BF3">
              <w:rPr>
                <w:rFonts w:asciiTheme="majorBidi" w:hAnsiTheme="majorBidi" w:cstheme="majorBidi"/>
                <w:sz w:val="30"/>
                <w:szCs w:val="30"/>
              </w:rPr>
              <w:t>รายได้จากการขายเศษวัสดุ</w:t>
            </w:r>
            <w:proofErr w:type="spellEnd"/>
          </w:p>
        </w:tc>
        <w:tc>
          <w:tcPr>
            <w:tcW w:w="270" w:type="dxa"/>
          </w:tcPr>
          <w:p w14:paraId="0FC29977" w14:textId="645DFCD8" w:rsidR="00850FA3" w:rsidRDefault="00850FA3" w:rsidP="00850FA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3A08DE" w14:textId="4C546B16" w:rsidR="00850FA3" w:rsidRDefault="00850FA3" w:rsidP="00850FA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58EE09BC" w14:textId="6B0A4B02" w:rsidR="00850FA3" w:rsidRDefault="00850FA3" w:rsidP="00850FA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8BC707A" w14:textId="6C678A32" w:rsidR="00850FA3" w:rsidRDefault="00850FA3" w:rsidP="00850FA3">
            <w:pPr>
              <w:ind w:lef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7A0A3C" w14:textId="623598A7" w:rsidR="00850FA3" w:rsidRDefault="00850FA3" w:rsidP="00850FA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E188581" w14:textId="7C6056A7" w:rsidR="00850FA3" w:rsidRDefault="00850FA3" w:rsidP="004E2E2C">
            <w:pPr>
              <w:tabs>
                <w:tab w:val="clear" w:pos="680"/>
                <w:tab w:val="left" w:pos="684"/>
              </w:tabs>
              <w:ind w:lef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7013B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0FD632" w14:textId="730A3ED1" w:rsidR="00850FA3" w:rsidRDefault="00850FA3" w:rsidP="00850FA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FCB81C5" w14:textId="0EC4882C" w:rsidR="00850FA3" w:rsidRDefault="00850FA3" w:rsidP="004E2E2C">
            <w:pPr>
              <w:ind w:left="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7013B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0FA3" w:rsidRPr="0087049C" w14:paraId="1616F073" w14:textId="77777777" w:rsidTr="00CE527D">
        <w:tc>
          <w:tcPr>
            <w:tcW w:w="3600" w:type="dxa"/>
            <w:shd w:val="clear" w:color="auto" w:fill="auto"/>
          </w:tcPr>
          <w:p w14:paraId="41A658D8" w14:textId="5AAEA223" w:rsidR="00850FA3" w:rsidRPr="000D4E37" w:rsidRDefault="00850FA3" w:rsidP="00850FA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E3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0D4E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4E37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25AB3268" w14:textId="77777777" w:rsidR="00850FA3" w:rsidRPr="000D4E37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B994C0" w14:textId="77DC9D52" w:rsidR="00850FA3" w:rsidRPr="000D4E37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223C9B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026</w:t>
            </w:r>
          </w:p>
        </w:tc>
        <w:tc>
          <w:tcPr>
            <w:tcW w:w="270" w:type="dxa"/>
            <w:shd w:val="clear" w:color="auto" w:fill="auto"/>
          </w:tcPr>
          <w:p w14:paraId="718C62D6" w14:textId="77777777" w:rsidR="00850FA3" w:rsidRPr="000D4E37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1B8AAD2" w14:textId="507BACEC" w:rsidR="00850FA3" w:rsidRPr="000D4E37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027</w:t>
            </w:r>
          </w:p>
        </w:tc>
        <w:tc>
          <w:tcPr>
            <w:tcW w:w="270" w:type="dxa"/>
            <w:shd w:val="clear" w:color="auto" w:fill="auto"/>
          </w:tcPr>
          <w:p w14:paraId="147E1687" w14:textId="77777777" w:rsidR="00850FA3" w:rsidRPr="000D4E37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330386" w14:textId="791766DA" w:rsidR="00850FA3" w:rsidRPr="000D4E37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70" w:type="dxa"/>
            <w:shd w:val="clear" w:color="auto" w:fill="auto"/>
          </w:tcPr>
          <w:p w14:paraId="741AF448" w14:textId="77777777" w:rsidR="00850FA3" w:rsidRPr="000D4E37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491A6EBC" w14:textId="35FEAD03" w:rsidR="00850FA3" w:rsidRPr="003F0633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0D4E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</w:tr>
      <w:tr w:rsidR="00850FA3" w:rsidRPr="000F5BDF" w14:paraId="13E3B13D" w14:textId="77777777" w:rsidTr="00CE527D">
        <w:tc>
          <w:tcPr>
            <w:tcW w:w="3600" w:type="dxa"/>
            <w:shd w:val="clear" w:color="auto" w:fill="auto"/>
          </w:tcPr>
          <w:p w14:paraId="09133091" w14:textId="77777777" w:rsidR="00850FA3" w:rsidRPr="00927B7F" w:rsidRDefault="00850FA3" w:rsidP="00850FA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B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03AD469" w14:textId="77777777" w:rsidR="00850FA3" w:rsidRPr="0087049C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3A0A7" w14:textId="64721ED9" w:rsidR="00850FA3" w:rsidRPr="000F5BDF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</w:t>
            </w:r>
            <w:r w:rsidRPr="3FF821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270" w:type="dxa"/>
            <w:shd w:val="clear" w:color="auto" w:fill="auto"/>
          </w:tcPr>
          <w:p w14:paraId="3C66FEB6" w14:textId="77777777" w:rsidR="00850FA3" w:rsidRPr="000F5BDF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65000" w14:textId="3A62FD78" w:rsidR="00850FA3" w:rsidRPr="000F5BDF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270" w:type="dxa"/>
            <w:shd w:val="clear" w:color="auto" w:fill="auto"/>
          </w:tcPr>
          <w:p w14:paraId="6277FF91" w14:textId="77777777" w:rsidR="00850FA3" w:rsidRPr="000F5BDF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44946" w14:textId="39A40C29" w:rsidR="00850FA3" w:rsidRPr="000F5BDF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</w:t>
            </w:r>
          </w:p>
        </w:tc>
        <w:tc>
          <w:tcPr>
            <w:tcW w:w="270" w:type="dxa"/>
            <w:shd w:val="clear" w:color="auto" w:fill="auto"/>
          </w:tcPr>
          <w:p w14:paraId="43CBD5FA" w14:textId="77777777" w:rsidR="00850FA3" w:rsidRPr="000F5BDF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C9F99" w14:textId="12844878" w:rsidR="00850FA3" w:rsidRPr="000F5BDF" w:rsidRDefault="00850FA3" w:rsidP="0085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</w:p>
        </w:tc>
      </w:tr>
    </w:tbl>
    <w:p w14:paraId="62505AC0" w14:textId="77777777" w:rsidR="00103CCE" w:rsidRDefault="00103CCE" w:rsidP="00103CCE">
      <w:pPr>
        <w:pStyle w:val="Heading1"/>
        <w:ind w:left="540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14:paraId="21131FFE" w14:textId="2039BE90" w:rsidR="002C28F6" w:rsidRPr="0087049C" w:rsidRDefault="0003045E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ค่าใช้จ่ายตามธรรมชาติ</w:t>
      </w:r>
    </w:p>
    <w:p w14:paraId="75BF1AE7" w14:textId="77777777" w:rsidR="002C28F6" w:rsidRPr="005F5933" w:rsidRDefault="002C28F6" w:rsidP="005F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</w:p>
    <w:tbl>
      <w:tblPr>
        <w:tblW w:w="927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1080"/>
        <w:gridCol w:w="270"/>
        <w:gridCol w:w="1188"/>
        <w:gridCol w:w="270"/>
        <w:gridCol w:w="1152"/>
        <w:gridCol w:w="270"/>
        <w:gridCol w:w="1176"/>
      </w:tblGrid>
      <w:tr w:rsidR="002C28F6" w:rsidRPr="0087049C" w14:paraId="1AB245B3" w14:textId="77777777" w:rsidTr="00CE527D">
        <w:trPr>
          <w:cantSplit/>
        </w:trPr>
        <w:tc>
          <w:tcPr>
            <w:tcW w:w="2970" w:type="dxa"/>
            <w:shd w:val="clear" w:color="auto" w:fill="FFFFFF" w:themeFill="background1"/>
          </w:tcPr>
          <w:p w14:paraId="3F7802A2" w14:textId="77777777" w:rsidR="002C28F6" w:rsidRPr="0087049C" w:rsidRDefault="002C28F6" w:rsidP="00D6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7A09DE49" w14:textId="77777777" w:rsidR="002C28F6" w:rsidRPr="0087049C" w:rsidRDefault="002C28F6" w:rsidP="002471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  <w:shd w:val="clear" w:color="auto" w:fill="FFFFFF" w:themeFill="background1"/>
          </w:tcPr>
          <w:p w14:paraId="67A183C3" w14:textId="77777777" w:rsidR="002C28F6" w:rsidRPr="0087049C" w:rsidRDefault="002C28F6" w:rsidP="002471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 w:themeFill="background1"/>
          </w:tcPr>
          <w:p w14:paraId="3A48C9C0" w14:textId="77777777" w:rsidR="002C28F6" w:rsidRPr="0087049C" w:rsidRDefault="002C28F6" w:rsidP="002471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8" w:type="dxa"/>
            <w:gridSpan w:val="3"/>
            <w:shd w:val="clear" w:color="auto" w:fill="FFFFFF" w:themeFill="background1"/>
          </w:tcPr>
          <w:p w14:paraId="15709289" w14:textId="77777777" w:rsidR="002C28F6" w:rsidRPr="0087049C" w:rsidRDefault="002C28F6" w:rsidP="00D6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68F" w:rsidRPr="0087049C" w14:paraId="191894B7" w14:textId="77777777" w:rsidTr="00CE527D">
        <w:trPr>
          <w:cantSplit/>
        </w:trPr>
        <w:tc>
          <w:tcPr>
            <w:tcW w:w="2970" w:type="dxa"/>
            <w:shd w:val="clear" w:color="auto" w:fill="FFFFFF" w:themeFill="background1"/>
          </w:tcPr>
          <w:p w14:paraId="442892C8" w14:textId="77777777" w:rsidR="00DE468F" w:rsidRPr="0087049C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393E9AE" w14:textId="6F26FD8E" w:rsidR="00DE468F" w:rsidRPr="0087049C" w:rsidRDefault="00DE468F" w:rsidP="00DE468F">
            <w:pPr>
              <w:tabs>
                <w:tab w:val="clear" w:pos="680"/>
              </w:tabs>
              <w:ind w:left="-110" w:right="-90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3C78AF0C" w14:textId="68410A57" w:rsidR="00DE468F" w:rsidRPr="0087049C" w:rsidRDefault="00242D2C" w:rsidP="00DE468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42D2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7CE03C58" w14:textId="77777777" w:rsidR="00DE468F" w:rsidRPr="0087049C" w:rsidRDefault="00DE468F" w:rsidP="00DE468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88" w:type="dxa"/>
          </w:tcPr>
          <w:p w14:paraId="4177E5C5" w14:textId="79497701" w:rsidR="00DE468F" w:rsidRPr="0087049C" w:rsidRDefault="00242D2C" w:rsidP="00DE468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42D2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2FB67C53" w14:textId="77777777" w:rsidR="00DE468F" w:rsidRPr="0087049C" w:rsidRDefault="00DE468F" w:rsidP="00DE468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06CC5A1E" w14:textId="23A9B58F" w:rsidR="00DE468F" w:rsidRPr="0087049C" w:rsidRDefault="00242D2C" w:rsidP="00DE468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42D2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68A9DBD5" w14:textId="77777777" w:rsidR="00DE468F" w:rsidRPr="0087049C" w:rsidRDefault="00DE468F" w:rsidP="00DE468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5763574A" w14:textId="77D8ACA8" w:rsidR="00DE468F" w:rsidRPr="0087049C" w:rsidRDefault="00242D2C" w:rsidP="00DE468F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42D2C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2C28F6" w:rsidRPr="0087049C" w14:paraId="449AC403" w14:textId="77777777" w:rsidTr="00CE527D">
        <w:tc>
          <w:tcPr>
            <w:tcW w:w="2970" w:type="dxa"/>
            <w:shd w:val="clear" w:color="auto" w:fill="auto"/>
          </w:tcPr>
          <w:p w14:paraId="5F0DFA5C" w14:textId="77777777" w:rsidR="002C28F6" w:rsidRPr="0087049C" w:rsidRDefault="002C28F6" w:rsidP="00BA5134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64A7902" w14:textId="77777777" w:rsidR="002C28F6" w:rsidRPr="0087049C" w:rsidRDefault="002C28F6" w:rsidP="00BA5134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6" w:type="dxa"/>
            <w:gridSpan w:val="7"/>
          </w:tcPr>
          <w:p w14:paraId="6211168B" w14:textId="77777777" w:rsidR="002C28F6" w:rsidRPr="0087049C" w:rsidRDefault="002C28F6" w:rsidP="00BA5134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28F6" w:rsidRPr="0087049C" w14:paraId="51AB97DB" w14:textId="77777777" w:rsidTr="00CE527D">
        <w:tc>
          <w:tcPr>
            <w:tcW w:w="2970" w:type="dxa"/>
            <w:shd w:val="clear" w:color="auto" w:fill="auto"/>
          </w:tcPr>
          <w:p w14:paraId="005E880D" w14:textId="77777777" w:rsidR="002C28F6" w:rsidRPr="0087049C" w:rsidRDefault="002C28F6" w:rsidP="00BA5134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การเปลี่ยนแปลงในสินค้าสำเร็จรูป </w:t>
            </w:r>
          </w:p>
        </w:tc>
        <w:tc>
          <w:tcPr>
            <w:tcW w:w="900" w:type="dxa"/>
          </w:tcPr>
          <w:p w14:paraId="45960FD9" w14:textId="77777777" w:rsidR="002C28F6" w:rsidRPr="0087049C" w:rsidRDefault="002C28F6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EAC95B" w14:textId="77777777" w:rsidR="002C28F6" w:rsidRPr="0087049C" w:rsidRDefault="002C28F6" w:rsidP="00BA5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3B81E6" w14:textId="77777777" w:rsidR="002C28F6" w:rsidRPr="0087049C" w:rsidRDefault="002C28F6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FF3263A" w14:textId="77777777" w:rsidR="002C28F6" w:rsidRPr="0087049C" w:rsidRDefault="002C28F6" w:rsidP="00BA513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0E5876" w14:textId="77777777" w:rsidR="002C28F6" w:rsidRPr="0087049C" w:rsidRDefault="002C28F6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7647518" w14:textId="77777777" w:rsidR="002C28F6" w:rsidRPr="0087049C" w:rsidRDefault="002C28F6" w:rsidP="00BA513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ECE578" w14:textId="77777777" w:rsidR="002C28F6" w:rsidRPr="0087049C" w:rsidRDefault="002C28F6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22C1EEF" w14:textId="77777777" w:rsidR="002C28F6" w:rsidRPr="0087049C" w:rsidRDefault="002C28F6" w:rsidP="00BA513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68F" w:rsidRPr="00E839A7" w14:paraId="54845F27" w14:textId="77777777" w:rsidTr="00CE527D">
        <w:tc>
          <w:tcPr>
            <w:tcW w:w="2970" w:type="dxa"/>
            <w:shd w:val="clear" w:color="auto" w:fill="auto"/>
          </w:tcPr>
          <w:p w14:paraId="3EED8F04" w14:textId="77777777" w:rsidR="00DE468F" w:rsidRPr="00E839A7" w:rsidRDefault="00DE468F" w:rsidP="00DE468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839A7">
              <w:rPr>
                <w:rFonts w:asciiTheme="majorBidi" w:hAnsiTheme="majorBidi" w:cstheme="majorBidi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900" w:type="dxa"/>
          </w:tcPr>
          <w:p w14:paraId="3A9459DB" w14:textId="77777777" w:rsidR="00DE468F" w:rsidRPr="00E839A7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47F262" w14:textId="3FF38819" w:rsidR="00DE468F" w:rsidRPr="00E839A7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277</w:t>
            </w:r>
            <w:r w:rsidR="2EA413BC" w:rsidRPr="00E839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39A7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270" w:type="dxa"/>
            <w:shd w:val="clear" w:color="auto" w:fill="auto"/>
          </w:tcPr>
          <w:p w14:paraId="2B2A92E9" w14:textId="77777777" w:rsidR="00DE468F" w:rsidRPr="00E839A7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1B52D169" w14:textId="2D31435C" w:rsidR="00DE468F" w:rsidRPr="00E839A7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E839A7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E839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E839A7">
              <w:rPr>
                <w:rFonts w:asciiTheme="majorBidi" w:hAnsiTheme="majorBidi" w:cstheme="majorBidi"/>
                <w:sz w:val="30"/>
                <w:szCs w:val="30"/>
              </w:rPr>
              <w:t>935</w:t>
            </w:r>
            <w:r w:rsidRPr="00E839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3857AD" w14:textId="77777777" w:rsidR="00DE468F" w:rsidRPr="00E839A7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38859F8" w14:textId="3AAB4119" w:rsidR="00DE468F" w:rsidRPr="00E839A7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 w:rsidR="08387E22" w:rsidRPr="00E839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39A7">
              <w:rPr>
                <w:rFonts w:asciiTheme="majorBidi" w:hAnsiTheme="majorBidi" w:cstheme="majorBidi"/>
                <w:sz w:val="30"/>
                <w:szCs w:val="30"/>
              </w:rPr>
              <w:t>509</w:t>
            </w:r>
          </w:p>
        </w:tc>
        <w:tc>
          <w:tcPr>
            <w:tcW w:w="270" w:type="dxa"/>
            <w:shd w:val="clear" w:color="auto" w:fill="auto"/>
          </w:tcPr>
          <w:p w14:paraId="10F05BEF" w14:textId="77777777" w:rsidR="00DE468F" w:rsidRPr="00E839A7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0039552" w14:textId="6DB3052F" w:rsidR="00DE468F" w:rsidRPr="00E839A7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E839A7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E839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E839A7">
              <w:rPr>
                <w:rFonts w:asciiTheme="majorBidi" w:hAnsiTheme="majorBidi" w:cstheme="majorBidi"/>
                <w:sz w:val="30"/>
                <w:szCs w:val="30"/>
              </w:rPr>
              <w:t>004</w:t>
            </w:r>
            <w:r w:rsidRPr="00E839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E468F" w:rsidRPr="00E839A7" w14:paraId="48CDD895" w14:textId="77777777" w:rsidTr="00CE527D">
        <w:tc>
          <w:tcPr>
            <w:tcW w:w="2970" w:type="dxa"/>
            <w:shd w:val="clear" w:color="auto" w:fill="auto"/>
          </w:tcPr>
          <w:p w14:paraId="75433873" w14:textId="77777777" w:rsidR="00DE468F" w:rsidRPr="00E839A7" w:rsidRDefault="00DE468F" w:rsidP="00DE468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0" w:type="dxa"/>
          </w:tcPr>
          <w:p w14:paraId="2ED99973" w14:textId="77777777" w:rsidR="00DE468F" w:rsidRPr="00E839A7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E0AC6A" w14:textId="5A095C1B" w:rsidR="00DE468F" w:rsidRPr="00E839A7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6BC2EC4" w:rsidRPr="00E839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39A7"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 w:rsidR="06BC2EC4" w:rsidRPr="00E839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8796C" w:rsidRPr="00E839A7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270" w:type="dxa"/>
            <w:shd w:val="clear" w:color="auto" w:fill="auto"/>
          </w:tcPr>
          <w:p w14:paraId="02433DF8" w14:textId="77777777" w:rsidR="00DE468F" w:rsidRPr="00E839A7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8AD1674" w14:textId="54359CBA" w:rsidR="00DE468F" w:rsidRPr="00E839A7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E468F" w:rsidRPr="00E839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39A7"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 w:rsidR="00DE468F" w:rsidRPr="00E839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39A7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270" w:type="dxa"/>
            <w:shd w:val="clear" w:color="auto" w:fill="auto"/>
          </w:tcPr>
          <w:p w14:paraId="5343454C" w14:textId="77777777" w:rsidR="00DE468F" w:rsidRPr="00E839A7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6C64754" w14:textId="3963DA9F" w:rsidR="00DE468F" w:rsidRPr="00E839A7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667B0724" w:rsidRPr="00E839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39A7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="667B0724" w:rsidRPr="00E839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39A7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70" w:type="dxa"/>
            <w:shd w:val="clear" w:color="auto" w:fill="auto"/>
          </w:tcPr>
          <w:p w14:paraId="0FAB4FBD" w14:textId="77777777" w:rsidR="00DE468F" w:rsidRPr="00E839A7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A1EC08E" w14:textId="1C6D2A20" w:rsidR="00DE468F" w:rsidRPr="00E839A7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E468F" w:rsidRPr="00E839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39A7">
              <w:rPr>
                <w:rFonts w:asciiTheme="majorBidi" w:hAnsiTheme="majorBidi" w:cstheme="majorBidi"/>
                <w:sz w:val="30"/>
                <w:szCs w:val="30"/>
              </w:rPr>
              <w:t>383</w:t>
            </w:r>
            <w:r w:rsidR="00DE468F" w:rsidRPr="00E839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39A7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  <w:tr w:rsidR="00DE468F" w:rsidRPr="00E839A7" w14:paraId="20991B9C" w14:textId="77777777" w:rsidTr="00CE527D">
        <w:trPr>
          <w:trHeight w:val="335"/>
        </w:trPr>
        <w:tc>
          <w:tcPr>
            <w:tcW w:w="2970" w:type="dxa"/>
            <w:shd w:val="clear" w:color="auto" w:fill="auto"/>
          </w:tcPr>
          <w:p w14:paraId="1BFAB388" w14:textId="77777777" w:rsidR="00DE468F" w:rsidRPr="00E839A7" w:rsidRDefault="00DE468F" w:rsidP="00DE468F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7BC6355B" w14:textId="77777777" w:rsidR="00DE468F" w:rsidRPr="00E839A7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F9D2CD" w14:textId="5665BDB6" w:rsidR="00DE468F" w:rsidRPr="00E839A7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632</w:t>
            </w:r>
            <w:r w:rsidR="37CC7B45" w:rsidRPr="00E839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39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8796C" w:rsidRPr="00E839A7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7418EE4B" w14:textId="77777777" w:rsidR="00DE468F" w:rsidRPr="00E839A7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7B7A9BC5" w14:textId="61E4B6D0" w:rsidR="00DE468F" w:rsidRPr="00E839A7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="00DE468F" w:rsidRPr="00E839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39A7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270" w:type="dxa"/>
            <w:shd w:val="clear" w:color="auto" w:fill="auto"/>
          </w:tcPr>
          <w:p w14:paraId="29B6BD65" w14:textId="77777777" w:rsidR="00DE468F" w:rsidRPr="00E839A7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28C83A9" w14:textId="7201846B" w:rsidR="00DE468F" w:rsidRPr="00E839A7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574</w:t>
            </w:r>
            <w:r w:rsidR="236FA39A" w:rsidRPr="00E839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39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8796C" w:rsidRPr="00E839A7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43A3DE89" w14:textId="77777777" w:rsidR="00DE468F" w:rsidRPr="00E839A7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09CF614" w14:textId="1E549147" w:rsidR="00DE468F" w:rsidRPr="00E839A7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591</w:t>
            </w:r>
            <w:r w:rsidR="00DE468F" w:rsidRPr="00E839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39A7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</w:tr>
      <w:tr w:rsidR="00F8796C" w:rsidRPr="00E839A7" w14:paraId="39E22A2C" w14:textId="77777777" w:rsidTr="00CE527D">
        <w:tc>
          <w:tcPr>
            <w:tcW w:w="2970" w:type="dxa"/>
            <w:shd w:val="clear" w:color="auto" w:fill="auto"/>
          </w:tcPr>
          <w:p w14:paraId="70AA482F" w14:textId="57BA8853" w:rsidR="00F8796C" w:rsidRPr="00E839A7" w:rsidRDefault="00F8796C" w:rsidP="00F8796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ค่าใช้จ่ายในการส่งเสริมการขาย</w:t>
            </w:r>
          </w:p>
        </w:tc>
        <w:tc>
          <w:tcPr>
            <w:tcW w:w="900" w:type="dxa"/>
          </w:tcPr>
          <w:p w14:paraId="4FA03453" w14:textId="77777777" w:rsidR="00F8796C" w:rsidRPr="00E839A7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043ABB" w14:textId="54BFDF51" w:rsidR="00F8796C" w:rsidRPr="0016602F" w:rsidRDefault="00436D6A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</w:rPr>
              <w:t>786</w:t>
            </w:r>
            <w:r w:rsidR="00F8796C" w:rsidRPr="001660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602F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70" w:type="dxa"/>
            <w:shd w:val="clear" w:color="auto" w:fill="auto"/>
          </w:tcPr>
          <w:p w14:paraId="4D4DE4F6" w14:textId="77777777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05580B7" w14:textId="4534A203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</w:rPr>
              <w:t>609,444</w:t>
            </w:r>
          </w:p>
        </w:tc>
        <w:tc>
          <w:tcPr>
            <w:tcW w:w="270" w:type="dxa"/>
            <w:shd w:val="clear" w:color="auto" w:fill="auto"/>
          </w:tcPr>
          <w:p w14:paraId="2B37D408" w14:textId="77777777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7CE11CC" w14:textId="60984EFF" w:rsidR="00F8796C" w:rsidRPr="0016602F" w:rsidRDefault="00436D6A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</w:rPr>
              <w:t>782</w:t>
            </w:r>
            <w:r w:rsidR="00F8796C" w:rsidRPr="001660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602F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270" w:type="dxa"/>
            <w:shd w:val="clear" w:color="auto" w:fill="auto"/>
          </w:tcPr>
          <w:p w14:paraId="578D7F3F" w14:textId="77777777" w:rsidR="00F8796C" w:rsidRPr="00E839A7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A57804E" w14:textId="79A479D6" w:rsidR="00F8796C" w:rsidRPr="00E839A7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606,725</w:t>
            </w:r>
          </w:p>
        </w:tc>
      </w:tr>
      <w:tr w:rsidR="00F8796C" w:rsidRPr="00E839A7" w14:paraId="264C71FA" w14:textId="77777777" w:rsidTr="00CE527D">
        <w:tc>
          <w:tcPr>
            <w:tcW w:w="2970" w:type="dxa"/>
            <w:shd w:val="clear" w:color="auto" w:fill="auto"/>
          </w:tcPr>
          <w:p w14:paraId="2CC4E7F2" w14:textId="77777777" w:rsidR="00F8796C" w:rsidRPr="00E839A7" w:rsidRDefault="00F8796C" w:rsidP="00F8796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900" w:type="dxa"/>
          </w:tcPr>
          <w:p w14:paraId="1902FDB4" w14:textId="77777777" w:rsidR="00F8796C" w:rsidRPr="00E839A7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CBA8DD" w14:textId="3DE024B0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</w:rPr>
              <w:t>421,470</w:t>
            </w:r>
          </w:p>
        </w:tc>
        <w:tc>
          <w:tcPr>
            <w:tcW w:w="270" w:type="dxa"/>
            <w:shd w:val="clear" w:color="auto" w:fill="auto"/>
          </w:tcPr>
          <w:p w14:paraId="7A19E688" w14:textId="77777777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EADF976" w14:textId="4D985F18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</w:rPr>
              <w:t>284,561</w:t>
            </w:r>
          </w:p>
        </w:tc>
        <w:tc>
          <w:tcPr>
            <w:tcW w:w="270" w:type="dxa"/>
            <w:shd w:val="clear" w:color="auto" w:fill="auto"/>
          </w:tcPr>
          <w:p w14:paraId="03480474" w14:textId="77777777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CDF8EC8" w14:textId="3169232B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</w:rPr>
              <w:t>415,412</w:t>
            </w:r>
          </w:p>
        </w:tc>
        <w:tc>
          <w:tcPr>
            <w:tcW w:w="270" w:type="dxa"/>
            <w:shd w:val="clear" w:color="auto" w:fill="auto"/>
          </w:tcPr>
          <w:p w14:paraId="27759B27" w14:textId="77777777" w:rsidR="00F8796C" w:rsidRPr="00E839A7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5CDE163" w14:textId="2C198FB7" w:rsidR="00F8796C" w:rsidRPr="00E839A7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279,497</w:t>
            </w:r>
          </w:p>
        </w:tc>
      </w:tr>
      <w:tr w:rsidR="00F8796C" w:rsidRPr="00E839A7" w14:paraId="0A6A72C2" w14:textId="77777777" w:rsidTr="00CE527D">
        <w:tc>
          <w:tcPr>
            <w:tcW w:w="2970" w:type="dxa"/>
            <w:shd w:val="clear" w:color="auto" w:fill="auto"/>
          </w:tcPr>
          <w:p w14:paraId="5DBD4395" w14:textId="6476019C" w:rsidR="00F8796C" w:rsidRPr="00E839A7" w:rsidRDefault="00F8796C" w:rsidP="00F8796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40D69B12" w14:textId="77777777" w:rsidR="00F8796C" w:rsidRPr="00E839A7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07E99E" w14:textId="1E28B14A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</w:rPr>
              <w:t>237,288</w:t>
            </w:r>
          </w:p>
        </w:tc>
        <w:tc>
          <w:tcPr>
            <w:tcW w:w="270" w:type="dxa"/>
            <w:shd w:val="clear" w:color="auto" w:fill="auto"/>
          </w:tcPr>
          <w:p w14:paraId="3E9A1157" w14:textId="77777777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7980043" w14:textId="1A2621C7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</w:rPr>
              <w:t>178,097</w:t>
            </w:r>
          </w:p>
        </w:tc>
        <w:tc>
          <w:tcPr>
            <w:tcW w:w="270" w:type="dxa"/>
            <w:shd w:val="clear" w:color="auto" w:fill="auto"/>
          </w:tcPr>
          <w:p w14:paraId="5D4ED305" w14:textId="77777777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4024800" w14:textId="0476CDEF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</w:rPr>
              <w:t>218,329</w:t>
            </w:r>
          </w:p>
        </w:tc>
        <w:tc>
          <w:tcPr>
            <w:tcW w:w="270" w:type="dxa"/>
            <w:shd w:val="clear" w:color="auto" w:fill="auto"/>
          </w:tcPr>
          <w:p w14:paraId="5690F207" w14:textId="77777777" w:rsidR="00F8796C" w:rsidRPr="00E839A7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11A1E211" w14:textId="16DB4EEA" w:rsidR="00F8796C" w:rsidRPr="00E839A7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157,417</w:t>
            </w:r>
          </w:p>
        </w:tc>
      </w:tr>
      <w:tr w:rsidR="00F8796C" w:rsidRPr="00E839A7" w14:paraId="78C9CE8B" w14:textId="77777777" w:rsidTr="00CE527D">
        <w:tc>
          <w:tcPr>
            <w:tcW w:w="2970" w:type="dxa"/>
            <w:shd w:val="clear" w:color="auto" w:fill="auto"/>
          </w:tcPr>
          <w:p w14:paraId="30C12204" w14:textId="15C426F2" w:rsidR="00F8796C" w:rsidRPr="00E839A7" w:rsidRDefault="00F8796C" w:rsidP="00F8796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</w:t>
            </w:r>
          </w:p>
        </w:tc>
        <w:tc>
          <w:tcPr>
            <w:tcW w:w="900" w:type="dxa"/>
          </w:tcPr>
          <w:p w14:paraId="7C42CD5D" w14:textId="45DA1B95" w:rsidR="00F8796C" w:rsidRPr="00E839A7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CD67CA" w14:textId="35414790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</w:rPr>
              <w:t>193,505</w:t>
            </w:r>
          </w:p>
        </w:tc>
        <w:tc>
          <w:tcPr>
            <w:tcW w:w="270" w:type="dxa"/>
            <w:shd w:val="clear" w:color="auto" w:fill="auto"/>
          </w:tcPr>
          <w:p w14:paraId="481385BA" w14:textId="77777777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FFE0624" w14:textId="0051EE02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</w:rPr>
              <w:t>192,088</w:t>
            </w:r>
          </w:p>
        </w:tc>
        <w:tc>
          <w:tcPr>
            <w:tcW w:w="270" w:type="dxa"/>
            <w:shd w:val="clear" w:color="auto" w:fill="auto"/>
          </w:tcPr>
          <w:p w14:paraId="3F3E5730" w14:textId="77777777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5A3AA8C" w14:textId="3293D605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</w:rPr>
              <w:t>193,505</w:t>
            </w:r>
          </w:p>
        </w:tc>
        <w:tc>
          <w:tcPr>
            <w:tcW w:w="270" w:type="dxa"/>
            <w:shd w:val="clear" w:color="auto" w:fill="auto"/>
          </w:tcPr>
          <w:p w14:paraId="02D29C19" w14:textId="77777777" w:rsidR="00F8796C" w:rsidRPr="00E839A7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4BB1963" w14:textId="28ACDF09" w:rsidR="00F8796C" w:rsidRPr="00E839A7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192,088</w:t>
            </w:r>
          </w:p>
        </w:tc>
      </w:tr>
      <w:tr w:rsidR="00F8796C" w:rsidRPr="00E839A7" w14:paraId="48DCE9FE" w14:textId="77777777" w:rsidTr="00CE527D">
        <w:tc>
          <w:tcPr>
            <w:tcW w:w="2970" w:type="dxa"/>
            <w:shd w:val="clear" w:color="auto" w:fill="auto"/>
          </w:tcPr>
          <w:p w14:paraId="7105AAB2" w14:textId="77777777" w:rsidR="00F8796C" w:rsidRPr="00E839A7" w:rsidRDefault="00F8796C" w:rsidP="00F8796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900" w:type="dxa"/>
          </w:tcPr>
          <w:p w14:paraId="017266C7" w14:textId="77777777" w:rsidR="00F8796C" w:rsidRPr="00E839A7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DD9A5D" w14:textId="351CAB08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</w:rPr>
              <w:t>123,227</w:t>
            </w:r>
          </w:p>
        </w:tc>
        <w:tc>
          <w:tcPr>
            <w:tcW w:w="270" w:type="dxa"/>
            <w:shd w:val="clear" w:color="auto" w:fill="auto"/>
          </w:tcPr>
          <w:p w14:paraId="7C77B2DB" w14:textId="77777777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1715756F" w14:textId="3B9A92F2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</w:rPr>
              <w:t>135,665</w:t>
            </w:r>
          </w:p>
        </w:tc>
        <w:tc>
          <w:tcPr>
            <w:tcW w:w="270" w:type="dxa"/>
            <w:shd w:val="clear" w:color="auto" w:fill="auto"/>
          </w:tcPr>
          <w:p w14:paraId="2D46D48E" w14:textId="77777777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1550C07" w14:textId="793D2388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</w:rPr>
              <w:t>103,197</w:t>
            </w:r>
          </w:p>
        </w:tc>
        <w:tc>
          <w:tcPr>
            <w:tcW w:w="270" w:type="dxa"/>
            <w:shd w:val="clear" w:color="auto" w:fill="auto"/>
          </w:tcPr>
          <w:p w14:paraId="06BB241D" w14:textId="77777777" w:rsidR="00F8796C" w:rsidRPr="00E839A7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4652F85" w14:textId="2010F64B" w:rsidR="00F8796C" w:rsidRPr="00E839A7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112,161</w:t>
            </w:r>
          </w:p>
        </w:tc>
      </w:tr>
      <w:tr w:rsidR="00F8796C" w:rsidRPr="00E839A7" w14:paraId="6F3A20DE" w14:textId="77777777" w:rsidTr="00CE527D">
        <w:tc>
          <w:tcPr>
            <w:tcW w:w="2970" w:type="dxa"/>
            <w:shd w:val="clear" w:color="auto" w:fill="auto"/>
          </w:tcPr>
          <w:p w14:paraId="43265CF4" w14:textId="367CB766" w:rsidR="00F8796C" w:rsidRPr="00E839A7" w:rsidRDefault="00F8796C" w:rsidP="00F8796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839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39A7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14:paraId="31C8C266" w14:textId="77777777" w:rsidR="00F8796C" w:rsidRPr="00E839A7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D6A103" w14:textId="0A3ABF06" w:rsidR="00F8796C" w:rsidRPr="0016602F" w:rsidRDefault="00436D6A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840A2" w:rsidRPr="0016602F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F8796C" w:rsidRPr="001660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602F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270" w:type="dxa"/>
            <w:shd w:val="clear" w:color="auto" w:fill="auto"/>
          </w:tcPr>
          <w:p w14:paraId="2DEBE7C0" w14:textId="77777777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E268DBC" w14:textId="4DEB1B99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</w:rPr>
              <w:t>360,287</w:t>
            </w:r>
          </w:p>
        </w:tc>
        <w:tc>
          <w:tcPr>
            <w:tcW w:w="270" w:type="dxa"/>
            <w:shd w:val="clear" w:color="auto" w:fill="auto"/>
          </w:tcPr>
          <w:p w14:paraId="38184F19" w14:textId="77777777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79F37D8" w14:textId="5A0400D1" w:rsidR="00F8796C" w:rsidRPr="0016602F" w:rsidRDefault="00436D6A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9840A2" w:rsidRPr="0016602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8796C" w:rsidRPr="001660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602F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270" w:type="dxa"/>
            <w:shd w:val="clear" w:color="auto" w:fill="auto"/>
          </w:tcPr>
          <w:p w14:paraId="522E1111" w14:textId="77777777" w:rsidR="00F8796C" w:rsidRPr="00E839A7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C518A79" w14:textId="6864DB22" w:rsidR="00F8796C" w:rsidRPr="00E839A7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315,019</w:t>
            </w:r>
          </w:p>
        </w:tc>
      </w:tr>
      <w:tr w:rsidR="00F8796C" w:rsidRPr="00E839A7" w14:paraId="2603F384" w14:textId="77777777" w:rsidTr="00CE527D">
        <w:trPr>
          <w:trHeight w:val="847"/>
        </w:trPr>
        <w:tc>
          <w:tcPr>
            <w:tcW w:w="3870" w:type="dxa"/>
            <w:gridSpan w:val="2"/>
            <w:shd w:val="clear" w:color="auto" w:fill="auto"/>
          </w:tcPr>
          <w:p w14:paraId="240BC77B" w14:textId="77777777" w:rsidR="00F8796C" w:rsidRPr="00E839A7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รวมต้นทุนขาย ต้นทุนในการจัด </w:t>
            </w:r>
            <w:r w:rsidRPr="00E839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   จำหน่ายและค่าใช้จ่ายในการบริหาร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083A3" w14:textId="6DABB7BA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5,485,895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F6E8C6" w14:textId="77777777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C9E6B" w14:textId="44BBBEBC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4,840,016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6621F9" w14:textId="77777777" w:rsidR="00F8796C" w:rsidRPr="0016602F" w:rsidRDefault="00F8796C" w:rsidP="00F8796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3222A6" w14:textId="671ACEE6" w:rsidR="00F8796C" w:rsidRPr="0016602F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60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5,165,685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68284C" w14:textId="77777777" w:rsidR="00F8796C" w:rsidRPr="00E839A7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DEDE53" w14:textId="64AA277A" w:rsidR="00F8796C" w:rsidRPr="00E839A7" w:rsidRDefault="00F8796C" w:rsidP="00F8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4,561,660</w:t>
            </w:r>
            <w:r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="000000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14:paraId="00A1CEDF" w14:textId="77777777" w:rsidR="002C28F6" w:rsidRPr="00E839A7" w:rsidRDefault="002C28F6" w:rsidP="0098635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89F22A" w14:textId="33D22915" w:rsidR="002C28F6" w:rsidRPr="00444D4F" w:rsidRDefault="002C28F6" w:rsidP="004941E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39A7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ในระหว่างปี</w:t>
      </w:r>
      <w:r w:rsidRPr="00E839A7">
        <w:rPr>
          <w:rFonts w:asciiTheme="majorBidi" w:hAnsiTheme="majorBidi" w:cstheme="majorBidi"/>
          <w:sz w:val="30"/>
          <w:szCs w:val="30"/>
        </w:rPr>
        <w:t xml:space="preserve"> </w:t>
      </w:r>
      <w:r w:rsidR="00242D2C" w:rsidRPr="00E839A7">
        <w:rPr>
          <w:rFonts w:asciiTheme="majorBidi" w:hAnsiTheme="majorBidi" w:cstheme="majorBidi"/>
          <w:sz w:val="30"/>
          <w:szCs w:val="30"/>
        </w:rPr>
        <w:t>2567</w:t>
      </w:r>
      <w:r w:rsidRPr="00E839A7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กลุ่มบริษัทและบริษัทจ่ายเงินสมทบกองทุนสำรองเลี้ยงชีพสำหรับพนักงานของกลุ่มบริษัท</w:t>
      </w:r>
      <w:r w:rsidR="00C438F1" w:rsidRPr="00E839A7">
        <w:rPr>
          <w:rFonts w:asciiTheme="majorBidi" w:hAnsiTheme="majorBidi" w:cstheme="majorBidi"/>
          <w:sz w:val="30"/>
          <w:szCs w:val="30"/>
        </w:rPr>
        <w:br/>
      </w:r>
      <w:r w:rsidRPr="00E839A7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</w:t>
      </w:r>
      <w:r w:rsidR="00EF7713" w:rsidRPr="00E839A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F8796C" w:rsidRPr="00E839A7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A57E60" w:rsidRPr="00E839A7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F8796C" w:rsidRPr="00E839A7">
        <w:rPr>
          <w:rFonts w:asciiTheme="majorBidi" w:hAnsiTheme="majorBidi" w:cstheme="majorBidi"/>
          <w:spacing w:val="-2"/>
          <w:sz w:val="30"/>
          <w:szCs w:val="30"/>
        </w:rPr>
        <w:t>45</w:t>
      </w:r>
      <w:r w:rsidRPr="00E839A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839A7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5740F2" w:rsidRPr="00E839A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839A7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F8796C" w:rsidRPr="00E839A7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A57E60" w:rsidRPr="00E839A7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F8796C" w:rsidRPr="00E839A7">
        <w:rPr>
          <w:rFonts w:asciiTheme="majorBidi" w:hAnsiTheme="majorBidi" w:cstheme="majorBidi"/>
          <w:spacing w:val="-2"/>
          <w:sz w:val="30"/>
          <w:szCs w:val="30"/>
        </w:rPr>
        <w:t>18</w:t>
      </w:r>
      <w:r w:rsidRPr="00E839A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839A7">
        <w:rPr>
          <w:rFonts w:asciiTheme="majorBidi" w:hAnsiTheme="majorBidi" w:cstheme="majorBidi"/>
          <w:spacing w:val="-2"/>
          <w:sz w:val="30"/>
          <w:szCs w:val="30"/>
          <w:cs/>
        </w:rPr>
        <w:t>ล้านบาท ตาม</w:t>
      </w:r>
      <w:r w:rsidRPr="00C438F1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ลำดับ </w:t>
      </w:r>
      <w:r w:rsidRPr="00C438F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242D2C" w:rsidRPr="00242D2C">
        <w:rPr>
          <w:rFonts w:asciiTheme="majorBidi" w:hAnsiTheme="majorBidi" w:cstheme="majorBidi"/>
          <w:i/>
          <w:iCs/>
          <w:spacing w:val="-2"/>
          <w:sz w:val="30"/>
          <w:szCs w:val="30"/>
        </w:rPr>
        <w:t>2566</w:t>
      </w:r>
      <w:r w:rsidRPr="00C438F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 จำนวน</w:t>
      </w:r>
      <w:r w:rsidRPr="00C438F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42D2C" w:rsidRPr="00242D2C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="00DE468F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i/>
          <w:iCs/>
          <w:spacing w:val="-2"/>
          <w:sz w:val="30"/>
          <w:szCs w:val="30"/>
        </w:rPr>
        <w:t>88</w:t>
      </w:r>
      <w:r w:rsidRPr="00C438F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C438F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5740F2" w:rsidRPr="00C438F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C438F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และ </w:t>
      </w:r>
      <w:r w:rsidR="00242D2C" w:rsidRPr="00242D2C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="00DE468F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i/>
          <w:iCs/>
          <w:spacing w:val="-2"/>
          <w:sz w:val="30"/>
          <w:szCs w:val="30"/>
        </w:rPr>
        <w:t>69</w:t>
      </w:r>
      <w:r w:rsidR="00DE468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C438F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 ตามลำดับ)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4D4F">
        <w:rPr>
          <w:rFonts w:asciiTheme="majorBidi" w:hAnsiTheme="majorBidi" w:cstheme="majorBidi"/>
          <w:sz w:val="30"/>
          <w:szCs w:val="30"/>
          <w:cs/>
        </w:rPr>
        <w:t>ซึ่งแสดงเป็นส่วนหนึ่งของค่าใช้จ่ายผลประโยชน์ของพนักงาน</w:t>
      </w:r>
    </w:p>
    <w:p w14:paraId="791C1517" w14:textId="3FB659AE" w:rsidR="002C28F6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85751F1" w14:textId="77777777" w:rsidR="002C28F6" w:rsidRPr="0087049C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กำไรต่อหุ้น</w:t>
      </w:r>
    </w:p>
    <w:p w14:paraId="08EF563B" w14:textId="77777777" w:rsidR="002C28F6" w:rsidRDefault="002C28F6" w:rsidP="00C4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F287D4" w14:textId="4ADADCF7" w:rsidR="005E3535" w:rsidRDefault="005E3535" w:rsidP="00C4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5E3535">
        <w:rPr>
          <w:rFonts w:asciiTheme="majorBidi" w:hAnsiTheme="majorBidi"/>
          <w:sz w:val="30"/>
          <w:szCs w:val="30"/>
          <w:cs/>
        </w:rPr>
        <w:t>การคำนวณกำไรต่อหุ้นขั้นพื้นฐานและกำไรต่อหุ้นปรับลดมาจากกำไรของผู้ถือหุ้นสามัญของบริษัทกับจำนวนหุ้นสามัญถัวเฉลี่ยถ่วงน้ำหนักที่ออกจำหน่ายแล้ว 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</w:p>
    <w:p w14:paraId="4CC025A0" w14:textId="77777777" w:rsidR="005E3535" w:rsidRPr="00C438F1" w:rsidRDefault="005E3535" w:rsidP="00C4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084"/>
        <w:gridCol w:w="260"/>
        <w:gridCol w:w="1176"/>
        <w:gridCol w:w="360"/>
        <w:gridCol w:w="1215"/>
        <w:gridCol w:w="243"/>
        <w:gridCol w:w="1095"/>
      </w:tblGrid>
      <w:tr w:rsidR="002C28F6" w:rsidRPr="0087049C" w14:paraId="1D2DF045" w14:textId="77777777" w:rsidTr="00CE527D">
        <w:trPr>
          <w:tblHeader/>
        </w:trPr>
        <w:tc>
          <w:tcPr>
            <w:tcW w:w="3780" w:type="dxa"/>
          </w:tcPr>
          <w:p w14:paraId="60CBDA71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788060F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085D1B3C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76EA7F98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87049C" w14:paraId="0F8480AF" w14:textId="77777777" w:rsidTr="00CE527D">
        <w:trPr>
          <w:tblHeader/>
        </w:trPr>
        <w:tc>
          <w:tcPr>
            <w:tcW w:w="3780" w:type="dxa"/>
          </w:tcPr>
          <w:p w14:paraId="066738E6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0FE7B03" w14:textId="4E5F6152" w:rsidR="002C28F6" w:rsidRPr="0087049C" w:rsidRDefault="00242D2C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0" w:type="dxa"/>
            <w:vAlign w:val="center"/>
          </w:tcPr>
          <w:p w14:paraId="7DC2096A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 w14:paraId="17F013DB" w14:textId="03074A6E" w:rsidR="002C28F6" w:rsidRPr="0087049C" w:rsidRDefault="00242D2C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60" w:type="dxa"/>
          </w:tcPr>
          <w:p w14:paraId="70368535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76A13B7C" w14:textId="0246432A" w:rsidR="002C28F6" w:rsidRPr="0087049C" w:rsidRDefault="00242D2C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  <w:vAlign w:val="center"/>
          </w:tcPr>
          <w:p w14:paraId="2274005B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center"/>
          </w:tcPr>
          <w:p w14:paraId="573E63B8" w14:textId="225EE222" w:rsidR="002C28F6" w:rsidRPr="0087049C" w:rsidRDefault="00242D2C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C28F6" w:rsidRPr="0087049C" w14:paraId="6B3E247D" w14:textId="77777777" w:rsidTr="00CE527D">
        <w:trPr>
          <w:tblHeader/>
        </w:trPr>
        <w:tc>
          <w:tcPr>
            <w:tcW w:w="3780" w:type="dxa"/>
          </w:tcPr>
          <w:p w14:paraId="69497032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33" w:type="dxa"/>
            <w:gridSpan w:val="7"/>
          </w:tcPr>
          <w:p w14:paraId="416217F7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2C28F6" w:rsidRPr="0087049C" w14:paraId="66E1EE66" w14:textId="77777777" w:rsidTr="00CE527D">
        <w:tc>
          <w:tcPr>
            <w:tcW w:w="3780" w:type="dxa"/>
          </w:tcPr>
          <w:p w14:paraId="4A0AAD5F" w14:textId="77777777" w:rsidR="002C28F6" w:rsidRPr="000E4B50" w:rsidRDefault="002C28F6" w:rsidP="000E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84" w:type="dxa"/>
            <w:vAlign w:val="bottom"/>
          </w:tcPr>
          <w:p w14:paraId="16A9E6F6" w14:textId="77777777" w:rsidR="002C28F6" w:rsidRPr="0087049C" w:rsidRDefault="002C28F6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0F0E2FDB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2E4E98C9" w14:textId="77777777" w:rsidR="002C28F6" w:rsidRPr="0087049C" w:rsidRDefault="002C28F6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84821A7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23FB3D9" w14:textId="77777777" w:rsidR="002C28F6" w:rsidRPr="0087049C" w:rsidRDefault="002C28F6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E35DCF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2D9276BD" w14:textId="77777777" w:rsidR="002C28F6" w:rsidRPr="0087049C" w:rsidRDefault="002C28F6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30725035" w14:textId="77777777" w:rsidTr="00CE527D">
        <w:tc>
          <w:tcPr>
            <w:tcW w:w="3780" w:type="dxa"/>
          </w:tcPr>
          <w:p w14:paraId="0483BE2D" w14:textId="09AE4B26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4D236A90" w14:textId="2A041C8F" w:rsidR="002C28F6" w:rsidRPr="00F55A12" w:rsidRDefault="00242D2C" w:rsidP="004A58F2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6DC40DD0" w:rsidRPr="6DC40D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252</w:t>
            </w:r>
            <w:r w:rsidR="6DC40DD0" w:rsidRPr="6DC40D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60" w:type="dxa"/>
          </w:tcPr>
          <w:p w14:paraId="62BBE237" w14:textId="77777777" w:rsidR="002C28F6" w:rsidRPr="00F55A12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5CE231E5" w14:textId="386C3752" w:rsidR="002C28F6" w:rsidRPr="00F55A12" w:rsidRDefault="00242D2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E46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074</w:t>
            </w:r>
            <w:r w:rsidR="00DE46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360" w:type="dxa"/>
          </w:tcPr>
          <w:p w14:paraId="6CA0F6D4" w14:textId="77777777" w:rsidR="002C28F6" w:rsidRPr="00F55A12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7A913ADC" w14:textId="77777777" w:rsidR="002C28F6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62A1EA5" w14:textId="4109CF0B" w:rsidR="004A7469" w:rsidRPr="00F55A12" w:rsidRDefault="00242D2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2D4AAE03" w:rsidRPr="2D4AAE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  <w:r w:rsidR="2D4AAE03" w:rsidRPr="2D4AAE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</w:t>
            </w:r>
          </w:p>
        </w:tc>
        <w:tc>
          <w:tcPr>
            <w:tcW w:w="243" w:type="dxa"/>
          </w:tcPr>
          <w:p w14:paraId="48E6950E" w14:textId="77777777" w:rsidR="002C28F6" w:rsidRPr="00F55A12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50F11054" w14:textId="77777777" w:rsidR="002C28F6" w:rsidRPr="00F55A12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0C42FA" w14:textId="735B9449" w:rsidR="002C28F6" w:rsidRPr="00F55A12" w:rsidRDefault="00242D2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E46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  <w:r w:rsidR="00DE46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</w:t>
            </w:r>
          </w:p>
        </w:tc>
      </w:tr>
      <w:tr w:rsidR="002C28F6" w:rsidRPr="00C438F1" w14:paraId="6B6E13BE" w14:textId="77777777" w:rsidTr="00CE527D">
        <w:tc>
          <w:tcPr>
            <w:tcW w:w="3780" w:type="dxa"/>
          </w:tcPr>
          <w:p w14:paraId="2C7BBD7F" w14:textId="77777777" w:rsidR="002C28F6" w:rsidRPr="00C438F1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22218C7A" w14:textId="77777777" w:rsidR="002C28F6" w:rsidRPr="00C438F1" w:rsidRDefault="002C28F6" w:rsidP="008D2E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dxa"/>
          </w:tcPr>
          <w:p w14:paraId="7C16E7E7" w14:textId="77777777" w:rsidR="002C28F6" w:rsidRPr="00C438F1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bottom"/>
          </w:tcPr>
          <w:p w14:paraId="15CB82FB" w14:textId="77777777" w:rsidR="002C28F6" w:rsidRPr="00C438F1" w:rsidRDefault="002C28F6" w:rsidP="008D2E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60" w:type="dxa"/>
          </w:tcPr>
          <w:p w14:paraId="3B6C869D" w14:textId="77777777" w:rsidR="002C28F6" w:rsidRPr="00C438F1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4D750E0D" w14:textId="77777777" w:rsidR="002C28F6" w:rsidRPr="00C438F1" w:rsidRDefault="002C28F6" w:rsidP="008D2E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3" w:type="dxa"/>
          </w:tcPr>
          <w:p w14:paraId="1EA8DA79" w14:textId="77777777" w:rsidR="002C28F6" w:rsidRPr="00C438F1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4ED20DF3" w14:textId="77777777" w:rsidR="002C28F6" w:rsidRPr="00C438F1" w:rsidRDefault="002C28F6" w:rsidP="008D2E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2C28F6" w:rsidRPr="0027468D" w14:paraId="0D83C2D9" w14:textId="77777777" w:rsidTr="00CE527D">
        <w:tc>
          <w:tcPr>
            <w:tcW w:w="3780" w:type="dxa"/>
          </w:tcPr>
          <w:p w14:paraId="4B9A4131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4" w:type="dxa"/>
            <w:vAlign w:val="bottom"/>
          </w:tcPr>
          <w:p w14:paraId="77C3CC9D" w14:textId="77777777" w:rsidR="002C28F6" w:rsidRPr="0087049C" w:rsidRDefault="002C28F6" w:rsidP="008D2E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2D8D9EBE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2D0FB4AB" w14:textId="77777777" w:rsidR="002C28F6" w:rsidRPr="0087049C" w:rsidRDefault="002C28F6" w:rsidP="008D2E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E92CF33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123B183" w14:textId="77777777" w:rsidR="002C28F6" w:rsidRPr="0087049C" w:rsidRDefault="002C28F6" w:rsidP="008D2E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5DF491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0C7C0977" w14:textId="77777777" w:rsidR="002C28F6" w:rsidRPr="0087049C" w:rsidRDefault="002C28F6" w:rsidP="008D2E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68F" w:rsidRPr="0087049C" w14:paraId="658C588A" w14:textId="77777777" w:rsidTr="00CE527D">
        <w:tc>
          <w:tcPr>
            <w:tcW w:w="3780" w:type="dxa"/>
            <w:vAlign w:val="bottom"/>
          </w:tcPr>
          <w:p w14:paraId="12D6A8AF" w14:textId="3B64D701" w:rsidR="00DE468F" w:rsidRPr="0087049C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4" w:type="dxa"/>
          </w:tcPr>
          <w:p w14:paraId="5011F2FD" w14:textId="68A07CF1" w:rsidR="00DE468F" w:rsidRPr="003D7380" w:rsidRDefault="00242D2C" w:rsidP="00DE468F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  <w:r w:rsidR="344C60F1" w:rsidRPr="344C60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</w:t>
            </w:r>
          </w:p>
        </w:tc>
        <w:tc>
          <w:tcPr>
            <w:tcW w:w="260" w:type="dxa"/>
          </w:tcPr>
          <w:p w14:paraId="5BA3B8F3" w14:textId="77777777" w:rsidR="00DE468F" w:rsidRPr="003D7380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32FB2D20" w14:textId="6BA6053D" w:rsidR="00DE468F" w:rsidRPr="003D7380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 w:rsidR="00DE46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360" w:type="dxa"/>
          </w:tcPr>
          <w:p w14:paraId="68FEFF36" w14:textId="77777777" w:rsidR="00DE468F" w:rsidRPr="003D7380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991AB9D" w14:textId="0DB6C077" w:rsidR="00DE468F" w:rsidRPr="003D7380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 w:rsidR="2D4AAE03" w:rsidRPr="2D4AAE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243" w:type="dxa"/>
          </w:tcPr>
          <w:p w14:paraId="04715638" w14:textId="77777777" w:rsidR="00DE468F" w:rsidRPr="0087049C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0B054DF5" w14:textId="70441B8D" w:rsidR="00DE468F" w:rsidRPr="00F55A12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 w:rsidR="00DE46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</w:tr>
      <w:tr w:rsidR="00DE468F" w:rsidRPr="0087049C" w14:paraId="0E1992DE" w14:textId="77777777" w:rsidTr="00CE527D">
        <w:tc>
          <w:tcPr>
            <w:tcW w:w="3780" w:type="dxa"/>
            <w:shd w:val="clear" w:color="auto" w:fill="auto"/>
            <w:vAlign w:val="bottom"/>
          </w:tcPr>
          <w:p w14:paraId="0F8053CB" w14:textId="1267B08A" w:rsidR="00DE468F" w:rsidRPr="0087049C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การซื้อคืนหุ้นทุน</w:t>
            </w:r>
          </w:p>
        </w:tc>
        <w:tc>
          <w:tcPr>
            <w:tcW w:w="1084" w:type="dxa"/>
            <w:shd w:val="clear" w:color="auto" w:fill="auto"/>
          </w:tcPr>
          <w:p w14:paraId="491B453F" w14:textId="5F236F7F" w:rsidR="00DE468F" w:rsidRPr="003D7380" w:rsidRDefault="344C60F1" w:rsidP="00DE468F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344C60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</w:t>
            </w:r>
            <w:r w:rsidRPr="344C60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363C6C10" w14:textId="77777777" w:rsidR="00DE468F" w:rsidRPr="003D7380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70A640D" w14:textId="1A90E58C" w:rsidR="00DE468F" w:rsidRPr="007511F5" w:rsidRDefault="00DE468F" w:rsidP="00F705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74AD1013" w14:textId="77777777" w:rsidR="00DE468F" w:rsidRPr="003D7380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2E4EA270" w14:textId="62F152F1" w:rsidR="00DE468F" w:rsidRPr="003D7380" w:rsidRDefault="09F8CDC2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9F8CD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271</w:t>
            </w:r>
            <w:r w:rsidRPr="09F8CD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19BA6E25" w14:textId="77777777" w:rsidR="00DE468F" w:rsidRPr="0087049C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2020318C" w14:textId="2626F61B" w:rsidR="00DE468F" w:rsidRPr="007511F5" w:rsidRDefault="00DE468F" w:rsidP="00F705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E468F" w:rsidRPr="0087049C" w14:paraId="13AC3014" w14:textId="77777777" w:rsidTr="00CE527D">
        <w:tc>
          <w:tcPr>
            <w:tcW w:w="3780" w:type="dxa"/>
          </w:tcPr>
          <w:p w14:paraId="6BD0456F" w14:textId="77777777" w:rsidR="00DE468F" w:rsidRPr="0087049C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3004A478" w14:textId="5F479503" w:rsidR="00DE468F" w:rsidRPr="00EA5452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 ณ วันที่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B565243" w14:textId="36E0B32B" w:rsidR="00DE468F" w:rsidRPr="00F55A12" w:rsidRDefault="00DE468F" w:rsidP="09CD46F6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D264DDC" w14:textId="4AE98DA6" w:rsidR="00DE468F" w:rsidRPr="00F55A12" w:rsidRDefault="00242D2C" w:rsidP="00DE468F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308</w:t>
            </w:r>
            <w:r w:rsidR="2BF917BC" w:rsidRPr="2BF917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018</w:t>
            </w:r>
          </w:p>
        </w:tc>
        <w:tc>
          <w:tcPr>
            <w:tcW w:w="260" w:type="dxa"/>
          </w:tcPr>
          <w:p w14:paraId="0185C898" w14:textId="77777777" w:rsidR="00DE468F" w:rsidRPr="00F55A12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539DC74C" w14:textId="77777777" w:rsidR="00DE468F" w:rsidRDefault="00DE468F" w:rsidP="00DE468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715B826" w14:textId="00B3BCF3" w:rsidR="00DE468F" w:rsidRPr="00F55A12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DE46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</w:p>
        </w:tc>
        <w:tc>
          <w:tcPr>
            <w:tcW w:w="360" w:type="dxa"/>
          </w:tcPr>
          <w:p w14:paraId="47467F06" w14:textId="77777777" w:rsidR="00DE468F" w:rsidRPr="00F55A12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5795B15" w14:textId="69A40E95" w:rsidR="00DE468F" w:rsidRPr="00F55A12" w:rsidRDefault="00DE468F" w:rsidP="6DAD7F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683F560" w14:textId="2E20E8D1" w:rsidR="00DE468F" w:rsidRPr="00F55A12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6DAD7F8B" w:rsidRPr="6DAD7F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018</w:t>
            </w:r>
          </w:p>
        </w:tc>
        <w:tc>
          <w:tcPr>
            <w:tcW w:w="243" w:type="dxa"/>
          </w:tcPr>
          <w:p w14:paraId="3F6948CE" w14:textId="77777777" w:rsidR="00DE468F" w:rsidRPr="00F55A12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62185350" w14:textId="77777777" w:rsidR="00DE468F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147343F" w14:textId="1F43AB17" w:rsidR="00DE468F" w:rsidRPr="00F55A12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DE46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</w:p>
        </w:tc>
      </w:tr>
      <w:tr w:rsidR="00DE468F" w:rsidRPr="00C438F1" w14:paraId="03798255" w14:textId="77777777" w:rsidTr="00CE527D">
        <w:tc>
          <w:tcPr>
            <w:tcW w:w="3780" w:type="dxa"/>
          </w:tcPr>
          <w:p w14:paraId="5441F510" w14:textId="77777777" w:rsidR="00DE468F" w:rsidRPr="00C438F1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01633917" w14:textId="77777777" w:rsidR="00DE468F" w:rsidRPr="00C438F1" w:rsidRDefault="00DE468F" w:rsidP="00DE468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dxa"/>
          </w:tcPr>
          <w:p w14:paraId="5691C567" w14:textId="77777777" w:rsidR="00DE468F" w:rsidRPr="00C438F1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bottom"/>
          </w:tcPr>
          <w:p w14:paraId="314ED40A" w14:textId="77777777" w:rsidR="00DE468F" w:rsidRPr="00C438F1" w:rsidRDefault="00DE468F" w:rsidP="00DE468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60" w:type="dxa"/>
          </w:tcPr>
          <w:p w14:paraId="38295DD9" w14:textId="77777777" w:rsidR="00DE468F" w:rsidRPr="00C438F1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26021BFC" w14:textId="4EC865E1" w:rsidR="00DE468F" w:rsidRPr="00C438F1" w:rsidRDefault="00DE468F" w:rsidP="00DE468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39F85755" w14:textId="77777777" w:rsidR="00DE468F" w:rsidRPr="00C438F1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073B27FB" w14:textId="77777777" w:rsidR="00DE468F" w:rsidRPr="00C438F1" w:rsidRDefault="00DE468F" w:rsidP="00DE468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E468F" w:rsidRPr="0087049C" w14:paraId="05D8D82A" w14:textId="77777777" w:rsidTr="00CE527D">
        <w:tc>
          <w:tcPr>
            <w:tcW w:w="3780" w:type="dxa"/>
          </w:tcPr>
          <w:p w14:paraId="6789A88E" w14:textId="77777777" w:rsidR="00DE468F" w:rsidRPr="0087049C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271439D6" w14:textId="48A6DE96" w:rsidR="00DE468F" w:rsidRPr="00F55A12" w:rsidRDefault="00242D2C" w:rsidP="00DE468F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2BF917BC" w:rsidRPr="2BF917B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</w:t>
            </w:r>
          </w:p>
        </w:tc>
        <w:tc>
          <w:tcPr>
            <w:tcW w:w="260" w:type="dxa"/>
          </w:tcPr>
          <w:p w14:paraId="4DFB8FF2" w14:textId="77777777" w:rsidR="00DE468F" w:rsidRPr="00F55A12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46CE2283" w14:textId="15116DFA" w:rsidR="00DE468F" w:rsidRPr="00F55A12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E46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360" w:type="dxa"/>
            <w:vAlign w:val="bottom"/>
          </w:tcPr>
          <w:p w14:paraId="6D0ECF22" w14:textId="77777777" w:rsidR="00DE468F" w:rsidRPr="00F55A12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6C2D397E" w14:textId="1A0DC152" w:rsidR="00DE468F" w:rsidRPr="00F55A12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3A95D241" w:rsidRPr="3A95D2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43" w:type="dxa"/>
            <w:vAlign w:val="bottom"/>
          </w:tcPr>
          <w:p w14:paraId="1E039794" w14:textId="77777777" w:rsidR="00DE468F" w:rsidRPr="00F55A12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14:paraId="0ADAC589" w14:textId="197A501E" w:rsidR="00DE468F" w:rsidRPr="00F55A12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E46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</w:tr>
    </w:tbl>
    <w:p w14:paraId="33BB25A7" w14:textId="77777777" w:rsidR="002C28F6" w:rsidRPr="00C438F1" w:rsidRDefault="002C28F6" w:rsidP="00C4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5FAC74" w14:textId="77777777" w:rsidR="00103CCE" w:rsidRDefault="00103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7B32B095" w14:textId="1A5AEDC0" w:rsidR="002C28F6" w:rsidRPr="0087049C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62AD4E12" w14:textId="77777777" w:rsidR="002C28F6" w:rsidRPr="00C438F1" w:rsidRDefault="002C28F6" w:rsidP="00C4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558" w:type="dxa"/>
        <w:tblLook w:val="04A0" w:firstRow="1" w:lastRow="0" w:firstColumn="1" w:lastColumn="0" w:noHBand="0" w:noVBand="1"/>
      </w:tblPr>
      <w:tblGrid>
        <w:gridCol w:w="2790"/>
        <w:gridCol w:w="1620"/>
        <w:gridCol w:w="1980"/>
        <w:gridCol w:w="1278"/>
        <w:gridCol w:w="236"/>
        <w:gridCol w:w="1294"/>
      </w:tblGrid>
      <w:tr w:rsidR="002C28F6" w:rsidRPr="0087049C" w14:paraId="4ACA7368" w14:textId="77777777" w:rsidTr="00CE527D">
        <w:tc>
          <w:tcPr>
            <w:tcW w:w="2790" w:type="dxa"/>
            <w:shd w:val="clear" w:color="auto" w:fill="auto"/>
            <w:vAlign w:val="bottom"/>
          </w:tcPr>
          <w:p w14:paraId="2D98F1D1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F819A44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A081D84" w14:textId="77777777" w:rsidR="002C28F6" w:rsidRPr="0087049C" w:rsidRDefault="002C28F6" w:rsidP="000E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60F943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</w:tcPr>
          <w:p w14:paraId="474774E7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5C9B9C" w14:textId="77777777" w:rsidR="002C28F6" w:rsidRPr="0087049C" w:rsidDel="00D43E7A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C28F6" w:rsidRPr="0087049C" w14:paraId="3A6C9DD6" w14:textId="77777777" w:rsidTr="00CE527D">
        <w:tc>
          <w:tcPr>
            <w:tcW w:w="2790" w:type="dxa"/>
            <w:shd w:val="clear" w:color="auto" w:fill="auto"/>
          </w:tcPr>
          <w:p w14:paraId="53BA3E69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AF935FC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598D758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38A19CB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240C5DE2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097A787A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8F6" w:rsidRPr="0087049C" w14:paraId="094C7C14" w14:textId="77777777" w:rsidTr="00CE527D">
        <w:tc>
          <w:tcPr>
            <w:tcW w:w="2790" w:type="dxa"/>
            <w:shd w:val="clear" w:color="auto" w:fill="auto"/>
          </w:tcPr>
          <w:p w14:paraId="73EFF973" w14:textId="12743606" w:rsidR="002C28F6" w:rsidRPr="000E4B50" w:rsidRDefault="00242D2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5841A165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8D979D4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A23A78F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E00838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1A81C24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6FB92712" w14:textId="77777777" w:rsidTr="00CE527D">
        <w:tc>
          <w:tcPr>
            <w:tcW w:w="2790" w:type="dxa"/>
            <w:shd w:val="clear" w:color="auto" w:fill="auto"/>
          </w:tcPr>
          <w:p w14:paraId="5640CD6D" w14:textId="75C56E2A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B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242D2C" w:rsidRPr="00242D2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0F15B75A" w14:textId="6EF08E21" w:rsidR="002C28F6" w:rsidRPr="0087049C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proofErr w:type="gramStart"/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A54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28F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proofErr w:type="gramEnd"/>
            <w:r w:rsidR="002C28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1980" w:type="dxa"/>
            <w:shd w:val="clear" w:color="auto" w:fill="auto"/>
          </w:tcPr>
          <w:p w14:paraId="4F27A89F" w14:textId="4073D025" w:rsidR="002C28F6" w:rsidRPr="0087049C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2C28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8" w:type="dxa"/>
            <w:shd w:val="clear" w:color="auto" w:fill="auto"/>
          </w:tcPr>
          <w:p w14:paraId="3F7CCD0E" w14:textId="4023A983" w:rsidR="002C28F6" w:rsidRPr="00252DA3" w:rsidRDefault="00242D2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E527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31D35E24" w14:textId="77777777" w:rsidR="002C28F6" w:rsidRPr="00252DA3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4CF4C92" w14:textId="422D0756" w:rsidR="002C28F6" w:rsidRPr="00252DA3" w:rsidRDefault="00242D2C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670</w:t>
            </w:r>
            <w:r w:rsidR="00CE52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</w:tr>
      <w:tr w:rsidR="002C28F6" w:rsidRPr="0087049C" w14:paraId="1E62C7ED" w14:textId="77777777" w:rsidTr="00CE527D">
        <w:tc>
          <w:tcPr>
            <w:tcW w:w="2790" w:type="dxa"/>
            <w:shd w:val="clear" w:color="auto" w:fill="auto"/>
          </w:tcPr>
          <w:p w14:paraId="2D1CD9EC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6E0FA4A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3FEED4A1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86005F8" w14:textId="77777777" w:rsidR="002C28F6" w:rsidRPr="00252DA3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6D1E100" w14:textId="77777777" w:rsidR="002C28F6" w:rsidRPr="00252DA3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5CB171AC" w14:textId="77777777" w:rsidR="002C28F6" w:rsidRPr="00252DA3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468F" w:rsidRPr="0087049C" w14:paraId="56C4ADC9" w14:textId="77777777" w:rsidTr="00CE527D">
        <w:tc>
          <w:tcPr>
            <w:tcW w:w="2790" w:type="dxa"/>
            <w:shd w:val="clear" w:color="auto" w:fill="auto"/>
          </w:tcPr>
          <w:p w14:paraId="4E9C8CEA" w14:textId="33F37F55" w:rsidR="00DE468F" w:rsidRPr="000E4B50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66D6C13A" w14:textId="77777777" w:rsidR="00DE468F" w:rsidRPr="0087049C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7BFAE34" w14:textId="77777777" w:rsidR="00DE468F" w:rsidRPr="0087049C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F8ADC73" w14:textId="77777777" w:rsidR="00DE468F" w:rsidRPr="00252DA3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3826A2" w14:textId="77777777" w:rsidR="00DE468F" w:rsidRPr="00252DA3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E2EDC42" w14:textId="77777777" w:rsidR="00DE468F" w:rsidRPr="00252DA3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68F" w:rsidRPr="0087049C" w14:paraId="1438677A" w14:textId="77777777" w:rsidTr="00CE527D">
        <w:tc>
          <w:tcPr>
            <w:tcW w:w="2790" w:type="dxa"/>
            <w:shd w:val="clear" w:color="auto" w:fill="auto"/>
          </w:tcPr>
          <w:p w14:paraId="524BE1BE" w14:textId="0E92C610" w:rsidR="00DE468F" w:rsidRPr="0087049C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B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242D2C" w:rsidRPr="00242D2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44201B2D" w14:textId="2EFDA1D5" w:rsidR="00DE468F" w:rsidRPr="0087049C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DE46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46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1EBF6F6E" w14:textId="05C6C32C" w:rsidR="00DE468F" w:rsidRPr="00126F05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DE46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8" w:type="dxa"/>
            <w:shd w:val="clear" w:color="auto" w:fill="auto"/>
          </w:tcPr>
          <w:p w14:paraId="31229FE2" w14:textId="1462625C" w:rsidR="00DE468F" w:rsidRPr="00252DA3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E468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36" w:type="dxa"/>
            <w:shd w:val="clear" w:color="auto" w:fill="auto"/>
          </w:tcPr>
          <w:p w14:paraId="185C8189" w14:textId="77777777" w:rsidR="00DE468F" w:rsidRPr="00252DA3" w:rsidRDefault="00DE468F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FE235D8" w14:textId="0CB4A75F" w:rsidR="00DE468F" w:rsidRPr="00252DA3" w:rsidRDefault="00242D2C" w:rsidP="00DE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508</w:t>
            </w:r>
            <w:r w:rsidR="00DE46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</w:tr>
    </w:tbl>
    <w:p w14:paraId="4A740443" w14:textId="436E5EF9" w:rsidR="000D4E37" w:rsidRPr="00C438F1" w:rsidRDefault="000D4E37" w:rsidP="00C4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35ACEC" w14:textId="4EFF1BC3" w:rsidR="002C28F6" w:rsidRPr="001946FB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1946F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7937C1E2" w14:textId="77777777" w:rsidR="002C28F6" w:rsidRPr="0087049C" w:rsidRDefault="002C28F6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B15E785" w14:textId="77777777" w:rsidR="002C28F6" w:rsidRPr="006843A5" w:rsidRDefault="002C28F6" w:rsidP="00C64BBD">
      <w:pPr>
        <w:pStyle w:val="Heading2"/>
        <w:tabs>
          <w:tab w:val="clear" w:pos="454"/>
          <w:tab w:val="left" w:pos="540"/>
        </w:tabs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</w:pPr>
      <w:r w:rsidRPr="006843A5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(ก)</w:t>
      </w:r>
      <w:r w:rsidRPr="006843A5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ab/>
        <w:t>มูลค่าตามบัญชีและมูลค่ายุติธรรม</w:t>
      </w:r>
    </w:p>
    <w:p w14:paraId="425FD33A" w14:textId="77777777" w:rsidR="002C28F6" w:rsidRPr="0087049C" w:rsidRDefault="002C28F6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71FED" w14:textId="1F2D08FC" w:rsidR="0000610E" w:rsidRDefault="002C28F6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C3704E">
        <w:rPr>
          <w:rFonts w:asciiTheme="majorBidi" w:hAnsiTheme="majorBidi" w:cstheme="majorBidi"/>
          <w:sz w:val="30"/>
          <w:szCs w:val="30"/>
        </w:rPr>
        <w:t xml:space="preserve">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68EC045" w14:textId="77777777" w:rsidR="00F70A41" w:rsidRDefault="00F70A41" w:rsidP="00F70A41">
      <w:pPr>
        <w:rPr>
          <w:rFonts w:asciiTheme="majorBidi" w:hAnsiTheme="majorBidi" w:cstheme="majorBidi"/>
          <w:sz w:val="30"/>
          <w:szCs w:val="30"/>
        </w:rPr>
      </w:pPr>
    </w:p>
    <w:p w14:paraId="1D72D629" w14:textId="77777777" w:rsidR="00F70A41" w:rsidRPr="003B411B" w:rsidRDefault="00F70A41" w:rsidP="00F70A41">
      <w:pPr>
        <w:rPr>
          <w:rFonts w:asciiTheme="majorBidi" w:hAnsiTheme="majorBidi" w:cstheme="majorBidi"/>
          <w:sz w:val="30"/>
          <w:szCs w:val="30"/>
        </w:rPr>
        <w:sectPr w:rsidR="00F70A41" w:rsidRPr="003B411B" w:rsidSect="00BA5EAF">
          <w:headerReference w:type="default" r:id="rId2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0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1530"/>
        <w:gridCol w:w="270"/>
        <w:gridCol w:w="1529"/>
        <w:gridCol w:w="276"/>
        <w:gridCol w:w="1440"/>
        <w:gridCol w:w="270"/>
        <w:gridCol w:w="1165"/>
        <w:gridCol w:w="270"/>
        <w:gridCol w:w="1080"/>
        <w:gridCol w:w="270"/>
        <w:gridCol w:w="1080"/>
        <w:gridCol w:w="270"/>
        <w:gridCol w:w="990"/>
        <w:gridCol w:w="236"/>
        <w:gridCol w:w="1114"/>
      </w:tblGrid>
      <w:tr w:rsidR="00816E35" w:rsidRPr="0087049C" w14:paraId="5C1278E2" w14:textId="77777777" w:rsidTr="008C1581">
        <w:trPr>
          <w:trHeight w:val="261"/>
          <w:tblHeader/>
        </w:trPr>
        <w:tc>
          <w:tcPr>
            <w:tcW w:w="2970" w:type="dxa"/>
            <w:shd w:val="clear" w:color="auto" w:fill="auto"/>
            <w:vAlign w:val="bottom"/>
          </w:tcPr>
          <w:p w14:paraId="56562830" w14:textId="77777777" w:rsidR="00816E35" w:rsidRPr="0087049C" w:rsidRDefault="00816E35" w:rsidP="008D2E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4250905B" w14:textId="77777777" w:rsidR="00816E35" w:rsidRPr="0087049C" w:rsidRDefault="00816E35" w:rsidP="008D2E9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1790" w:type="dxa"/>
            <w:gridSpan w:val="15"/>
          </w:tcPr>
          <w:p w14:paraId="27BEC183" w14:textId="0640E4B7" w:rsidR="00816E35" w:rsidRPr="00867706" w:rsidRDefault="00816E35" w:rsidP="008D2E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8677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8677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="00867706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6E35" w:rsidRPr="0087049C" w14:paraId="35834A0A" w14:textId="77777777" w:rsidTr="008C1581">
        <w:trPr>
          <w:trHeight w:val="261"/>
          <w:tblHeader/>
        </w:trPr>
        <w:tc>
          <w:tcPr>
            <w:tcW w:w="2970" w:type="dxa"/>
            <w:shd w:val="clear" w:color="auto" w:fill="auto"/>
            <w:vAlign w:val="bottom"/>
          </w:tcPr>
          <w:p w14:paraId="4BB45C14" w14:textId="77777777" w:rsidR="00816E35" w:rsidRPr="0087049C" w:rsidRDefault="00816E35" w:rsidP="008D2E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613D4D45" w14:textId="77777777" w:rsidR="00816E35" w:rsidRPr="0087049C" w:rsidRDefault="00816E35" w:rsidP="008D2E9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6480" w:type="dxa"/>
            <w:gridSpan w:val="7"/>
          </w:tcPr>
          <w:p w14:paraId="07CA4063" w14:textId="77777777" w:rsidR="00816E35" w:rsidRPr="0087049C" w:rsidRDefault="00816E35" w:rsidP="008D2E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514D427" w14:textId="77777777" w:rsidR="00816E35" w:rsidRPr="0087049C" w:rsidRDefault="00816E35" w:rsidP="008D2E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3B1BD33B" w14:textId="77777777" w:rsidR="00816E35" w:rsidRPr="0087049C" w:rsidRDefault="00816E35" w:rsidP="008D2E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16E35" w:rsidRPr="0087049C" w14:paraId="7F6C8146" w14:textId="77777777" w:rsidTr="008C1581">
        <w:trPr>
          <w:trHeight w:val="261"/>
          <w:tblHeader/>
        </w:trPr>
        <w:tc>
          <w:tcPr>
            <w:tcW w:w="2970" w:type="dxa"/>
            <w:shd w:val="clear" w:color="auto" w:fill="auto"/>
            <w:vAlign w:val="bottom"/>
          </w:tcPr>
          <w:p w14:paraId="08BC1FAD" w14:textId="12A8E22B" w:rsidR="00BD5991" w:rsidRPr="0087049C" w:rsidRDefault="00BD5991" w:rsidP="007C0BD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417F29C" w14:textId="4435C8C4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5C31E72" w14:textId="6A88EEB1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973B1BC" w14:textId="77777777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29" w:type="dxa"/>
          </w:tcPr>
          <w:p w14:paraId="3798F813" w14:textId="5DC3566F" w:rsidR="00BD5991" w:rsidRPr="0087049C" w:rsidRDefault="00677B89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7B8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6" w:type="dxa"/>
          </w:tcPr>
          <w:p w14:paraId="5EA3DDE0" w14:textId="7BF315D1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766D95" w14:textId="77777777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56E9BC" w14:textId="77777777" w:rsidR="00BD5991" w:rsidRPr="0087049C" w:rsidRDefault="00BD5991" w:rsidP="00677B89">
            <w:pPr>
              <w:ind w:left="-43" w:right="-86" w:hanging="6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951ADC2" w14:textId="77777777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D83CADB" w14:textId="77777777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40A3C87" w14:textId="288EFFD0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7C0E261" w14:textId="77777777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DB98D30" w14:textId="4C4B168F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26A3E21" w14:textId="77777777" w:rsidR="00BD5991" w:rsidRPr="0087049C" w:rsidRDefault="00BD5991" w:rsidP="00677B8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0DE7411" w14:textId="3E12DB71" w:rsidR="00BD5991" w:rsidRPr="0087049C" w:rsidRDefault="00BD5991" w:rsidP="00677B8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117A896" w14:textId="77777777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3AB5870" w14:textId="77777777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213E9" w:rsidRPr="0087049C" w14:paraId="4B15B9EA" w14:textId="77777777" w:rsidTr="008C1581">
        <w:trPr>
          <w:trHeight w:val="261"/>
          <w:tblHeader/>
        </w:trPr>
        <w:tc>
          <w:tcPr>
            <w:tcW w:w="2970" w:type="dxa"/>
            <w:shd w:val="clear" w:color="auto" w:fill="auto"/>
            <w:vAlign w:val="bottom"/>
          </w:tcPr>
          <w:p w14:paraId="00A84A4D" w14:textId="77777777" w:rsidR="005213E9" w:rsidRPr="0087049C" w:rsidRDefault="005213E9" w:rsidP="008D2E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33726CA" w14:textId="77777777" w:rsidR="005213E9" w:rsidRPr="0087049C" w:rsidRDefault="005213E9" w:rsidP="008D2E9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90" w:type="dxa"/>
            <w:gridSpan w:val="15"/>
          </w:tcPr>
          <w:p w14:paraId="05D803C8" w14:textId="77777777" w:rsidR="005213E9" w:rsidRPr="0087049C" w:rsidRDefault="005213E9" w:rsidP="008D2E9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16E35" w:rsidRPr="0087049C" w14:paraId="26C45026" w14:textId="77777777" w:rsidTr="008C1581">
        <w:trPr>
          <w:trHeight w:val="261"/>
        </w:trPr>
        <w:tc>
          <w:tcPr>
            <w:tcW w:w="2970" w:type="dxa"/>
            <w:shd w:val="clear" w:color="auto" w:fill="auto"/>
          </w:tcPr>
          <w:p w14:paraId="1B8A30EF" w14:textId="61B165DF" w:rsidR="00BD5991" w:rsidRPr="0087049C" w:rsidRDefault="00242D2C" w:rsidP="008D2E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4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F83FC05" w14:textId="77777777" w:rsidR="00BD5991" w:rsidRPr="0087049C" w:rsidRDefault="00BD5991" w:rsidP="008D2E9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25681253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493D112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29" w:type="dxa"/>
          </w:tcPr>
          <w:p w14:paraId="7DC095E8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6" w:type="dxa"/>
          </w:tcPr>
          <w:p w14:paraId="29FFF828" w14:textId="3FA6D184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55C86DFD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05306392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  <w:shd w:val="clear" w:color="auto" w:fill="auto"/>
          </w:tcPr>
          <w:p w14:paraId="2C6897A8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38EC3AD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6F58DCD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54DD607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6189B3E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908650D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0219812A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77CC8C7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shd w:val="clear" w:color="auto" w:fill="auto"/>
          </w:tcPr>
          <w:p w14:paraId="792F4DB0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816E35" w:rsidRPr="0087049C" w14:paraId="3387C2A5" w14:textId="77777777" w:rsidTr="008C1581">
        <w:trPr>
          <w:trHeight w:val="261"/>
        </w:trPr>
        <w:tc>
          <w:tcPr>
            <w:tcW w:w="2970" w:type="dxa"/>
            <w:shd w:val="clear" w:color="auto" w:fill="auto"/>
          </w:tcPr>
          <w:p w14:paraId="54439B58" w14:textId="77777777" w:rsidR="00BD5991" w:rsidRPr="0087049C" w:rsidRDefault="00BD5991" w:rsidP="008D2E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0AB5B21" w14:textId="77777777" w:rsidR="00BD5991" w:rsidRPr="0087049C" w:rsidRDefault="00BD5991" w:rsidP="008D2E9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08D3EADE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4E5ED03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29" w:type="dxa"/>
          </w:tcPr>
          <w:p w14:paraId="6ED2E55F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6" w:type="dxa"/>
          </w:tcPr>
          <w:p w14:paraId="1018F4CB" w14:textId="292440B3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43C265EE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13CD2D23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  <w:shd w:val="clear" w:color="auto" w:fill="auto"/>
          </w:tcPr>
          <w:p w14:paraId="41494ABE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3C52940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2DCC4801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0F31A58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9465C7D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B56FBED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530BAF1A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24969F7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shd w:val="clear" w:color="auto" w:fill="auto"/>
          </w:tcPr>
          <w:p w14:paraId="5572E353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816E35" w:rsidRPr="0087049C" w14:paraId="0EC6D264" w14:textId="77777777" w:rsidTr="008C1581">
        <w:trPr>
          <w:trHeight w:val="261"/>
        </w:trPr>
        <w:tc>
          <w:tcPr>
            <w:tcW w:w="2970" w:type="dxa"/>
            <w:shd w:val="clear" w:color="auto" w:fill="auto"/>
          </w:tcPr>
          <w:p w14:paraId="7A42F61A" w14:textId="77777777" w:rsidR="00BD5991" w:rsidRPr="0087049C" w:rsidRDefault="00BD5991" w:rsidP="008D2E9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5E82C31" w14:textId="77777777" w:rsidR="00BD5991" w:rsidRPr="0087049C" w:rsidRDefault="00BD5991" w:rsidP="008D2E9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66F4519A" w14:textId="77777777" w:rsidR="00BD5991" w:rsidRPr="00126F05" w:rsidRDefault="00BD5991" w:rsidP="008D2E9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EB8040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184DB4D3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64A18BC" w14:textId="2289B767" w:rsidR="00BD5991" w:rsidRPr="0087049C" w:rsidRDefault="00BD5991" w:rsidP="008D2E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6A3E207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230B07" w14:textId="77777777" w:rsidR="00BD5991" w:rsidRPr="0087049C" w:rsidRDefault="00BD5991" w:rsidP="008D2E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36AAEFC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C7D029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89B434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2D361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041BAF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70BA0" w14:textId="77777777" w:rsidR="00BD5991" w:rsidRPr="0087049C" w:rsidRDefault="00BD5991" w:rsidP="008D2E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75C720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64F3D7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9EB3115" w14:textId="77777777" w:rsidR="00BD5991" w:rsidRPr="0087049C" w:rsidRDefault="00BD5991" w:rsidP="008D2E9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1581" w:rsidRPr="0087049C" w14:paraId="2D5CCF77" w14:textId="77777777" w:rsidTr="008C1581">
        <w:trPr>
          <w:trHeight w:val="261"/>
        </w:trPr>
        <w:tc>
          <w:tcPr>
            <w:tcW w:w="2970" w:type="dxa"/>
            <w:shd w:val="clear" w:color="auto" w:fill="auto"/>
          </w:tcPr>
          <w:p w14:paraId="01AEBEA9" w14:textId="154B5073" w:rsidR="008C1581" w:rsidRPr="0016602F" w:rsidRDefault="008C1581" w:rsidP="002C0B91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02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270" w:type="dxa"/>
          </w:tcPr>
          <w:p w14:paraId="27D4FC8A" w14:textId="77777777" w:rsidR="008C1581" w:rsidRPr="0016602F" w:rsidRDefault="008C1581" w:rsidP="002C0B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0E8F4E1" w14:textId="6D979695" w:rsidR="008C1581" w:rsidRPr="0016602F" w:rsidRDefault="008C1581" w:rsidP="008C1581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0735CD" w14:textId="77777777" w:rsidR="008C1581" w:rsidRPr="0016602F" w:rsidRDefault="008C1581" w:rsidP="002C0B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53A7E00C" w14:textId="6B78C358" w:rsidR="008C1581" w:rsidRPr="0016602F" w:rsidRDefault="008C1581" w:rsidP="00F972D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6A4B1FD2" w14:textId="77777777" w:rsidR="008C1581" w:rsidRPr="0016602F" w:rsidRDefault="008C1581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F10B7F8" w14:textId="7E7E9DED" w:rsidR="008C1581" w:rsidRPr="0016602F" w:rsidRDefault="008C1581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10,051</w:t>
            </w:r>
          </w:p>
        </w:tc>
        <w:tc>
          <w:tcPr>
            <w:tcW w:w="270" w:type="dxa"/>
            <w:shd w:val="clear" w:color="auto" w:fill="auto"/>
          </w:tcPr>
          <w:p w14:paraId="1F6E8887" w14:textId="77777777" w:rsidR="008C1581" w:rsidRPr="0016602F" w:rsidRDefault="008C1581" w:rsidP="002C0B9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E7857F1" w14:textId="16B79CC3" w:rsidR="008C1581" w:rsidRPr="00242D2C" w:rsidRDefault="008C1581" w:rsidP="005213E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10,051</w:t>
            </w:r>
          </w:p>
        </w:tc>
        <w:tc>
          <w:tcPr>
            <w:tcW w:w="270" w:type="dxa"/>
          </w:tcPr>
          <w:p w14:paraId="19D29B89" w14:textId="77777777" w:rsidR="008C1581" w:rsidRPr="0087049C" w:rsidRDefault="008C1581" w:rsidP="002C0B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5884C" w14:textId="10DB51E9" w:rsidR="008C1581" w:rsidRDefault="008C1581" w:rsidP="0064428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6AA7EC" w14:textId="77777777" w:rsidR="008C1581" w:rsidRPr="0087049C" w:rsidRDefault="008C1581" w:rsidP="002C0B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B8DA2F" w14:textId="2D3CCEEE" w:rsidR="008C1581" w:rsidRPr="00242D2C" w:rsidRDefault="008C1581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897018E" w14:textId="77777777" w:rsidR="008C1581" w:rsidRPr="0087049C" w:rsidRDefault="008C1581" w:rsidP="002C0B9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23A589" w14:textId="43339736" w:rsidR="008C1581" w:rsidRDefault="008C1581" w:rsidP="002C0B9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9269D5" w14:textId="77777777" w:rsidR="008C1581" w:rsidRPr="0087049C" w:rsidRDefault="008C1581" w:rsidP="002C0B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9F31440" w14:textId="77777777" w:rsidR="008C1581" w:rsidRPr="00242D2C" w:rsidRDefault="008C1581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C0B91" w:rsidRPr="0087049C" w14:paraId="12FCDE1C" w14:textId="77777777" w:rsidTr="008C1581">
        <w:trPr>
          <w:trHeight w:val="261"/>
        </w:trPr>
        <w:tc>
          <w:tcPr>
            <w:tcW w:w="2970" w:type="dxa"/>
            <w:shd w:val="clear" w:color="auto" w:fill="auto"/>
          </w:tcPr>
          <w:p w14:paraId="7C81FF0C" w14:textId="77777777" w:rsidR="002C0B91" w:rsidRPr="0087049C" w:rsidRDefault="002C0B91" w:rsidP="002C0B91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22225C75" w14:textId="77777777" w:rsidR="002C0B91" w:rsidRPr="0087049C" w:rsidRDefault="002C0B91" w:rsidP="002C0B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1B41B9F7" w14:textId="278158B2" w:rsidR="002C0B91" w:rsidRPr="0087049C" w:rsidRDefault="00242D2C" w:rsidP="00561AA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992</w:t>
            </w:r>
            <w:r w:rsidR="000E2C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70" w:type="dxa"/>
          </w:tcPr>
          <w:p w14:paraId="4387FAD1" w14:textId="77777777" w:rsidR="002C0B91" w:rsidRPr="002C0B91" w:rsidRDefault="002C0B91" w:rsidP="002C0B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459DA870" w14:textId="493B03B9" w:rsidR="002C0B91" w:rsidRPr="007511F5" w:rsidRDefault="00A4426B" w:rsidP="00F972D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59A0494E" w14:textId="44031732" w:rsidR="002C0B91" w:rsidRPr="007511F5" w:rsidRDefault="002C0B91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2AE05B5" w14:textId="3C8141CC" w:rsidR="002C0B91" w:rsidRPr="0087049C" w:rsidRDefault="00242D2C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8F5A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270" w:type="dxa"/>
            <w:shd w:val="clear" w:color="auto" w:fill="auto"/>
          </w:tcPr>
          <w:p w14:paraId="791DCC2A" w14:textId="77777777" w:rsidR="002C0B91" w:rsidRPr="0087049C" w:rsidRDefault="002C0B91" w:rsidP="002C0B9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72E582E" w14:textId="60BF546D" w:rsidR="002C0B91" w:rsidRPr="002C0B91" w:rsidRDefault="00242D2C" w:rsidP="005213E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F5A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022</w:t>
            </w:r>
            <w:r w:rsidR="001067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13E9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17F98600" w14:textId="77777777" w:rsidR="002C0B91" w:rsidRPr="0087049C" w:rsidRDefault="002C0B91" w:rsidP="002C0B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664B2" w14:textId="22B0F21E" w:rsidR="002C0B91" w:rsidRPr="0087049C" w:rsidRDefault="0070552C" w:rsidP="0064428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A1F16E" w14:textId="77777777" w:rsidR="002C0B91" w:rsidRPr="0087049C" w:rsidRDefault="002C0B91" w:rsidP="002C0B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B7F0F7" w14:textId="6D02A4F3" w:rsidR="002C0B91" w:rsidRPr="0087049C" w:rsidRDefault="00242D2C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05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022</w:t>
            </w:r>
            <w:r w:rsidR="00705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34A3EBB4" w14:textId="77777777" w:rsidR="002C0B91" w:rsidRPr="0087049C" w:rsidRDefault="002C0B91" w:rsidP="002C0B9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96262B" w14:textId="7397D41B" w:rsidR="002C0B91" w:rsidRPr="0087049C" w:rsidRDefault="0070552C" w:rsidP="002C0B9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4307EE" w14:textId="77777777" w:rsidR="002C0B91" w:rsidRPr="0087049C" w:rsidRDefault="002C0B91" w:rsidP="002C0B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C93F3CD" w14:textId="33273DC8" w:rsidR="002C0B91" w:rsidRPr="0087049C" w:rsidRDefault="00242D2C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05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022</w:t>
            </w:r>
            <w:r w:rsidR="007055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</w:tr>
      <w:tr w:rsidR="009B119F" w:rsidRPr="0087049C" w14:paraId="6B2DD12E" w14:textId="77777777" w:rsidTr="008C1581">
        <w:trPr>
          <w:trHeight w:val="261"/>
        </w:trPr>
        <w:tc>
          <w:tcPr>
            <w:tcW w:w="2970" w:type="dxa"/>
            <w:shd w:val="clear" w:color="auto" w:fill="auto"/>
          </w:tcPr>
          <w:p w14:paraId="4F2E9C45" w14:textId="7183EFE8" w:rsidR="009B119F" w:rsidRDefault="009B119F" w:rsidP="00C3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right="-90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เงินลงทุนในกองทุนรวม</w:t>
            </w:r>
            <w:r w:rsidR="00F972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C158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972D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4A2DF242" w14:textId="77777777" w:rsidR="009B119F" w:rsidRPr="0087049C" w:rsidRDefault="009B119F" w:rsidP="002C0B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E6D8CED" w14:textId="77777777" w:rsidR="00F972DC" w:rsidRDefault="00F972DC" w:rsidP="00F972D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3510DF4" w14:textId="77777777" w:rsidR="00261B85" w:rsidRDefault="00261B85" w:rsidP="00F972D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FB3BD18" w14:textId="77911ADC" w:rsidR="00261B85" w:rsidRPr="00AE3517" w:rsidRDefault="00261B85" w:rsidP="005213E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6A29DF" w14:textId="77777777" w:rsidR="009B119F" w:rsidRPr="002C0B91" w:rsidRDefault="009B119F" w:rsidP="002C0B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793374A4" w14:textId="77777777" w:rsidR="00F972DC" w:rsidRDefault="00F972DC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A1E0E7A" w14:textId="77777777" w:rsidR="00737386" w:rsidRDefault="00737386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D515EC" w14:textId="2DC91788" w:rsidR="00737386" w:rsidRPr="00AE3517" w:rsidRDefault="00242D2C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261B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76" w:type="dxa"/>
          </w:tcPr>
          <w:p w14:paraId="55B6C444" w14:textId="77777777" w:rsidR="009B119F" w:rsidRPr="007511F5" w:rsidRDefault="009B119F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1EA619" w14:textId="77777777" w:rsidR="00F972DC" w:rsidRDefault="00F972DC" w:rsidP="00F972D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BFE6D92" w14:textId="77777777" w:rsidR="00261B85" w:rsidRDefault="00261B85" w:rsidP="00F972D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F94541F" w14:textId="7ABE63D6" w:rsidR="00261B85" w:rsidRDefault="00261B85" w:rsidP="00F972D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6C06EC" w14:textId="77777777" w:rsidR="009B119F" w:rsidRPr="0087049C" w:rsidRDefault="009B119F" w:rsidP="002C0B9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032CBD2" w14:textId="77777777" w:rsidR="00F972DC" w:rsidRDefault="00F972DC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CEC7B95" w14:textId="77777777" w:rsidR="00261B85" w:rsidRDefault="00261B85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3526786" w14:textId="75C60C32" w:rsidR="00261B85" w:rsidRPr="00AE3517" w:rsidRDefault="00242D2C" w:rsidP="005213E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261B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13E9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270" w:type="dxa"/>
          </w:tcPr>
          <w:p w14:paraId="4B5A46B6" w14:textId="77777777" w:rsidR="009B119F" w:rsidRPr="0087049C" w:rsidRDefault="009B119F" w:rsidP="002C0B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A4BDA" w14:textId="77777777" w:rsidR="00F972DC" w:rsidRDefault="00F972DC" w:rsidP="0064428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589A9BC" w14:textId="77777777" w:rsidR="0070552C" w:rsidRDefault="0070552C" w:rsidP="0064428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1579573" w14:textId="2D4167C4" w:rsidR="0070552C" w:rsidRDefault="0070552C" w:rsidP="0064428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80D34BD" w14:textId="77777777" w:rsidR="009B119F" w:rsidRPr="0087049C" w:rsidRDefault="009B119F" w:rsidP="002C0B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6E546" w14:textId="77777777" w:rsidR="00F972DC" w:rsidRDefault="00F972DC" w:rsidP="00CB1A0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871FFAA" w14:textId="77777777" w:rsidR="0070552C" w:rsidRDefault="0070552C" w:rsidP="00CB1A0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DAD404E" w14:textId="486A159E" w:rsidR="0070552C" w:rsidRPr="00AE3517" w:rsidRDefault="0070552C" w:rsidP="00CB1A0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88BDBC" w14:textId="77777777" w:rsidR="009B119F" w:rsidRPr="0087049C" w:rsidRDefault="009B119F" w:rsidP="002C0B9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B1B2CA" w14:textId="77777777" w:rsidR="00CB1A08" w:rsidRDefault="00CB1A08" w:rsidP="00C3704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0CDDA5" w14:textId="77777777" w:rsidR="00261B85" w:rsidRDefault="00261B85" w:rsidP="00C3704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E3C77D" w14:textId="1DA230A9" w:rsidR="00261B85" w:rsidRDefault="00242D2C" w:rsidP="00C3704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261B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36" w:type="dxa"/>
          </w:tcPr>
          <w:p w14:paraId="2F68D95B" w14:textId="77777777" w:rsidR="009B119F" w:rsidRPr="0087049C" w:rsidRDefault="009B119F" w:rsidP="002C0B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52A7B48" w14:textId="77777777" w:rsidR="00CB1A08" w:rsidRDefault="00CB1A08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4C036D5" w14:textId="77777777" w:rsidR="00261B85" w:rsidRDefault="00261B85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46754D1" w14:textId="6F1A35A3" w:rsidR="00261B85" w:rsidRPr="00AE3517" w:rsidRDefault="00242D2C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261B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</w:tr>
      <w:tr w:rsidR="00C3704E" w:rsidRPr="00776BE7" w14:paraId="1CD77DFE" w14:textId="77777777" w:rsidTr="008C1581">
        <w:trPr>
          <w:trHeight w:val="261"/>
        </w:trPr>
        <w:tc>
          <w:tcPr>
            <w:tcW w:w="2970" w:type="dxa"/>
            <w:shd w:val="clear" w:color="auto" w:fill="auto"/>
          </w:tcPr>
          <w:p w14:paraId="04FD7E4E" w14:textId="2703B69D" w:rsidR="00C3704E" w:rsidRPr="00776BE7" w:rsidRDefault="00C3704E" w:rsidP="00C3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9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BE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0BE3295E" w14:textId="77777777" w:rsidR="00C3704E" w:rsidRPr="00776BE7" w:rsidRDefault="00C3704E" w:rsidP="002C0B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4B6A303" w14:textId="3FDBF3C6" w:rsidR="00C3704E" w:rsidRPr="00776BE7" w:rsidRDefault="00242D2C" w:rsidP="00561AA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992</w:t>
            </w:r>
            <w:r w:rsidR="00D72C9E" w:rsidRPr="00D72C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70" w:type="dxa"/>
          </w:tcPr>
          <w:p w14:paraId="0D9875D9" w14:textId="77777777" w:rsidR="00C3704E" w:rsidRPr="00776BE7" w:rsidRDefault="00C3704E" w:rsidP="002C0B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2CEDAB73" w14:textId="2472DDD0" w:rsidR="00C3704E" w:rsidRPr="00776BE7" w:rsidRDefault="00242D2C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261B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76" w:type="dxa"/>
          </w:tcPr>
          <w:p w14:paraId="34D7154C" w14:textId="77777777" w:rsidR="00C3704E" w:rsidRPr="00776BE7" w:rsidRDefault="00C3704E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58D921" w14:textId="4DCA51C3" w:rsidR="00C3704E" w:rsidRPr="00776BE7" w:rsidRDefault="006D2EB9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40,016</w:t>
            </w:r>
          </w:p>
        </w:tc>
        <w:tc>
          <w:tcPr>
            <w:tcW w:w="270" w:type="dxa"/>
            <w:shd w:val="clear" w:color="auto" w:fill="auto"/>
          </w:tcPr>
          <w:p w14:paraId="7D8E9CA1" w14:textId="77777777" w:rsidR="00C3704E" w:rsidRPr="00776BE7" w:rsidRDefault="00C3704E" w:rsidP="002C0B9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31BBDEE" w14:textId="16E7BD39" w:rsidR="00C3704E" w:rsidRPr="00776BE7" w:rsidRDefault="00242D2C" w:rsidP="005213E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82A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6D2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C420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13E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D2EB9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3A522D9A" w14:textId="77777777" w:rsidR="00C3704E" w:rsidRPr="00776BE7" w:rsidRDefault="00C3704E" w:rsidP="002C0B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AC3420" w14:textId="1DA99854" w:rsidR="00C3704E" w:rsidRPr="00776BE7" w:rsidRDefault="00C3704E" w:rsidP="0064428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2589EE5" w14:textId="77777777" w:rsidR="00C3704E" w:rsidRPr="00776BE7" w:rsidRDefault="00C3704E" w:rsidP="002C0B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D486FE" w14:textId="164CDC3C" w:rsidR="00C3704E" w:rsidRPr="00776BE7" w:rsidRDefault="00C3704E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4B82E8" w14:textId="77777777" w:rsidR="00C3704E" w:rsidRPr="00776BE7" w:rsidRDefault="00C3704E" w:rsidP="002C0B9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E9E6CF" w14:textId="244215D9" w:rsidR="00C3704E" w:rsidRPr="00776BE7" w:rsidRDefault="00C3704E" w:rsidP="00C3704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4855A8" w14:textId="77777777" w:rsidR="00C3704E" w:rsidRPr="00776BE7" w:rsidRDefault="00C3704E" w:rsidP="002C0B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D0B12A8" w14:textId="28DF941E" w:rsidR="00C3704E" w:rsidRPr="00776BE7" w:rsidRDefault="00C3704E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67706" w:rsidRPr="0087049C" w14:paraId="513A8B5A" w14:textId="77777777" w:rsidTr="008C1581">
        <w:trPr>
          <w:trHeight w:val="261"/>
        </w:trPr>
        <w:tc>
          <w:tcPr>
            <w:tcW w:w="2970" w:type="dxa"/>
            <w:shd w:val="clear" w:color="auto" w:fill="auto"/>
          </w:tcPr>
          <w:p w14:paraId="25E34A29" w14:textId="77777777" w:rsidR="00867706" w:rsidRDefault="00867706" w:rsidP="005E5C0D">
            <w:pPr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A0C024" w14:textId="77777777" w:rsidR="00867706" w:rsidRPr="0087049C" w:rsidRDefault="00867706" w:rsidP="00972A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00F7F63B" w14:textId="77777777" w:rsidR="00867706" w:rsidRPr="00972AAD" w:rsidRDefault="00867706" w:rsidP="00561AA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ADDE0B" w14:textId="77777777" w:rsidR="00867706" w:rsidRPr="00972AAD" w:rsidRDefault="00867706" w:rsidP="00972A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002C3713" w14:textId="77777777" w:rsidR="00867706" w:rsidRPr="00972AAD" w:rsidRDefault="00867706" w:rsidP="00972A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3B498222" w14:textId="77777777" w:rsidR="00867706" w:rsidRPr="00972AAD" w:rsidRDefault="00867706" w:rsidP="00972A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E122EF8" w14:textId="77777777" w:rsidR="00867706" w:rsidRDefault="00867706" w:rsidP="004E256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A08F12" w14:textId="77777777" w:rsidR="00867706" w:rsidRPr="0087049C" w:rsidRDefault="00867706" w:rsidP="00972A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2C9DA179" w14:textId="77777777" w:rsidR="00867706" w:rsidRPr="00972AAD" w:rsidRDefault="00867706" w:rsidP="00972A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486311" w14:textId="77777777" w:rsidR="00867706" w:rsidRPr="0087049C" w:rsidRDefault="00867706" w:rsidP="00972A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0D614A" w14:textId="77777777" w:rsidR="00867706" w:rsidRDefault="00867706" w:rsidP="00972AA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5A0CC1" w14:textId="77777777" w:rsidR="00867706" w:rsidRPr="0087049C" w:rsidRDefault="00867706" w:rsidP="00972A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A81CC8" w14:textId="77777777" w:rsidR="00867706" w:rsidRDefault="00867706" w:rsidP="00972A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765083D" w14:textId="77777777" w:rsidR="00867706" w:rsidRPr="0087049C" w:rsidRDefault="00867706" w:rsidP="00972A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F9CEFF" w14:textId="77777777" w:rsidR="00867706" w:rsidRDefault="00867706" w:rsidP="00972AA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86E760" w14:textId="77777777" w:rsidR="00867706" w:rsidRPr="0087049C" w:rsidRDefault="00867706" w:rsidP="00972A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5672671" w14:textId="77777777" w:rsidR="00867706" w:rsidRDefault="00867706" w:rsidP="00972A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AAD" w:rsidRPr="0087049C" w14:paraId="2B382592" w14:textId="77777777" w:rsidTr="008C1581">
        <w:trPr>
          <w:trHeight w:val="261"/>
        </w:trPr>
        <w:tc>
          <w:tcPr>
            <w:tcW w:w="2970" w:type="dxa"/>
            <w:shd w:val="clear" w:color="auto" w:fill="auto"/>
          </w:tcPr>
          <w:p w14:paraId="09E19B76" w14:textId="19D6A3F0" w:rsidR="00972AAD" w:rsidRDefault="005213E9" w:rsidP="005E5C0D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2F15B5B1" w14:textId="77777777" w:rsidR="00972AAD" w:rsidRPr="0087049C" w:rsidRDefault="00972AAD" w:rsidP="00972A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6EE80723" w14:textId="7A841798" w:rsidR="00972AAD" w:rsidRPr="00972AAD" w:rsidRDefault="00972AAD" w:rsidP="00561AA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66C0A0" w14:textId="77777777" w:rsidR="00972AAD" w:rsidRPr="00972AAD" w:rsidRDefault="00972AAD" w:rsidP="00972A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3B223A7D" w14:textId="102F1D4F" w:rsidR="00972AAD" w:rsidRPr="00972AAD" w:rsidRDefault="00972AAD" w:rsidP="00972A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7DD8E487" w14:textId="2AE55608" w:rsidR="00972AAD" w:rsidRPr="00972AAD" w:rsidRDefault="00972AAD" w:rsidP="00972A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EF89E28" w14:textId="222568B8" w:rsidR="00972AAD" w:rsidRDefault="00972AAD" w:rsidP="004E256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D82AD0" w14:textId="77777777" w:rsidR="00972AAD" w:rsidRPr="0087049C" w:rsidRDefault="00972AAD" w:rsidP="00972A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9EF55F1" w14:textId="7F2DFBE4" w:rsidR="00972AAD" w:rsidRPr="00972AAD" w:rsidRDefault="00972AAD" w:rsidP="00972A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C0B301" w14:textId="77777777" w:rsidR="00972AAD" w:rsidRPr="0087049C" w:rsidRDefault="00972AAD" w:rsidP="00972A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FE689" w14:textId="4B61BA1E" w:rsidR="00972AAD" w:rsidRDefault="00972AAD" w:rsidP="00972AA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55BDFF2" w14:textId="77777777" w:rsidR="00972AAD" w:rsidRPr="0087049C" w:rsidRDefault="00972AAD" w:rsidP="00972A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AB405F" w14:textId="179F0A7A" w:rsidR="00972AAD" w:rsidRDefault="00972AAD" w:rsidP="000C560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D16749" w14:textId="77777777" w:rsidR="00972AAD" w:rsidRPr="0087049C" w:rsidRDefault="00972AAD" w:rsidP="00972A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742F25" w14:textId="150FBBA9" w:rsidR="00972AAD" w:rsidRDefault="00972AAD" w:rsidP="00972AA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4146D4" w14:textId="77777777" w:rsidR="00972AAD" w:rsidRPr="0087049C" w:rsidRDefault="00972AAD" w:rsidP="00972A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747092E" w14:textId="3C4DF07D" w:rsidR="00972AAD" w:rsidRDefault="00972AAD" w:rsidP="00972A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13E9" w:rsidRPr="0087049C" w14:paraId="12E09D57" w14:textId="77777777" w:rsidTr="008C1581">
        <w:trPr>
          <w:trHeight w:val="261"/>
        </w:trPr>
        <w:tc>
          <w:tcPr>
            <w:tcW w:w="2970" w:type="dxa"/>
            <w:shd w:val="clear" w:color="auto" w:fill="auto"/>
          </w:tcPr>
          <w:p w14:paraId="30FF7AAC" w14:textId="0CB32769" w:rsidR="005213E9" w:rsidRPr="0087049C" w:rsidRDefault="005213E9" w:rsidP="005213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หนี้สิน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70" w:type="dxa"/>
          </w:tcPr>
          <w:p w14:paraId="5411E62F" w14:textId="77777777" w:rsidR="005213E9" w:rsidRPr="0087049C" w:rsidRDefault="005213E9" w:rsidP="005213E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DB880C6" w14:textId="2330D201" w:rsidR="005213E9" w:rsidRPr="0087049C" w:rsidRDefault="005213E9" w:rsidP="005213E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A3114C1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9" w:type="dxa"/>
          </w:tcPr>
          <w:p w14:paraId="0455246C" w14:textId="0270370D" w:rsidR="005213E9" w:rsidRPr="0087049C" w:rsidRDefault="005213E9" w:rsidP="005213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0039426B" w14:textId="1F07ABC3" w:rsidR="005213E9" w:rsidRPr="0087049C" w:rsidRDefault="005213E9" w:rsidP="005213E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7F60E60" w14:textId="25FC9463" w:rsidR="005213E9" w:rsidRPr="0087049C" w:rsidRDefault="005213E9" w:rsidP="005213E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923FB0" w14:textId="77777777" w:rsidR="005213E9" w:rsidRPr="0087049C" w:rsidRDefault="005213E9" w:rsidP="005213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56A1E900" w14:textId="3363CA25" w:rsidR="005213E9" w:rsidRPr="0087049C" w:rsidRDefault="005213E9" w:rsidP="005213E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213E9">
              <w:rPr>
                <w:rFonts w:asciiTheme="majorBidi" w:hAnsiTheme="majorBidi" w:cstheme="majorBidi"/>
                <w:sz w:val="30"/>
                <w:szCs w:val="30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C748955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C53DAC" w14:textId="4736209E" w:rsidR="005213E9" w:rsidRPr="0087049C" w:rsidRDefault="005213E9" w:rsidP="005213E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2DBC760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7C8A30" w14:textId="6856BA48" w:rsidR="005213E9" w:rsidRPr="0087049C" w:rsidRDefault="005213E9" w:rsidP="005213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8CE24E2" w14:textId="77777777" w:rsidR="005213E9" w:rsidRPr="0087049C" w:rsidRDefault="005213E9" w:rsidP="005213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69DCF3" w14:textId="21508EAC" w:rsidR="005213E9" w:rsidRPr="0087049C" w:rsidRDefault="005213E9" w:rsidP="005213E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4E30DE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9B57F48" w14:textId="31A9C3AD" w:rsidR="005213E9" w:rsidRPr="0087049C" w:rsidRDefault="005213E9" w:rsidP="005213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213E9" w:rsidRPr="0087049C" w14:paraId="321D2219" w14:textId="77777777" w:rsidTr="008C1581">
        <w:trPr>
          <w:trHeight w:val="261"/>
        </w:trPr>
        <w:tc>
          <w:tcPr>
            <w:tcW w:w="2970" w:type="dxa"/>
            <w:shd w:val="clear" w:color="auto" w:fill="auto"/>
          </w:tcPr>
          <w:p w14:paraId="6DD5DCE7" w14:textId="3B8027B1" w:rsidR="005213E9" w:rsidRPr="0087049C" w:rsidRDefault="005213E9" w:rsidP="005213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4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0886987" w14:textId="77777777" w:rsidR="005213E9" w:rsidRPr="0087049C" w:rsidRDefault="005213E9" w:rsidP="005213E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C453131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57CF3C7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29" w:type="dxa"/>
          </w:tcPr>
          <w:p w14:paraId="75A0DE00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6" w:type="dxa"/>
          </w:tcPr>
          <w:p w14:paraId="3771957F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1B80E768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3B3A3216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  <w:shd w:val="clear" w:color="auto" w:fill="auto"/>
          </w:tcPr>
          <w:p w14:paraId="42A03D66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8604FDE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41E4BB02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EE720E0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03E539D3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BE7FE4A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5E131DEB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E6FB3B0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shd w:val="clear" w:color="auto" w:fill="auto"/>
          </w:tcPr>
          <w:p w14:paraId="3E4D2F52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5213E9" w:rsidRPr="0087049C" w14:paraId="270A042E" w14:textId="77777777" w:rsidTr="008C1581">
        <w:trPr>
          <w:trHeight w:val="261"/>
        </w:trPr>
        <w:tc>
          <w:tcPr>
            <w:tcW w:w="2970" w:type="dxa"/>
            <w:shd w:val="clear" w:color="auto" w:fill="auto"/>
          </w:tcPr>
          <w:p w14:paraId="41210324" w14:textId="77777777" w:rsidR="005213E9" w:rsidRPr="0087049C" w:rsidRDefault="005213E9" w:rsidP="005213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A8258EA" w14:textId="77777777" w:rsidR="005213E9" w:rsidRPr="0087049C" w:rsidRDefault="005213E9" w:rsidP="005213E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6599E4DE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BEE0D03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29" w:type="dxa"/>
          </w:tcPr>
          <w:p w14:paraId="1FE84527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6" w:type="dxa"/>
          </w:tcPr>
          <w:p w14:paraId="0485809C" w14:textId="5FDF9872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5676094D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094FA751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5" w:type="dxa"/>
            <w:shd w:val="clear" w:color="auto" w:fill="auto"/>
          </w:tcPr>
          <w:p w14:paraId="4FD287D2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AB1625F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6217C39B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4B7FD21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6176C370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4348179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0D57B402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8A17B47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shd w:val="clear" w:color="auto" w:fill="auto"/>
          </w:tcPr>
          <w:p w14:paraId="660348BA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5213E9" w:rsidRPr="0087049C" w14:paraId="414A1C3E" w14:textId="77777777" w:rsidTr="008C1581">
        <w:trPr>
          <w:trHeight w:val="261"/>
        </w:trPr>
        <w:tc>
          <w:tcPr>
            <w:tcW w:w="2970" w:type="dxa"/>
            <w:shd w:val="clear" w:color="auto" w:fill="auto"/>
          </w:tcPr>
          <w:p w14:paraId="464F0ECF" w14:textId="77777777" w:rsidR="005213E9" w:rsidRPr="0087049C" w:rsidRDefault="005213E9" w:rsidP="005213E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61F7FA95" w14:textId="77777777" w:rsidR="005213E9" w:rsidRPr="0087049C" w:rsidRDefault="005213E9" w:rsidP="005213E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015508BD" w14:textId="77777777" w:rsidR="005213E9" w:rsidRPr="00126F05" w:rsidRDefault="005213E9" w:rsidP="00521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3CEFA3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09F72DFF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5EDF0C9" w14:textId="5EE4C8C6" w:rsidR="005213E9" w:rsidRPr="0087049C" w:rsidRDefault="005213E9" w:rsidP="005213E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AC203CD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18AEA1" w14:textId="77777777" w:rsidR="005213E9" w:rsidRPr="0087049C" w:rsidRDefault="005213E9" w:rsidP="005213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2DF04A8E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8EAEC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9488F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317449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46E24B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6445EA" w14:textId="77777777" w:rsidR="005213E9" w:rsidRPr="0087049C" w:rsidRDefault="005213E9" w:rsidP="005213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DB06B7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9D52C1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B7C7967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13E9" w:rsidRPr="0087049C" w14:paraId="2B5D652A" w14:textId="77777777" w:rsidTr="008C1581">
        <w:trPr>
          <w:trHeight w:val="261"/>
        </w:trPr>
        <w:tc>
          <w:tcPr>
            <w:tcW w:w="2970" w:type="dxa"/>
            <w:shd w:val="clear" w:color="auto" w:fill="auto"/>
          </w:tcPr>
          <w:p w14:paraId="532A41DD" w14:textId="77777777" w:rsidR="005213E9" w:rsidRPr="0087049C" w:rsidRDefault="005213E9" w:rsidP="005213E9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172D9A72" w14:textId="77777777" w:rsidR="005213E9" w:rsidRPr="0087049C" w:rsidRDefault="005213E9" w:rsidP="005213E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B8AD51D" w14:textId="20606DA3" w:rsidR="005213E9" w:rsidRPr="0087049C" w:rsidRDefault="005213E9" w:rsidP="005213E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957</w:t>
            </w:r>
            <w:r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70" w:type="dxa"/>
          </w:tcPr>
          <w:p w14:paraId="281EA13D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5D8D75B6" w14:textId="5D01F7AA" w:rsidR="005213E9" w:rsidRPr="007511F5" w:rsidRDefault="005213E9" w:rsidP="005213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242685E4" w14:textId="2306F90F" w:rsidR="005213E9" w:rsidRPr="007511F5" w:rsidRDefault="005213E9" w:rsidP="005213E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1C639F" w14:textId="1A98B54C" w:rsidR="005213E9" w:rsidRPr="0087049C" w:rsidRDefault="005213E9" w:rsidP="005213E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6E26A905" w14:textId="77777777" w:rsidR="005213E9" w:rsidRPr="0087049C" w:rsidRDefault="005213E9" w:rsidP="005213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C2F11FC" w14:textId="36194F79" w:rsidR="005213E9" w:rsidRPr="0087049C" w:rsidRDefault="005213E9" w:rsidP="005213E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007</w:t>
            </w:r>
            <w:r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318</w:t>
            </w:r>
          </w:p>
        </w:tc>
        <w:tc>
          <w:tcPr>
            <w:tcW w:w="270" w:type="dxa"/>
          </w:tcPr>
          <w:p w14:paraId="14D1E36A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0E1E71" w14:textId="50C028DF" w:rsidR="005213E9" w:rsidRPr="0087049C" w:rsidRDefault="005213E9" w:rsidP="005213E9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46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B2B316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D2B41" w14:textId="7B8F1100" w:rsidR="005213E9" w:rsidRPr="0087049C" w:rsidRDefault="005213E9" w:rsidP="005213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007</w:t>
            </w:r>
            <w:r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270" w:type="dxa"/>
          </w:tcPr>
          <w:p w14:paraId="73C15BC4" w14:textId="77777777" w:rsidR="005213E9" w:rsidRPr="0087049C" w:rsidRDefault="005213E9" w:rsidP="005213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EA5168" w14:textId="2CC5B358" w:rsidR="005213E9" w:rsidRPr="0087049C" w:rsidRDefault="005213E9" w:rsidP="005213E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41EF81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78DF0D8" w14:textId="2B9E3905" w:rsidR="005213E9" w:rsidRPr="0087049C" w:rsidRDefault="005213E9" w:rsidP="005213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007</w:t>
            </w:r>
            <w:r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</w:p>
        </w:tc>
      </w:tr>
      <w:tr w:rsidR="005213E9" w:rsidRPr="0087049C" w14:paraId="76C2741C" w14:textId="77777777" w:rsidTr="008C1581">
        <w:trPr>
          <w:trHeight w:val="261"/>
        </w:trPr>
        <w:tc>
          <w:tcPr>
            <w:tcW w:w="2970" w:type="dxa"/>
            <w:shd w:val="clear" w:color="auto" w:fill="auto"/>
          </w:tcPr>
          <w:p w14:paraId="2C2441EE" w14:textId="4FA9CBE3" w:rsidR="005213E9" w:rsidRDefault="005213E9" w:rsidP="0052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right="-90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เงินลงทุนในกองทุนรวม หน่วยลงทุนที่ไม่อยู่ในความต้องการของตลาด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060213BE" w14:textId="77777777" w:rsidR="005213E9" w:rsidRPr="0087049C" w:rsidRDefault="005213E9" w:rsidP="005213E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8385EE5" w14:textId="77777777" w:rsidR="005213E9" w:rsidRDefault="005213E9" w:rsidP="005213E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59D4F89" w14:textId="77777777" w:rsidR="005213E9" w:rsidRDefault="005213E9" w:rsidP="005213E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8BC100E" w14:textId="6F00FFA0" w:rsidR="005213E9" w:rsidRPr="00E77500" w:rsidRDefault="005213E9" w:rsidP="005213E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C0AD20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5748CA6C" w14:textId="77777777" w:rsidR="005213E9" w:rsidRDefault="005213E9" w:rsidP="005213E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E8A865A" w14:textId="77777777" w:rsidR="005213E9" w:rsidRDefault="005213E9" w:rsidP="005213E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7BE5567" w14:textId="480991A0" w:rsidR="005213E9" w:rsidRPr="00F022B5" w:rsidRDefault="005213E9" w:rsidP="005213E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76" w:type="dxa"/>
          </w:tcPr>
          <w:p w14:paraId="3BDF33C7" w14:textId="77777777" w:rsidR="005213E9" w:rsidRPr="007511F5" w:rsidRDefault="005213E9" w:rsidP="005213E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8E4312" w14:textId="77777777" w:rsidR="005213E9" w:rsidRDefault="005213E9" w:rsidP="005213E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AAFEE64" w14:textId="77777777" w:rsidR="005213E9" w:rsidRDefault="005213E9" w:rsidP="005213E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CD21E39" w14:textId="5A595F0C" w:rsidR="005213E9" w:rsidRPr="00E77500" w:rsidRDefault="005213E9" w:rsidP="005213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DE751B" w14:textId="77777777" w:rsidR="005213E9" w:rsidRPr="0087049C" w:rsidRDefault="005213E9" w:rsidP="005213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06740A6" w14:textId="77777777" w:rsidR="005213E9" w:rsidRDefault="005213E9" w:rsidP="005213E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427E71D" w14:textId="77777777" w:rsidR="005213E9" w:rsidRDefault="005213E9" w:rsidP="005213E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83F6527" w14:textId="3B15D0B1" w:rsidR="005213E9" w:rsidRPr="00E77500" w:rsidRDefault="005213E9" w:rsidP="005213E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70" w:type="dxa"/>
          </w:tcPr>
          <w:p w14:paraId="23184291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307411" w14:textId="77777777" w:rsidR="005213E9" w:rsidRPr="00DE468F" w:rsidRDefault="005213E9" w:rsidP="005213E9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3E16645" w14:textId="77777777" w:rsidR="005213E9" w:rsidRPr="00DE468F" w:rsidRDefault="005213E9" w:rsidP="005213E9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4BE6D65" w14:textId="291D6AD1" w:rsidR="005213E9" w:rsidRPr="00DE468F" w:rsidRDefault="005213E9" w:rsidP="005213E9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46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77A8C9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F40765" w14:textId="77777777" w:rsidR="005213E9" w:rsidRDefault="005213E9" w:rsidP="005213E9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FCC6C7B" w14:textId="77777777" w:rsidR="005213E9" w:rsidRDefault="005213E9" w:rsidP="005213E9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19312D8" w14:textId="206A8CC4" w:rsidR="005213E9" w:rsidRPr="00E77500" w:rsidRDefault="005213E9" w:rsidP="005213E9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46AA8E" w14:textId="77777777" w:rsidR="005213E9" w:rsidRPr="0087049C" w:rsidRDefault="005213E9" w:rsidP="005213E9">
            <w:pPr>
              <w:tabs>
                <w:tab w:val="clear" w:pos="907"/>
                <w:tab w:val="decimal" w:pos="535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A70C20" w14:textId="77777777" w:rsidR="005213E9" w:rsidRDefault="005213E9" w:rsidP="005213E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89080F" w14:textId="77777777" w:rsidR="005213E9" w:rsidRDefault="005213E9" w:rsidP="005213E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09EB5F" w14:textId="7D539DA3" w:rsidR="005213E9" w:rsidRDefault="005213E9" w:rsidP="005213E9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36" w:type="dxa"/>
          </w:tcPr>
          <w:p w14:paraId="439750A3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F78F4B0" w14:textId="77777777" w:rsidR="005213E9" w:rsidRDefault="005213E9" w:rsidP="005213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E4FCCC4" w14:textId="77777777" w:rsidR="005213E9" w:rsidRDefault="005213E9" w:rsidP="005213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EFD4EBD" w14:textId="4A75986A" w:rsidR="005213E9" w:rsidRPr="00E77500" w:rsidRDefault="005213E9" w:rsidP="005213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</w:tr>
      <w:tr w:rsidR="005213E9" w:rsidRPr="0087049C" w14:paraId="1F2F9300" w14:textId="77777777" w:rsidTr="008C1581">
        <w:trPr>
          <w:trHeight w:val="261"/>
        </w:trPr>
        <w:tc>
          <w:tcPr>
            <w:tcW w:w="2970" w:type="dxa"/>
            <w:shd w:val="clear" w:color="auto" w:fill="auto"/>
          </w:tcPr>
          <w:p w14:paraId="36E93E4A" w14:textId="3FFF961C" w:rsidR="005213E9" w:rsidRDefault="005213E9" w:rsidP="00DB488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BE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2D076929" w14:textId="77777777" w:rsidR="005213E9" w:rsidRPr="0087049C" w:rsidRDefault="005213E9" w:rsidP="005213E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05A204A" w14:textId="33CF727D" w:rsidR="005213E9" w:rsidRPr="00E77500" w:rsidRDefault="005213E9" w:rsidP="005213E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957</w:t>
            </w: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70" w:type="dxa"/>
          </w:tcPr>
          <w:p w14:paraId="6C957AEA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</w:tcPr>
          <w:p w14:paraId="3D996083" w14:textId="674F73E4" w:rsidR="005213E9" w:rsidRPr="00F022B5" w:rsidRDefault="005213E9" w:rsidP="005213E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76" w:type="dxa"/>
          </w:tcPr>
          <w:p w14:paraId="40186505" w14:textId="77777777" w:rsidR="005213E9" w:rsidRPr="007511F5" w:rsidRDefault="005213E9" w:rsidP="005213E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E84C15" w14:textId="12CAE055" w:rsidR="005213E9" w:rsidRPr="00E77500" w:rsidRDefault="005213E9" w:rsidP="005213E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24BB7E3F" w14:textId="77777777" w:rsidR="005213E9" w:rsidRPr="0087049C" w:rsidRDefault="005213E9" w:rsidP="005213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47E70EB4" w14:textId="643FF21B" w:rsidR="005213E9" w:rsidRPr="00E77500" w:rsidRDefault="005213E9" w:rsidP="005213E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017</w:t>
            </w: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948</w:t>
            </w:r>
          </w:p>
        </w:tc>
        <w:tc>
          <w:tcPr>
            <w:tcW w:w="270" w:type="dxa"/>
          </w:tcPr>
          <w:p w14:paraId="062BFBBE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654E29" w14:textId="77777777" w:rsidR="005213E9" w:rsidRPr="00DE468F" w:rsidRDefault="005213E9" w:rsidP="005213E9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746632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8143D5" w14:textId="77777777" w:rsidR="005213E9" w:rsidRPr="00E77500" w:rsidRDefault="005213E9" w:rsidP="005213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144103" w14:textId="77777777" w:rsidR="005213E9" w:rsidRPr="0087049C" w:rsidRDefault="005213E9" w:rsidP="005213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0EC2AB" w14:textId="77777777" w:rsidR="005213E9" w:rsidRDefault="005213E9" w:rsidP="005213E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4EE4E6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1B03009" w14:textId="77777777" w:rsidR="005213E9" w:rsidRPr="00E77500" w:rsidRDefault="005213E9" w:rsidP="005213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213E9" w:rsidRPr="0087049C" w14:paraId="14DBE5C3" w14:textId="77777777" w:rsidTr="008C1581">
        <w:trPr>
          <w:trHeight w:val="261"/>
        </w:trPr>
        <w:tc>
          <w:tcPr>
            <w:tcW w:w="2970" w:type="dxa"/>
            <w:shd w:val="clear" w:color="auto" w:fill="auto"/>
          </w:tcPr>
          <w:p w14:paraId="5114D4FF" w14:textId="77777777" w:rsidR="005213E9" w:rsidRDefault="005213E9" w:rsidP="005213E9">
            <w:pPr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3C0AF6" w14:textId="77777777" w:rsidR="005213E9" w:rsidRPr="0087049C" w:rsidRDefault="005213E9" w:rsidP="005213E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57D4E6B" w14:textId="77777777" w:rsidR="005213E9" w:rsidRPr="00E77500" w:rsidRDefault="005213E9" w:rsidP="005213E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362A8C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000B283C" w14:textId="77777777" w:rsidR="005213E9" w:rsidRPr="00972AAD" w:rsidRDefault="005213E9" w:rsidP="005213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14:paraId="47134483" w14:textId="77777777" w:rsidR="005213E9" w:rsidRDefault="005213E9" w:rsidP="005213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93830B4" w14:textId="77777777" w:rsidR="005213E9" w:rsidRPr="00972AAD" w:rsidRDefault="005213E9" w:rsidP="005213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B14C13" w14:textId="77777777" w:rsidR="005213E9" w:rsidRPr="0087049C" w:rsidRDefault="005213E9" w:rsidP="005213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2BC030D9" w14:textId="77777777" w:rsidR="005213E9" w:rsidRPr="00E77500" w:rsidRDefault="005213E9" w:rsidP="005213E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1EB44D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79BAE" w14:textId="77777777" w:rsidR="005213E9" w:rsidRPr="00DE468F" w:rsidRDefault="005213E9" w:rsidP="005213E9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1C3469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135D95" w14:textId="77777777" w:rsidR="005213E9" w:rsidRPr="00E77500" w:rsidRDefault="005213E9" w:rsidP="005213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FA1B3D" w14:textId="77777777" w:rsidR="005213E9" w:rsidRPr="0087049C" w:rsidRDefault="005213E9" w:rsidP="005213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F39B2C" w14:textId="77777777" w:rsidR="005213E9" w:rsidRDefault="005213E9" w:rsidP="005213E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894C0AD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DB07096" w14:textId="77777777" w:rsidR="005213E9" w:rsidRPr="00E77500" w:rsidRDefault="005213E9" w:rsidP="005213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213E9" w:rsidRPr="0087049C" w14:paraId="5A46660A" w14:textId="77777777" w:rsidTr="008C1581">
        <w:trPr>
          <w:trHeight w:val="261"/>
        </w:trPr>
        <w:tc>
          <w:tcPr>
            <w:tcW w:w="2970" w:type="dxa"/>
            <w:shd w:val="clear" w:color="auto" w:fill="auto"/>
          </w:tcPr>
          <w:p w14:paraId="38FEB5CE" w14:textId="77777777" w:rsidR="005213E9" w:rsidRDefault="005213E9" w:rsidP="005213E9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70" w:type="dxa"/>
          </w:tcPr>
          <w:p w14:paraId="1E91667F" w14:textId="77777777" w:rsidR="005213E9" w:rsidRPr="0087049C" w:rsidRDefault="005213E9" w:rsidP="005213E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B15D4A0" w14:textId="6F228293" w:rsidR="005213E9" w:rsidRDefault="005213E9" w:rsidP="005213E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</w:tcPr>
          <w:p w14:paraId="1F8AEAB3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55514E15" w14:textId="60FC9886" w:rsidR="005213E9" w:rsidRPr="00F022B5" w:rsidRDefault="005213E9" w:rsidP="005213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7CEC576C" w14:textId="4652108A" w:rsidR="005213E9" w:rsidRDefault="005213E9" w:rsidP="005213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F5A9012" w14:textId="67FD4389" w:rsidR="005213E9" w:rsidRDefault="005213E9" w:rsidP="005213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55E179" w14:textId="77777777" w:rsidR="005213E9" w:rsidRPr="0087049C" w:rsidRDefault="005213E9" w:rsidP="005213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9B7BE1E" w14:textId="609B4FDA" w:rsidR="005213E9" w:rsidRDefault="005213E9" w:rsidP="005213E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</w:tcPr>
          <w:p w14:paraId="59055299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3E9F49" w14:textId="19857CD5" w:rsidR="005213E9" w:rsidRPr="00DE468F" w:rsidRDefault="005213E9" w:rsidP="005213E9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46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7175FB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7FC72" w14:textId="32E108B0" w:rsidR="005213E9" w:rsidRDefault="005213E9" w:rsidP="005213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</w:tcPr>
          <w:p w14:paraId="332C6839" w14:textId="77777777" w:rsidR="005213E9" w:rsidRPr="0087049C" w:rsidRDefault="005213E9" w:rsidP="005213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A71F22" w14:textId="15BF167A" w:rsidR="005213E9" w:rsidRDefault="005213E9" w:rsidP="005213E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B623FAF" w14:textId="77777777" w:rsidR="005213E9" w:rsidRPr="0087049C" w:rsidRDefault="005213E9" w:rsidP="005213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331D85D" w14:textId="5982F4F0" w:rsidR="005213E9" w:rsidRDefault="005213E9" w:rsidP="005213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</w:tr>
    </w:tbl>
    <w:p w14:paraId="1A0E923B" w14:textId="77777777" w:rsidR="00CC6D9E" w:rsidRDefault="00CC6D9E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F2F2D" w14:textId="5CB183EC" w:rsidR="00EA5452" w:rsidRDefault="00CC6D9E" w:rsidP="00490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62CFBC9" w14:textId="77777777" w:rsidR="003B411B" w:rsidRPr="003B411B" w:rsidRDefault="003B411B" w:rsidP="003B411B">
      <w:pPr>
        <w:rPr>
          <w:rFonts w:asciiTheme="majorBidi" w:hAnsiTheme="majorBidi" w:cstheme="majorBidi"/>
          <w:sz w:val="30"/>
          <w:szCs w:val="30"/>
        </w:rPr>
        <w:sectPr w:rsidR="003B411B" w:rsidRPr="003B411B" w:rsidSect="00F70A41">
          <w:headerReference w:type="default" r:id="rId24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50B6A0A2" w14:textId="537EDFE2" w:rsidR="002C28F6" w:rsidRPr="00CC155A" w:rsidRDefault="002C28F6" w:rsidP="00DC0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85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C155A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B00A89">
        <w:rPr>
          <w:rFonts w:asciiTheme="majorBidi" w:hAnsiTheme="majorBidi" w:cstheme="majorBidi"/>
          <w:sz w:val="30"/>
          <w:szCs w:val="30"/>
          <w:cs/>
          <w:lang w:val="en-GB"/>
        </w:rPr>
        <w:t>งบฐานะการเงิน</w:t>
      </w:r>
      <w:r w:rsidRPr="00CC155A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</w:p>
    <w:p w14:paraId="093D3CCC" w14:textId="77777777" w:rsidR="002C28F6" w:rsidRPr="00CC155A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514"/>
      </w:tblGrid>
      <w:tr w:rsidR="002C28F6" w:rsidRPr="0087049C" w14:paraId="7E519703" w14:textId="77777777" w:rsidTr="00867706">
        <w:trPr>
          <w:tblHeader/>
        </w:trPr>
        <w:tc>
          <w:tcPr>
            <w:tcW w:w="2430" w:type="dxa"/>
          </w:tcPr>
          <w:p w14:paraId="0D521EB3" w14:textId="77777777" w:rsidR="002C28F6" w:rsidRPr="0087049C" w:rsidRDefault="002C28F6" w:rsidP="00ED3E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2708289" w14:textId="77777777" w:rsidR="002C28F6" w:rsidRPr="0087049C" w:rsidRDefault="002C28F6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514C7C83" w14:textId="77777777" w:rsidR="002C28F6" w:rsidRPr="0087049C" w:rsidRDefault="002C28F6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C28F6" w:rsidRPr="0087049C" w14:paraId="425CF22F" w14:textId="77777777" w:rsidTr="00867706">
        <w:tc>
          <w:tcPr>
            <w:tcW w:w="2430" w:type="dxa"/>
          </w:tcPr>
          <w:p w14:paraId="1B1B3DBC" w14:textId="77777777" w:rsidR="002C28F6" w:rsidRPr="0087049C" w:rsidRDefault="002C28F6" w:rsidP="00ED3E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F1C21A5" w14:textId="77777777" w:rsidR="002C28F6" w:rsidRPr="0087049C" w:rsidRDefault="002C28F6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7543BAAA" w14:textId="77777777" w:rsidR="002C28F6" w:rsidRPr="0087049C" w:rsidRDefault="002C28F6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2C28F6" w:rsidRPr="0087049C" w14:paraId="63060CCE" w14:textId="77777777" w:rsidTr="00867706">
        <w:tc>
          <w:tcPr>
            <w:tcW w:w="2430" w:type="dxa"/>
          </w:tcPr>
          <w:p w14:paraId="02C3DA9B" w14:textId="77777777" w:rsidR="002C28F6" w:rsidRPr="0087049C" w:rsidRDefault="002C28F6" w:rsidP="00ED3E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2EA62482" w14:textId="77777777" w:rsidR="002C28F6" w:rsidRPr="0087049C" w:rsidRDefault="002C28F6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6D34B8C" w14:textId="7B7C5F6B" w:rsidR="002C28F6" w:rsidRPr="00CC155A" w:rsidRDefault="002C28F6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C155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/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(Observable Market Data)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ปรับด้วยค่าความเสี่ยงด้านเครดิตของคู่ค้าแต่ละราย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ไม่รวมความเสี่ยงด้านเครดิตของกลุ่มบริษัท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และค่าความเสี่ยงด้านอื่น</w:t>
            </w:r>
            <w:r w:rsidR="0091281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ๆ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เพื่อสะท้อนมูลค่าที่แท้จริงของอนุพันธ์</w:t>
            </w:r>
          </w:p>
        </w:tc>
      </w:tr>
      <w:tr w:rsidR="002C28F6" w:rsidRPr="0087049C" w14:paraId="204CE2C3" w14:textId="77777777" w:rsidTr="00867706">
        <w:tc>
          <w:tcPr>
            <w:tcW w:w="2430" w:type="dxa"/>
          </w:tcPr>
          <w:p w14:paraId="7A261798" w14:textId="77777777" w:rsidR="002C28F6" w:rsidRPr="0087049C" w:rsidRDefault="002C28F6" w:rsidP="00ED3E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ตราสารหนี้</w:t>
            </w:r>
          </w:p>
        </w:tc>
        <w:tc>
          <w:tcPr>
            <w:tcW w:w="236" w:type="dxa"/>
          </w:tcPr>
          <w:p w14:paraId="22641D7A" w14:textId="77777777" w:rsidR="002C28F6" w:rsidRPr="0087049C" w:rsidRDefault="002C28F6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75CBA384" w14:textId="67EB14F8" w:rsidR="002C28F6" w:rsidRPr="00BC57CD" w:rsidRDefault="002C28F6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57C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มูลค่าสินทรัพ</w:t>
            </w:r>
            <w:r w:rsidR="00C932E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ย์</w:t>
            </w:r>
            <w:r w:rsidRPr="00BC57C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 ณ วันที่รายงาน</w:t>
            </w:r>
          </w:p>
        </w:tc>
      </w:tr>
      <w:tr w:rsidR="008F473E" w:rsidRPr="0087049C" w14:paraId="43FDA60B" w14:textId="77777777" w:rsidTr="00867706">
        <w:tc>
          <w:tcPr>
            <w:tcW w:w="2430" w:type="dxa"/>
          </w:tcPr>
          <w:p w14:paraId="577F8135" w14:textId="79223F44" w:rsidR="008F473E" w:rsidRDefault="008F473E" w:rsidP="00ED3E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เงินลงทุนในกองทุนรวม หน่วยลงทุนที่ไม่อยู่ในความต้องการของตลาด</w:t>
            </w:r>
          </w:p>
        </w:tc>
        <w:tc>
          <w:tcPr>
            <w:tcW w:w="236" w:type="dxa"/>
          </w:tcPr>
          <w:p w14:paraId="518CBF2C" w14:textId="77777777" w:rsidR="008F473E" w:rsidRPr="0087049C" w:rsidRDefault="008F473E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1F8ECA8F" w14:textId="50BB627A" w:rsidR="008F473E" w:rsidRPr="00BC57CD" w:rsidRDefault="00CE0858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วิธีการอ้างอิงราคาจากมูลค่าสินทรัพย์สุทธิที่ประกาศล่าสุด และปรับปรุ</w:t>
            </w:r>
            <w:r w:rsidR="00345FB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งด้วย</w:t>
            </w:r>
            <w:r w:rsidR="00DE367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345FB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เงินลงทุนที่เรียกเก็บจากหน่วยลงทุนหลังจากวันที่ประกาศล่าสุดจนถึงวันที่รายงาน</w:t>
            </w:r>
          </w:p>
        </w:tc>
      </w:tr>
    </w:tbl>
    <w:p w14:paraId="40A40438" w14:textId="40D3B4DF" w:rsidR="002C28F6" w:rsidRDefault="002C28F6" w:rsidP="00C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26F5932" w14:textId="77777777" w:rsidR="00963BB2" w:rsidRDefault="0096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br w:type="page"/>
      </w:r>
    </w:p>
    <w:tbl>
      <w:tblPr>
        <w:tblStyle w:val="TableGrid"/>
        <w:tblW w:w="922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91"/>
        <w:gridCol w:w="248"/>
        <w:gridCol w:w="1136"/>
        <w:gridCol w:w="238"/>
        <w:gridCol w:w="1112"/>
        <w:gridCol w:w="236"/>
        <w:gridCol w:w="1079"/>
        <w:gridCol w:w="270"/>
        <w:gridCol w:w="1035"/>
      </w:tblGrid>
      <w:tr w:rsidR="00052353" w14:paraId="38CFF8CF" w14:textId="77777777" w:rsidTr="00867706">
        <w:trPr>
          <w:tblHeader/>
        </w:trPr>
        <w:tc>
          <w:tcPr>
            <w:tcW w:w="2880" w:type="dxa"/>
          </w:tcPr>
          <w:p w14:paraId="0D2A5712" w14:textId="77777777" w:rsidR="00052353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5" w:type="dxa"/>
            <w:gridSpan w:val="9"/>
            <w:hideMark/>
          </w:tcPr>
          <w:p w14:paraId="2C5AF75A" w14:textId="77777777" w:rsidR="00052353" w:rsidRDefault="00052353" w:rsidP="008D2E9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/ </w:t>
            </w:r>
            <w:r>
              <w:rPr>
                <w:rFonts w:ascii="Angsana New" w:eastAsia="AngsanaNew" w:hAnsi="Angsana New"/>
                <w:b/>
                <w:bCs/>
                <w:sz w:val="29"/>
                <w:szCs w:val="29"/>
                <w:cs/>
                <w:lang w:eastAsia="en-GB"/>
              </w:rPr>
              <w:t>งบการเงินเฉพาะกิจการ</w:t>
            </w:r>
          </w:p>
        </w:tc>
      </w:tr>
      <w:tr w:rsidR="00052353" w14:paraId="144A257B" w14:textId="77777777" w:rsidTr="00867706">
        <w:trPr>
          <w:tblHeader/>
        </w:trPr>
        <w:tc>
          <w:tcPr>
            <w:tcW w:w="2880" w:type="dxa"/>
            <w:vAlign w:val="bottom"/>
            <w:hideMark/>
          </w:tcPr>
          <w:p w14:paraId="1D88F11F" w14:textId="1EA423E6" w:rsidR="00052353" w:rsidRDefault="00AD0433" w:rsidP="008D2E9C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AD04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ลงทุน</w:t>
            </w:r>
          </w:p>
        </w:tc>
        <w:tc>
          <w:tcPr>
            <w:tcW w:w="991" w:type="dxa"/>
            <w:vAlign w:val="bottom"/>
            <w:hideMark/>
          </w:tcPr>
          <w:p w14:paraId="2996F686" w14:textId="77777777" w:rsidR="00052353" w:rsidRDefault="00052353" w:rsidP="008D2E9C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F7C385E" w14:textId="4053831B" w:rsidR="00052353" w:rsidRDefault="00242D2C" w:rsidP="008D2E9C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523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5235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8" w:type="dxa"/>
            <w:vAlign w:val="bottom"/>
          </w:tcPr>
          <w:p w14:paraId="7B8B1EC6" w14:textId="77777777" w:rsidR="00052353" w:rsidRDefault="00052353" w:rsidP="008D2E9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36" w:type="dxa"/>
            <w:vAlign w:val="bottom"/>
            <w:hideMark/>
          </w:tcPr>
          <w:p w14:paraId="23288DB7" w14:textId="22609965" w:rsidR="00052353" w:rsidRDefault="008C1581" w:rsidP="008D2E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ฝาก</w:t>
            </w:r>
            <w:r w:rsidR="00553B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553B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5235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65D15BA7" w14:textId="7FCE1D94" w:rsidR="00052353" w:rsidRDefault="00052353" w:rsidP="008D2E9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2" w:type="dxa"/>
            <w:vAlign w:val="bottom"/>
            <w:hideMark/>
          </w:tcPr>
          <w:p w14:paraId="2BB5FC06" w14:textId="10BC1122" w:rsidR="00052353" w:rsidRDefault="00052353" w:rsidP="008D2E9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7F922A4C" w14:textId="77777777" w:rsidR="00052353" w:rsidRDefault="00052353" w:rsidP="008D2E9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9" w:type="dxa"/>
            <w:vAlign w:val="bottom"/>
            <w:hideMark/>
          </w:tcPr>
          <w:p w14:paraId="0498D9B5" w14:textId="0BB2B790" w:rsidR="00D252B0" w:rsidRDefault="00052353" w:rsidP="00D252B0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  <w:p w14:paraId="256DA7B0" w14:textId="0C685E0D" w:rsidR="00052353" w:rsidRDefault="00052353" w:rsidP="008D2E9C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AC6CAFF" w14:textId="77777777" w:rsidR="00052353" w:rsidRDefault="00052353" w:rsidP="008D2E9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35" w:type="dxa"/>
            <w:vAlign w:val="bottom"/>
            <w:hideMark/>
          </w:tcPr>
          <w:p w14:paraId="3766A474" w14:textId="77777777" w:rsidR="00052353" w:rsidRDefault="00052353" w:rsidP="008D2E9C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7BFCDE1" w14:textId="08E9B295" w:rsidR="00052353" w:rsidRDefault="00242D2C" w:rsidP="008D2E9C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eastAsia="Calibri" w:hAnsiTheme="majorBidi" w:cstheme="majorBidi"/>
                <w:sz w:val="30"/>
                <w:szCs w:val="30"/>
              </w:rPr>
              <w:t>31</w:t>
            </w:r>
            <w:r w:rsidR="0042294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422945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52353" w14:paraId="38705D37" w14:textId="77777777" w:rsidTr="00867706">
        <w:trPr>
          <w:tblHeader/>
        </w:trPr>
        <w:tc>
          <w:tcPr>
            <w:tcW w:w="2880" w:type="dxa"/>
          </w:tcPr>
          <w:p w14:paraId="7B8C9328" w14:textId="77777777" w:rsidR="00052353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6345" w:type="dxa"/>
            <w:gridSpan w:val="9"/>
            <w:vAlign w:val="bottom"/>
            <w:hideMark/>
          </w:tcPr>
          <w:p w14:paraId="5AF65D91" w14:textId="77777777" w:rsidR="00052353" w:rsidRDefault="00052353" w:rsidP="008D2E9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2353" w14:paraId="1E375E77" w14:textId="77777777" w:rsidTr="00867706">
        <w:tc>
          <w:tcPr>
            <w:tcW w:w="2880" w:type="dxa"/>
            <w:hideMark/>
          </w:tcPr>
          <w:p w14:paraId="49B4E324" w14:textId="4521572D" w:rsidR="00052353" w:rsidRDefault="00242D2C" w:rsidP="008D2E9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91" w:type="dxa"/>
          </w:tcPr>
          <w:p w14:paraId="3B7AC5F4" w14:textId="77777777" w:rsidR="00052353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7008EE5D" w14:textId="77777777" w:rsidR="00052353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1AD65FD" w14:textId="77777777" w:rsidR="00052353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42E6CA9" w14:textId="77777777" w:rsidR="00052353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40B4963" w14:textId="77777777" w:rsidR="00052353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0B4B6E" w14:textId="77777777" w:rsidR="00052353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C59AD73" w14:textId="77777777" w:rsidR="00052353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00398" w14:textId="77777777" w:rsidR="00052353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976D0DC" w14:textId="77777777" w:rsidR="00052353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353" w14:paraId="39224393" w14:textId="77777777" w:rsidTr="00867706">
        <w:tc>
          <w:tcPr>
            <w:tcW w:w="2880" w:type="dxa"/>
            <w:hideMark/>
          </w:tcPr>
          <w:p w14:paraId="4D2FCD34" w14:textId="346F22FD" w:rsidR="00052353" w:rsidRDefault="00052353" w:rsidP="008D2E9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91" w:type="dxa"/>
          </w:tcPr>
          <w:p w14:paraId="3DE012CA" w14:textId="77777777" w:rsidR="00052353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583DB37C" w14:textId="77777777" w:rsidR="00052353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21B8FA9" w14:textId="77777777" w:rsidR="00052353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6632AA7" w14:textId="77777777" w:rsidR="00052353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567FD7F" w14:textId="77777777" w:rsidR="00052353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74A6CA" w14:textId="77777777" w:rsidR="00052353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32F48F6" w14:textId="77777777" w:rsidR="00052353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EB3FA" w14:textId="77777777" w:rsidR="00052353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71B308D" w14:textId="77777777" w:rsidR="00052353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1581" w14:paraId="5C1BD142" w14:textId="77777777" w:rsidTr="00867706">
        <w:tc>
          <w:tcPr>
            <w:tcW w:w="2880" w:type="dxa"/>
          </w:tcPr>
          <w:p w14:paraId="7F4E2D4A" w14:textId="6337A0A6" w:rsidR="008C1581" w:rsidRPr="0016602F" w:rsidRDefault="008C1581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02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991" w:type="dxa"/>
          </w:tcPr>
          <w:p w14:paraId="752C6B19" w14:textId="681AF138" w:rsidR="008C1581" w:rsidRPr="0016602F" w:rsidRDefault="008C1581" w:rsidP="008C1581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4415A660" w14:textId="77777777" w:rsidR="008C1581" w:rsidRPr="0016602F" w:rsidRDefault="008C1581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D9C9A4D" w14:textId="112CE5A3" w:rsidR="008C1581" w:rsidRPr="0016602F" w:rsidRDefault="008C1581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</w:rPr>
              <w:t>10,051</w:t>
            </w:r>
          </w:p>
        </w:tc>
        <w:tc>
          <w:tcPr>
            <w:tcW w:w="238" w:type="dxa"/>
          </w:tcPr>
          <w:p w14:paraId="4BD84541" w14:textId="77777777" w:rsidR="008C1581" w:rsidRPr="0016602F" w:rsidRDefault="008C1581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2E59AD1" w14:textId="4788A099" w:rsidR="008C1581" w:rsidRPr="0016602F" w:rsidRDefault="008C1581" w:rsidP="00553B8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D711359" w14:textId="77777777" w:rsidR="008C1581" w:rsidRPr="0016602F" w:rsidRDefault="008C1581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6002BD9" w14:textId="5F85EC5D" w:rsidR="008C1581" w:rsidRPr="0016602F" w:rsidRDefault="008C1581" w:rsidP="00F47FB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F9F2109" w14:textId="77777777" w:rsidR="008C1581" w:rsidRPr="0016602F" w:rsidRDefault="008C1581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6C34431" w14:textId="0D386508" w:rsidR="008C1581" w:rsidRDefault="008C1581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602F">
              <w:rPr>
                <w:rFonts w:asciiTheme="majorBidi" w:hAnsiTheme="majorBidi" w:cstheme="majorBidi"/>
                <w:sz w:val="30"/>
                <w:szCs w:val="30"/>
              </w:rPr>
              <w:t>10,051</w:t>
            </w:r>
          </w:p>
        </w:tc>
      </w:tr>
      <w:tr w:rsidR="00052353" w14:paraId="7E7401ED" w14:textId="77777777" w:rsidTr="00867706">
        <w:tc>
          <w:tcPr>
            <w:tcW w:w="2880" w:type="dxa"/>
            <w:hideMark/>
          </w:tcPr>
          <w:p w14:paraId="72873AA3" w14:textId="77777777" w:rsidR="00052353" w:rsidRDefault="00052353" w:rsidP="008D2E9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991" w:type="dxa"/>
          </w:tcPr>
          <w:p w14:paraId="48E1700F" w14:textId="77777777" w:rsidR="00052353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48" w:type="dxa"/>
          </w:tcPr>
          <w:p w14:paraId="0B94B835" w14:textId="77777777" w:rsidR="00052353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36B8B0A" w14:textId="77777777" w:rsidR="00052353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FC1EAE8" w14:textId="77777777" w:rsidR="00052353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D5D8BD1" w14:textId="77777777" w:rsidR="00052353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C999FB" w14:textId="77777777" w:rsidR="00052353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9250FD7" w14:textId="77777777" w:rsidR="00052353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DDAD42" w14:textId="77777777" w:rsidR="00052353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C4C8415" w14:textId="77777777" w:rsidR="00052353" w:rsidRDefault="00052353" w:rsidP="008D2E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B97" w14:paraId="626DC667" w14:textId="77777777" w:rsidTr="00867706">
        <w:tc>
          <w:tcPr>
            <w:tcW w:w="2880" w:type="dxa"/>
            <w:hideMark/>
          </w:tcPr>
          <w:p w14:paraId="437ADB4E" w14:textId="77777777" w:rsidR="00525B97" w:rsidRDefault="00525B97" w:rsidP="00F611C1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991" w:type="dxa"/>
            <w:vAlign w:val="bottom"/>
          </w:tcPr>
          <w:p w14:paraId="5B3C2310" w14:textId="3CC55F37" w:rsidR="00525B97" w:rsidRPr="00933522" w:rsidRDefault="00242D2C" w:rsidP="00525B9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25B97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  <w:r w:rsidR="00525B97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</w:p>
        </w:tc>
        <w:tc>
          <w:tcPr>
            <w:tcW w:w="248" w:type="dxa"/>
            <w:vAlign w:val="bottom"/>
          </w:tcPr>
          <w:p w14:paraId="2D1A13F3" w14:textId="77777777" w:rsidR="00525B97" w:rsidRPr="00933522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5C7C23C6" w14:textId="32A4BB7D" w:rsidR="00525B97" w:rsidRPr="00933522" w:rsidRDefault="00622479" w:rsidP="00525B9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5,467,413</w:t>
            </w:r>
          </w:p>
        </w:tc>
        <w:tc>
          <w:tcPr>
            <w:tcW w:w="238" w:type="dxa"/>
            <w:vAlign w:val="bottom"/>
          </w:tcPr>
          <w:p w14:paraId="21753C3F" w14:textId="77777777" w:rsidR="00525B97" w:rsidRPr="00933522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29950425" w14:textId="33FE65F3" w:rsidR="00525B97" w:rsidRPr="00933522" w:rsidRDefault="001B4BEE" w:rsidP="00F47FB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C15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6,468,506</w:t>
            </w:r>
            <w:r w:rsidR="001976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4CCCF50" w14:textId="77777777" w:rsidR="00525B97" w:rsidRPr="00933522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03A2207" w14:textId="06A71999" w:rsidR="00525B97" w:rsidRPr="00933522" w:rsidRDefault="00622479" w:rsidP="00525B9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35,823</w:t>
            </w:r>
          </w:p>
        </w:tc>
        <w:tc>
          <w:tcPr>
            <w:tcW w:w="270" w:type="dxa"/>
            <w:vAlign w:val="bottom"/>
          </w:tcPr>
          <w:p w14:paraId="61384AF2" w14:textId="77777777" w:rsidR="00525B97" w:rsidRPr="00933522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7A00F0A" w14:textId="652DEFFA" w:rsidR="00525B97" w:rsidRPr="00933522" w:rsidRDefault="00242D2C" w:rsidP="008C15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992</w:t>
            </w:r>
            <w:r w:rsidR="003F75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</w:tr>
      <w:tr w:rsidR="00525B97" w14:paraId="2C7639E0" w14:textId="77777777" w:rsidTr="00867706">
        <w:tc>
          <w:tcPr>
            <w:tcW w:w="2880" w:type="dxa"/>
            <w:vAlign w:val="bottom"/>
          </w:tcPr>
          <w:p w14:paraId="26E85E78" w14:textId="70B5FE11" w:rsidR="00525B97" w:rsidRDefault="00525B97" w:rsidP="00F611C1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991" w:type="dxa"/>
            <w:vAlign w:val="bottom"/>
          </w:tcPr>
          <w:p w14:paraId="3B7CD6DE" w14:textId="6A0FD25C" w:rsidR="00525B97" w:rsidRPr="00933522" w:rsidRDefault="00242D2C" w:rsidP="00525B9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525B97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</w:p>
        </w:tc>
        <w:tc>
          <w:tcPr>
            <w:tcW w:w="248" w:type="dxa"/>
            <w:vAlign w:val="bottom"/>
          </w:tcPr>
          <w:p w14:paraId="3F4BE21C" w14:textId="77777777" w:rsidR="00525B97" w:rsidRPr="00933522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5D2E0F62" w14:textId="2706026A" w:rsidR="00525B97" w:rsidRPr="00933522" w:rsidRDefault="003F7568" w:rsidP="00525B9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4B10F9D1" w14:textId="77777777" w:rsidR="00525B97" w:rsidRPr="00933522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654CB13F" w14:textId="3D7396F6" w:rsidR="00525B97" w:rsidRPr="00933522" w:rsidRDefault="00E81359" w:rsidP="00F47FB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A38B46C" w14:textId="77777777" w:rsidR="00525B97" w:rsidRPr="00933522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C6E7AB5" w14:textId="0EDE41CD" w:rsidR="00525B97" w:rsidRPr="00933522" w:rsidRDefault="00242D2C" w:rsidP="00525B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70" w:type="dxa"/>
            <w:vAlign w:val="bottom"/>
          </w:tcPr>
          <w:p w14:paraId="35666C0A" w14:textId="77777777" w:rsidR="00525B97" w:rsidRPr="00933522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54B7FE5" w14:textId="546DAF21" w:rsidR="00525B97" w:rsidRPr="00933522" w:rsidRDefault="00242D2C" w:rsidP="008C15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643C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</w:tr>
      <w:tr w:rsidR="004A3653" w14:paraId="6DB0BE4B" w14:textId="77777777" w:rsidTr="00867706">
        <w:tc>
          <w:tcPr>
            <w:tcW w:w="2880" w:type="dxa"/>
            <w:vAlign w:val="bottom"/>
          </w:tcPr>
          <w:p w14:paraId="569E174C" w14:textId="77777777" w:rsidR="004A3653" w:rsidRPr="004A3653" w:rsidRDefault="004A3653" w:rsidP="004A365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  <w:vAlign w:val="bottom"/>
          </w:tcPr>
          <w:p w14:paraId="09F0A03F" w14:textId="77777777" w:rsidR="004A3653" w:rsidRPr="00933522" w:rsidRDefault="004A3653" w:rsidP="007656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6F4037FF" w14:textId="77777777" w:rsidR="004A3653" w:rsidRPr="00933522" w:rsidRDefault="004A3653" w:rsidP="007656C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0DB12ACD" w14:textId="77777777" w:rsidR="004A3653" w:rsidRPr="00933522" w:rsidRDefault="004A3653" w:rsidP="007656C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60C3A302" w14:textId="77777777" w:rsidR="004A3653" w:rsidRPr="00933522" w:rsidRDefault="004A3653" w:rsidP="007656C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4C5167D5" w14:textId="77777777" w:rsidR="004A3653" w:rsidRPr="00933522" w:rsidRDefault="004A3653" w:rsidP="007656C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0923A1" w14:textId="77777777" w:rsidR="004A3653" w:rsidRPr="00933522" w:rsidRDefault="004A3653" w:rsidP="007656C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BA8BBBD" w14:textId="77777777" w:rsidR="004A3653" w:rsidRDefault="004A3653" w:rsidP="007656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374337" w14:textId="77777777" w:rsidR="004A3653" w:rsidRPr="00933522" w:rsidRDefault="004A3653" w:rsidP="007656C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A1A4AB4" w14:textId="77777777" w:rsidR="004A3653" w:rsidRPr="00933522" w:rsidRDefault="004A3653" w:rsidP="0076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0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15DB" w14:paraId="13A66A1B" w14:textId="77777777" w:rsidTr="00867706">
        <w:tc>
          <w:tcPr>
            <w:tcW w:w="9225" w:type="dxa"/>
            <w:gridSpan w:val="10"/>
          </w:tcPr>
          <w:p w14:paraId="7B1533F6" w14:textId="77777777" w:rsidR="00561AA6" w:rsidRDefault="00D315DB" w:rsidP="003A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3B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เงินลงทุนในกองทุนรวม </w:t>
            </w:r>
          </w:p>
          <w:p w14:paraId="2513A493" w14:textId="77777777" w:rsidR="00561AA6" w:rsidRDefault="00561AA6" w:rsidP="003A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315DB" w:rsidRPr="00963BB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หน่วยลงทุนที่ไม่อยู่ในความ</w:t>
            </w:r>
          </w:p>
          <w:p w14:paraId="34008977" w14:textId="6C8B2778" w:rsidR="00D315DB" w:rsidRPr="00AE3517" w:rsidRDefault="00561AA6" w:rsidP="003A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315DB" w:rsidRPr="00963BB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ต้องการของตลาดที่วัดมูลค่าด้วย</w:t>
            </w:r>
          </w:p>
        </w:tc>
      </w:tr>
      <w:tr w:rsidR="00963BB2" w14:paraId="2DC18105" w14:textId="77777777" w:rsidTr="00867706">
        <w:tc>
          <w:tcPr>
            <w:tcW w:w="2880" w:type="dxa"/>
          </w:tcPr>
          <w:p w14:paraId="2BE0F60C" w14:textId="6FCB1902" w:rsidR="00963BB2" w:rsidRPr="00963BB2" w:rsidRDefault="00963BB2" w:rsidP="00F611C1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5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1" w:type="dxa"/>
            <w:vAlign w:val="bottom"/>
          </w:tcPr>
          <w:p w14:paraId="704BE553" w14:textId="5F9FBBB5" w:rsidR="00963BB2" w:rsidRPr="00933522" w:rsidRDefault="00242D2C" w:rsidP="00525B9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525B97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  <w:tc>
          <w:tcPr>
            <w:tcW w:w="248" w:type="dxa"/>
            <w:vAlign w:val="bottom"/>
          </w:tcPr>
          <w:p w14:paraId="2AA99F7C" w14:textId="77777777" w:rsidR="00963BB2" w:rsidRPr="00933522" w:rsidRDefault="00963BB2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4858151D" w14:textId="5875FA83" w:rsidR="00963BB2" w:rsidRPr="00933522" w:rsidRDefault="00242D2C" w:rsidP="008D2E9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80E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238" w:type="dxa"/>
            <w:vAlign w:val="bottom"/>
          </w:tcPr>
          <w:p w14:paraId="762ED4CB" w14:textId="77777777" w:rsidR="00963BB2" w:rsidRPr="00933522" w:rsidRDefault="00963BB2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7DA67916" w14:textId="1DC17B0A" w:rsidR="00963BB2" w:rsidRPr="00933522" w:rsidRDefault="00F80E76" w:rsidP="00F2224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6803F3E" w14:textId="77777777" w:rsidR="00963BB2" w:rsidRPr="00933522" w:rsidRDefault="00963BB2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1073046" w14:textId="229A03C1" w:rsidR="00963BB2" w:rsidRPr="00933522" w:rsidRDefault="00F80E76" w:rsidP="00F47FB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BD3C5EB" w14:textId="77777777" w:rsidR="00963BB2" w:rsidRPr="00933522" w:rsidRDefault="00963BB2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065CB612" w14:textId="018D23A3" w:rsidR="00963BB2" w:rsidRPr="00933522" w:rsidRDefault="00242D2C" w:rsidP="0076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0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1E59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</w:tr>
      <w:tr w:rsidR="00052353" w14:paraId="02C5DCA5" w14:textId="77777777" w:rsidTr="00867706">
        <w:tc>
          <w:tcPr>
            <w:tcW w:w="2880" w:type="dxa"/>
          </w:tcPr>
          <w:p w14:paraId="28613A1B" w14:textId="77777777" w:rsidR="00052353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  <w:vAlign w:val="bottom"/>
          </w:tcPr>
          <w:p w14:paraId="34FEEBBC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2A6618A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bottom w:val="nil"/>
              <w:right w:val="nil"/>
            </w:tcBorders>
            <w:vAlign w:val="bottom"/>
          </w:tcPr>
          <w:p w14:paraId="33F8C798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A0DF19A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  <w:vAlign w:val="bottom"/>
          </w:tcPr>
          <w:p w14:paraId="33FA838D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C959390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vAlign w:val="bottom"/>
          </w:tcPr>
          <w:p w14:paraId="014ABEE7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8A5140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bottom"/>
          </w:tcPr>
          <w:p w14:paraId="745BD9F7" w14:textId="77777777" w:rsidR="00052353" w:rsidRPr="00933522" w:rsidRDefault="00052353" w:rsidP="008D2E9C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353" w14:paraId="50A5E79F" w14:textId="77777777" w:rsidTr="00867706">
        <w:tc>
          <w:tcPr>
            <w:tcW w:w="2880" w:type="dxa"/>
            <w:hideMark/>
          </w:tcPr>
          <w:p w14:paraId="7BAE6434" w14:textId="069313B6" w:rsidR="00052353" w:rsidRDefault="00242D2C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91" w:type="dxa"/>
          </w:tcPr>
          <w:p w14:paraId="6C471CEC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7F2D6837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C040822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1B8C776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8C8BBCD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D9A1AE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31C73F2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8B552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E7103A6" w14:textId="77777777" w:rsidR="00052353" w:rsidRPr="00933522" w:rsidRDefault="00052353" w:rsidP="008D2E9C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353" w14:paraId="40C57117" w14:textId="77777777" w:rsidTr="00867706">
        <w:tc>
          <w:tcPr>
            <w:tcW w:w="2880" w:type="dxa"/>
            <w:hideMark/>
          </w:tcPr>
          <w:p w14:paraId="07B3A365" w14:textId="7495DDE9" w:rsidR="00052353" w:rsidRDefault="00052353" w:rsidP="008D2E9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91" w:type="dxa"/>
          </w:tcPr>
          <w:p w14:paraId="11900AFF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5E02A00B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5C2A3CF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712FF90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EE2F61A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082588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7947D0B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DD009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972B638" w14:textId="77777777" w:rsidR="00052353" w:rsidRPr="00933522" w:rsidRDefault="00052353" w:rsidP="008D2E9C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353" w14:paraId="2CD360C8" w14:textId="77777777" w:rsidTr="00867706">
        <w:tc>
          <w:tcPr>
            <w:tcW w:w="2880" w:type="dxa"/>
            <w:hideMark/>
          </w:tcPr>
          <w:p w14:paraId="719044D0" w14:textId="77777777" w:rsidR="00052353" w:rsidRDefault="00052353" w:rsidP="008D2E9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991" w:type="dxa"/>
          </w:tcPr>
          <w:p w14:paraId="46ACC803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6D81FD05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ED4922B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BF83E16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D7289E3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20B6A2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80B57B8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0F2C7" w14:textId="77777777" w:rsidR="00052353" w:rsidRPr="00933522" w:rsidRDefault="00052353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EDE9A54" w14:textId="77777777" w:rsidR="00052353" w:rsidRPr="00933522" w:rsidRDefault="00052353" w:rsidP="008D2E9C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B97" w14:paraId="7171B04C" w14:textId="77777777" w:rsidTr="00867706">
        <w:tc>
          <w:tcPr>
            <w:tcW w:w="2880" w:type="dxa"/>
            <w:hideMark/>
          </w:tcPr>
          <w:p w14:paraId="4434B172" w14:textId="119C43F8" w:rsidR="00525B97" w:rsidRDefault="00525B97" w:rsidP="006723F4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88459F" w14:textId="7688C2CA" w:rsidR="00525B97" w:rsidRPr="00933522" w:rsidRDefault="00242D2C" w:rsidP="00525B9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25B97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  <w:r w:rsidR="00525B97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719</w:t>
            </w:r>
          </w:p>
        </w:tc>
        <w:tc>
          <w:tcPr>
            <w:tcW w:w="248" w:type="dxa"/>
            <w:vAlign w:val="bottom"/>
          </w:tcPr>
          <w:p w14:paraId="6AE3AB1E" w14:textId="77777777" w:rsidR="00525B97" w:rsidRPr="00933522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8D3E" w14:textId="347E531E" w:rsidR="00525B97" w:rsidRPr="00933522" w:rsidRDefault="00242D2C" w:rsidP="00525B9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25B97"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935</w:t>
            </w:r>
            <w:r w:rsidR="00525B97"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902</w:t>
            </w:r>
          </w:p>
        </w:tc>
        <w:tc>
          <w:tcPr>
            <w:tcW w:w="238" w:type="dxa"/>
            <w:vAlign w:val="bottom"/>
          </w:tcPr>
          <w:p w14:paraId="1DBF5A5E" w14:textId="77777777" w:rsidR="00525B97" w:rsidRPr="00933522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A8FA1" w14:textId="675EB0F9" w:rsidR="00525B97" w:rsidRPr="00933522" w:rsidRDefault="00525B97" w:rsidP="00F47FB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3352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835</w:t>
            </w:r>
            <w:r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902</w:t>
            </w:r>
            <w:r w:rsidRPr="0093352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764F845" w14:textId="77777777" w:rsidR="00525B97" w:rsidRPr="00933522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2E4F" w14:textId="524FD65F" w:rsidR="00525B97" w:rsidRPr="00933522" w:rsidRDefault="00242D2C" w:rsidP="00525B9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525B97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</w:p>
        </w:tc>
        <w:tc>
          <w:tcPr>
            <w:tcW w:w="270" w:type="dxa"/>
            <w:vAlign w:val="bottom"/>
          </w:tcPr>
          <w:p w14:paraId="711E4BDC" w14:textId="77777777" w:rsidR="00525B97" w:rsidRPr="00933522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13BD9" w14:textId="53288100" w:rsidR="00525B97" w:rsidRPr="00933522" w:rsidRDefault="00242D2C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25B97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957</w:t>
            </w:r>
            <w:r w:rsidR="00525B97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</w:tr>
      <w:tr w:rsidR="00525B97" w14:paraId="483C99B2" w14:textId="77777777" w:rsidTr="00867706">
        <w:tc>
          <w:tcPr>
            <w:tcW w:w="2880" w:type="dxa"/>
            <w:vAlign w:val="bottom"/>
          </w:tcPr>
          <w:p w14:paraId="770E403A" w14:textId="77777777" w:rsidR="00525B97" w:rsidRDefault="00525B97" w:rsidP="00F611C1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991" w:type="dxa"/>
            <w:vAlign w:val="bottom"/>
          </w:tcPr>
          <w:p w14:paraId="78C2E222" w14:textId="15E1B644" w:rsidR="00525B97" w:rsidRPr="00933522" w:rsidRDefault="00242D2C" w:rsidP="00525B9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525B97"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48" w:type="dxa"/>
            <w:vAlign w:val="bottom"/>
          </w:tcPr>
          <w:p w14:paraId="676A364C" w14:textId="77777777" w:rsidR="00525B97" w:rsidRPr="00933522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70B1FCDD" w14:textId="302C7B76" w:rsidR="00525B97" w:rsidRPr="00933522" w:rsidRDefault="00525B97" w:rsidP="00525B9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773EA2C4" w14:textId="77777777" w:rsidR="00525B97" w:rsidRPr="00933522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38F73C67" w14:textId="7365354B" w:rsidR="00525B97" w:rsidRPr="00933522" w:rsidRDefault="00525B97" w:rsidP="00F47FB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FD5175A" w14:textId="77777777" w:rsidR="00525B97" w:rsidRPr="00933522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CEDD307" w14:textId="21DA6934" w:rsidR="00525B97" w:rsidRPr="00933522" w:rsidRDefault="00242D2C" w:rsidP="00525B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70" w:type="dxa"/>
            <w:vAlign w:val="bottom"/>
          </w:tcPr>
          <w:p w14:paraId="3AC58CC9" w14:textId="77777777" w:rsidR="00525B97" w:rsidRPr="00933522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7B6BB4F" w14:textId="1B0179AC" w:rsidR="00525B97" w:rsidRPr="00933522" w:rsidRDefault="00242D2C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0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525B97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</w:tr>
      <w:tr w:rsidR="00525B97" w14:paraId="5FE9F8CD" w14:textId="77777777" w:rsidTr="00867706">
        <w:tc>
          <w:tcPr>
            <w:tcW w:w="2880" w:type="dxa"/>
            <w:vAlign w:val="bottom"/>
          </w:tcPr>
          <w:p w14:paraId="223A042D" w14:textId="77777777" w:rsidR="00525B97" w:rsidRPr="00525B97" w:rsidRDefault="00525B97" w:rsidP="00525B9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  <w:vAlign w:val="bottom"/>
          </w:tcPr>
          <w:p w14:paraId="26BF00F3" w14:textId="77777777" w:rsidR="00525B97" w:rsidRPr="00933522" w:rsidRDefault="00525B97" w:rsidP="008D2E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08943283" w14:textId="77777777" w:rsidR="00525B97" w:rsidRPr="00933522" w:rsidRDefault="00525B97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386282F6" w14:textId="77777777" w:rsidR="00525B97" w:rsidRPr="00933522" w:rsidRDefault="00525B97" w:rsidP="008D2E9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3646FA20" w14:textId="77777777" w:rsidR="00525B97" w:rsidRPr="00933522" w:rsidRDefault="00525B97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BF66089" w14:textId="77777777" w:rsidR="00525B97" w:rsidRPr="00933522" w:rsidRDefault="00525B97" w:rsidP="0093352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5E2497B" w14:textId="77777777" w:rsidR="00525B97" w:rsidRPr="00933522" w:rsidRDefault="00525B97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529A1C4" w14:textId="77777777" w:rsidR="00525B97" w:rsidRPr="00933522" w:rsidRDefault="00525B97" w:rsidP="008D2E9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2FAAE1" w14:textId="77777777" w:rsidR="00525B97" w:rsidRPr="00933522" w:rsidRDefault="00525B97" w:rsidP="008D2E9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4BB48F0" w14:textId="77777777" w:rsidR="00525B97" w:rsidRPr="00933522" w:rsidRDefault="00525B97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0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B97" w14:paraId="454C39D2" w14:textId="77777777" w:rsidTr="00867706">
        <w:tc>
          <w:tcPr>
            <w:tcW w:w="2880" w:type="dxa"/>
          </w:tcPr>
          <w:p w14:paraId="624710ED" w14:textId="77777777" w:rsidR="00525B97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3B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เงินลงทุนในกองทุนรวม </w:t>
            </w:r>
          </w:p>
          <w:p w14:paraId="5B6134E7" w14:textId="77777777" w:rsidR="00525B97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63BB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หน่วยลงทุนที่ไม่อยู่ในความ</w:t>
            </w:r>
          </w:p>
          <w:p w14:paraId="747C3268" w14:textId="3B3775D5" w:rsidR="00525B97" w:rsidRPr="00525B97" w:rsidRDefault="00525B97" w:rsidP="0062247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63BB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ต้องการของตลาดที่วัดมูลค่าด้วย</w:t>
            </w:r>
          </w:p>
        </w:tc>
        <w:tc>
          <w:tcPr>
            <w:tcW w:w="991" w:type="dxa"/>
            <w:vAlign w:val="bottom"/>
          </w:tcPr>
          <w:p w14:paraId="5BA6C441" w14:textId="77777777" w:rsidR="00525B97" w:rsidRPr="00933522" w:rsidRDefault="00525B97" w:rsidP="00525B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27C3D0D9" w14:textId="77777777" w:rsidR="00525B97" w:rsidRPr="00933522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1E2FE981" w14:textId="77777777" w:rsidR="00525B97" w:rsidRPr="00933522" w:rsidRDefault="00525B97" w:rsidP="00525B9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2F1DB715" w14:textId="77777777" w:rsidR="00525B97" w:rsidRPr="00933522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22056378" w14:textId="77777777" w:rsidR="00525B97" w:rsidRPr="00933522" w:rsidRDefault="00525B97" w:rsidP="00525B9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3C5A6F8" w14:textId="77777777" w:rsidR="00525B97" w:rsidRPr="00933522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0A350AA" w14:textId="77777777" w:rsidR="00525B97" w:rsidRPr="00933522" w:rsidRDefault="00525B97" w:rsidP="00525B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5A31B1" w14:textId="77777777" w:rsidR="00525B97" w:rsidRPr="00933522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3314C62" w14:textId="77777777" w:rsidR="00525B97" w:rsidRPr="00933522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0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B97" w14:paraId="54421874" w14:textId="77777777" w:rsidTr="00867706">
        <w:tc>
          <w:tcPr>
            <w:tcW w:w="2880" w:type="dxa"/>
            <w:vAlign w:val="bottom"/>
          </w:tcPr>
          <w:p w14:paraId="491C4EFC" w14:textId="5A7FC425" w:rsidR="00525B97" w:rsidRDefault="00525B97" w:rsidP="00F611C1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1" w:type="dxa"/>
            <w:vAlign w:val="bottom"/>
          </w:tcPr>
          <w:p w14:paraId="5E0F01D8" w14:textId="3C037A8F" w:rsidR="00525B97" w:rsidRPr="00933522" w:rsidRDefault="00525B97" w:rsidP="00525B97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52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00C6B5AE" w14:textId="77777777" w:rsidR="00525B97" w:rsidRPr="00933522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62349180" w14:textId="55BEAB30" w:rsidR="00525B97" w:rsidRPr="00933522" w:rsidRDefault="00242D2C" w:rsidP="0086770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10</w:t>
            </w:r>
            <w:r w:rsidR="00525B97"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38" w:type="dxa"/>
            <w:vAlign w:val="bottom"/>
          </w:tcPr>
          <w:p w14:paraId="15BECBAC" w14:textId="77777777" w:rsidR="00525B97" w:rsidRPr="00933522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3984134" w14:textId="44431D0E" w:rsidR="00525B97" w:rsidRPr="00933522" w:rsidRDefault="00525B97" w:rsidP="00F47FB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30A38D1" w14:textId="77777777" w:rsidR="00525B97" w:rsidRPr="00F47FB7" w:rsidRDefault="00525B97" w:rsidP="00F47FB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0A326400" w14:textId="5DBE69F1" w:rsidR="00525B97" w:rsidRPr="00933522" w:rsidRDefault="00525B97" w:rsidP="00F47FB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32FEB5" w14:textId="77777777" w:rsidR="00525B97" w:rsidRPr="00933522" w:rsidRDefault="00525B97" w:rsidP="00525B9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1625420" w14:textId="19B4F7C8" w:rsidR="00525B97" w:rsidRPr="00933522" w:rsidRDefault="00242D2C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0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25B97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</w:tr>
    </w:tbl>
    <w:p w14:paraId="1F493048" w14:textId="6EE39451" w:rsidR="00631220" w:rsidRDefault="00631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F42A6B7" w14:textId="14995D3B" w:rsidR="002C28F6" w:rsidRPr="006843A5" w:rsidRDefault="002C28F6" w:rsidP="00A02476">
      <w:pPr>
        <w:pStyle w:val="Heading2"/>
        <w:tabs>
          <w:tab w:val="clear" w:pos="454"/>
          <w:tab w:val="left" w:pos="540"/>
        </w:tabs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6843A5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lastRenderedPageBreak/>
        <w:t>(ข)</w:t>
      </w:r>
      <w:r w:rsidRPr="006843A5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6B02BA88" w14:textId="77777777" w:rsidR="002C28F6" w:rsidRPr="0087049C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2BADD94" w14:textId="77777777" w:rsidR="002C28F6" w:rsidRPr="006843A5" w:rsidRDefault="002C28F6" w:rsidP="00A02476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843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35D35F71" w14:textId="77777777" w:rsidR="002C28F6" w:rsidRPr="0087049C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14261" w14:textId="77777777" w:rsidR="002C28F6" w:rsidRPr="0087049C" w:rsidRDefault="002C28F6" w:rsidP="00A024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05C2BED" w14:textId="77777777" w:rsidR="002C28F6" w:rsidRPr="0087049C" w:rsidRDefault="002C28F6" w:rsidP="00A024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0DEEC7" w14:textId="23261848" w:rsidR="002C28F6" w:rsidRPr="0087049C" w:rsidRDefault="002C28F6" w:rsidP="00A024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ในตลาดและการดำเนินงานของกลุ่มบริษัท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4A127FB" w14:textId="26935EB3" w:rsidR="002C28F6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58775F7" w14:textId="10385563" w:rsidR="002C28F6" w:rsidRDefault="002C28F6" w:rsidP="00F847C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กลุ่มบริษัทเผชิญอยู่ </w:t>
      </w:r>
      <w:r w:rsidRPr="003F05D2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8C55DE6" w14:textId="77777777" w:rsidR="002C28F6" w:rsidRPr="00422945" w:rsidRDefault="002C28F6" w:rsidP="0042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6AFF9E0" w14:textId="48C40E73" w:rsidR="002C28F6" w:rsidRPr="006843A5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843A5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843A5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6843A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843A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6843A5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1811DE7E" w14:textId="77777777" w:rsidR="002C28F6" w:rsidRPr="00422945" w:rsidRDefault="002C28F6" w:rsidP="0042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210AA21" w14:textId="35690D4C" w:rsidR="00422945" w:rsidRDefault="002C28F6" w:rsidP="008C32E6">
      <w:pPr>
        <w:tabs>
          <w:tab w:val="clear" w:pos="907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7C61C10D" w14:textId="77777777" w:rsidR="008C32E6" w:rsidRPr="008C32E6" w:rsidRDefault="008C32E6" w:rsidP="008C32E6">
      <w:pPr>
        <w:tabs>
          <w:tab w:val="clear" w:pos="907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182666A0" w14:textId="77777777" w:rsidR="00561AA6" w:rsidRDefault="002C28F6" w:rsidP="00E97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5295F4BF" w14:textId="77777777" w:rsidR="00561AA6" w:rsidRDefault="00561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B2B6003" w14:textId="01AC9AD1" w:rsidR="002C28F6" w:rsidRPr="0087049C" w:rsidRDefault="002C28F6" w:rsidP="00561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87049C">
        <w:rPr>
          <w:rFonts w:asciiTheme="majorBidi" w:hAnsiTheme="majorBidi" w:cstheme="majorBidi"/>
          <w:sz w:val="30"/>
          <w:szCs w:val="30"/>
          <w:cs/>
        </w:rPr>
        <w:t>ข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sz w:val="30"/>
          <w:szCs w:val="30"/>
        </w:rPr>
        <w:t>1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sz w:val="30"/>
          <w:szCs w:val="30"/>
        </w:rPr>
        <w:t>1</w:t>
      </w:r>
      <w:r w:rsidRPr="0087049C"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2A0F2E94" w14:textId="77777777" w:rsidR="002C28F6" w:rsidRPr="00422945" w:rsidRDefault="002C28F6" w:rsidP="0042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7AB54A" w14:textId="1CF392C9" w:rsidR="002C28F6" w:rsidRDefault="002C28F6" w:rsidP="00E977B3">
      <w:pPr>
        <w:tabs>
          <w:tab w:val="clear" w:pos="907"/>
          <w:tab w:val="clear" w:pos="1644"/>
          <w:tab w:val="clear" w:pos="1871"/>
          <w:tab w:val="left" w:pos="1620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</w:t>
      </w:r>
      <w:r>
        <w:rPr>
          <w:rFonts w:asciiTheme="majorBidi" w:hAnsiTheme="majorBidi" w:cstheme="majorBidi" w:hint="cs"/>
          <w:sz w:val="30"/>
          <w:szCs w:val="30"/>
          <w:cs/>
        </w:rPr>
        <w:t>ย</w:t>
      </w:r>
      <w:r w:rsidRPr="0087049C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ผู้บริหารต้องพิจารณาถึงปัจจัยอื่น</w:t>
      </w:r>
      <w:r w:rsidR="007656C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ๆ ซึ่งอาจส่งผลต่อความเสี่ยงด้านเครดิตของลูกค้า 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E711A4">
        <w:rPr>
          <w:rFonts w:asciiTheme="majorBidi" w:hAnsiTheme="majorBidi" w:cstheme="majorBidi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รายละเอียดการกระจุกตัวของรายได้เปิดเผยในหมายเหตุ</w:t>
      </w:r>
      <w:r w:rsidRPr="00173685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242D2C" w:rsidRPr="00242D2C">
        <w:rPr>
          <w:rFonts w:asciiTheme="majorBidi" w:hAnsiTheme="majorBidi" w:cstheme="majorBidi"/>
          <w:sz w:val="30"/>
          <w:szCs w:val="30"/>
        </w:rPr>
        <w:t>1</w:t>
      </w:r>
      <w:r w:rsidR="004957BA">
        <w:rPr>
          <w:rFonts w:asciiTheme="majorBidi" w:hAnsiTheme="majorBidi" w:cstheme="majorBidi"/>
          <w:sz w:val="30"/>
          <w:szCs w:val="30"/>
        </w:rPr>
        <w:t>8</w:t>
      </w:r>
      <w:r w:rsidRPr="00173685">
        <w:rPr>
          <w:rFonts w:asciiTheme="majorBidi" w:hAnsiTheme="majorBidi" w:cstheme="majorBidi"/>
          <w:sz w:val="30"/>
          <w:szCs w:val="30"/>
          <w:cs/>
        </w:rPr>
        <w:t>(ข)</w:t>
      </w:r>
      <w:r w:rsidRPr="00173685">
        <w:rPr>
          <w:rFonts w:asciiTheme="majorBidi" w:hAnsiTheme="majorBidi" w:cstheme="majorBidi"/>
          <w:sz w:val="30"/>
          <w:szCs w:val="30"/>
        </w:rPr>
        <w:t xml:space="preserve"> </w:t>
      </w:r>
      <w:r w:rsidRPr="00173685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42D2C" w:rsidRPr="00242D2C">
        <w:rPr>
          <w:rFonts w:asciiTheme="majorBidi" w:hAnsiTheme="majorBidi" w:cstheme="majorBidi"/>
          <w:sz w:val="30"/>
          <w:szCs w:val="30"/>
        </w:rPr>
        <w:t>1</w:t>
      </w:r>
      <w:r w:rsidR="004957BA">
        <w:rPr>
          <w:rFonts w:asciiTheme="majorBidi" w:hAnsiTheme="majorBidi" w:cstheme="majorBidi"/>
          <w:sz w:val="30"/>
          <w:szCs w:val="30"/>
        </w:rPr>
        <w:t>8</w:t>
      </w:r>
      <w:r w:rsidRPr="00173685">
        <w:rPr>
          <w:rFonts w:asciiTheme="majorBidi" w:hAnsiTheme="majorBidi" w:cstheme="majorBidi"/>
          <w:sz w:val="30"/>
          <w:szCs w:val="30"/>
        </w:rPr>
        <w:t>(</w:t>
      </w:r>
      <w:r w:rsidRPr="00173685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173685">
        <w:rPr>
          <w:rFonts w:asciiTheme="majorBidi" w:hAnsiTheme="majorBidi" w:cstheme="majorBidi"/>
          <w:sz w:val="30"/>
          <w:szCs w:val="30"/>
        </w:rPr>
        <w:t>)</w:t>
      </w:r>
    </w:p>
    <w:p w14:paraId="3589A356" w14:textId="77777777" w:rsidR="002C28F6" w:rsidRPr="00422945" w:rsidRDefault="002C28F6" w:rsidP="0042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C4BF0B5" w14:textId="795F83D2" w:rsidR="002C28F6" w:rsidRPr="0087049C" w:rsidRDefault="002C28F6" w:rsidP="00E977B3">
      <w:pPr>
        <w:tabs>
          <w:tab w:val="clear" w:pos="907"/>
          <w:tab w:val="clear" w:pos="1644"/>
          <w:tab w:val="clear" w:pos="1871"/>
          <w:tab w:val="left" w:pos="1620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รายใหม่แต่ละรายก่อนที่กลุ่มบริษัทจะเสนอระยะเวลาและเงื่อนไข</w:t>
      </w:r>
      <w:r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กลุ่มบริษัทจะทบทวนอันดับความน่าเชื่อถือภายนอก</w:t>
      </w:r>
      <w:r w:rsidRPr="0087049C">
        <w:rPr>
          <w:rFonts w:asciiTheme="majorBidi" w:hAnsiTheme="majorBidi" w:cstheme="majorBidi"/>
          <w:sz w:val="30"/>
          <w:szCs w:val="30"/>
        </w:rPr>
        <w:t xml:space="preserve"> (</w:t>
      </w:r>
      <w:r w:rsidRPr="0087049C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และข้อมูลอุตสาหกรรม วงเงินยอดขายจะกำหนดไว้สำหรับลูกค้าแต่ละรายและจะทบทวนเป็นราย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ไตรมาส ยอดขายที่เกินกว่าวงเงินดังกล่าวต้องได้รับการอนุมัติจากผู้มีอำนาจ</w:t>
      </w:r>
    </w:p>
    <w:p w14:paraId="085E4120" w14:textId="77777777" w:rsidR="002C28F6" w:rsidRPr="00422945" w:rsidRDefault="002C28F6" w:rsidP="0042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F5155C" w14:textId="4509CBBE" w:rsidR="002C28F6" w:rsidRDefault="002C28F6" w:rsidP="00E977B3">
      <w:pPr>
        <w:tabs>
          <w:tab w:val="clear" w:pos="907"/>
          <w:tab w:val="clear" w:pos="1644"/>
          <w:tab w:val="clear" w:pos="1871"/>
          <w:tab w:val="left" w:pos="1620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F05D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F05D2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242D2C" w:rsidRPr="00242D2C">
        <w:rPr>
          <w:rFonts w:asciiTheme="majorBidi" w:hAnsiTheme="majorBidi" w:cstheme="majorBidi"/>
          <w:sz w:val="30"/>
          <w:szCs w:val="30"/>
        </w:rPr>
        <w:t>3</w:t>
      </w:r>
      <w:r w:rsidRPr="003F05D2">
        <w:rPr>
          <w:rFonts w:asciiTheme="majorBidi" w:hAnsiTheme="majorBidi" w:cstheme="majorBidi"/>
          <w:sz w:val="30"/>
          <w:szCs w:val="30"/>
        </w:rPr>
        <w:t xml:space="preserve"> </w:t>
      </w:r>
      <w:r w:rsidRPr="003F05D2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3F05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05D2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6" w:name="_Hlk59433075"/>
      <w:r w:rsidRPr="003F05D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F05D2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6"/>
      <w:r w:rsidRPr="003F05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05D2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Pr="003F05D2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F412EC2" w14:textId="77777777" w:rsidR="002C28F6" w:rsidRPr="00422945" w:rsidRDefault="002C28F6" w:rsidP="0042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2AB9520" w14:textId="2196A968" w:rsidR="002C28F6" w:rsidRDefault="002C28F6" w:rsidP="00E97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78" w:firstLine="242"/>
        <w:jc w:val="thaiDistribute"/>
        <w:rPr>
          <w:rFonts w:asciiTheme="majorBidi" w:hAnsiTheme="majorBidi" w:cstheme="majorBidi"/>
          <w:sz w:val="30"/>
          <w:szCs w:val="30"/>
        </w:rPr>
      </w:pPr>
      <w:r w:rsidRPr="00C41B1F">
        <w:rPr>
          <w:rFonts w:asciiTheme="majorBidi" w:hAnsiTheme="majorBidi" w:cstheme="majorBidi"/>
          <w:sz w:val="30"/>
          <w:szCs w:val="30"/>
          <w:cs/>
        </w:rPr>
        <w:t>ข้อมูลเกี่ยวกับลูกหนี้การค้าเปิดเผยในหมายเหตุข้อ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4957BA">
        <w:rPr>
          <w:rFonts w:asciiTheme="majorBidi" w:hAnsiTheme="majorBidi" w:cstheme="majorBidi"/>
          <w:sz w:val="30"/>
          <w:szCs w:val="30"/>
        </w:rPr>
        <w:t>6</w:t>
      </w:r>
    </w:p>
    <w:p w14:paraId="0C2C5499" w14:textId="77777777" w:rsidR="00422945" w:rsidRDefault="00422945" w:rsidP="00E97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78" w:firstLine="242"/>
        <w:jc w:val="thaiDistribute"/>
        <w:rPr>
          <w:rFonts w:asciiTheme="majorBidi" w:hAnsiTheme="majorBidi" w:cstheme="majorBidi"/>
          <w:sz w:val="30"/>
          <w:szCs w:val="30"/>
        </w:rPr>
      </w:pPr>
    </w:p>
    <w:p w14:paraId="3B84E5DC" w14:textId="1F845C1F" w:rsidR="002C28F6" w:rsidRDefault="002C28F6" w:rsidP="00C4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Pr="00C41B1F">
        <w:rPr>
          <w:rFonts w:asciiTheme="majorBidi" w:hAnsiTheme="majorBidi" w:cstheme="majorBidi"/>
          <w:sz w:val="30"/>
          <w:szCs w:val="30"/>
        </w:rPr>
        <w:t>(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C41B1F">
        <w:rPr>
          <w:rFonts w:asciiTheme="majorBidi" w:hAnsiTheme="majorBidi" w:cstheme="majorBidi"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sz w:val="30"/>
          <w:szCs w:val="30"/>
        </w:rPr>
        <w:t>1</w:t>
      </w:r>
      <w:r w:rsidRPr="00C41B1F">
        <w:rPr>
          <w:rFonts w:asciiTheme="majorBidi" w:hAnsiTheme="majorBidi" w:cstheme="majorBidi"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sz w:val="30"/>
          <w:szCs w:val="30"/>
        </w:rPr>
        <w:t>2</w:t>
      </w:r>
      <w:r w:rsidRPr="00C41B1F"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41B1F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</w:t>
      </w:r>
    </w:p>
    <w:p w14:paraId="7472FEDD" w14:textId="77777777" w:rsidR="002C28F6" w:rsidRDefault="002C28F6" w:rsidP="00C4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24" w:hanging="284"/>
        <w:jc w:val="thaiDistribute"/>
        <w:rPr>
          <w:rFonts w:asciiTheme="majorBidi" w:hAnsiTheme="majorBidi" w:cstheme="majorBidi"/>
          <w:sz w:val="30"/>
          <w:szCs w:val="30"/>
        </w:rPr>
      </w:pPr>
    </w:p>
    <w:p w14:paraId="7AA84B3C" w14:textId="203E62BD" w:rsidR="002C28F6" w:rsidRDefault="002C28F6" w:rsidP="00867706">
      <w:pPr>
        <w:tabs>
          <w:tab w:val="clear" w:pos="907"/>
          <w:tab w:val="clear" w:pos="1644"/>
          <w:tab w:val="clear" w:pos="1871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41B1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41B1F">
        <w:rPr>
          <w:rFonts w:asciiTheme="majorBidi" w:hAnsiTheme="majorBidi" w:cstheme="majorBidi"/>
          <w:sz w:val="30"/>
          <w:szCs w:val="30"/>
          <w:cs/>
        </w:rPr>
        <w:t>พิจารณาว่าเงินลงทุนในตราสารหนี้ซึ่งวัดมูลค่าด้วยราคาทุนตัดจำหน่ายมีความเสี่ยง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C41B1F">
        <w:rPr>
          <w:rFonts w:asciiTheme="majorBidi" w:hAnsiTheme="majorBidi" w:cstheme="majorBidi"/>
          <w:sz w:val="30"/>
          <w:szCs w:val="30"/>
          <w:cs/>
        </w:rPr>
        <w:t>ด้านเครดิตต่ำ ดังนั้น ค่าเผื่อผลขาดทุน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ด้านเครดิตที่คาดว่าจะเกิดขึ้นซึ่ง</w:t>
      </w:r>
      <w:r w:rsidRPr="00C41B1F">
        <w:rPr>
          <w:rFonts w:asciiTheme="majorBidi" w:hAnsiTheme="majorBidi" w:cstheme="majorBidi"/>
          <w:sz w:val="30"/>
          <w:szCs w:val="30"/>
          <w:cs/>
        </w:rPr>
        <w:t>ประเมินในระหว่างปีจำกัด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C41B1F">
        <w:rPr>
          <w:rFonts w:asciiTheme="majorBidi" w:hAnsiTheme="majorBidi" w:cstheme="majorBidi"/>
          <w:sz w:val="30"/>
          <w:szCs w:val="30"/>
          <w:cs/>
        </w:rPr>
        <w:t xml:space="preserve">อยู่ที่ผลขาดทุนด้านเครดิตที่คาดว่าจะเกิดขึ้นภายใน </w:t>
      </w:r>
      <w:r w:rsidR="00242D2C" w:rsidRPr="00242D2C">
        <w:rPr>
          <w:rFonts w:asciiTheme="majorBidi" w:hAnsiTheme="majorBidi" w:cstheme="majorBidi"/>
          <w:sz w:val="30"/>
          <w:szCs w:val="30"/>
        </w:rPr>
        <w:t>12</w:t>
      </w:r>
      <w:r w:rsidRPr="00C41B1F">
        <w:rPr>
          <w:rFonts w:asciiTheme="majorBidi" w:hAnsiTheme="majorBidi" w:cstheme="majorBidi"/>
          <w:sz w:val="30"/>
          <w:szCs w:val="30"/>
        </w:rPr>
        <w:t xml:space="preserve"> </w:t>
      </w:r>
      <w:r w:rsidRPr="00C41B1F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 xml:space="preserve">หรือ </w:t>
      </w:r>
      <w:r w:rsidRPr="00C41B1F">
        <w:rPr>
          <w:rFonts w:asciiTheme="majorBidi" w:hAnsiTheme="majorBidi" w:cstheme="majorBidi"/>
          <w:sz w:val="30"/>
          <w:szCs w:val="30"/>
          <w:cs/>
        </w:rPr>
        <w:t>“ความเสี่ยงด้านเครดิตต่ำ” สำหรับ</w:t>
      </w:r>
      <w:r>
        <w:rPr>
          <w:rFonts w:asciiTheme="majorBidi" w:hAnsiTheme="majorBidi" w:cstheme="majorBidi"/>
          <w:sz w:val="30"/>
          <w:szCs w:val="30"/>
        </w:rPr>
        <w:t xml:space="preserve">      </w:t>
      </w:r>
      <w:r w:rsidRPr="00C41B1F">
        <w:rPr>
          <w:rFonts w:asciiTheme="majorBidi" w:hAnsiTheme="majorBidi" w:cstheme="majorBidi"/>
          <w:sz w:val="30"/>
          <w:szCs w:val="30"/>
          <w:cs/>
        </w:rPr>
        <w:t>ตราสารหนี้ที่อยู่ในความต้องการของตลาด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C41B1F">
        <w:rPr>
          <w:rFonts w:asciiTheme="majorBidi" w:hAnsiTheme="majorBidi" w:cstheme="majorBidi"/>
          <w:sz w:val="30"/>
          <w:szCs w:val="30"/>
          <w:cs/>
        </w:rPr>
        <w:t>พิจารณาจาก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>อันดับเครดิต</w:t>
      </w:r>
      <w:r w:rsidRPr="00C41B1F">
        <w:rPr>
          <w:rFonts w:asciiTheme="majorBidi" w:hAnsiTheme="majorBidi" w:cstheme="majorBidi"/>
          <w:sz w:val="30"/>
          <w:szCs w:val="30"/>
          <w:cs/>
        </w:rPr>
        <w:t>ที่อยู่ในระดับ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>น่า</w:t>
      </w:r>
      <w:r w:rsidRPr="00C41B1F">
        <w:rPr>
          <w:rFonts w:asciiTheme="majorBidi" w:hAnsiTheme="majorBidi" w:cstheme="majorBidi"/>
          <w:sz w:val="30"/>
          <w:szCs w:val="30"/>
          <w:cs/>
        </w:rPr>
        <w:t xml:space="preserve">ลงทุน </w:t>
      </w:r>
      <w:r w:rsidRPr="00C41B1F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Pr="00C41B1F">
        <w:rPr>
          <w:rFonts w:asciiTheme="majorBidi" w:hAnsiTheme="majorBidi" w:cstheme="majorBidi"/>
          <w:sz w:val="30"/>
          <w:szCs w:val="30"/>
          <w:cs/>
        </w:rPr>
        <w:t>จากหน่วยงานจัด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>อันดับเครดิตภายนอกที่มีการเผยแพร่</w:t>
      </w:r>
    </w:p>
    <w:p w14:paraId="3400B5E9" w14:textId="6C089732" w:rsidR="00422945" w:rsidRDefault="00422945" w:rsidP="00980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9D381A" w14:textId="77777777" w:rsidR="00561AA6" w:rsidRDefault="00561AA6" w:rsidP="00980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D316AF" w14:textId="77777777" w:rsidR="002C28F6" w:rsidRPr="00C41B1F" w:rsidRDefault="002C28F6" w:rsidP="00E977B3">
      <w:pPr>
        <w:tabs>
          <w:tab w:val="clear" w:pos="907"/>
          <w:tab w:val="clear" w:pos="1871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41B1F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กลุ่มบริษัท</w:t>
      </w:r>
      <w:r w:rsidRPr="00C41B1F">
        <w:rPr>
          <w:rFonts w:asciiTheme="majorBidi" w:hAnsiTheme="majorBidi" w:cstheme="majorBidi"/>
          <w:sz w:val="30"/>
          <w:szCs w:val="30"/>
          <w:cs/>
        </w:rPr>
        <w:t>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</w:t>
      </w:r>
      <w:r w:rsidRPr="00C41B1F">
        <w:rPr>
          <w:rFonts w:asciiTheme="majorBidi" w:hAnsiTheme="majorBidi" w:cstheme="majorBidi"/>
          <w:sz w:val="30"/>
          <w:szCs w:val="30"/>
        </w:rPr>
        <w:t xml:space="preserve"> </w:t>
      </w:r>
      <w:r w:rsidRPr="00C41B1F">
        <w:rPr>
          <w:rFonts w:asciiTheme="majorBidi" w:hAnsiTheme="majorBidi" w:cstheme="majorBidi"/>
          <w:sz w:val="30"/>
          <w:szCs w:val="30"/>
          <w:cs/>
        </w:rPr>
        <w:t xml:space="preserve">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เพื่อประกอบในการพิจารณากลุ่มบริษัทมีการทบทวนการเปลี่ยนแปลงของผลตอบแทนในหุ้นกู้ หากสามารถหาได้ ประกอบกับข่าวที่มีการเผยแพร่และข้อมูลการกำกับดูแลของหน่วยงานกำกับดูแลของลูกหนี้ </w:t>
      </w:r>
    </w:p>
    <w:p w14:paraId="7E19F95C" w14:textId="77777777" w:rsidR="002C28F6" w:rsidRPr="0087049C" w:rsidRDefault="002C28F6" w:rsidP="00C4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45802AB1" w14:textId="7E794DA3" w:rsidR="002C28F6" w:rsidRPr="0087049C" w:rsidRDefault="002C28F6" w:rsidP="00C4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Pr="0087049C">
        <w:rPr>
          <w:rFonts w:asciiTheme="majorBidi" w:hAnsiTheme="majorBidi" w:cstheme="majorBidi"/>
          <w:sz w:val="30"/>
          <w:szCs w:val="30"/>
        </w:rPr>
        <w:t>(</w:t>
      </w:r>
      <w:r w:rsidRPr="0087049C">
        <w:rPr>
          <w:rFonts w:asciiTheme="majorBidi" w:hAnsiTheme="majorBidi" w:cstheme="majorBidi"/>
          <w:sz w:val="30"/>
          <w:szCs w:val="30"/>
          <w:cs/>
        </w:rPr>
        <w:t>ข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sz w:val="30"/>
          <w:szCs w:val="30"/>
        </w:rPr>
        <w:t>1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242D2C" w:rsidRPr="00242D2C">
        <w:rPr>
          <w:rFonts w:asciiTheme="majorBidi" w:hAnsiTheme="majorBidi" w:cstheme="majorBidi" w:hint="cs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</w:rPr>
        <w:t xml:space="preserve">)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และอนุพันธ์ </w:t>
      </w:r>
    </w:p>
    <w:p w14:paraId="60F2B445" w14:textId="77777777" w:rsidR="002C28F6" w:rsidRPr="006843A5" w:rsidRDefault="002C28F6" w:rsidP="00684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4"/>
        <w:jc w:val="thaiDistribute"/>
        <w:rPr>
          <w:rFonts w:asciiTheme="majorBidi" w:hAnsiTheme="majorBidi" w:cstheme="majorBidi"/>
          <w:sz w:val="30"/>
          <w:szCs w:val="30"/>
        </w:rPr>
      </w:pPr>
      <w:r w:rsidRPr="006843A5">
        <w:rPr>
          <w:rFonts w:asciiTheme="majorBidi" w:hAnsiTheme="majorBidi" w:cstheme="majorBidi"/>
          <w:sz w:val="30"/>
          <w:szCs w:val="30"/>
        </w:rPr>
        <w:tab/>
      </w:r>
    </w:p>
    <w:p w14:paraId="63E1DC32" w14:textId="45EBBE29" w:rsidR="00980E8B" w:rsidRDefault="002C28F6" w:rsidP="007656CC">
      <w:pPr>
        <w:tabs>
          <w:tab w:val="clear" w:pos="907"/>
          <w:tab w:val="clear" w:pos="1871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3CC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A13CC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A13CC9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7CDB75C4" w14:textId="77777777" w:rsidR="008C32E6" w:rsidRPr="00A13CC9" w:rsidRDefault="008C32E6" w:rsidP="00684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3B665760" w14:textId="0D7A0D28" w:rsidR="002C28F6" w:rsidRPr="006843A5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843A5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843A5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6843A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6843A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6843A5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6032C163" w14:textId="77777777" w:rsidR="002C28F6" w:rsidRPr="0087049C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bidi="ar-SA"/>
        </w:rPr>
      </w:pPr>
    </w:p>
    <w:p w14:paraId="2430E17D" w14:textId="12C2B144" w:rsidR="00422945" w:rsidRDefault="002C28F6" w:rsidP="008C32E6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ที่ผู้บริหารพิจารณาว่าเพียงพอในการจัดหาเงินเพื่อใช้ในการดำเนินงานของกลุ่มบริษัทและลดผลกระทบ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จากความผันผวนในกระแสเงินสด</w:t>
      </w:r>
    </w:p>
    <w:p w14:paraId="0752B3EA" w14:textId="77777777" w:rsidR="008C32E6" w:rsidRDefault="008C32E6" w:rsidP="008C32E6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5F5618" w14:textId="77777777" w:rsidR="00561AA6" w:rsidRDefault="00561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624729" w14:textId="5217481B" w:rsidR="002C28F6" w:rsidRPr="0087049C" w:rsidRDefault="002C28F6" w:rsidP="00A02476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</w:t>
      </w:r>
      <w:r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87049C">
        <w:rPr>
          <w:rFonts w:asciiTheme="majorBidi" w:hAnsiTheme="majorBidi" w:cstheme="majorBidi"/>
          <w:sz w:val="30"/>
          <w:szCs w:val="30"/>
          <w:cs/>
        </w:rPr>
        <w:t>ทางการเงิน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7049C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E711A4">
        <w:rPr>
          <w:rFonts w:asciiTheme="majorBidi" w:hAnsiTheme="majorBidi" w:cstheme="majorBidi"/>
          <w:spacing w:val="-4"/>
          <w:sz w:val="30"/>
          <w:szCs w:val="30"/>
          <w:cs/>
        </w:rPr>
        <w:t>ทางการเงิน</w:t>
      </w:r>
      <w:r w:rsidRPr="00E711A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711A4">
        <w:rPr>
          <w:rFonts w:asciiTheme="majorBidi" w:hAnsiTheme="majorBidi" w:cstheme="majorBidi"/>
          <w:spacing w:val="-4"/>
          <w:sz w:val="30"/>
          <w:szCs w:val="30"/>
          <w:cs/>
        </w:rPr>
        <w:t>ณ วันที่รายงาน</w:t>
      </w:r>
      <w:r w:rsidRPr="00E711A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711A4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E711A4">
        <w:rPr>
          <w:rFonts w:asciiTheme="majorBidi" w:hAnsiTheme="majorBidi" w:cstheme="majorBidi" w:hint="cs"/>
          <w:spacing w:val="-4"/>
          <w:sz w:val="30"/>
          <w:szCs w:val="30"/>
          <w:cs/>
        </w:rPr>
        <w:t>แสดง</w:t>
      </w:r>
      <w:r w:rsidRPr="00E711A4">
        <w:rPr>
          <w:rFonts w:asciiTheme="majorBidi" w:hAnsiTheme="majorBidi" w:cstheme="majorBidi"/>
          <w:spacing w:val="-4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</w:t>
      </w:r>
      <w:r w:rsidRPr="0087049C">
        <w:rPr>
          <w:rFonts w:asciiTheme="majorBidi" w:hAnsiTheme="majorBidi" w:cstheme="majorBidi"/>
          <w:sz w:val="30"/>
          <w:szCs w:val="30"/>
          <w:cs/>
        </w:rPr>
        <w:t>หากหักกลบตามสัญญา</w:t>
      </w:r>
    </w:p>
    <w:p w14:paraId="0750E2C3" w14:textId="77777777" w:rsidR="002C28F6" w:rsidRPr="0087049C" w:rsidRDefault="002C28F6" w:rsidP="00A13CC9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8"/>
        <w:gridCol w:w="1082"/>
        <w:gridCol w:w="264"/>
        <w:gridCol w:w="1083"/>
        <w:gridCol w:w="270"/>
        <w:gridCol w:w="1263"/>
        <w:gridCol w:w="264"/>
        <w:gridCol w:w="1083"/>
        <w:gridCol w:w="265"/>
        <w:gridCol w:w="1089"/>
        <w:gridCol w:w="6"/>
      </w:tblGrid>
      <w:tr w:rsidR="002C28F6" w:rsidRPr="0087049C" w14:paraId="7BE0AFFE" w14:textId="77777777" w:rsidTr="00FF5B65">
        <w:trPr>
          <w:gridAfter w:val="1"/>
          <w:wAfter w:w="6" w:type="dxa"/>
        </w:trPr>
        <w:tc>
          <w:tcPr>
            <w:tcW w:w="2608" w:type="dxa"/>
            <w:vAlign w:val="bottom"/>
          </w:tcPr>
          <w:p w14:paraId="451817C6" w14:textId="77777777" w:rsidR="002C28F6" w:rsidRPr="0087049C" w:rsidRDefault="002C28F6" w:rsidP="00ED3EB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3" w:type="dxa"/>
            <w:gridSpan w:val="9"/>
          </w:tcPr>
          <w:p w14:paraId="4854E4F7" w14:textId="77777777" w:rsidR="002C28F6" w:rsidRPr="0087049C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28F6" w:rsidRPr="0087049C" w14:paraId="5332CE3A" w14:textId="77777777" w:rsidTr="00FF5B65">
        <w:tc>
          <w:tcPr>
            <w:tcW w:w="2608" w:type="dxa"/>
            <w:vAlign w:val="bottom"/>
          </w:tcPr>
          <w:p w14:paraId="75CCA26C" w14:textId="77777777" w:rsidR="002C28F6" w:rsidRPr="0087049C" w:rsidRDefault="002C28F6" w:rsidP="00ED3EB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468012E1" w14:textId="77777777" w:rsidR="002C28F6" w:rsidRPr="0087049C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3A610F24" w14:textId="77777777" w:rsidR="002C28F6" w:rsidRPr="0087049C" w:rsidRDefault="002C28F6" w:rsidP="00ED3EB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3" w:type="dxa"/>
            <w:gridSpan w:val="8"/>
            <w:vAlign w:val="bottom"/>
          </w:tcPr>
          <w:p w14:paraId="388EA3E8" w14:textId="77777777" w:rsidR="002C28F6" w:rsidRPr="0087049C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C28F6" w:rsidRPr="0087049C" w14:paraId="4EE19C29" w14:textId="77777777" w:rsidTr="00FF5B65">
        <w:tc>
          <w:tcPr>
            <w:tcW w:w="2608" w:type="dxa"/>
            <w:vAlign w:val="bottom"/>
          </w:tcPr>
          <w:p w14:paraId="5F1E63D4" w14:textId="5316D2C2" w:rsidR="002C28F6" w:rsidRPr="0087049C" w:rsidRDefault="002C28F6" w:rsidP="00ED3EB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2" w:type="dxa"/>
          </w:tcPr>
          <w:p w14:paraId="2BE8B746" w14:textId="77777777" w:rsidR="002C28F6" w:rsidRPr="0087049C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4" w:type="dxa"/>
          </w:tcPr>
          <w:p w14:paraId="19CBCA8E" w14:textId="77777777" w:rsidR="002C28F6" w:rsidRPr="0087049C" w:rsidRDefault="002C28F6" w:rsidP="00ED3EB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  <w:vAlign w:val="bottom"/>
          </w:tcPr>
          <w:p w14:paraId="3A26600F" w14:textId="34C2D171" w:rsidR="002C28F6" w:rsidRPr="0087049C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6D3FFB4F" w14:textId="77777777" w:rsidR="002C28F6" w:rsidRPr="0087049C" w:rsidRDefault="002C28F6" w:rsidP="00ED3EBD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4A98FA10" w14:textId="02E7AB0F" w:rsidR="002C28F6" w:rsidRPr="0087049C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4" w:type="dxa"/>
            <w:vAlign w:val="bottom"/>
          </w:tcPr>
          <w:p w14:paraId="69BE1519" w14:textId="77777777" w:rsidR="002C28F6" w:rsidRPr="0087049C" w:rsidRDefault="002C28F6" w:rsidP="00ED3E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C3C3F64" w14:textId="0E387C91" w:rsidR="002C28F6" w:rsidRPr="0087049C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5" w:type="dxa"/>
            <w:vAlign w:val="bottom"/>
          </w:tcPr>
          <w:p w14:paraId="6E58BAF7" w14:textId="77777777" w:rsidR="002C28F6" w:rsidRPr="0087049C" w:rsidRDefault="002C28F6" w:rsidP="00ED3EBD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5D097530" w14:textId="77777777" w:rsidR="002C28F6" w:rsidRPr="0087049C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28F6" w:rsidRPr="0087049C" w14:paraId="43E3DBF9" w14:textId="77777777" w:rsidTr="00FF5B65">
        <w:trPr>
          <w:gridAfter w:val="1"/>
          <w:wAfter w:w="6" w:type="dxa"/>
        </w:trPr>
        <w:tc>
          <w:tcPr>
            <w:tcW w:w="2608" w:type="dxa"/>
            <w:vAlign w:val="bottom"/>
          </w:tcPr>
          <w:p w14:paraId="4030B60C" w14:textId="77777777" w:rsidR="002C28F6" w:rsidRPr="0087049C" w:rsidRDefault="002C28F6" w:rsidP="00ED3EB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3" w:type="dxa"/>
            <w:gridSpan w:val="9"/>
          </w:tcPr>
          <w:p w14:paraId="27C4CC71" w14:textId="77777777" w:rsidR="002C28F6" w:rsidRPr="0087049C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8F6" w:rsidRPr="0087049C" w14:paraId="31E2389F" w14:textId="77777777" w:rsidTr="00FF5B65">
        <w:tc>
          <w:tcPr>
            <w:tcW w:w="3690" w:type="dxa"/>
            <w:gridSpan w:val="2"/>
          </w:tcPr>
          <w:p w14:paraId="177ABFE4" w14:textId="4A663D09" w:rsidR="002C28F6" w:rsidRPr="0087049C" w:rsidRDefault="00242D2C" w:rsidP="00ED3EB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64" w:type="dxa"/>
          </w:tcPr>
          <w:p w14:paraId="5B205EE6" w14:textId="77777777" w:rsidR="002C28F6" w:rsidRPr="0087049C" w:rsidRDefault="002C28F6" w:rsidP="00ED3EB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03E58BEE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5CBEE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62DD3237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5ADC5021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50FAEE42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59345E0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3DEC6B6E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3E8204F9" w14:textId="77777777" w:rsidTr="00FF5B65">
        <w:tc>
          <w:tcPr>
            <w:tcW w:w="3690" w:type="dxa"/>
            <w:gridSpan w:val="2"/>
          </w:tcPr>
          <w:p w14:paraId="4EA3078C" w14:textId="77777777" w:rsidR="002C28F6" w:rsidRPr="0087049C" w:rsidRDefault="002C28F6" w:rsidP="00ED3EB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4" w:type="dxa"/>
          </w:tcPr>
          <w:p w14:paraId="5F657341" w14:textId="77777777" w:rsidR="002C28F6" w:rsidRPr="0087049C" w:rsidRDefault="002C28F6" w:rsidP="00ED3EB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520365F2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ACCE1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0742B706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25740825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6F69384C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2A1B90A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0144912C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2479" w:rsidRPr="00D252B0" w14:paraId="273B5DAD" w14:textId="77777777" w:rsidTr="00FF5B65">
        <w:tc>
          <w:tcPr>
            <w:tcW w:w="2608" w:type="dxa"/>
          </w:tcPr>
          <w:p w14:paraId="09A90BE5" w14:textId="77777777" w:rsidR="00622479" w:rsidRPr="00D252B0" w:rsidRDefault="00622479" w:rsidP="0062247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2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082" w:type="dxa"/>
          </w:tcPr>
          <w:p w14:paraId="3539F86E" w14:textId="0F13BD48" w:rsidR="00622479" w:rsidRPr="00E839A7" w:rsidRDefault="00622479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199,754</w:t>
            </w:r>
          </w:p>
        </w:tc>
        <w:tc>
          <w:tcPr>
            <w:tcW w:w="264" w:type="dxa"/>
          </w:tcPr>
          <w:p w14:paraId="0BFC5C32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B69A189" w14:textId="01B42BB5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(199,754)</w:t>
            </w:r>
          </w:p>
        </w:tc>
        <w:tc>
          <w:tcPr>
            <w:tcW w:w="270" w:type="dxa"/>
          </w:tcPr>
          <w:p w14:paraId="4E66E786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CCCE91A" w14:textId="2CADF3C9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C177A17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BB3908E" w14:textId="286E1EAB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2BD8D5F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1CE56409" w14:textId="0ACA4891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(199,754)</w:t>
            </w:r>
          </w:p>
        </w:tc>
      </w:tr>
      <w:tr w:rsidR="00622479" w:rsidRPr="0087049C" w14:paraId="2273964C" w14:textId="77777777" w:rsidTr="00FF5B65">
        <w:tc>
          <w:tcPr>
            <w:tcW w:w="2608" w:type="dxa"/>
          </w:tcPr>
          <w:p w14:paraId="700A453E" w14:textId="542A3F45" w:rsidR="00622479" w:rsidRPr="00D252B0" w:rsidRDefault="00622479" w:rsidP="0062247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2" w:type="dxa"/>
          </w:tcPr>
          <w:p w14:paraId="550F5847" w14:textId="37334C6E" w:rsidR="00622479" w:rsidRPr="00E839A7" w:rsidRDefault="00622479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900,007</w:t>
            </w:r>
          </w:p>
        </w:tc>
        <w:tc>
          <w:tcPr>
            <w:tcW w:w="264" w:type="dxa"/>
          </w:tcPr>
          <w:p w14:paraId="48BA8644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6BDBCD0" w14:textId="6603CB61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(900,007)</w:t>
            </w:r>
          </w:p>
        </w:tc>
        <w:tc>
          <w:tcPr>
            <w:tcW w:w="270" w:type="dxa"/>
          </w:tcPr>
          <w:p w14:paraId="280156CC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66BA4C7" w14:textId="69D7D228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A9D49DF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F27D935" w14:textId="17A644C4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6C4C75B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3620C6B3" w14:textId="1D9508CE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(900,007)</w:t>
            </w:r>
          </w:p>
        </w:tc>
      </w:tr>
      <w:tr w:rsidR="00622479" w:rsidRPr="0087049C" w14:paraId="115330F5" w14:textId="77777777" w:rsidTr="00FF5B65">
        <w:tc>
          <w:tcPr>
            <w:tcW w:w="2608" w:type="dxa"/>
          </w:tcPr>
          <w:p w14:paraId="2B85765D" w14:textId="77777777" w:rsidR="00622479" w:rsidRPr="0087049C" w:rsidRDefault="00622479" w:rsidP="00622479">
            <w:pPr>
              <w:ind w:left="160" w:right="-2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082" w:type="dxa"/>
          </w:tcPr>
          <w:p w14:paraId="19FCA269" w14:textId="77777777" w:rsidR="00622479" w:rsidRPr="00E839A7" w:rsidRDefault="00622479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1A9052" w14:textId="560FEA2E" w:rsidR="00622479" w:rsidRPr="00E839A7" w:rsidRDefault="00622479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2,450</w:t>
            </w:r>
          </w:p>
        </w:tc>
        <w:tc>
          <w:tcPr>
            <w:tcW w:w="264" w:type="dxa"/>
          </w:tcPr>
          <w:p w14:paraId="281F7F05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794EADE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58A580" w14:textId="5BF26649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(2,450)</w:t>
            </w:r>
          </w:p>
        </w:tc>
        <w:tc>
          <w:tcPr>
            <w:tcW w:w="270" w:type="dxa"/>
          </w:tcPr>
          <w:p w14:paraId="72D212A9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3FD31F9F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22E492" w14:textId="2170F998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5A75C3A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F0ACAAB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89F6D7" w14:textId="4C0DD6F1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7CF48D6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586F3821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29EC19" w14:textId="3DC9404D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(2,450)</w:t>
            </w:r>
          </w:p>
        </w:tc>
      </w:tr>
      <w:tr w:rsidR="00622479" w:rsidRPr="0087049C" w14:paraId="7AD2C8E3" w14:textId="77777777" w:rsidTr="00FF5B65">
        <w:tc>
          <w:tcPr>
            <w:tcW w:w="2608" w:type="dxa"/>
          </w:tcPr>
          <w:p w14:paraId="3F89F17C" w14:textId="77777777" w:rsidR="00622479" w:rsidRPr="00AB6BA3" w:rsidRDefault="00622479" w:rsidP="0062247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B6BA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2A01EAA7" w14:textId="65253062" w:rsidR="00622479" w:rsidRPr="00E839A7" w:rsidRDefault="00622479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49,202</w:t>
            </w:r>
          </w:p>
        </w:tc>
        <w:tc>
          <w:tcPr>
            <w:tcW w:w="264" w:type="dxa"/>
          </w:tcPr>
          <w:p w14:paraId="2693E2E2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273C641" w14:textId="6D712D08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(11,988)</w:t>
            </w:r>
          </w:p>
        </w:tc>
        <w:tc>
          <w:tcPr>
            <w:tcW w:w="270" w:type="dxa"/>
          </w:tcPr>
          <w:p w14:paraId="7E897065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9A9C926" w14:textId="0FDFC89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(28,001)</w:t>
            </w:r>
          </w:p>
        </w:tc>
        <w:tc>
          <w:tcPr>
            <w:tcW w:w="264" w:type="dxa"/>
          </w:tcPr>
          <w:p w14:paraId="0196BDC1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EFA4DD6" w14:textId="1687CB00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(19,312)</w:t>
            </w:r>
          </w:p>
        </w:tc>
        <w:tc>
          <w:tcPr>
            <w:tcW w:w="265" w:type="dxa"/>
          </w:tcPr>
          <w:p w14:paraId="3388D17A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22D90648" w14:textId="7F70A394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(59,301)</w:t>
            </w:r>
          </w:p>
        </w:tc>
      </w:tr>
      <w:tr w:rsidR="00622479" w:rsidRPr="0087049C" w14:paraId="785864DE" w14:textId="77777777" w:rsidTr="00FF5B65">
        <w:tc>
          <w:tcPr>
            <w:tcW w:w="2608" w:type="dxa"/>
          </w:tcPr>
          <w:p w14:paraId="0371B507" w14:textId="77777777" w:rsidR="00622479" w:rsidRPr="0087049C" w:rsidRDefault="00622479" w:rsidP="0062247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C3A6F7C" w14:textId="6F0E1E12" w:rsidR="00622479" w:rsidRPr="00E839A7" w:rsidRDefault="00622479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1,151,413</w:t>
            </w:r>
          </w:p>
        </w:tc>
        <w:tc>
          <w:tcPr>
            <w:tcW w:w="264" w:type="dxa"/>
          </w:tcPr>
          <w:p w14:paraId="28D3CCC1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062C062" w14:textId="1D10A1EB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(1,114,199)</w:t>
            </w:r>
          </w:p>
        </w:tc>
        <w:tc>
          <w:tcPr>
            <w:tcW w:w="270" w:type="dxa"/>
          </w:tcPr>
          <w:p w14:paraId="477B5940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621BCA6F" w14:textId="3EC621D8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(28,001)</w:t>
            </w:r>
          </w:p>
        </w:tc>
        <w:tc>
          <w:tcPr>
            <w:tcW w:w="264" w:type="dxa"/>
          </w:tcPr>
          <w:p w14:paraId="5F31EA86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8FF0D98" w14:textId="5F7135A9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(19,312)</w:t>
            </w:r>
          </w:p>
        </w:tc>
        <w:tc>
          <w:tcPr>
            <w:tcW w:w="265" w:type="dxa"/>
          </w:tcPr>
          <w:p w14:paraId="0BB93DD0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8513E0" w14:textId="1782E8B3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(1,16</w:t>
            </w:r>
            <w:r w:rsidR="00405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,512)</w:t>
            </w:r>
          </w:p>
        </w:tc>
      </w:tr>
      <w:tr w:rsidR="00622479" w:rsidRPr="0087049C" w14:paraId="147AB4DB" w14:textId="77777777" w:rsidTr="00FF5B65">
        <w:trPr>
          <w:trHeight w:val="50"/>
        </w:trPr>
        <w:tc>
          <w:tcPr>
            <w:tcW w:w="2608" w:type="dxa"/>
          </w:tcPr>
          <w:p w14:paraId="72229973" w14:textId="77777777" w:rsidR="00622479" w:rsidRPr="0087049C" w:rsidRDefault="00622479" w:rsidP="0062247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465B3E9" w14:textId="77777777" w:rsidR="00622479" w:rsidRPr="00E839A7" w:rsidRDefault="00622479" w:rsidP="006224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4" w:type="dxa"/>
          </w:tcPr>
          <w:p w14:paraId="3CB3B11C" w14:textId="77777777" w:rsidR="00622479" w:rsidRPr="00E839A7" w:rsidRDefault="00622479" w:rsidP="00622479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49E533E" w14:textId="77777777" w:rsidR="00622479" w:rsidRPr="00E839A7" w:rsidRDefault="00622479" w:rsidP="006224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58EC43B8" w14:textId="77777777" w:rsidR="00622479" w:rsidRPr="00E839A7" w:rsidRDefault="00622479" w:rsidP="006224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7AEECDA5" w14:textId="77777777" w:rsidR="00622479" w:rsidRPr="00E839A7" w:rsidRDefault="00622479" w:rsidP="006224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4" w:type="dxa"/>
          </w:tcPr>
          <w:p w14:paraId="3654310C" w14:textId="77777777" w:rsidR="00622479" w:rsidRPr="00E839A7" w:rsidRDefault="00622479" w:rsidP="006224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6EA67CF" w14:textId="77777777" w:rsidR="00622479" w:rsidRPr="00E839A7" w:rsidRDefault="00622479" w:rsidP="006224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5" w:type="dxa"/>
          </w:tcPr>
          <w:p w14:paraId="799D50DB" w14:textId="77777777" w:rsidR="00622479" w:rsidRPr="00E839A7" w:rsidRDefault="00622479" w:rsidP="00622479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</w:tcBorders>
          </w:tcPr>
          <w:p w14:paraId="2333C78A" w14:textId="77777777" w:rsidR="00622479" w:rsidRPr="00E839A7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2479" w:rsidRPr="0087049C" w14:paraId="10CE7972" w14:textId="77777777" w:rsidTr="00FF5B65">
        <w:tc>
          <w:tcPr>
            <w:tcW w:w="3690" w:type="dxa"/>
            <w:gridSpan w:val="2"/>
          </w:tcPr>
          <w:p w14:paraId="4278E01E" w14:textId="475720E5" w:rsidR="00622479" w:rsidRPr="0087049C" w:rsidRDefault="005213E9" w:rsidP="0062247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622479"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ทางการเงินที่เป็นอนุพันธ์</w:t>
            </w:r>
            <w:r w:rsidR="00622479"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4" w:type="dxa"/>
          </w:tcPr>
          <w:p w14:paraId="323ABF55" w14:textId="77777777" w:rsidR="00622479" w:rsidRPr="0087049C" w:rsidRDefault="00622479" w:rsidP="00622479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12CAF0F4" w14:textId="77777777" w:rsidR="00622479" w:rsidRPr="0087049C" w:rsidRDefault="00622479" w:rsidP="0062247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8A88A6" w14:textId="77777777" w:rsidR="00622479" w:rsidRPr="0087049C" w:rsidRDefault="00622479" w:rsidP="0062247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73A91122" w14:textId="77777777" w:rsidR="00622479" w:rsidRPr="0087049C" w:rsidRDefault="00622479" w:rsidP="0062247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38033479" w14:textId="77777777" w:rsidR="00622479" w:rsidRPr="0087049C" w:rsidRDefault="00622479" w:rsidP="0062247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6E00C7D1" w14:textId="77777777" w:rsidR="00622479" w:rsidRPr="0087049C" w:rsidRDefault="00622479" w:rsidP="0062247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EFE902B" w14:textId="77777777" w:rsidR="00622479" w:rsidRPr="0087049C" w:rsidRDefault="00622479" w:rsidP="00622479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76ED832E" w14:textId="77777777" w:rsidR="00622479" w:rsidRPr="00C7322B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2479" w:rsidRPr="0087049C" w14:paraId="5BB7CA9F" w14:textId="77777777" w:rsidTr="00FF5B65">
        <w:tc>
          <w:tcPr>
            <w:tcW w:w="2608" w:type="dxa"/>
          </w:tcPr>
          <w:p w14:paraId="5C15B619" w14:textId="77777777" w:rsidR="00622479" w:rsidRPr="0087049C" w:rsidRDefault="00622479" w:rsidP="00622479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2" w:type="dxa"/>
          </w:tcPr>
          <w:p w14:paraId="47F7B2F3" w14:textId="77777777" w:rsidR="00622479" w:rsidRPr="0087049C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0498F444" w14:textId="77777777" w:rsidR="00622479" w:rsidRPr="0087049C" w:rsidRDefault="00622479" w:rsidP="006224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ADF7BF6" w14:textId="77777777" w:rsidR="00622479" w:rsidRPr="0087049C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A39376" w14:textId="77777777" w:rsidR="00622479" w:rsidRPr="0087049C" w:rsidRDefault="00622479" w:rsidP="006224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05D02E4" w14:textId="77777777" w:rsidR="00622479" w:rsidRPr="0087049C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2B44A352" w14:textId="77777777" w:rsidR="00622479" w:rsidRPr="0087049C" w:rsidRDefault="00622479" w:rsidP="0062247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33A4700" w14:textId="77777777" w:rsidR="00622479" w:rsidRPr="0087049C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DC2860B" w14:textId="77777777" w:rsidR="00622479" w:rsidRPr="0087049C" w:rsidRDefault="00622479" w:rsidP="0062247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5A9D32EE" w14:textId="77777777" w:rsidR="00622479" w:rsidRPr="0087049C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2479" w:rsidRPr="0087049C" w14:paraId="66C47D68" w14:textId="77777777" w:rsidTr="00FF5B65">
        <w:tc>
          <w:tcPr>
            <w:tcW w:w="2608" w:type="dxa"/>
          </w:tcPr>
          <w:p w14:paraId="34E520C3" w14:textId="77777777" w:rsidR="00622479" w:rsidRPr="0087049C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082" w:type="dxa"/>
          </w:tcPr>
          <w:p w14:paraId="55269B00" w14:textId="58AE7782" w:rsidR="00622479" w:rsidRPr="0087049C" w:rsidRDefault="00622479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451537C0" w14:textId="77777777" w:rsidR="00622479" w:rsidRPr="0087049C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A08980A" w14:textId="51FEC158" w:rsidR="00622479" w:rsidRPr="0087049C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BDA8ED" w14:textId="77777777" w:rsidR="00622479" w:rsidRPr="0087049C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5065827" w14:textId="716350E9" w:rsidR="00622479" w:rsidRPr="0087049C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F7091A7" w14:textId="77777777" w:rsidR="00622479" w:rsidRPr="0087049C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C90AA6D" w14:textId="340256A8" w:rsidR="00622479" w:rsidRPr="0087049C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4E713FA" w14:textId="77777777" w:rsidR="00622479" w:rsidRPr="0087049C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3FF64BBE" w14:textId="4922BAB6" w:rsidR="00622479" w:rsidRPr="0087049C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22479" w:rsidRPr="0087049C" w14:paraId="578B4AE4" w14:textId="77777777" w:rsidTr="00FF5B65">
        <w:tc>
          <w:tcPr>
            <w:tcW w:w="2608" w:type="dxa"/>
          </w:tcPr>
          <w:p w14:paraId="1B0BE044" w14:textId="77777777" w:rsidR="00622479" w:rsidRPr="0087049C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1A7503E" w14:textId="705CB251" w:rsidR="00622479" w:rsidRPr="0087049C" w:rsidRDefault="00622479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ABE358F" w14:textId="77777777" w:rsidR="00622479" w:rsidRPr="0087049C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E19A363" w14:textId="191A79F7" w:rsidR="00622479" w:rsidRPr="0087049C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70" w:type="dxa"/>
          </w:tcPr>
          <w:p w14:paraId="689DF14B" w14:textId="77777777" w:rsidR="00622479" w:rsidRPr="0087049C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E3EAC7B" w14:textId="0A23E319" w:rsidR="00622479" w:rsidRPr="0087049C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56BA32F" w14:textId="77777777" w:rsidR="00622479" w:rsidRPr="0087049C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D5FF3E6" w14:textId="58C32D57" w:rsidR="00622479" w:rsidRPr="0087049C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51CB6BD" w14:textId="77777777" w:rsidR="00622479" w:rsidRPr="0087049C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</w:tcPr>
          <w:p w14:paraId="799B57FC" w14:textId="68AAF98C" w:rsidR="00622479" w:rsidRPr="0087049C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</w:tr>
      <w:tr w:rsidR="00622479" w:rsidRPr="0087049C" w14:paraId="57470A09" w14:textId="77777777" w:rsidTr="00FF5B65">
        <w:tc>
          <w:tcPr>
            <w:tcW w:w="2608" w:type="dxa"/>
          </w:tcPr>
          <w:p w14:paraId="15C4FFD9" w14:textId="77777777" w:rsidR="00622479" w:rsidRPr="0087049C" w:rsidRDefault="00622479" w:rsidP="0062247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197D457" w14:textId="7E47BF8C" w:rsidR="00622479" w:rsidRPr="00C7322B" w:rsidRDefault="00622479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5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  <w:r w:rsidRPr="00E325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78B9E365" w14:textId="77777777" w:rsidR="00622479" w:rsidRPr="00C7322B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E559913" w14:textId="1E4F7C9A" w:rsidR="00622479" w:rsidRPr="00C7322B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DE194A" w14:textId="77777777" w:rsidR="00622479" w:rsidRPr="00C7322B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577CE5E0" w14:textId="1DCBF1A7" w:rsidR="00622479" w:rsidRPr="0043103B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D8BB2D7" w14:textId="77777777" w:rsidR="00622479" w:rsidRPr="00C7322B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358D499" w14:textId="52AF594B" w:rsidR="00622479" w:rsidRPr="0043103B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1E0BA0A" w14:textId="77777777" w:rsidR="00622479" w:rsidRPr="00C7322B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4DDDE9" w14:textId="4552CB24" w:rsidR="00622479" w:rsidRPr="00C7322B" w:rsidRDefault="00622479" w:rsidP="0062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BB88E8F" w14:textId="77777777" w:rsidR="00A30055" w:rsidRDefault="00A30055"/>
    <w:p w14:paraId="3ED5DECF" w14:textId="77777777" w:rsidR="00561AA6" w:rsidRDefault="00561AA6">
      <w:r>
        <w:br w:type="page"/>
      </w: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1085"/>
        <w:gridCol w:w="270"/>
        <w:gridCol w:w="1080"/>
        <w:gridCol w:w="270"/>
        <w:gridCol w:w="1260"/>
        <w:gridCol w:w="270"/>
        <w:gridCol w:w="1080"/>
        <w:gridCol w:w="270"/>
        <w:gridCol w:w="1080"/>
      </w:tblGrid>
      <w:tr w:rsidR="002C28F6" w:rsidRPr="0087049C" w14:paraId="293E9FE0" w14:textId="77777777" w:rsidTr="00FF5B65">
        <w:tc>
          <w:tcPr>
            <w:tcW w:w="2605" w:type="dxa"/>
            <w:vAlign w:val="bottom"/>
          </w:tcPr>
          <w:p w14:paraId="29B5977F" w14:textId="2D76BA4D" w:rsidR="002C28F6" w:rsidRPr="0087049C" w:rsidRDefault="002C28F6" w:rsidP="008D2E9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</w:p>
        </w:tc>
        <w:tc>
          <w:tcPr>
            <w:tcW w:w="6665" w:type="dxa"/>
            <w:gridSpan w:val="9"/>
          </w:tcPr>
          <w:p w14:paraId="3681B662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28F6" w:rsidRPr="0087049C" w14:paraId="7EC98F10" w14:textId="77777777" w:rsidTr="00FF5B65">
        <w:tc>
          <w:tcPr>
            <w:tcW w:w="2605" w:type="dxa"/>
            <w:vAlign w:val="bottom"/>
          </w:tcPr>
          <w:p w14:paraId="628818C8" w14:textId="77777777" w:rsidR="002C28F6" w:rsidRPr="0087049C" w:rsidRDefault="002C28F6" w:rsidP="008D2E9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1A2BAAA4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3E2455" w14:textId="77777777" w:rsidR="002C28F6" w:rsidRPr="0087049C" w:rsidRDefault="002C28F6" w:rsidP="008D2E9C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230480AF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C28F6" w:rsidRPr="0087049C" w14:paraId="06B338CB" w14:textId="77777777" w:rsidTr="00FF5B65">
        <w:tc>
          <w:tcPr>
            <w:tcW w:w="2605" w:type="dxa"/>
            <w:vAlign w:val="bottom"/>
          </w:tcPr>
          <w:p w14:paraId="158262AF" w14:textId="299A5D86" w:rsidR="002C28F6" w:rsidRPr="0087049C" w:rsidRDefault="002C28F6" w:rsidP="008D2E9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5" w:type="dxa"/>
          </w:tcPr>
          <w:p w14:paraId="46108F71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45BC0EA" w14:textId="77777777" w:rsidR="002C28F6" w:rsidRPr="0087049C" w:rsidRDefault="002C28F6" w:rsidP="008D2E9C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F0482D6" w14:textId="4DFAC570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7B1C1D90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0A704A5" w14:textId="42C6D7BF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269CDA3" w14:textId="77777777" w:rsidR="002C28F6" w:rsidRPr="0087049C" w:rsidRDefault="002C28F6" w:rsidP="008D2E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02B9AF" w14:textId="43471A24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39A6141" w14:textId="77777777" w:rsidR="002C28F6" w:rsidRPr="0087049C" w:rsidRDefault="002C28F6" w:rsidP="008D2E9C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491C159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28F6" w:rsidRPr="0087049C" w14:paraId="3626E64F" w14:textId="77777777" w:rsidTr="00FF5B65">
        <w:tc>
          <w:tcPr>
            <w:tcW w:w="2605" w:type="dxa"/>
            <w:vAlign w:val="bottom"/>
          </w:tcPr>
          <w:p w14:paraId="249685D6" w14:textId="77777777" w:rsidR="002C28F6" w:rsidRPr="0087049C" w:rsidRDefault="002C28F6" w:rsidP="008D2E9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5" w:type="dxa"/>
            <w:gridSpan w:val="9"/>
          </w:tcPr>
          <w:p w14:paraId="3D991E29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8F6" w:rsidRPr="0087049C" w14:paraId="63A37D19" w14:textId="77777777" w:rsidTr="00FF5B65">
        <w:tc>
          <w:tcPr>
            <w:tcW w:w="3690" w:type="dxa"/>
            <w:gridSpan w:val="2"/>
          </w:tcPr>
          <w:p w14:paraId="0D5E2F42" w14:textId="0B6A9904" w:rsidR="002C28F6" w:rsidRPr="0087049C" w:rsidRDefault="00242D2C" w:rsidP="008D2E9C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147A02F" w14:textId="77777777" w:rsidR="002C28F6" w:rsidRPr="0087049C" w:rsidRDefault="002C28F6" w:rsidP="008D2E9C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D92787" w14:textId="77777777" w:rsidR="002C28F6" w:rsidRPr="0087049C" w:rsidRDefault="002C28F6" w:rsidP="008D2E9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CE5B02" w14:textId="77777777" w:rsidR="002C28F6" w:rsidRPr="0087049C" w:rsidRDefault="002C28F6" w:rsidP="008D2E9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8623F5" w14:textId="77777777" w:rsidR="002C28F6" w:rsidRPr="0087049C" w:rsidRDefault="002C28F6" w:rsidP="008D2E9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E4BBD" w14:textId="77777777" w:rsidR="002C28F6" w:rsidRPr="0087049C" w:rsidRDefault="002C28F6" w:rsidP="008D2E9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4C746A" w14:textId="77777777" w:rsidR="002C28F6" w:rsidRPr="0087049C" w:rsidRDefault="002C28F6" w:rsidP="008D2E9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AEFC9" w14:textId="77777777" w:rsidR="002C28F6" w:rsidRPr="0087049C" w:rsidRDefault="002C28F6" w:rsidP="008D2E9C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DAD70" w14:textId="77777777" w:rsidR="002C28F6" w:rsidRPr="0087049C" w:rsidRDefault="002C28F6" w:rsidP="008D2E9C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79506755" w14:textId="77777777" w:rsidTr="00FF5B65">
        <w:tc>
          <w:tcPr>
            <w:tcW w:w="3690" w:type="dxa"/>
            <w:gridSpan w:val="2"/>
          </w:tcPr>
          <w:p w14:paraId="12031901" w14:textId="77777777" w:rsidR="002C28F6" w:rsidRPr="0087049C" w:rsidRDefault="002C28F6" w:rsidP="008D2E9C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BE2E494" w14:textId="77777777" w:rsidR="002C28F6" w:rsidRPr="0087049C" w:rsidRDefault="002C28F6" w:rsidP="008D2E9C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7B17E" w14:textId="77777777" w:rsidR="002C28F6" w:rsidRPr="0087049C" w:rsidRDefault="002C28F6" w:rsidP="008D2E9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123AA" w14:textId="77777777" w:rsidR="002C28F6" w:rsidRPr="0087049C" w:rsidRDefault="002C28F6" w:rsidP="008D2E9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91F205" w14:textId="77777777" w:rsidR="002C28F6" w:rsidRPr="0087049C" w:rsidRDefault="002C28F6" w:rsidP="008D2E9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E8BAD" w14:textId="77777777" w:rsidR="002C28F6" w:rsidRPr="0087049C" w:rsidRDefault="002C28F6" w:rsidP="008D2E9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4127DF" w14:textId="77777777" w:rsidR="002C28F6" w:rsidRPr="0087049C" w:rsidRDefault="002C28F6" w:rsidP="008D2E9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33615" w14:textId="77777777" w:rsidR="002C28F6" w:rsidRPr="0087049C" w:rsidRDefault="002C28F6" w:rsidP="008D2E9C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5E9393" w14:textId="77777777" w:rsidR="002C28F6" w:rsidRPr="0087049C" w:rsidRDefault="002C28F6" w:rsidP="008D2E9C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B97" w:rsidRPr="0087049C" w14:paraId="05688DEC" w14:textId="77777777" w:rsidTr="00FF5B65">
        <w:tc>
          <w:tcPr>
            <w:tcW w:w="2605" w:type="dxa"/>
          </w:tcPr>
          <w:p w14:paraId="035207AE" w14:textId="77777777" w:rsidR="00525B97" w:rsidRPr="0087049C" w:rsidRDefault="00525B97" w:rsidP="00525B9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085" w:type="dxa"/>
          </w:tcPr>
          <w:p w14:paraId="7CFD5E32" w14:textId="2704E7A4" w:rsidR="00525B97" w:rsidRPr="0087049C" w:rsidRDefault="00242D2C" w:rsidP="0086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="00525B97" w:rsidRPr="00D252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270" w:type="dxa"/>
          </w:tcPr>
          <w:p w14:paraId="1F13A904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47CACE" w14:textId="1FDD7755" w:rsidR="00525B97" w:rsidRPr="0087049C" w:rsidRDefault="00525B97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252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Pr="00D252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820</w:t>
            </w:r>
            <w:r w:rsidRPr="00D252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3C1E32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5F4A71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B7A8A5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D8262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0FA52D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405778" w14:textId="087F0D32" w:rsidR="00525B97" w:rsidRPr="0087049C" w:rsidRDefault="00525B97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252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Pr="00D252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820</w:t>
            </w:r>
            <w:r w:rsidRPr="00D252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5B97" w:rsidRPr="0087049C" w14:paraId="1C2A47B0" w14:textId="77777777" w:rsidTr="00FF5B65">
        <w:tc>
          <w:tcPr>
            <w:tcW w:w="2605" w:type="dxa"/>
          </w:tcPr>
          <w:p w14:paraId="2488C264" w14:textId="35D95653" w:rsidR="00525B97" w:rsidRPr="00A27B04" w:rsidRDefault="00525B97" w:rsidP="00525B9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7B0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5" w:type="dxa"/>
          </w:tcPr>
          <w:p w14:paraId="2D9634E5" w14:textId="48E810C5" w:rsidR="00525B97" w:rsidRPr="00A27B04" w:rsidRDefault="00242D2C" w:rsidP="0086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25B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525B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14:paraId="7678025D" w14:textId="77777777" w:rsidR="00525B97" w:rsidRPr="00A27B04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FAD6E" w14:textId="1763F4BF" w:rsidR="00525B97" w:rsidRPr="00A27B04" w:rsidRDefault="00525B97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1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577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FAD5AB6" w14:textId="77777777" w:rsidR="00525B97" w:rsidRPr="00A27B04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7DB470" w14:textId="13030DC2" w:rsidR="00525B97" w:rsidRPr="00A27B04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7FE8A1" w14:textId="77777777" w:rsidR="00525B97" w:rsidRPr="00A27B04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C4E52" w14:textId="773383F8" w:rsidR="00525B97" w:rsidRPr="00A27B04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254D7F" w14:textId="77777777" w:rsidR="00525B97" w:rsidRPr="00A27B04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1AD356" w14:textId="5579796B" w:rsidR="00525B97" w:rsidRDefault="00525B97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577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5B97" w:rsidRPr="0087049C" w14:paraId="1236D0E8" w14:textId="77777777" w:rsidTr="00FF5B65">
        <w:tc>
          <w:tcPr>
            <w:tcW w:w="2605" w:type="dxa"/>
          </w:tcPr>
          <w:p w14:paraId="17194139" w14:textId="77777777" w:rsidR="00525B97" w:rsidRPr="0087049C" w:rsidRDefault="00525B97" w:rsidP="00525B97">
            <w:pPr>
              <w:ind w:left="160" w:right="-2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085" w:type="dxa"/>
          </w:tcPr>
          <w:p w14:paraId="69F8C8E5" w14:textId="77777777" w:rsidR="00525B97" w:rsidRDefault="00525B97" w:rsidP="0086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86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C20C64" w14:textId="30688B3C" w:rsidR="00525B97" w:rsidRPr="0087049C" w:rsidRDefault="00242D2C" w:rsidP="0086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25B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270" w:type="dxa"/>
          </w:tcPr>
          <w:p w14:paraId="32624653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8D3536" w14:textId="77777777" w:rsidR="00525B97" w:rsidRDefault="00525B97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09F43A" w14:textId="164AED0A" w:rsidR="00525B97" w:rsidRPr="0087049C" w:rsidRDefault="00525B97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EB1522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969ECF" w14:textId="77777777" w:rsidR="00525B97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71C6E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EA6867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B3F2FD" w14:textId="77777777" w:rsidR="00525B97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7D96E5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12B7DF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E9E04" w14:textId="77777777" w:rsidR="00525B97" w:rsidRDefault="00525B97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B41282" w14:textId="2FEEDBF7" w:rsidR="00525B97" w:rsidRPr="0087049C" w:rsidRDefault="00525B97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5B97" w:rsidRPr="0087049C" w14:paraId="1B944EF5" w14:textId="77777777" w:rsidTr="00FF5B65">
        <w:tc>
          <w:tcPr>
            <w:tcW w:w="2605" w:type="dxa"/>
          </w:tcPr>
          <w:p w14:paraId="5BF9194A" w14:textId="77777777" w:rsidR="00525B97" w:rsidRPr="009E35FF" w:rsidRDefault="00525B97" w:rsidP="00525B9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9E35F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5" w:type="dxa"/>
          </w:tcPr>
          <w:p w14:paraId="7E4C10E2" w14:textId="40EDFE3B" w:rsidR="00525B97" w:rsidRPr="009E35FF" w:rsidRDefault="00242D2C" w:rsidP="0086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525B97" w:rsidRPr="00AB6B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  <w:tc>
          <w:tcPr>
            <w:tcW w:w="270" w:type="dxa"/>
          </w:tcPr>
          <w:p w14:paraId="4730A89C" w14:textId="77777777" w:rsidR="00525B97" w:rsidRPr="009E35FF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C141EA" w14:textId="1AEAB4F6" w:rsidR="00525B97" w:rsidRPr="009E35FF" w:rsidRDefault="00525B97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AB6B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418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0A6E4D" w14:textId="77777777" w:rsidR="00525B97" w:rsidRPr="009E35FF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362D9C" w14:textId="0EE1BB50" w:rsidR="00525B97" w:rsidRPr="009E35FF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AB6B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1805E8A" w14:textId="77777777" w:rsidR="00525B97" w:rsidRPr="009E35FF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B7A132" w14:textId="7A9AEABF" w:rsidR="00525B97" w:rsidRPr="009E35FF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B6B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518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3AFE12E" w14:textId="77777777" w:rsidR="00525B97" w:rsidRPr="009E35FF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5E73FC" w14:textId="5AF491DC" w:rsidR="00525B97" w:rsidRPr="0087049C" w:rsidRDefault="00525B97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Pr="00AB6B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719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5B97" w:rsidRPr="0087049C" w14:paraId="45F22541" w14:textId="77777777" w:rsidTr="00FF5B65">
        <w:tc>
          <w:tcPr>
            <w:tcW w:w="2605" w:type="dxa"/>
          </w:tcPr>
          <w:p w14:paraId="23A5E0A0" w14:textId="77777777" w:rsidR="00525B97" w:rsidRPr="0087049C" w:rsidRDefault="00525B97" w:rsidP="00525B9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2DA728E0" w14:textId="5F4B6F15" w:rsidR="00525B97" w:rsidRPr="00C7322B" w:rsidRDefault="00242D2C" w:rsidP="0086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25B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  <w:r w:rsidR="00525B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</w:t>
            </w:r>
          </w:p>
        </w:tc>
        <w:tc>
          <w:tcPr>
            <w:tcW w:w="270" w:type="dxa"/>
          </w:tcPr>
          <w:p w14:paraId="00D7EF8C" w14:textId="77777777" w:rsidR="00525B97" w:rsidRPr="00C7322B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0D7CFC" w14:textId="753734A9" w:rsidR="00525B97" w:rsidRPr="00C7322B" w:rsidRDefault="00525B97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80D96A" w14:textId="77777777" w:rsidR="00525B97" w:rsidRPr="00C7322B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21A546" w14:textId="3C96CBEB" w:rsidR="00525B97" w:rsidRPr="00C7322B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CE729B" w14:textId="77777777" w:rsidR="00525B97" w:rsidRPr="00C7322B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0F67AA" w14:textId="7810A7E6" w:rsidR="00525B97" w:rsidRPr="00C7322B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08F046" w14:textId="77777777" w:rsidR="00525B97" w:rsidRPr="00C7322B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F68FAA" w14:textId="312B2388" w:rsidR="00525B97" w:rsidRPr="00C7322B" w:rsidRDefault="00525B97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2C28F6" w:rsidRPr="0087049C" w14:paraId="465EA349" w14:textId="77777777" w:rsidTr="00FF5B65">
        <w:trPr>
          <w:trHeight w:val="50"/>
        </w:trPr>
        <w:tc>
          <w:tcPr>
            <w:tcW w:w="2605" w:type="dxa"/>
          </w:tcPr>
          <w:p w14:paraId="758C06CD" w14:textId="77777777" w:rsidR="002C28F6" w:rsidRPr="0087049C" w:rsidRDefault="002C28F6" w:rsidP="008D2E9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17EDDEA9" w14:textId="77777777" w:rsidR="002C28F6" w:rsidRPr="0087049C" w:rsidRDefault="002C28F6" w:rsidP="008D2E9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1B83BA5C" w14:textId="77777777" w:rsidR="002C28F6" w:rsidRPr="0087049C" w:rsidRDefault="002C28F6" w:rsidP="008D2E9C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912168" w14:textId="77777777" w:rsidR="002C28F6" w:rsidRPr="0087049C" w:rsidRDefault="002C28F6" w:rsidP="008D2E9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05BB5F49" w14:textId="77777777" w:rsidR="002C28F6" w:rsidRPr="0087049C" w:rsidRDefault="002C28F6" w:rsidP="008D2E9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433875" w14:textId="77777777" w:rsidR="002C28F6" w:rsidRPr="0087049C" w:rsidRDefault="002C28F6" w:rsidP="008D2E9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2DD9982D" w14:textId="77777777" w:rsidR="002C28F6" w:rsidRPr="0087049C" w:rsidRDefault="002C28F6" w:rsidP="008D2E9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AFCE9E" w14:textId="77777777" w:rsidR="002C28F6" w:rsidRPr="0087049C" w:rsidRDefault="002C28F6" w:rsidP="008D2E9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66964436" w14:textId="77777777" w:rsidR="002C28F6" w:rsidRPr="0087049C" w:rsidRDefault="002C28F6" w:rsidP="008D2E9C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C3AA07" w14:textId="77777777" w:rsidR="002C28F6" w:rsidRPr="00C7322B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31D7BCC4" w14:textId="77777777" w:rsidTr="00FF5B65">
        <w:tc>
          <w:tcPr>
            <w:tcW w:w="3690" w:type="dxa"/>
            <w:gridSpan w:val="2"/>
          </w:tcPr>
          <w:p w14:paraId="37AB1212" w14:textId="77777777" w:rsidR="002C28F6" w:rsidRPr="0087049C" w:rsidRDefault="002C28F6" w:rsidP="008D2E9C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ทางการเงินที่เป็นอนุพันธ์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8E0FB41" w14:textId="77777777" w:rsidR="002C28F6" w:rsidRPr="0087049C" w:rsidRDefault="002C28F6" w:rsidP="008D2E9C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13C7BA" w14:textId="77777777" w:rsidR="002C28F6" w:rsidRPr="0087049C" w:rsidRDefault="002C28F6" w:rsidP="008D2E9C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1FF9D" w14:textId="77777777" w:rsidR="002C28F6" w:rsidRPr="0087049C" w:rsidRDefault="002C28F6" w:rsidP="008D2E9C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180A18" w14:textId="77777777" w:rsidR="002C28F6" w:rsidRPr="0087049C" w:rsidRDefault="002C28F6" w:rsidP="008D2E9C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480F50" w14:textId="77777777" w:rsidR="002C28F6" w:rsidRPr="0087049C" w:rsidRDefault="002C28F6" w:rsidP="008D2E9C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04CAC" w14:textId="77777777" w:rsidR="002C28F6" w:rsidRPr="0087049C" w:rsidRDefault="002C28F6" w:rsidP="008D2E9C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0A4FCD" w14:textId="77777777" w:rsidR="002C28F6" w:rsidRPr="0087049C" w:rsidRDefault="002C28F6" w:rsidP="008D2E9C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A46C34" w14:textId="77777777" w:rsidR="002C28F6" w:rsidRPr="00C7322B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5FE60716" w14:textId="77777777" w:rsidTr="00FF5B65">
        <w:tc>
          <w:tcPr>
            <w:tcW w:w="2605" w:type="dxa"/>
          </w:tcPr>
          <w:p w14:paraId="3C7175AF" w14:textId="77777777" w:rsidR="002C28F6" w:rsidRPr="0087049C" w:rsidRDefault="002C28F6" w:rsidP="008D2E9C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5" w:type="dxa"/>
          </w:tcPr>
          <w:p w14:paraId="67BC832D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155ED" w14:textId="77777777" w:rsidR="002C28F6" w:rsidRPr="0087049C" w:rsidRDefault="002C28F6" w:rsidP="008D2E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4A3340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CE30A" w14:textId="77777777" w:rsidR="002C28F6" w:rsidRPr="0087049C" w:rsidRDefault="002C28F6" w:rsidP="008D2E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BEA05E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B16A9" w14:textId="77777777" w:rsidR="002C28F6" w:rsidRPr="0087049C" w:rsidRDefault="002C28F6" w:rsidP="008D2E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410313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FB3C9" w14:textId="77777777" w:rsidR="002C28F6" w:rsidRPr="0087049C" w:rsidRDefault="002C28F6" w:rsidP="008D2E9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411596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B97" w:rsidRPr="0087049C" w14:paraId="79D0CFD3" w14:textId="77777777" w:rsidTr="00FF5B65">
        <w:tc>
          <w:tcPr>
            <w:tcW w:w="2605" w:type="dxa"/>
          </w:tcPr>
          <w:p w14:paraId="16AAD0E7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085" w:type="dxa"/>
          </w:tcPr>
          <w:p w14:paraId="321CF5B3" w14:textId="16FD2443" w:rsidR="00525B97" w:rsidRPr="0087049C" w:rsidRDefault="00525B97" w:rsidP="0086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0AAE52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CE2E8B" w14:textId="7255F273" w:rsidR="00525B97" w:rsidRPr="0087049C" w:rsidRDefault="00525B97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380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641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0DC7185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FBF228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859F27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3784F7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F4E3DA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D60028" w14:textId="35FE636C" w:rsidR="00525B97" w:rsidRPr="00FF5B65" w:rsidRDefault="00525B97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F5B6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FF5B65">
              <w:rPr>
                <w:rFonts w:asciiTheme="majorBidi" w:hAnsiTheme="majorBidi" w:cstheme="majorBidi"/>
                <w:sz w:val="30"/>
                <w:szCs w:val="30"/>
              </w:rPr>
              <w:t>380</w:t>
            </w:r>
            <w:r w:rsidRPr="00FF5B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FF5B65">
              <w:rPr>
                <w:rFonts w:asciiTheme="majorBidi" w:hAnsiTheme="majorBidi" w:cstheme="majorBidi"/>
                <w:sz w:val="30"/>
                <w:szCs w:val="30"/>
              </w:rPr>
              <w:t>641</w:t>
            </w:r>
            <w:r w:rsidRPr="00FF5B6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5B97" w:rsidRPr="0087049C" w14:paraId="05375749" w14:textId="77777777" w:rsidTr="00FF5B65">
        <w:tc>
          <w:tcPr>
            <w:tcW w:w="2605" w:type="dxa"/>
          </w:tcPr>
          <w:p w14:paraId="5AC1D4ED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9126AED" w14:textId="7265F3CC" w:rsidR="00525B97" w:rsidRPr="0087049C" w:rsidRDefault="00242D2C" w:rsidP="0086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25B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270" w:type="dxa"/>
          </w:tcPr>
          <w:p w14:paraId="329CF657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A34531" w14:textId="520FE9BE" w:rsidR="00525B97" w:rsidRPr="0087049C" w:rsidRDefault="00242D2C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 w:rsidR="00525B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270" w:type="dxa"/>
          </w:tcPr>
          <w:p w14:paraId="74A23D9E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22C7EB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5C3D0A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9E8B17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4ABEC1" w14:textId="77777777" w:rsidR="00525B97" w:rsidRPr="0087049C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84E44F" w14:textId="1F2D72FA" w:rsidR="00525B97" w:rsidRPr="00FF5B65" w:rsidRDefault="00242D2C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F5B65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 w:rsidR="00525B97" w:rsidRPr="00FF5B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5B65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  <w:tr w:rsidR="00525B97" w:rsidRPr="0087049C" w14:paraId="4DEA23AC" w14:textId="77777777" w:rsidTr="00FF5B65">
        <w:tc>
          <w:tcPr>
            <w:tcW w:w="2605" w:type="dxa"/>
          </w:tcPr>
          <w:p w14:paraId="371C41EB" w14:textId="77777777" w:rsidR="00525B97" w:rsidRPr="0087049C" w:rsidRDefault="00525B97" w:rsidP="00525B9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219B4C3" w14:textId="55DA9A7F" w:rsidR="00525B97" w:rsidRPr="00C7322B" w:rsidRDefault="00242D2C" w:rsidP="0086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25B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270" w:type="dxa"/>
          </w:tcPr>
          <w:p w14:paraId="3F387601" w14:textId="77777777" w:rsidR="00525B97" w:rsidRPr="00C7322B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13E40B" w14:textId="6602F2A7" w:rsidR="00525B97" w:rsidRPr="00C7322B" w:rsidRDefault="00242D2C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25B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270" w:type="dxa"/>
          </w:tcPr>
          <w:p w14:paraId="3A20787A" w14:textId="77777777" w:rsidR="00525B97" w:rsidRPr="00C7322B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BAAB2D" w14:textId="77777777" w:rsidR="00525B97" w:rsidRPr="0043103B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45A26F" w14:textId="77777777" w:rsidR="00525B97" w:rsidRPr="00C7322B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7541EF" w14:textId="77777777" w:rsidR="00525B97" w:rsidRPr="0043103B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6F3DD9" w14:textId="77777777" w:rsidR="00525B97" w:rsidRPr="00C7322B" w:rsidRDefault="00525B97" w:rsidP="0052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A48760" w14:textId="6A4D8CB3" w:rsidR="00525B97" w:rsidRPr="00C7322B" w:rsidRDefault="00242D2C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25B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</w:tr>
      <w:tr w:rsidR="002C28F6" w:rsidRPr="0087049C" w14:paraId="4F705C23" w14:textId="77777777" w:rsidTr="00FF5B65">
        <w:tc>
          <w:tcPr>
            <w:tcW w:w="2605" w:type="dxa"/>
          </w:tcPr>
          <w:p w14:paraId="2A67675C" w14:textId="77777777" w:rsidR="002C28F6" w:rsidRPr="0087049C" w:rsidRDefault="002C28F6" w:rsidP="008D2E9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5BF50126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9E8A4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59ED39E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29076D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60EAED2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5A068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BF781D5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CB03C" w14:textId="77777777" w:rsidR="002C28F6" w:rsidRPr="0087049C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04197FB" w14:textId="77777777" w:rsidR="002C28F6" w:rsidRPr="00C7322B" w:rsidRDefault="002C28F6" w:rsidP="008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48B9065" w14:textId="77777777" w:rsidR="002C28F6" w:rsidRDefault="002C28F6" w:rsidP="008D2E9C">
      <w:pPr>
        <w:tabs>
          <w:tab w:val="clear" w:pos="907"/>
          <w:tab w:val="left" w:pos="99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2F38D4" w14:textId="77777777" w:rsidR="002C28F6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270"/>
        <w:gridCol w:w="1080"/>
        <w:gridCol w:w="270"/>
        <w:gridCol w:w="1260"/>
        <w:gridCol w:w="270"/>
        <w:gridCol w:w="1080"/>
        <w:gridCol w:w="270"/>
        <w:gridCol w:w="1080"/>
      </w:tblGrid>
      <w:tr w:rsidR="002C28F6" w:rsidRPr="0087049C" w14:paraId="589594ED" w14:textId="77777777" w:rsidTr="00FF5B65">
        <w:trPr>
          <w:tblHeader/>
        </w:trPr>
        <w:tc>
          <w:tcPr>
            <w:tcW w:w="2610" w:type="dxa"/>
            <w:vAlign w:val="bottom"/>
          </w:tcPr>
          <w:p w14:paraId="43A3D117" w14:textId="77777777" w:rsidR="002C28F6" w:rsidRPr="0087049C" w:rsidRDefault="002C28F6" w:rsidP="00AC34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9"/>
          </w:tcPr>
          <w:p w14:paraId="7E994268" w14:textId="77777777" w:rsidR="002C28F6" w:rsidRPr="0087049C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2C28F6" w:rsidRPr="0087049C" w14:paraId="3FD5687F" w14:textId="77777777" w:rsidTr="00FF5B65">
        <w:trPr>
          <w:tblHeader/>
        </w:trPr>
        <w:tc>
          <w:tcPr>
            <w:tcW w:w="2610" w:type="dxa"/>
            <w:vAlign w:val="bottom"/>
          </w:tcPr>
          <w:p w14:paraId="7D7F3FC1" w14:textId="77777777" w:rsidR="002C28F6" w:rsidRPr="0087049C" w:rsidRDefault="002C28F6" w:rsidP="00AC34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BDD264" w14:textId="77777777" w:rsidR="002C28F6" w:rsidRPr="0087049C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3D02CC" w14:textId="77777777" w:rsidR="002C28F6" w:rsidRPr="0087049C" w:rsidRDefault="002C28F6" w:rsidP="00AC34D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5" w:type="dxa"/>
            <w:gridSpan w:val="7"/>
            <w:vAlign w:val="bottom"/>
          </w:tcPr>
          <w:p w14:paraId="75A115FC" w14:textId="77777777" w:rsidR="002C28F6" w:rsidRPr="0087049C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C28F6" w:rsidRPr="0087049C" w14:paraId="5C8FCAA2" w14:textId="77777777" w:rsidTr="00FF5B65">
        <w:trPr>
          <w:tblHeader/>
        </w:trPr>
        <w:tc>
          <w:tcPr>
            <w:tcW w:w="2610" w:type="dxa"/>
            <w:vAlign w:val="bottom"/>
          </w:tcPr>
          <w:p w14:paraId="7916A507" w14:textId="21972DED" w:rsidR="002C28F6" w:rsidRPr="0087049C" w:rsidRDefault="002C28F6" w:rsidP="00AC34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74C5F606" w14:textId="77777777" w:rsidR="002C28F6" w:rsidRPr="0087049C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97C4760" w14:textId="77777777" w:rsidR="002C28F6" w:rsidRPr="0087049C" w:rsidRDefault="002C28F6" w:rsidP="00AC34D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FCB302C" w14:textId="2B5353EE" w:rsidR="002C28F6" w:rsidRPr="0087049C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11040352" w14:textId="77777777" w:rsidR="002C28F6" w:rsidRPr="0087049C" w:rsidRDefault="002C28F6" w:rsidP="00AC34DD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2001384" w14:textId="492D476E" w:rsidR="002C28F6" w:rsidRPr="0087049C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7F987AB" w14:textId="77777777" w:rsidR="002C28F6" w:rsidRPr="0087049C" w:rsidRDefault="002C28F6" w:rsidP="00AC34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D6875B" w14:textId="2C8591D5" w:rsidR="002C28F6" w:rsidRPr="0087049C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3139EE7" w14:textId="77777777" w:rsidR="002C28F6" w:rsidRPr="0087049C" w:rsidRDefault="002C28F6" w:rsidP="00AC34DD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  <w:vAlign w:val="bottom"/>
          </w:tcPr>
          <w:p w14:paraId="72C3CCAC" w14:textId="77777777" w:rsidR="002C28F6" w:rsidRPr="0087049C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28F6" w:rsidRPr="0087049C" w14:paraId="5F026BBB" w14:textId="77777777" w:rsidTr="00FF5B65">
        <w:trPr>
          <w:tblHeader/>
        </w:trPr>
        <w:tc>
          <w:tcPr>
            <w:tcW w:w="2610" w:type="dxa"/>
            <w:vAlign w:val="bottom"/>
          </w:tcPr>
          <w:p w14:paraId="135D9547" w14:textId="77777777" w:rsidR="002C28F6" w:rsidRPr="0087049C" w:rsidRDefault="002C28F6" w:rsidP="00AC34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9"/>
          </w:tcPr>
          <w:p w14:paraId="083471E7" w14:textId="77777777" w:rsidR="002C28F6" w:rsidRPr="0087049C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8F6" w:rsidRPr="0087049C" w14:paraId="4E3ABB1D" w14:textId="77777777" w:rsidTr="00FF5B65">
        <w:tc>
          <w:tcPr>
            <w:tcW w:w="3690" w:type="dxa"/>
            <w:gridSpan w:val="2"/>
          </w:tcPr>
          <w:p w14:paraId="7AEBC357" w14:textId="3B1B6851" w:rsidR="002C28F6" w:rsidRPr="0087049C" w:rsidRDefault="00242D2C" w:rsidP="00AC34D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1B1DBB6" w14:textId="77777777" w:rsidR="002C28F6" w:rsidRPr="0087049C" w:rsidRDefault="002C28F6" w:rsidP="00AC34D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46BFBD" w14:textId="77777777" w:rsidR="002C28F6" w:rsidRPr="0087049C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6A1B5" w14:textId="77777777" w:rsidR="002C28F6" w:rsidRPr="0087049C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E673BF" w14:textId="77777777" w:rsidR="002C28F6" w:rsidRPr="0087049C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F33BCD" w14:textId="77777777" w:rsidR="002C28F6" w:rsidRPr="0087049C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4A2A5F" w14:textId="77777777" w:rsidR="002C28F6" w:rsidRPr="0087049C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4864F0" w14:textId="77777777" w:rsidR="002C28F6" w:rsidRPr="0087049C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B5530B7" w14:textId="77777777" w:rsidR="002C28F6" w:rsidRPr="0087049C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595108BB" w14:textId="77777777" w:rsidTr="00FF5B65">
        <w:tc>
          <w:tcPr>
            <w:tcW w:w="3690" w:type="dxa"/>
            <w:gridSpan w:val="2"/>
          </w:tcPr>
          <w:p w14:paraId="3E29312F" w14:textId="77777777" w:rsidR="002C28F6" w:rsidRPr="00E839A7" w:rsidRDefault="002C28F6" w:rsidP="00AC34D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E839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D50B642" w14:textId="77777777" w:rsidR="002C28F6" w:rsidRPr="00E839A7" w:rsidRDefault="002C28F6" w:rsidP="00AC34D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6CE82E" w14:textId="77777777" w:rsidR="002C28F6" w:rsidRPr="00E839A7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3FD42" w14:textId="77777777" w:rsidR="002C28F6" w:rsidRPr="00E839A7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7B0EE" w14:textId="77777777" w:rsidR="002C28F6" w:rsidRPr="00E839A7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7B8023" w14:textId="77777777" w:rsidR="002C28F6" w:rsidRPr="00E839A7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EFAB35" w14:textId="77777777" w:rsidR="002C28F6" w:rsidRPr="00E839A7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8110F" w14:textId="77777777" w:rsidR="002C28F6" w:rsidRPr="00E839A7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9032938" w14:textId="77777777" w:rsidR="002C28F6" w:rsidRPr="00E839A7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B65" w:rsidRPr="00A27B04" w14:paraId="5AA347E2" w14:textId="77777777" w:rsidTr="00FF5B65">
        <w:tc>
          <w:tcPr>
            <w:tcW w:w="2610" w:type="dxa"/>
          </w:tcPr>
          <w:p w14:paraId="14C8E167" w14:textId="77777777" w:rsidR="00FF5B65" w:rsidRPr="00E839A7" w:rsidRDefault="00FF5B65" w:rsidP="00FF5B6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080" w:type="dxa"/>
          </w:tcPr>
          <w:p w14:paraId="797BDC5E" w14:textId="367FCF5E" w:rsidR="00FF5B65" w:rsidRPr="00E839A7" w:rsidRDefault="00FF5B65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201,249</w:t>
            </w:r>
          </w:p>
        </w:tc>
        <w:tc>
          <w:tcPr>
            <w:tcW w:w="270" w:type="dxa"/>
          </w:tcPr>
          <w:p w14:paraId="1FC20BF2" w14:textId="77777777" w:rsidR="00FF5B65" w:rsidRPr="00E839A7" w:rsidRDefault="00FF5B65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50F7E3" w14:textId="017D007D" w:rsidR="00FF5B65" w:rsidRPr="00E839A7" w:rsidRDefault="00FF5B65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(201,249)</w:t>
            </w:r>
          </w:p>
        </w:tc>
        <w:tc>
          <w:tcPr>
            <w:tcW w:w="270" w:type="dxa"/>
          </w:tcPr>
          <w:p w14:paraId="2742A96A" w14:textId="77777777" w:rsidR="00FF5B65" w:rsidRPr="00E839A7" w:rsidRDefault="00FF5B65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6A1B5A" w14:textId="63E4F2E2" w:rsidR="00FF5B65" w:rsidRPr="00E839A7" w:rsidRDefault="00FF5B65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A82F59" w14:textId="77777777" w:rsidR="00FF5B65" w:rsidRPr="00E839A7" w:rsidRDefault="00FF5B65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2D5980" w14:textId="6146B785" w:rsidR="00FF5B65" w:rsidRPr="00E839A7" w:rsidRDefault="00FF5B65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CF5A1E" w14:textId="77777777" w:rsidR="00FF5B65" w:rsidRPr="00E839A7" w:rsidRDefault="00FF5B65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AC109D6" w14:textId="7589AABB" w:rsidR="00FF5B65" w:rsidRPr="00E839A7" w:rsidRDefault="00FF5B65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(201,249)</w:t>
            </w:r>
          </w:p>
        </w:tc>
      </w:tr>
      <w:tr w:rsidR="00FF5B65" w:rsidRPr="0087049C" w14:paraId="69D701E3" w14:textId="77777777" w:rsidTr="00FF5B65">
        <w:tc>
          <w:tcPr>
            <w:tcW w:w="2610" w:type="dxa"/>
          </w:tcPr>
          <w:p w14:paraId="30CA844B" w14:textId="68CC74F1" w:rsidR="00FF5B65" w:rsidRPr="00E839A7" w:rsidRDefault="00FF5B65" w:rsidP="00FF5B6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9A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644201A4" w14:textId="14ACAADB" w:rsidR="00FF5B65" w:rsidRPr="00E839A7" w:rsidRDefault="00FF5B65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868,962</w:t>
            </w:r>
          </w:p>
        </w:tc>
        <w:tc>
          <w:tcPr>
            <w:tcW w:w="270" w:type="dxa"/>
          </w:tcPr>
          <w:p w14:paraId="5345ECF5" w14:textId="77777777" w:rsidR="00FF5B65" w:rsidRPr="00E839A7" w:rsidRDefault="00FF5B65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A060ED" w14:textId="33885D5B" w:rsidR="00FF5B65" w:rsidRPr="00E839A7" w:rsidRDefault="00FF5B65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(868,962)</w:t>
            </w:r>
          </w:p>
        </w:tc>
        <w:tc>
          <w:tcPr>
            <w:tcW w:w="270" w:type="dxa"/>
          </w:tcPr>
          <w:p w14:paraId="6FB3297B" w14:textId="77777777" w:rsidR="00FF5B65" w:rsidRPr="00E839A7" w:rsidRDefault="00FF5B65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4B352A" w14:textId="0A669F55" w:rsidR="00FF5B65" w:rsidRPr="00E839A7" w:rsidRDefault="00FF5B65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43723D" w14:textId="77777777" w:rsidR="00FF5B65" w:rsidRPr="00E839A7" w:rsidRDefault="00FF5B65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8249CD" w14:textId="13D1206C" w:rsidR="00FF5B65" w:rsidRPr="00E839A7" w:rsidRDefault="00FF5B65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562DCB" w14:textId="77777777" w:rsidR="00FF5B65" w:rsidRPr="00E839A7" w:rsidRDefault="00FF5B65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F2782F0" w14:textId="3D67CCDB" w:rsidR="00FF5B65" w:rsidRPr="00E839A7" w:rsidRDefault="00FF5B65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(868,962)</w:t>
            </w:r>
          </w:p>
        </w:tc>
      </w:tr>
      <w:tr w:rsidR="00A27B04" w:rsidRPr="0087049C" w14:paraId="319D5617" w14:textId="77777777" w:rsidTr="00FF5B65">
        <w:tc>
          <w:tcPr>
            <w:tcW w:w="2610" w:type="dxa"/>
          </w:tcPr>
          <w:p w14:paraId="45098DBB" w14:textId="77777777" w:rsidR="00A27B04" w:rsidRPr="00E839A7" w:rsidRDefault="00A27B04" w:rsidP="00A27B0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A8F169A" w14:textId="1A83FA3D" w:rsidR="00A27B04" w:rsidRPr="00E839A7" w:rsidRDefault="00242D2C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462A76" w:rsidRPr="00E839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39A7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270" w:type="dxa"/>
          </w:tcPr>
          <w:p w14:paraId="7E62D959" w14:textId="77777777" w:rsidR="00A27B04" w:rsidRPr="00E839A7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92F82" w14:textId="701135FF" w:rsidR="00A27B04" w:rsidRPr="00E839A7" w:rsidRDefault="00FF5B65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(11,077)</w:t>
            </w:r>
          </w:p>
        </w:tc>
        <w:tc>
          <w:tcPr>
            <w:tcW w:w="270" w:type="dxa"/>
          </w:tcPr>
          <w:p w14:paraId="79E05195" w14:textId="77777777" w:rsidR="00A27B04" w:rsidRPr="00E839A7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A6CCA6" w14:textId="4729C696" w:rsidR="00A27B04" w:rsidRPr="00E839A7" w:rsidRDefault="00FF5B65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(24,228)</w:t>
            </w:r>
          </w:p>
        </w:tc>
        <w:tc>
          <w:tcPr>
            <w:tcW w:w="270" w:type="dxa"/>
          </w:tcPr>
          <w:p w14:paraId="7305B82B" w14:textId="77777777" w:rsidR="00A27B04" w:rsidRPr="00E839A7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74ED8" w14:textId="0CE8BECA" w:rsidR="00A27B04" w:rsidRPr="00E839A7" w:rsidRDefault="00FF5B65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(9,758)</w:t>
            </w:r>
          </w:p>
        </w:tc>
        <w:tc>
          <w:tcPr>
            <w:tcW w:w="270" w:type="dxa"/>
          </w:tcPr>
          <w:p w14:paraId="25188CD0" w14:textId="77777777" w:rsidR="00A27B04" w:rsidRPr="00E839A7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9DEC0F5" w14:textId="55F3AA92" w:rsidR="00A27B04" w:rsidRPr="00E839A7" w:rsidRDefault="00FF5B65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sz w:val="30"/>
                <w:szCs w:val="30"/>
              </w:rPr>
              <w:t>(45,063)</w:t>
            </w:r>
          </w:p>
        </w:tc>
      </w:tr>
      <w:tr w:rsidR="00A27B04" w:rsidRPr="0087049C" w14:paraId="464CAC93" w14:textId="77777777" w:rsidTr="00FF5B65">
        <w:tc>
          <w:tcPr>
            <w:tcW w:w="2610" w:type="dxa"/>
          </w:tcPr>
          <w:p w14:paraId="7BFC7716" w14:textId="77777777" w:rsidR="00A27B04" w:rsidRPr="00E839A7" w:rsidRDefault="00A27B04" w:rsidP="00A27B0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7172D1" w14:textId="22B719B6" w:rsidR="00A27B04" w:rsidRPr="00E839A7" w:rsidRDefault="00242D2C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967D4"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  <w:r w:rsidR="00D967D4"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5E4E7E16" w14:textId="77777777" w:rsidR="00A27B04" w:rsidRPr="00E839A7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47FABF" w14:textId="35346970" w:rsidR="00A27B04" w:rsidRPr="00E839A7" w:rsidRDefault="00FF5B65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2D2C"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C1BC3"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2D2C"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  <w:r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C1BC3"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288)</w:t>
            </w:r>
          </w:p>
        </w:tc>
        <w:tc>
          <w:tcPr>
            <w:tcW w:w="270" w:type="dxa"/>
          </w:tcPr>
          <w:p w14:paraId="586B2250" w14:textId="77777777" w:rsidR="00A27B04" w:rsidRPr="00E839A7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10485B" w14:textId="36C2D141" w:rsidR="00A27B04" w:rsidRPr="00E839A7" w:rsidRDefault="00FF5B65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(24,228)</w:t>
            </w:r>
          </w:p>
        </w:tc>
        <w:tc>
          <w:tcPr>
            <w:tcW w:w="270" w:type="dxa"/>
          </w:tcPr>
          <w:p w14:paraId="08B4971D" w14:textId="77777777" w:rsidR="00A27B04" w:rsidRPr="00E839A7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15F507" w14:textId="52FBC824" w:rsidR="00A27B04" w:rsidRPr="00E839A7" w:rsidRDefault="00FF5B65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(9,758)</w:t>
            </w:r>
          </w:p>
        </w:tc>
        <w:tc>
          <w:tcPr>
            <w:tcW w:w="270" w:type="dxa"/>
          </w:tcPr>
          <w:p w14:paraId="4C65B794" w14:textId="77777777" w:rsidR="00A27B04" w:rsidRPr="00E839A7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5407EC8" w14:textId="74A1AA52" w:rsidR="00A27B04" w:rsidRPr="00E839A7" w:rsidRDefault="00FF5B65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2D2C"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D70FD"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2D2C"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3D70FD"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39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274)</w:t>
            </w:r>
          </w:p>
        </w:tc>
      </w:tr>
      <w:tr w:rsidR="00E711A4" w:rsidRPr="00E711A4" w14:paraId="429E6D66" w14:textId="77777777" w:rsidTr="00FF5B65">
        <w:tc>
          <w:tcPr>
            <w:tcW w:w="3690" w:type="dxa"/>
            <w:gridSpan w:val="2"/>
          </w:tcPr>
          <w:p w14:paraId="7C886473" w14:textId="77777777" w:rsidR="00E711A4" w:rsidRPr="00E711A4" w:rsidRDefault="00E711A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78295FA" w14:textId="77777777" w:rsidR="00E711A4" w:rsidRPr="00E711A4" w:rsidRDefault="00E711A4" w:rsidP="00A27B04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C05797" w14:textId="77777777" w:rsidR="00E711A4" w:rsidRPr="00E711A4" w:rsidRDefault="00E711A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8ECDF12" w14:textId="77777777" w:rsidR="00E711A4" w:rsidRPr="00E711A4" w:rsidRDefault="00E711A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369D9E" w14:textId="77777777" w:rsidR="00E711A4" w:rsidRPr="00E711A4" w:rsidRDefault="00E711A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4497569" w14:textId="77777777" w:rsidR="00E711A4" w:rsidRPr="00E711A4" w:rsidRDefault="00E711A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2A3422" w14:textId="77777777" w:rsidR="00E711A4" w:rsidRPr="00E711A4" w:rsidRDefault="00E711A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1EC0EA" w14:textId="77777777" w:rsidR="00E711A4" w:rsidRPr="00E711A4" w:rsidRDefault="00E711A4" w:rsidP="00A27B04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5" w:type="dxa"/>
          </w:tcPr>
          <w:p w14:paraId="35DB8C34" w14:textId="77777777" w:rsidR="00E711A4" w:rsidRPr="00E711A4" w:rsidRDefault="00E711A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7B04" w:rsidRPr="0087049C" w14:paraId="616F4D12" w14:textId="77777777" w:rsidTr="00FF5B65">
        <w:tc>
          <w:tcPr>
            <w:tcW w:w="3690" w:type="dxa"/>
            <w:gridSpan w:val="2"/>
          </w:tcPr>
          <w:p w14:paraId="06856F3A" w14:textId="33F853EF" w:rsidR="00A27B04" w:rsidRPr="0087049C" w:rsidRDefault="005213E9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A27B04"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ทางการเงินที่เป็นอนุพันธ์</w:t>
            </w:r>
            <w:r w:rsidR="00A27B04"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808C628" w14:textId="77777777" w:rsidR="00A27B04" w:rsidRPr="0087049C" w:rsidRDefault="00A27B04" w:rsidP="00A27B04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A6CE51" w14:textId="77777777" w:rsidR="00A27B04" w:rsidRPr="0087049C" w:rsidRDefault="00A27B0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5AE7B" w14:textId="77777777" w:rsidR="00A27B04" w:rsidRPr="0087049C" w:rsidRDefault="00A27B0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4348DF" w14:textId="77777777" w:rsidR="00A27B04" w:rsidRPr="0087049C" w:rsidRDefault="00A27B0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4F88F3" w14:textId="77777777" w:rsidR="00A27B04" w:rsidRPr="0087049C" w:rsidRDefault="00A27B0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45B3D5" w14:textId="77777777" w:rsidR="00A27B04" w:rsidRPr="0087049C" w:rsidRDefault="00A27B0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0DF3F" w14:textId="77777777" w:rsidR="00A27B04" w:rsidRPr="0087049C" w:rsidRDefault="00A27B04" w:rsidP="00A27B04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3A51712B" w14:textId="77777777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7B04" w:rsidRPr="0087049C" w14:paraId="4EDAE7E4" w14:textId="77777777" w:rsidTr="00FF5B65">
        <w:tc>
          <w:tcPr>
            <w:tcW w:w="2610" w:type="dxa"/>
          </w:tcPr>
          <w:p w14:paraId="05EC8C33" w14:textId="77777777" w:rsidR="00A27B04" w:rsidRDefault="00A27B04" w:rsidP="00A27B04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  <w:p w14:paraId="5ECB4024" w14:textId="77777777" w:rsidR="00A27B04" w:rsidRPr="0087049C" w:rsidRDefault="00A27B04" w:rsidP="00A27B04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080" w:type="dxa"/>
          </w:tcPr>
          <w:p w14:paraId="4F01E99B" w14:textId="39B8F2BD" w:rsidR="00A27B04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688716" w14:textId="54B7A423" w:rsidR="007B3E1A" w:rsidRPr="0087049C" w:rsidRDefault="007B3E1A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1320F2" w14:textId="77777777" w:rsidR="00A27B04" w:rsidRPr="0087049C" w:rsidRDefault="00A27B04" w:rsidP="00A27B0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E3C877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E744B" w14:textId="77777777" w:rsidR="00A27B04" w:rsidRPr="0087049C" w:rsidRDefault="00A27B04" w:rsidP="00A27B0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102CD9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5653D" w14:textId="77777777" w:rsidR="00A27B04" w:rsidRPr="0087049C" w:rsidRDefault="00A27B04" w:rsidP="00A27B0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5997EB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60C82" w14:textId="77777777" w:rsidR="00A27B04" w:rsidRPr="0087049C" w:rsidRDefault="00A27B04" w:rsidP="00A27B0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BBA8DB3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7F6" w:rsidRPr="001A64D7" w14:paraId="0989FA02" w14:textId="77777777" w:rsidTr="00FF5B65">
        <w:tc>
          <w:tcPr>
            <w:tcW w:w="2610" w:type="dxa"/>
          </w:tcPr>
          <w:p w14:paraId="3EFEE3D4" w14:textId="77777777" w:rsidR="008D07F6" w:rsidRPr="0087049C" w:rsidRDefault="008D07F6" w:rsidP="008D07F6">
            <w:pPr>
              <w:tabs>
                <w:tab w:val="clear" w:pos="227"/>
              </w:tabs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5377193A" w14:textId="159BD4E6" w:rsidR="008D07F6" w:rsidRPr="001A64D7" w:rsidRDefault="00A06F0D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B0F9E6A" w14:textId="77777777" w:rsidR="008D07F6" w:rsidRPr="001A64D7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13D01E7" w14:textId="2DE4AFA1" w:rsidR="008D07F6" w:rsidRPr="001A64D7" w:rsidRDefault="000F351E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C7EDA00" w14:textId="77777777" w:rsidR="008D07F6" w:rsidRPr="001A64D7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97E1F19" w14:textId="5218D99F" w:rsidR="008D07F6" w:rsidRPr="006F4DA9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F4D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7BC78A" w14:textId="77777777" w:rsidR="008D07F6" w:rsidRPr="006F4DA9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A2E196" w14:textId="1E6185AD" w:rsidR="008D07F6" w:rsidRPr="006F4DA9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F4D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B4F2EA" w14:textId="77777777" w:rsidR="008D07F6" w:rsidRPr="001A64D7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5" w:type="dxa"/>
          </w:tcPr>
          <w:p w14:paraId="4CD7B00E" w14:textId="61530108" w:rsidR="008D07F6" w:rsidRPr="00D71A04" w:rsidRDefault="006F4DA9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D07F6" w:rsidRPr="001A64D7" w14:paraId="795B63F7" w14:textId="77777777" w:rsidTr="00FF5B65">
        <w:tc>
          <w:tcPr>
            <w:tcW w:w="2610" w:type="dxa"/>
          </w:tcPr>
          <w:p w14:paraId="0D48C7F1" w14:textId="77777777" w:rsidR="008D07F6" w:rsidRPr="0087049C" w:rsidRDefault="008D07F6" w:rsidP="008D07F6">
            <w:pPr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2B1848" w14:textId="68BC5B6B" w:rsidR="008D07F6" w:rsidRPr="001A64D7" w:rsidRDefault="00A06F0D" w:rsidP="00F3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4F50AE" w14:textId="77777777" w:rsidR="008D07F6" w:rsidRPr="001A64D7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D70AD6" w14:textId="076ABBA5" w:rsidR="008D07F6" w:rsidRPr="001A64D7" w:rsidRDefault="00242D2C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0F35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70" w:type="dxa"/>
          </w:tcPr>
          <w:p w14:paraId="79C79598" w14:textId="77777777" w:rsidR="008D07F6" w:rsidRPr="001A64D7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C2F0F6" w14:textId="497E628E" w:rsidR="008D07F6" w:rsidRPr="006F4DA9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F4D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A2FA3C" w14:textId="77777777" w:rsidR="008D07F6" w:rsidRPr="006F4DA9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66CD27" w14:textId="1097ACBE" w:rsidR="008D07F6" w:rsidRPr="006F4DA9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F4D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D92695" w14:textId="77777777" w:rsidR="008D07F6" w:rsidRPr="001A64D7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BAA2507" w14:textId="27B13E36" w:rsidR="008D07F6" w:rsidRPr="00D71A04" w:rsidRDefault="00242D2C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6F4D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</w:tr>
      <w:tr w:rsidR="008D07F6" w:rsidRPr="001A64D7" w14:paraId="264F1D4D" w14:textId="77777777" w:rsidTr="00FF5B65">
        <w:tc>
          <w:tcPr>
            <w:tcW w:w="2610" w:type="dxa"/>
          </w:tcPr>
          <w:p w14:paraId="4217069F" w14:textId="77777777" w:rsidR="008D07F6" w:rsidRPr="0087049C" w:rsidRDefault="008D07F6" w:rsidP="008D07F6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65E066" w14:textId="2950A483" w:rsidR="008D07F6" w:rsidRPr="001350D4" w:rsidRDefault="001350D4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5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  <w:r w:rsidRPr="00135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5E6C57" w14:textId="77777777" w:rsidR="008D07F6" w:rsidRPr="001350D4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6F23CB" w14:textId="1C04127B" w:rsidR="008D07F6" w:rsidRPr="001A64D7" w:rsidRDefault="008E230E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EBCE296" w14:textId="77777777" w:rsidR="008D07F6" w:rsidRPr="001A64D7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4D650A" w14:textId="7AD4704A" w:rsidR="008D07F6" w:rsidRPr="006F4DA9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D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2A1496" w14:textId="77777777" w:rsidR="008D07F6" w:rsidRPr="006F4DA9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4A42B" w14:textId="42E4D22D" w:rsidR="008D07F6" w:rsidRPr="006F4DA9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D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FAF21E" w14:textId="77777777" w:rsidR="008D07F6" w:rsidRPr="001A64D7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3D274356" w14:textId="07963CC5" w:rsidR="008D07F6" w:rsidRPr="001A64D7" w:rsidRDefault="006F4DA9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8D07F6" w:rsidRPr="00E711A4" w14:paraId="5C406B51" w14:textId="77777777" w:rsidTr="00FF5B65">
        <w:tc>
          <w:tcPr>
            <w:tcW w:w="3690" w:type="dxa"/>
            <w:gridSpan w:val="2"/>
          </w:tcPr>
          <w:p w14:paraId="4423CB65" w14:textId="77777777" w:rsidR="008D07F6" w:rsidRPr="00E711A4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C3EB2EA" w14:textId="77777777" w:rsidR="008D07F6" w:rsidRPr="00E711A4" w:rsidRDefault="008D07F6" w:rsidP="008D07F6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6290F2" w14:textId="77777777" w:rsidR="008D07F6" w:rsidRPr="00E711A4" w:rsidRDefault="008D07F6" w:rsidP="008D07F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C5FA13A" w14:textId="77777777" w:rsidR="008D07F6" w:rsidRPr="00E711A4" w:rsidRDefault="008D07F6" w:rsidP="008D07F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B91E17" w14:textId="77777777" w:rsidR="008D07F6" w:rsidRPr="00E711A4" w:rsidRDefault="008D07F6" w:rsidP="008D07F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C4211C" w14:textId="77777777" w:rsidR="008D07F6" w:rsidRPr="00E711A4" w:rsidRDefault="008D07F6" w:rsidP="008D07F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371753" w14:textId="77777777" w:rsidR="008D07F6" w:rsidRPr="00E711A4" w:rsidRDefault="008D07F6" w:rsidP="008D07F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E869135" w14:textId="77777777" w:rsidR="008D07F6" w:rsidRPr="00E711A4" w:rsidRDefault="008D07F6" w:rsidP="008D07F6">
            <w:pPr>
              <w:tabs>
                <w:tab w:val="decimal" w:pos="70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3B7D9817" w14:textId="77777777" w:rsidR="008D07F6" w:rsidRPr="00E711A4" w:rsidRDefault="008D07F6" w:rsidP="008D07F6">
            <w:pPr>
              <w:tabs>
                <w:tab w:val="decimal" w:pos="70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07F6" w:rsidRPr="0087049C" w14:paraId="5766C76A" w14:textId="77777777" w:rsidTr="00FF5B65">
        <w:tc>
          <w:tcPr>
            <w:tcW w:w="3690" w:type="dxa"/>
            <w:gridSpan w:val="2"/>
          </w:tcPr>
          <w:p w14:paraId="2E61EEC6" w14:textId="5B3884DE" w:rsidR="008D07F6" w:rsidRPr="0087049C" w:rsidRDefault="00242D2C" w:rsidP="008D07F6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E11EE6E" w14:textId="77777777" w:rsidR="008D07F6" w:rsidRPr="0087049C" w:rsidRDefault="008D07F6" w:rsidP="008D07F6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F4DD43" w14:textId="77777777" w:rsidR="008D07F6" w:rsidRPr="0087049C" w:rsidRDefault="008D07F6" w:rsidP="008D07F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90B04" w14:textId="77777777" w:rsidR="008D07F6" w:rsidRPr="0087049C" w:rsidRDefault="008D07F6" w:rsidP="008D07F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884A5B" w14:textId="77777777" w:rsidR="008D07F6" w:rsidRPr="0087049C" w:rsidRDefault="008D07F6" w:rsidP="008D07F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95DDA" w14:textId="77777777" w:rsidR="008D07F6" w:rsidRPr="0087049C" w:rsidRDefault="008D07F6" w:rsidP="008D07F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B2310A" w14:textId="77777777" w:rsidR="008D07F6" w:rsidRPr="0087049C" w:rsidRDefault="008D07F6" w:rsidP="008D07F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012FE" w14:textId="77777777" w:rsidR="008D07F6" w:rsidRPr="0087049C" w:rsidRDefault="008D07F6" w:rsidP="008D07F6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CB56EC0" w14:textId="77777777" w:rsidR="008D07F6" w:rsidRPr="0087049C" w:rsidRDefault="008D07F6" w:rsidP="008D07F6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7F6" w:rsidRPr="0087049C" w14:paraId="2CBF2FDB" w14:textId="77777777" w:rsidTr="00FF5B65">
        <w:tc>
          <w:tcPr>
            <w:tcW w:w="3690" w:type="dxa"/>
            <w:gridSpan w:val="2"/>
          </w:tcPr>
          <w:p w14:paraId="1CFD1D87" w14:textId="77777777" w:rsidR="008D07F6" w:rsidRPr="0087049C" w:rsidRDefault="008D07F6" w:rsidP="008D07F6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5628CB9" w14:textId="77777777" w:rsidR="008D07F6" w:rsidRPr="0087049C" w:rsidRDefault="008D07F6" w:rsidP="008D07F6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D7664" w14:textId="77777777" w:rsidR="008D07F6" w:rsidRPr="0087049C" w:rsidRDefault="008D07F6" w:rsidP="008D07F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73A45C" w14:textId="77777777" w:rsidR="008D07F6" w:rsidRPr="0087049C" w:rsidRDefault="008D07F6" w:rsidP="008D07F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752295" w14:textId="77777777" w:rsidR="008D07F6" w:rsidRPr="0087049C" w:rsidRDefault="008D07F6" w:rsidP="008D07F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C7AB4" w14:textId="77777777" w:rsidR="008D07F6" w:rsidRPr="0087049C" w:rsidRDefault="008D07F6" w:rsidP="008D07F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BC3DA9" w14:textId="77777777" w:rsidR="008D07F6" w:rsidRPr="0087049C" w:rsidRDefault="008D07F6" w:rsidP="008D07F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62FF3" w14:textId="77777777" w:rsidR="008D07F6" w:rsidRPr="0087049C" w:rsidRDefault="008D07F6" w:rsidP="008D07F6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7BA2F8E" w14:textId="77777777" w:rsidR="008D07F6" w:rsidRPr="0087049C" w:rsidRDefault="008D07F6" w:rsidP="008D07F6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7F6" w:rsidRPr="0087049C" w14:paraId="3E251066" w14:textId="77777777" w:rsidTr="00FF5B65">
        <w:tc>
          <w:tcPr>
            <w:tcW w:w="2610" w:type="dxa"/>
          </w:tcPr>
          <w:p w14:paraId="3D9BB329" w14:textId="77777777" w:rsidR="008D07F6" w:rsidRPr="0087049C" w:rsidRDefault="008D07F6" w:rsidP="008D07F6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080" w:type="dxa"/>
          </w:tcPr>
          <w:p w14:paraId="1934F421" w14:textId="5C59442F" w:rsidR="008D07F6" w:rsidRPr="0087049C" w:rsidRDefault="00242D2C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="008D07F6" w:rsidRPr="00A27B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270" w:type="dxa"/>
          </w:tcPr>
          <w:p w14:paraId="1F864D5D" w14:textId="77777777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52A52D" w14:textId="7F5DD1EB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Pr="00A27B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991</w:t>
            </w:r>
            <w:r w:rsidRPr="00A27B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97989F" w14:textId="77777777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C6ED8B" w14:textId="074C7657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93C8E8" w14:textId="77777777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8F5D32" w14:textId="0044A7C9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F73D1A" w14:textId="77777777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0EFE4AF" w14:textId="5D1371ED" w:rsidR="008D07F6" w:rsidRPr="0087049C" w:rsidRDefault="008D07F6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Pr="00A27B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991</w:t>
            </w:r>
            <w:r w:rsidRPr="00A27B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D07F6" w:rsidRPr="0087049C" w14:paraId="604C2EB3" w14:textId="77777777" w:rsidTr="00FF5B65">
        <w:tc>
          <w:tcPr>
            <w:tcW w:w="2610" w:type="dxa"/>
          </w:tcPr>
          <w:p w14:paraId="579559BC" w14:textId="67E8D43B" w:rsidR="008D07F6" w:rsidRPr="007D0A13" w:rsidRDefault="008D07F6" w:rsidP="008D07F6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A1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17A055F8" w14:textId="645F964D" w:rsidR="008D07F6" w:rsidRPr="007D0A13" w:rsidRDefault="00242D2C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D07F6" w:rsidRPr="00A27B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="008D07F6" w:rsidRPr="00A27B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7D0EC84F" w14:textId="77777777" w:rsidR="008D07F6" w:rsidRPr="007D0A13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2767E6" w14:textId="611F4536" w:rsidR="008D07F6" w:rsidRPr="007D0A13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27B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Pr="00A27B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 w:rsidRPr="00A27B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1C9BD4A" w14:textId="77777777" w:rsidR="008D07F6" w:rsidRPr="007D0A13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6FBECF" w14:textId="52E4D491" w:rsidR="008D07F6" w:rsidRPr="007D0A13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F80003" w14:textId="77777777" w:rsidR="008D07F6" w:rsidRPr="007D0A13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2553BF" w14:textId="4E40AA4F" w:rsidR="008D07F6" w:rsidRPr="007D0A13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0AAC5E" w14:textId="77777777" w:rsidR="008D07F6" w:rsidRPr="007D0A13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8834DCA" w14:textId="5FAD97CC" w:rsidR="008D07F6" w:rsidRDefault="008D07F6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27B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Pr="00A27B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 w:rsidRPr="00A27B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D07F6" w:rsidRPr="0087049C" w14:paraId="1B6237B6" w14:textId="77777777" w:rsidTr="00FF5B65">
        <w:tc>
          <w:tcPr>
            <w:tcW w:w="2610" w:type="dxa"/>
          </w:tcPr>
          <w:p w14:paraId="2EF2F897" w14:textId="77777777" w:rsidR="008D07F6" w:rsidRPr="0087049C" w:rsidRDefault="008D07F6" w:rsidP="008D07F6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5F5EA2E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A378309" w14:textId="7B728C1F" w:rsidR="008D07F6" w:rsidRPr="0087049C" w:rsidRDefault="00242D2C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8D07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70" w:type="dxa"/>
          </w:tcPr>
          <w:p w14:paraId="7EAAC35D" w14:textId="77777777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15B17B" w14:textId="4608ABAD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507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46AEB2" w14:textId="77777777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A8DBF8" w14:textId="7585D5F0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044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E0BBC4B" w14:textId="77777777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36530" w14:textId="28766930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020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B8D910B" w14:textId="77777777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1022C17" w14:textId="4169D120" w:rsidR="008D07F6" w:rsidRPr="0087049C" w:rsidRDefault="008D07F6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571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D07F6" w:rsidRPr="00C7322B" w14:paraId="7283CE25" w14:textId="77777777" w:rsidTr="00FF5B65">
        <w:tc>
          <w:tcPr>
            <w:tcW w:w="2610" w:type="dxa"/>
          </w:tcPr>
          <w:p w14:paraId="2200144A" w14:textId="77777777" w:rsidR="008D07F6" w:rsidRPr="0087049C" w:rsidRDefault="008D07F6" w:rsidP="008D07F6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17262F" w14:textId="105C8697" w:rsidR="008D07F6" w:rsidRPr="00FF5B65" w:rsidRDefault="00242D2C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5B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D07F6" w:rsidRPr="00FF5B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F5B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</w:t>
            </w:r>
            <w:r w:rsidR="008D07F6" w:rsidRPr="00FF5B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F5B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665</w:t>
            </w:r>
          </w:p>
        </w:tc>
        <w:tc>
          <w:tcPr>
            <w:tcW w:w="270" w:type="dxa"/>
          </w:tcPr>
          <w:p w14:paraId="2B20C7F8" w14:textId="77777777" w:rsidR="008D07F6" w:rsidRPr="00C7322B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A44857" w14:textId="6B8B5974" w:rsidR="008D07F6" w:rsidRPr="00C7322B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07803E0" w14:textId="77777777" w:rsidR="008D07F6" w:rsidRPr="00C7322B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399326" w14:textId="34856ADD" w:rsidR="008D07F6" w:rsidRPr="00C7322B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CEEC81" w14:textId="77777777" w:rsidR="008D07F6" w:rsidRPr="00C7322B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53C038" w14:textId="19F960E7" w:rsidR="008D07F6" w:rsidRPr="00C7322B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01F663" w14:textId="77777777" w:rsidR="008D07F6" w:rsidRPr="00C7322B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1563032" w14:textId="7A161B2A" w:rsidR="008D07F6" w:rsidRPr="00D71A04" w:rsidRDefault="008D07F6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A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2D2C" w:rsidRPr="00D71A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71A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2D2C" w:rsidRPr="00D71A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</w:t>
            </w:r>
            <w:r w:rsidRPr="00D71A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2D2C" w:rsidRPr="00D71A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</w:t>
            </w:r>
            <w:r w:rsidRPr="00D71A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8D07F6" w:rsidRPr="00E711A4" w14:paraId="489E0AAA" w14:textId="77777777" w:rsidTr="00FF5B65">
        <w:trPr>
          <w:trHeight w:val="50"/>
        </w:trPr>
        <w:tc>
          <w:tcPr>
            <w:tcW w:w="2610" w:type="dxa"/>
          </w:tcPr>
          <w:p w14:paraId="4588556E" w14:textId="77777777" w:rsidR="008D07F6" w:rsidRPr="00E711A4" w:rsidRDefault="008D07F6" w:rsidP="008D07F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423DB2" w14:textId="77777777" w:rsidR="008D07F6" w:rsidRPr="00E711A4" w:rsidRDefault="008D07F6" w:rsidP="008D07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7A459C3E" w14:textId="77777777" w:rsidR="008D07F6" w:rsidRPr="00E711A4" w:rsidRDefault="008D07F6" w:rsidP="008D07F6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87FAC5" w14:textId="77777777" w:rsidR="008D07F6" w:rsidRPr="00E711A4" w:rsidRDefault="008D07F6" w:rsidP="008D07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0AAC4856" w14:textId="77777777" w:rsidR="008D07F6" w:rsidRPr="00E711A4" w:rsidRDefault="008D07F6" w:rsidP="008D07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5FCCE2" w14:textId="77777777" w:rsidR="008D07F6" w:rsidRPr="00E711A4" w:rsidRDefault="008D07F6" w:rsidP="008D07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0C43B214" w14:textId="77777777" w:rsidR="008D07F6" w:rsidRPr="00E711A4" w:rsidRDefault="008D07F6" w:rsidP="008D07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1350AE" w14:textId="77777777" w:rsidR="008D07F6" w:rsidRPr="00E711A4" w:rsidRDefault="008D07F6" w:rsidP="008D07F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2C0AEB85" w14:textId="77777777" w:rsidR="008D07F6" w:rsidRPr="00E711A4" w:rsidRDefault="008D07F6" w:rsidP="008D07F6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39FA0BA8" w14:textId="77777777" w:rsidR="008D07F6" w:rsidRPr="00D71A04" w:rsidRDefault="008D07F6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7F6" w:rsidRPr="00C7322B" w14:paraId="22544D9F" w14:textId="77777777" w:rsidTr="00FF5B65">
        <w:tc>
          <w:tcPr>
            <w:tcW w:w="3690" w:type="dxa"/>
            <w:gridSpan w:val="2"/>
          </w:tcPr>
          <w:p w14:paraId="720C0567" w14:textId="61AD9789" w:rsidR="008D07F6" w:rsidRPr="0087049C" w:rsidRDefault="005213E9" w:rsidP="008D07F6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8D07F6"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ทางการเงินที่เป็นอนุพันธ์</w:t>
            </w:r>
            <w:r w:rsidR="008D07F6"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23844F7" w14:textId="77777777" w:rsidR="008D07F6" w:rsidRPr="0087049C" w:rsidRDefault="008D07F6" w:rsidP="008D07F6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BA9E02" w14:textId="77777777" w:rsidR="008D07F6" w:rsidRPr="0087049C" w:rsidRDefault="008D07F6" w:rsidP="008D07F6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4C8A3E" w14:textId="77777777" w:rsidR="008D07F6" w:rsidRPr="0087049C" w:rsidRDefault="008D07F6" w:rsidP="008D07F6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604C5B" w14:textId="77777777" w:rsidR="008D07F6" w:rsidRPr="0087049C" w:rsidRDefault="008D07F6" w:rsidP="008D07F6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E251D" w14:textId="77777777" w:rsidR="008D07F6" w:rsidRPr="0087049C" w:rsidRDefault="008D07F6" w:rsidP="008D07F6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C28C27" w14:textId="77777777" w:rsidR="008D07F6" w:rsidRPr="0087049C" w:rsidRDefault="008D07F6" w:rsidP="008D07F6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753A3" w14:textId="77777777" w:rsidR="008D07F6" w:rsidRPr="0087049C" w:rsidRDefault="008D07F6" w:rsidP="008D07F6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37A07925" w14:textId="77777777" w:rsidR="008D07F6" w:rsidRPr="00C7322B" w:rsidRDefault="008D07F6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7F6" w:rsidRPr="0087049C" w14:paraId="19822FC4" w14:textId="77777777" w:rsidTr="00FF5B65">
        <w:tc>
          <w:tcPr>
            <w:tcW w:w="2610" w:type="dxa"/>
          </w:tcPr>
          <w:p w14:paraId="173283B0" w14:textId="77777777" w:rsidR="008D07F6" w:rsidRDefault="008D07F6" w:rsidP="008D07F6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  <w:p w14:paraId="07F2AFE3" w14:textId="77777777" w:rsidR="008D07F6" w:rsidRPr="0087049C" w:rsidRDefault="008D07F6" w:rsidP="008D07F6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080" w:type="dxa"/>
          </w:tcPr>
          <w:p w14:paraId="04524CBE" w14:textId="77777777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6CE1E" w14:textId="77777777" w:rsidR="008D07F6" w:rsidRPr="0087049C" w:rsidRDefault="008D07F6" w:rsidP="008D07F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E3E78" w14:textId="77777777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1F7F2D" w14:textId="77777777" w:rsidR="008D07F6" w:rsidRPr="0087049C" w:rsidRDefault="008D07F6" w:rsidP="008D07F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5EA54F" w14:textId="77777777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F897E0" w14:textId="77777777" w:rsidR="008D07F6" w:rsidRPr="0087049C" w:rsidRDefault="008D07F6" w:rsidP="008D07F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E72D7C" w14:textId="77777777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8E855" w14:textId="77777777" w:rsidR="008D07F6" w:rsidRPr="0087049C" w:rsidRDefault="008D07F6" w:rsidP="008D07F6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A85C924" w14:textId="77777777" w:rsidR="008D07F6" w:rsidRPr="0087049C" w:rsidRDefault="008D07F6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7F6" w:rsidRPr="0087049C" w14:paraId="47BE5FE5" w14:textId="77777777" w:rsidTr="00FF5B65">
        <w:tc>
          <w:tcPr>
            <w:tcW w:w="2610" w:type="dxa"/>
          </w:tcPr>
          <w:p w14:paraId="326F22D5" w14:textId="77777777" w:rsidR="008D07F6" w:rsidRPr="0087049C" w:rsidRDefault="008D07F6" w:rsidP="008D07F6">
            <w:pPr>
              <w:tabs>
                <w:tab w:val="clear" w:pos="227"/>
              </w:tabs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6C981ACB" w14:textId="23063237" w:rsidR="008D07F6" w:rsidRPr="0087049C" w:rsidRDefault="008D07F6" w:rsidP="003D2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48E0A6" w14:textId="77777777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DF005E" w14:textId="2172E845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380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641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1DFB99" w14:textId="77777777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4A1A8A" w14:textId="715AEA90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E8E092" w14:textId="77777777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FC22F8" w14:textId="4A6ADEB4" w:rsidR="008D07F6" w:rsidRPr="0043103B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D66D71" w14:textId="77777777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43170BB" w14:textId="11CC6A05" w:rsidR="008D07F6" w:rsidRPr="0087049C" w:rsidRDefault="008D07F6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380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</w:rPr>
              <w:t>641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D07F6" w:rsidRPr="0087049C" w14:paraId="590CFED4" w14:textId="77777777" w:rsidTr="00FF5B65">
        <w:tc>
          <w:tcPr>
            <w:tcW w:w="2610" w:type="dxa"/>
          </w:tcPr>
          <w:p w14:paraId="6D71A33D" w14:textId="77777777" w:rsidR="008D07F6" w:rsidRPr="0087049C" w:rsidRDefault="008D07F6" w:rsidP="008D07F6">
            <w:pPr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904D34" w14:textId="2F887FD2" w:rsidR="008D07F6" w:rsidRPr="0087049C" w:rsidRDefault="00242D2C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D07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270" w:type="dxa"/>
          </w:tcPr>
          <w:p w14:paraId="29EE890D" w14:textId="77777777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0C844D" w14:textId="6985DC21" w:rsidR="008D07F6" w:rsidRPr="0087049C" w:rsidRDefault="00242D2C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 w:rsidR="008D07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270" w:type="dxa"/>
          </w:tcPr>
          <w:p w14:paraId="5E3C49E0" w14:textId="77777777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EAF04A" w14:textId="56B40AD3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111F86" w14:textId="77777777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F32CF4" w14:textId="08176DFC" w:rsidR="008D07F6" w:rsidRPr="0043103B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1034E0" w14:textId="77777777" w:rsidR="008D07F6" w:rsidRPr="0087049C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0C963F8" w14:textId="69788D16" w:rsidR="008D07F6" w:rsidRPr="0087049C" w:rsidRDefault="00242D2C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 w:rsidR="008D07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  <w:tr w:rsidR="008D07F6" w:rsidRPr="0042377D" w14:paraId="167B6965" w14:textId="77777777" w:rsidTr="00FF5B65">
        <w:tc>
          <w:tcPr>
            <w:tcW w:w="2610" w:type="dxa"/>
          </w:tcPr>
          <w:p w14:paraId="6298EDC5" w14:textId="77777777" w:rsidR="008D07F6" w:rsidRPr="0087049C" w:rsidRDefault="008D07F6" w:rsidP="008D07F6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E687D8" w14:textId="65D37557" w:rsidR="008D07F6" w:rsidRPr="00C7322B" w:rsidRDefault="00242D2C" w:rsidP="00FF5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D0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270" w:type="dxa"/>
          </w:tcPr>
          <w:p w14:paraId="69F624CF" w14:textId="77777777" w:rsidR="008D07F6" w:rsidRPr="00C7322B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EF1402" w14:textId="2B7BE317" w:rsidR="008D07F6" w:rsidRPr="00C7322B" w:rsidRDefault="00242D2C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D07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270" w:type="dxa"/>
          </w:tcPr>
          <w:p w14:paraId="48DF5F67" w14:textId="77777777" w:rsidR="008D07F6" w:rsidRPr="00C7322B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5BC19E" w14:textId="21963431" w:rsidR="008D07F6" w:rsidRPr="00C7322B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1FA404" w14:textId="77777777" w:rsidR="008D07F6" w:rsidRPr="00C7322B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E3EA39" w14:textId="7FAF6AC6" w:rsidR="008D07F6" w:rsidRPr="0043103B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9D4C18" w14:textId="77777777" w:rsidR="008D07F6" w:rsidRPr="00C7322B" w:rsidRDefault="008D07F6" w:rsidP="008D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27D2830" w14:textId="5021C97F" w:rsidR="008D07F6" w:rsidRPr="00D71A04" w:rsidRDefault="00242D2C" w:rsidP="00D7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A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D07F6" w:rsidRPr="00D71A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71A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</w:tr>
    </w:tbl>
    <w:p w14:paraId="31CE78BE" w14:textId="03B1005A" w:rsidR="002C28F6" w:rsidRPr="0087049C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>กระแสเงินสดเข้า</w:t>
      </w:r>
      <w:r w:rsidRPr="0087049C">
        <w:rPr>
          <w:rFonts w:asciiTheme="majorBidi" w:hAnsiTheme="majorBidi" w:cstheme="majorBidi"/>
          <w:sz w:val="30"/>
          <w:szCs w:val="30"/>
        </w:rPr>
        <w:t>/</w:t>
      </w:r>
      <w:r w:rsidRPr="0087049C">
        <w:rPr>
          <w:rFonts w:asciiTheme="majorBidi" w:hAnsiTheme="majorBidi" w:cstheme="majorBidi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ซึ่งเกี่ยวข้องกับ</w:t>
      </w:r>
      <w:r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87049C">
        <w:rPr>
          <w:rFonts w:asciiTheme="majorBidi" w:hAnsiTheme="majorBidi" w:cstheme="majorBidi"/>
          <w:sz w:val="30"/>
          <w:szCs w:val="30"/>
          <w:cs/>
        </w:rPr>
        <w:t>ทางการเงิ</w:t>
      </w:r>
      <w:r>
        <w:rPr>
          <w:rFonts w:asciiTheme="majorBidi" w:hAnsiTheme="majorBidi" w:cstheme="majorBidi" w:hint="cs"/>
          <w:sz w:val="30"/>
          <w:szCs w:val="30"/>
          <w:cs/>
        </w:rPr>
        <w:t>นและ</w:t>
      </w:r>
      <w:r w:rsidRPr="0087049C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หนี้สินทางการเงินที่เป็นอนุพันธ์ที่ถือไว้เพื่อวัตถุประสงค์ในการบริหาร</w:t>
      </w:r>
      <w:r w:rsidRPr="00E711A4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ความเสี่ยง </w:t>
      </w:r>
      <w:r w:rsidRPr="00E711A4">
        <w:rPr>
          <w:rFonts w:asciiTheme="majorBidi" w:hAnsiTheme="majorBidi" w:cstheme="majorBidi" w:hint="cs"/>
          <w:spacing w:val="-2"/>
          <w:sz w:val="30"/>
          <w:szCs w:val="30"/>
          <w:cs/>
        </w:rPr>
        <w:t>ซึ่งโดยปกติจะไม่มีการปิดสัญญาดังกล่าวก่อนการครบกำหนดของสัญญา</w:t>
      </w:r>
      <w:r w:rsidRPr="00E711A4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E711A4">
        <w:rPr>
          <w:rFonts w:asciiTheme="majorBidi" w:hAnsiTheme="majorBidi" w:cstheme="majorBidi"/>
          <w:spacing w:val="-2"/>
          <w:sz w:val="30"/>
          <w:szCs w:val="30"/>
          <w:cs/>
        </w:rPr>
        <w:t>การเปิดเผยแสดงให้เห็น</w:t>
      </w:r>
      <w:r w:rsidR="00310DB9">
        <w:rPr>
          <w:rFonts w:asciiTheme="majorBidi" w:hAnsiTheme="majorBidi" w:cstheme="majorBidi"/>
          <w:spacing w:val="-2"/>
          <w:sz w:val="30"/>
          <w:szCs w:val="30"/>
        </w:rPr>
        <w:br/>
      </w:r>
      <w:r w:rsidRPr="00310DB9">
        <w:rPr>
          <w:rFonts w:asciiTheme="majorBidi" w:hAnsiTheme="majorBidi" w:cstheme="majorBidi"/>
          <w:spacing w:val="-4"/>
          <w:sz w:val="30"/>
          <w:szCs w:val="30"/>
          <w:cs/>
        </w:rPr>
        <w:t>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</w:t>
      </w:r>
      <w:r w:rsidRPr="0087049C">
        <w:rPr>
          <w:rFonts w:asciiTheme="majorBidi" w:hAnsiTheme="majorBidi" w:cstheme="majorBidi"/>
          <w:sz w:val="30"/>
          <w:szCs w:val="30"/>
          <w:cs/>
        </w:rPr>
        <w:t>ขั้นต้นของอนุพันธ์ ซึ่งชำระเป็นเงินสดด้วยจำนวนขั้นต้นพร้อมกัน</w:t>
      </w:r>
    </w:p>
    <w:p w14:paraId="58FAEAF0" w14:textId="77777777" w:rsidR="002C28F6" w:rsidRPr="0087049C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2D13D1D4" w14:textId="4946B792" w:rsidR="002C28F6" w:rsidRPr="0029003C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9003C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29003C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9003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29003C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29003C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6C658748" w14:textId="77777777" w:rsidR="002C28F6" w:rsidRPr="0087049C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03CA1F" w14:textId="77777777" w:rsidR="002C28F6" w:rsidRPr="005C2DF9" w:rsidRDefault="002C28F6" w:rsidP="00A02476">
      <w:pPr>
        <w:tabs>
          <w:tab w:val="clear" w:pos="454"/>
          <w:tab w:val="clear" w:pos="907"/>
          <w:tab w:val="left" w:pos="990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trike/>
          <w:sz w:val="30"/>
          <w:szCs w:val="30"/>
          <w:cs/>
        </w:rPr>
      </w:pPr>
      <w:r w:rsidRPr="00C43DC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43DC1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  <w:r w:rsidRPr="005C2DF9">
        <w:rPr>
          <w:rFonts w:asciiTheme="majorBidi" w:hAnsiTheme="majorBidi" w:cstheme="majorBidi"/>
          <w:strike/>
          <w:sz w:val="30"/>
          <w:szCs w:val="30"/>
          <w:cs/>
        </w:rPr>
        <w:t xml:space="preserve"> </w:t>
      </w:r>
    </w:p>
    <w:p w14:paraId="426DCF91" w14:textId="77777777" w:rsidR="002C28F6" w:rsidRPr="0087049C" w:rsidRDefault="002C28F6" w:rsidP="00A02476">
      <w:pPr>
        <w:tabs>
          <w:tab w:val="clear" w:pos="454"/>
          <w:tab w:val="clear" w:pos="907"/>
          <w:tab w:val="left" w:pos="990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0D262" w14:textId="633FBEF9" w:rsidR="002C28F6" w:rsidRPr="0087049C" w:rsidRDefault="002C28F6" w:rsidP="00C4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firstLine="45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>(</w:t>
      </w:r>
      <w:r w:rsidRPr="0087049C">
        <w:rPr>
          <w:rFonts w:asciiTheme="majorBidi" w:hAnsiTheme="majorBidi" w:cstheme="majorBidi"/>
          <w:sz w:val="30"/>
          <w:szCs w:val="30"/>
          <w:cs/>
        </w:rPr>
        <w:t>ข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sz w:val="30"/>
          <w:szCs w:val="30"/>
        </w:rPr>
        <w:t>1</w:t>
      </w:r>
      <w:r w:rsidRPr="0087049C">
        <w:rPr>
          <w:rFonts w:asciiTheme="majorBidi" w:hAnsiTheme="majorBidi" w:cstheme="majorBidi"/>
          <w:sz w:val="30"/>
          <w:szCs w:val="30"/>
        </w:rPr>
        <w:t xml:space="preserve">) </w:t>
      </w:r>
      <w:r w:rsidRPr="0087049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4553B1DF" w14:textId="77777777" w:rsidR="002C28F6" w:rsidRPr="0087049C" w:rsidRDefault="002C28F6" w:rsidP="00A02476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</w:rPr>
      </w:pPr>
    </w:p>
    <w:p w14:paraId="36DBA1A9" w14:textId="77777777" w:rsidR="002C28F6" w:rsidRPr="0087049C" w:rsidRDefault="002C28F6" w:rsidP="00C43DC1">
      <w:pPr>
        <w:tabs>
          <w:tab w:val="clear" w:pos="907"/>
          <w:tab w:val="clear" w:pos="1871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22D5AE95" w14:textId="77777777" w:rsidR="002C28F6" w:rsidRDefault="002C28F6" w:rsidP="00EE1D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bidi="ar-SA"/>
        </w:rPr>
        <w:sectPr w:rsidR="002C28F6" w:rsidSect="00BA5EAF">
          <w:headerReference w:type="default" r:id="rId25"/>
          <w:footerReference w:type="default" r:id="rId2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22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898"/>
        <w:gridCol w:w="1152"/>
        <w:gridCol w:w="236"/>
        <w:gridCol w:w="990"/>
        <w:gridCol w:w="238"/>
        <w:gridCol w:w="990"/>
        <w:gridCol w:w="264"/>
        <w:gridCol w:w="900"/>
        <w:gridCol w:w="270"/>
        <w:gridCol w:w="1002"/>
        <w:gridCol w:w="6"/>
        <w:gridCol w:w="252"/>
        <w:gridCol w:w="1170"/>
        <w:gridCol w:w="268"/>
        <w:gridCol w:w="992"/>
        <w:gridCol w:w="236"/>
        <w:gridCol w:w="994"/>
        <w:gridCol w:w="236"/>
        <w:gridCol w:w="904"/>
        <w:gridCol w:w="236"/>
        <w:gridCol w:w="994"/>
      </w:tblGrid>
      <w:tr w:rsidR="00B158B1" w:rsidRPr="00AC34DD" w14:paraId="50169A9B" w14:textId="55C1B53F" w:rsidTr="00783B08">
        <w:tc>
          <w:tcPr>
            <w:tcW w:w="2898" w:type="dxa"/>
            <w:vAlign w:val="bottom"/>
          </w:tcPr>
          <w:p w14:paraId="7A9749F7" w14:textId="77777777" w:rsidR="00B158B1" w:rsidRPr="008B1D9F" w:rsidRDefault="00B158B1" w:rsidP="008D2E9C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0" w:type="dxa"/>
            <w:gridSpan w:val="20"/>
          </w:tcPr>
          <w:p w14:paraId="03530895" w14:textId="6FF4810C" w:rsidR="00B158B1" w:rsidRPr="008B1D9F" w:rsidRDefault="00B158B1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D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58B1" w:rsidRPr="00AC34DD" w14:paraId="5E5BC756" w14:textId="237CF5AD" w:rsidTr="00783B08">
        <w:tc>
          <w:tcPr>
            <w:tcW w:w="2898" w:type="dxa"/>
            <w:vAlign w:val="bottom"/>
          </w:tcPr>
          <w:p w14:paraId="0E3618F5" w14:textId="77777777" w:rsidR="00B158B1" w:rsidRPr="008B1D9F" w:rsidRDefault="00B158B1" w:rsidP="008D2E9C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2" w:type="dxa"/>
            <w:gridSpan w:val="9"/>
          </w:tcPr>
          <w:p w14:paraId="7E0B202D" w14:textId="4505F0F0" w:rsidR="00B158B1" w:rsidRPr="008B1D9F" w:rsidRDefault="00242D2C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8" w:type="dxa"/>
            <w:gridSpan w:val="2"/>
          </w:tcPr>
          <w:p w14:paraId="0797F96C" w14:textId="77777777" w:rsidR="00B158B1" w:rsidRPr="008B1D9F" w:rsidRDefault="00B158B1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9"/>
          </w:tcPr>
          <w:p w14:paraId="0BE9B483" w14:textId="064D5C33" w:rsidR="00B158B1" w:rsidRPr="00744E1E" w:rsidRDefault="00242D2C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158B1" w:rsidRPr="00AC34DD" w14:paraId="269C97B1" w14:textId="1FBEB4B9" w:rsidTr="00783B08">
        <w:tc>
          <w:tcPr>
            <w:tcW w:w="2898" w:type="dxa"/>
            <w:vAlign w:val="bottom"/>
          </w:tcPr>
          <w:p w14:paraId="01FB27B4" w14:textId="2D4440C2" w:rsidR="00B158B1" w:rsidRPr="008B1D9F" w:rsidRDefault="00B158B1" w:rsidP="008D2E9C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8B1D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  <w:r w:rsidRPr="008B1D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8B1D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2D2C" w:rsidRPr="008B1D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B1D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52" w:type="dxa"/>
          </w:tcPr>
          <w:p w14:paraId="1B2EE8BA" w14:textId="77777777" w:rsidR="00B158B1" w:rsidRPr="008B1D9F" w:rsidRDefault="00B158B1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8B1D9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B1D9F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36" w:type="dxa"/>
          </w:tcPr>
          <w:p w14:paraId="71A2F439" w14:textId="77777777" w:rsidR="00B158B1" w:rsidRPr="008B1D9F" w:rsidRDefault="00B158B1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3801895" w14:textId="77777777" w:rsidR="00B158B1" w:rsidRPr="008B1D9F" w:rsidRDefault="00B158B1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3BD8EE" w14:textId="77777777" w:rsidR="00B158B1" w:rsidRPr="008B1D9F" w:rsidRDefault="00B158B1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8" w:type="dxa"/>
          </w:tcPr>
          <w:p w14:paraId="76FE0344" w14:textId="77777777" w:rsidR="00B158B1" w:rsidRPr="008B1D9F" w:rsidRDefault="00B158B1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9D03B9F" w14:textId="77777777" w:rsidR="00B158B1" w:rsidRPr="008B1D9F" w:rsidRDefault="00B158B1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cs/>
              </w:rPr>
              <w:t>เงินดอลลาร์ฮ่องกง</w:t>
            </w:r>
          </w:p>
        </w:tc>
        <w:tc>
          <w:tcPr>
            <w:tcW w:w="264" w:type="dxa"/>
          </w:tcPr>
          <w:p w14:paraId="148BF63E" w14:textId="77777777" w:rsidR="00B158B1" w:rsidRPr="008B1D9F" w:rsidRDefault="00B158B1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506EBC5" w14:textId="77777777" w:rsidR="00B158B1" w:rsidRPr="008B1D9F" w:rsidRDefault="00B158B1" w:rsidP="00266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70" w:type="dxa"/>
          </w:tcPr>
          <w:p w14:paraId="658FB2CA" w14:textId="77777777" w:rsidR="00B158B1" w:rsidRPr="008B1D9F" w:rsidRDefault="00B158B1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gridSpan w:val="2"/>
          </w:tcPr>
          <w:p w14:paraId="3DF69947" w14:textId="36780C69" w:rsidR="00B158B1" w:rsidRPr="008B1D9F" w:rsidRDefault="00B158B1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D9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เงินเปโซ</w:t>
            </w:r>
          </w:p>
          <w:p w14:paraId="6A9F32D5" w14:textId="6152B86C" w:rsidR="00B158B1" w:rsidRPr="008B1D9F" w:rsidRDefault="00B158B1" w:rsidP="0084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D9F">
              <w:rPr>
                <w:rFonts w:asciiTheme="majorBidi" w:hAnsiTheme="majorBidi" w:cstheme="majorBidi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252" w:type="dxa"/>
          </w:tcPr>
          <w:p w14:paraId="2CBEA549" w14:textId="77777777" w:rsidR="00B158B1" w:rsidRPr="00AC34DD" w:rsidRDefault="00B158B1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CAE17F" w14:textId="6C484CFE" w:rsidR="00B158B1" w:rsidRPr="00AC34DD" w:rsidRDefault="00B158B1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0639B77B" w14:textId="77777777" w:rsidR="00B158B1" w:rsidRPr="00AC34DD" w:rsidRDefault="00B158B1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F40A433" w14:textId="77777777" w:rsidR="00B158B1" w:rsidRPr="00AC34DD" w:rsidRDefault="00B158B1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E8336A" w14:textId="77777777" w:rsidR="00B158B1" w:rsidRPr="00AC34DD" w:rsidRDefault="00B158B1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</w:tcPr>
          <w:p w14:paraId="700918C9" w14:textId="77777777" w:rsidR="00B158B1" w:rsidRPr="00AC34DD" w:rsidRDefault="00B158B1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2808C876" w14:textId="77777777" w:rsidR="00B158B1" w:rsidRPr="00AC34DD" w:rsidRDefault="00B158B1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เงินดอลลาร์ฮ่องกง</w:t>
            </w:r>
          </w:p>
        </w:tc>
        <w:tc>
          <w:tcPr>
            <w:tcW w:w="236" w:type="dxa"/>
            <w:shd w:val="clear" w:color="auto" w:fill="auto"/>
          </w:tcPr>
          <w:p w14:paraId="73FF3101" w14:textId="77777777" w:rsidR="00B158B1" w:rsidRPr="00AC34DD" w:rsidRDefault="00B158B1" w:rsidP="008D2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4" w:type="dxa"/>
            <w:shd w:val="clear" w:color="auto" w:fill="auto"/>
          </w:tcPr>
          <w:p w14:paraId="694C13B3" w14:textId="77777777" w:rsidR="00B158B1" w:rsidRPr="00AC34DD" w:rsidRDefault="00B158B1" w:rsidP="00266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36" w:type="dxa"/>
          </w:tcPr>
          <w:p w14:paraId="6107995A" w14:textId="77777777" w:rsidR="00B158B1" w:rsidRPr="00AC34DD" w:rsidRDefault="00B158B1" w:rsidP="00266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4" w:type="dxa"/>
          </w:tcPr>
          <w:p w14:paraId="443CF8D5" w14:textId="77777777" w:rsidR="00B158B1" w:rsidRDefault="00B158B1" w:rsidP="00B158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เงินเปโซ</w:t>
            </w:r>
          </w:p>
          <w:p w14:paraId="7227DA59" w14:textId="7222D725" w:rsidR="00B158B1" w:rsidRPr="00AC34DD" w:rsidRDefault="00B158B1" w:rsidP="00B158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ฟิลิปปินส์</w:t>
            </w:r>
          </w:p>
        </w:tc>
      </w:tr>
      <w:tr w:rsidR="00B158B1" w:rsidRPr="00AC34DD" w14:paraId="59985F47" w14:textId="7DF06A8F" w:rsidTr="00783B08">
        <w:tc>
          <w:tcPr>
            <w:tcW w:w="2898" w:type="dxa"/>
            <w:vAlign w:val="bottom"/>
          </w:tcPr>
          <w:p w14:paraId="21720437" w14:textId="77777777" w:rsidR="00B158B1" w:rsidRPr="008B1D9F" w:rsidRDefault="00B158B1" w:rsidP="008D2E9C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0" w:type="dxa"/>
            <w:gridSpan w:val="20"/>
          </w:tcPr>
          <w:p w14:paraId="0B34F540" w14:textId="511906A1" w:rsidR="00B158B1" w:rsidRPr="008B1D9F" w:rsidRDefault="00B158B1" w:rsidP="00266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1D9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B1D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B1D9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158B1" w:rsidRPr="00AC34DD" w14:paraId="7D395CC2" w14:textId="09B15120">
        <w:tc>
          <w:tcPr>
            <w:tcW w:w="2898" w:type="dxa"/>
          </w:tcPr>
          <w:p w14:paraId="327240C3" w14:textId="77777777" w:rsidR="00B158B1" w:rsidRPr="008B1D9F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vAlign w:val="bottom"/>
          </w:tcPr>
          <w:p w14:paraId="642B35C1" w14:textId="5BA91C1F" w:rsidR="00B158B1" w:rsidRPr="008B1D9F" w:rsidRDefault="00242D2C" w:rsidP="00B158B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 w:rsidR="006A499F"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585</w:t>
            </w:r>
          </w:p>
        </w:tc>
        <w:tc>
          <w:tcPr>
            <w:tcW w:w="236" w:type="dxa"/>
          </w:tcPr>
          <w:p w14:paraId="68BA20CD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78943B2" w14:textId="02D1253D" w:rsidR="00B158B1" w:rsidRPr="008B1D9F" w:rsidRDefault="00242D2C" w:rsidP="00B158B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6A499F"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942</w:t>
            </w:r>
          </w:p>
        </w:tc>
        <w:tc>
          <w:tcPr>
            <w:tcW w:w="238" w:type="dxa"/>
          </w:tcPr>
          <w:p w14:paraId="77F6DABA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4321452" w14:textId="35609A60" w:rsidR="00B158B1" w:rsidRPr="008B1D9F" w:rsidRDefault="00242D2C" w:rsidP="00B158B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6A499F"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64" w:type="dxa"/>
          </w:tcPr>
          <w:p w14:paraId="20426648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E5A9F7D" w14:textId="771457BF" w:rsidR="00B158B1" w:rsidRPr="008B1D9F" w:rsidRDefault="00242D2C" w:rsidP="00B158B1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270" w:type="dxa"/>
          </w:tcPr>
          <w:p w14:paraId="65A55540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gridSpan w:val="2"/>
          </w:tcPr>
          <w:p w14:paraId="3041FDB1" w14:textId="6A1476F8" w:rsidR="00B158B1" w:rsidRPr="008B1D9F" w:rsidRDefault="008B1D9F" w:rsidP="008B1D9F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16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4,559</w:t>
            </w:r>
          </w:p>
        </w:tc>
        <w:tc>
          <w:tcPr>
            <w:tcW w:w="252" w:type="dxa"/>
          </w:tcPr>
          <w:p w14:paraId="73813507" w14:textId="77777777" w:rsidR="00B158B1" w:rsidRPr="00AE3517" w:rsidRDefault="00B158B1" w:rsidP="00B158B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2C46619" w14:textId="427BCACB" w:rsidR="00B158B1" w:rsidRPr="00AC34DD" w:rsidRDefault="00242D2C" w:rsidP="00B158B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B158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268" w:type="dxa"/>
          </w:tcPr>
          <w:p w14:paraId="138D8B80" w14:textId="77777777" w:rsidR="00B158B1" w:rsidRPr="00AC34DD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82D6CBE" w14:textId="336FE280" w:rsidR="00B158B1" w:rsidRPr="00AC34DD" w:rsidRDefault="00242D2C" w:rsidP="00B158B1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B158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485</w:t>
            </w:r>
          </w:p>
        </w:tc>
        <w:tc>
          <w:tcPr>
            <w:tcW w:w="236" w:type="dxa"/>
          </w:tcPr>
          <w:p w14:paraId="41B17430" w14:textId="77777777" w:rsidR="00B158B1" w:rsidRPr="00AC34DD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FC333FF" w14:textId="5DB4E635" w:rsidR="00B158B1" w:rsidRPr="00AC34DD" w:rsidRDefault="00242D2C" w:rsidP="00B158B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B158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236" w:type="dxa"/>
          </w:tcPr>
          <w:p w14:paraId="0EAEA052" w14:textId="77777777" w:rsidR="00B158B1" w:rsidRPr="00AC34DD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5C4925BB" w14:textId="6ADE575E" w:rsidR="00B158B1" w:rsidRPr="00AC34DD" w:rsidRDefault="00242D2C" w:rsidP="00B158B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639</w:t>
            </w:r>
          </w:p>
        </w:tc>
        <w:tc>
          <w:tcPr>
            <w:tcW w:w="236" w:type="dxa"/>
          </w:tcPr>
          <w:p w14:paraId="62ED28F6" w14:textId="77777777" w:rsidR="00B158B1" w:rsidRPr="00E77500" w:rsidRDefault="00B158B1" w:rsidP="00B158B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7281E6EE" w14:textId="3004C269" w:rsidR="00B158B1" w:rsidRPr="00E77500" w:rsidRDefault="00B158B1" w:rsidP="00B158B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158B1" w:rsidRPr="00AC34DD" w14:paraId="09BEB790" w14:textId="7C851C0A">
        <w:tc>
          <w:tcPr>
            <w:tcW w:w="2898" w:type="dxa"/>
          </w:tcPr>
          <w:p w14:paraId="1CA878E9" w14:textId="77777777" w:rsidR="00B158B1" w:rsidRPr="008B1D9F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52" w:type="dxa"/>
            <w:vAlign w:val="bottom"/>
          </w:tcPr>
          <w:p w14:paraId="063354FF" w14:textId="7ABD357D" w:rsidR="00B158B1" w:rsidRPr="008B1D9F" w:rsidRDefault="008B1D9F" w:rsidP="00B158B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102,25</w:t>
            </w:r>
            <w:r w:rsidR="00BF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7A505FA6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872592A" w14:textId="6665BEB3" w:rsidR="00B158B1" w:rsidRPr="008B1D9F" w:rsidRDefault="008B1D9F" w:rsidP="00B158B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48,27</w:t>
            </w:r>
            <w:r w:rsidR="00EF56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8" w:type="dxa"/>
          </w:tcPr>
          <w:p w14:paraId="55D395D2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12772FB" w14:textId="731663B7" w:rsidR="00B158B1" w:rsidRPr="008B1D9F" w:rsidRDefault="006A499F" w:rsidP="00B158B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172CAEB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BDF7B01" w14:textId="350B360D" w:rsidR="00B158B1" w:rsidRPr="008B1D9F" w:rsidRDefault="006A499F" w:rsidP="00B158B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7EA2D8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2F3E7B7E" w14:textId="0A256FE3" w:rsidR="00B158B1" w:rsidRPr="008B1D9F" w:rsidRDefault="006A499F" w:rsidP="00B158B1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229FC128" w14:textId="77777777" w:rsidR="00B158B1" w:rsidRPr="00AE3517" w:rsidRDefault="00B158B1" w:rsidP="00B158B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039E4E7" w14:textId="40AD52E0" w:rsidR="00B158B1" w:rsidRPr="00AC34DD" w:rsidRDefault="00242D2C" w:rsidP="00B158B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="00B158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073</w:t>
            </w:r>
          </w:p>
        </w:tc>
        <w:tc>
          <w:tcPr>
            <w:tcW w:w="268" w:type="dxa"/>
          </w:tcPr>
          <w:p w14:paraId="680F40BE" w14:textId="77777777" w:rsidR="00B158B1" w:rsidRPr="00AC34DD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C339629" w14:textId="4A1474EB" w:rsidR="00B158B1" w:rsidRPr="00AC34DD" w:rsidRDefault="00242D2C" w:rsidP="00B158B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 w:rsidR="00B158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952</w:t>
            </w:r>
          </w:p>
        </w:tc>
        <w:tc>
          <w:tcPr>
            <w:tcW w:w="236" w:type="dxa"/>
          </w:tcPr>
          <w:p w14:paraId="52147444" w14:textId="77777777" w:rsidR="00B158B1" w:rsidRPr="00AC34DD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75BD3894" w14:textId="62540B6E" w:rsidR="00B158B1" w:rsidRPr="00AC34DD" w:rsidRDefault="00B158B1" w:rsidP="00B158B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7308AD6" w14:textId="77777777" w:rsidR="00B158B1" w:rsidRPr="00AC34DD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1C4B245D" w14:textId="457E8348" w:rsidR="00B158B1" w:rsidRPr="00AC34DD" w:rsidRDefault="00B158B1" w:rsidP="00B158B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A9A0870" w14:textId="77777777" w:rsidR="00B158B1" w:rsidRDefault="00B158B1" w:rsidP="00B158B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4" w:type="dxa"/>
          </w:tcPr>
          <w:p w14:paraId="199194E9" w14:textId="217F39A6" w:rsidR="00B158B1" w:rsidRDefault="00B158B1" w:rsidP="00B158B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158B1" w:rsidRPr="00AC34DD" w14:paraId="73C3BC4B" w14:textId="010A6A11">
        <w:tc>
          <w:tcPr>
            <w:tcW w:w="2898" w:type="dxa"/>
          </w:tcPr>
          <w:p w14:paraId="7494D67E" w14:textId="77777777" w:rsidR="00B158B1" w:rsidRPr="008B1D9F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52" w:type="dxa"/>
            <w:vAlign w:val="bottom"/>
          </w:tcPr>
          <w:p w14:paraId="0CF58F0C" w14:textId="53D8E62C" w:rsidR="00B158B1" w:rsidRPr="008B1D9F" w:rsidRDefault="006A499F" w:rsidP="00B158B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37D68CB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D2A1EBF" w14:textId="225BB3E8" w:rsidR="00B158B1" w:rsidRPr="008B1D9F" w:rsidRDefault="00242D2C" w:rsidP="00B158B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EF56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8" w:type="dxa"/>
          </w:tcPr>
          <w:p w14:paraId="13EA478D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DC7AE9D" w14:textId="4FA0BB46" w:rsidR="00B158B1" w:rsidRPr="008B1D9F" w:rsidRDefault="006A499F" w:rsidP="00B158B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0826DF7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6C167A8" w14:textId="1C3C38F9" w:rsidR="00B158B1" w:rsidRPr="008B1D9F" w:rsidRDefault="00BF5FF8" w:rsidP="00BF5FF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B28A72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gridSpan w:val="2"/>
          </w:tcPr>
          <w:p w14:paraId="27FD69B6" w14:textId="18007BD5" w:rsidR="00B158B1" w:rsidRPr="008B1D9F" w:rsidRDefault="00BF5FF8" w:rsidP="00BF5FF8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6D6A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2" w:type="dxa"/>
          </w:tcPr>
          <w:p w14:paraId="58DB9E21" w14:textId="77777777" w:rsidR="00B158B1" w:rsidRDefault="00B158B1" w:rsidP="00B158B1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0761F58" w14:textId="4F95B00E" w:rsidR="00B158B1" w:rsidRPr="00AC34DD" w:rsidRDefault="00B158B1" w:rsidP="00B158B1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4E9D240C" w14:textId="77777777" w:rsidR="00B158B1" w:rsidRPr="00AC34DD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D7CB939" w14:textId="16B6BB58" w:rsidR="00B158B1" w:rsidRPr="00AC34DD" w:rsidRDefault="00242D2C" w:rsidP="00B158B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158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36" w:type="dxa"/>
          </w:tcPr>
          <w:p w14:paraId="34DAB558" w14:textId="77777777" w:rsidR="00B158B1" w:rsidRPr="00AC34DD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56BD1B3" w14:textId="0434785F" w:rsidR="00B158B1" w:rsidRPr="00AC34DD" w:rsidRDefault="00B158B1" w:rsidP="00B158B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458ACF9" w14:textId="77777777" w:rsidR="00B158B1" w:rsidRPr="00AC34DD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68F0AA57" w14:textId="5CD1FD29" w:rsidR="00B158B1" w:rsidRPr="00AC34DD" w:rsidRDefault="00242D2C" w:rsidP="00B158B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158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236" w:type="dxa"/>
          </w:tcPr>
          <w:p w14:paraId="50A34DF1" w14:textId="77777777" w:rsidR="00B158B1" w:rsidRPr="00E77500" w:rsidRDefault="00B158B1" w:rsidP="00B158B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4" w:type="dxa"/>
          </w:tcPr>
          <w:p w14:paraId="0793C33B" w14:textId="1E062AB5" w:rsidR="00B158B1" w:rsidRPr="00E77500" w:rsidRDefault="00B158B1" w:rsidP="00B158B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158B1" w:rsidRPr="00AC34DD" w14:paraId="2D3F4BE1" w14:textId="4AB552A0">
        <w:tc>
          <w:tcPr>
            <w:tcW w:w="2898" w:type="dxa"/>
          </w:tcPr>
          <w:p w14:paraId="371B90A4" w14:textId="77777777" w:rsidR="00B158B1" w:rsidRPr="008B1D9F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152" w:type="dxa"/>
            <w:vAlign w:val="bottom"/>
          </w:tcPr>
          <w:p w14:paraId="3788C61C" w14:textId="33FC6033" w:rsidR="00B158B1" w:rsidRPr="008B1D9F" w:rsidRDefault="005B3373" w:rsidP="00B158B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524F48B" w14:textId="77777777" w:rsidR="00B158B1" w:rsidRPr="008B1D9F" w:rsidRDefault="00B158B1" w:rsidP="005B3373">
            <w:pPr>
              <w:pStyle w:val="acctfourfigures"/>
              <w:tabs>
                <w:tab w:val="clear" w:pos="765"/>
                <w:tab w:val="decimal" w:pos="610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5C64034" w14:textId="74035406" w:rsidR="00B158B1" w:rsidRPr="008B1D9F" w:rsidRDefault="005B3373" w:rsidP="005B33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6199DE36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EE96DB" w14:textId="3EBB5FAB" w:rsidR="00B158B1" w:rsidRPr="008B1D9F" w:rsidRDefault="005B3373" w:rsidP="00B158B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A1E3635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12899D" w14:textId="1F854900" w:rsidR="00B158B1" w:rsidRPr="008B1D9F" w:rsidRDefault="006A499F" w:rsidP="00B158B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361743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3DB0A125" w14:textId="574E42BD" w:rsidR="00B158B1" w:rsidRPr="008B1D9F" w:rsidRDefault="006A499F" w:rsidP="00B158B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EC084DA" w14:textId="77777777" w:rsidR="00B158B1" w:rsidRDefault="00B158B1" w:rsidP="00B158B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4274D45" w14:textId="5A8F8962" w:rsidR="00B158B1" w:rsidRPr="00AC34DD" w:rsidRDefault="00B158B1" w:rsidP="00B158B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42CC0125" w14:textId="77777777" w:rsidR="00B158B1" w:rsidRPr="00AC34DD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54C14F" w14:textId="0EADC65B" w:rsidR="00B158B1" w:rsidRPr="00AC34DD" w:rsidRDefault="00B158B1" w:rsidP="00B158B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988B782" w14:textId="77777777" w:rsidR="00B158B1" w:rsidRPr="00AC34DD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CF4DED4" w14:textId="208A6029" w:rsidR="00B158B1" w:rsidRPr="00AC34DD" w:rsidRDefault="00B158B1" w:rsidP="00B158B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15345F" w14:textId="77777777" w:rsidR="00B158B1" w:rsidRPr="00AC34DD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2D86F3AF" w14:textId="151848B3" w:rsidR="00B158B1" w:rsidRPr="00AC34DD" w:rsidRDefault="00B158B1" w:rsidP="00B158B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2F67CA3" w14:textId="77777777" w:rsidR="00B158B1" w:rsidRDefault="00B158B1" w:rsidP="00B158B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292F9F34" w14:textId="5FA9C1AF" w:rsidR="00B158B1" w:rsidRDefault="00B158B1" w:rsidP="00B158B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158B1" w:rsidRPr="00AC34DD" w14:paraId="1A53533A" w14:textId="22FB4C3C">
        <w:tc>
          <w:tcPr>
            <w:tcW w:w="2898" w:type="dxa"/>
          </w:tcPr>
          <w:p w14:paraId="704EBF44" w14:textId="77777777" w:rsidR="00B158B1" w:rsidRPr="008B1D9F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52" w:type="dxa"/>
            <w:vAlign w:val="bottom"/>
          </w:tcPr>
          <w:p w14:paraId="180C8D51" w14:textId="3859A3FE" w:rsidR="00B158B1" w:rsidRPr="008B1D9F" w:rsidRDefault="005B3373" w:rsidP="00B158B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F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6,916</w:t>
            </w: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4960869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CD6F85" w14:textId="06E112E2" w:rsidR="00B158B1" w:rsidRPr="008B1D9F" w:rsidRDefault="005B3373" w:rsidP="00B158B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F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363C372E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1DAEE9" w14:textId="6CEF9ED6" w:rsidR="00B158B1" w:rsidRPr="008B1D9F" w:rsidRDefault="00BF5FF8" w:rsidP="00BF5FF8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70CBFA42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4C991B" w14:textId="3E9C6CDD" w:rsidR="00B158B1" w:rsidRPr="008B1D9F" w:rsidRDefault="00BF5FF8" w:rsidP="00BF5FF8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Pr="008B1D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19A86A4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22EDA335" w14:textId="515A8953" w:rsidR="00B158B1" w:rsidRPr="008B1D9F" w:rsidRDefault="005B3373" w:rsidP="00B158B1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3EB1E2C9" w14:textId="77777777" w:rsidR="00B158B1" w:rsidRDefault="00B158B1" w:rsidP="00B158B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02BEF49" w14:textId="4270A1DC" w:rsidR="00B158B1" w:rsidRPr="00AC34DD" w:rsidRDefault="00B158B1" w:rsidP="00B158B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508795B7" w14:textId="77777777" w:rsidR="00B158B1" w:rsidRPr="00AC34DD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C877CC8" w14:textId="46599E8A" w:rsidR="00B158B1" w:rsidRPr="00AC34DD" w:rsidRDefault="00B158B1" w:rsidP="00B158B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4CB115E" w14:textId="77777777" w:rsidR="00B158B1" w:rsidRPr="00AC34DD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D664826" w14:textId="708BF467" w:rsidR="00B158B1" w:rsidRPr="00AC34DD" w:rsidRDefault="00B158B1" w:rsidP="00783B0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7EA9D2A" w14:textId="77777777" w:rsidR="00B158B1" w:rsidRPr="00AC34DD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0E9C396A" w14:textId="6D097813" w:rsidR="00B158B1" w:rsidRPr="00AC34DD" w:rsidRDefault="00B158B1" w:rsidP="00B158B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BFB8E06" w14:textId="77777777" w:rsidR="00B158B1" w:rsidRDefault="00B158B1" w:rsidP="00B158B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1DA85212" w14:textId="1F5052B0" w:rsidR="00B158B1" w:rsidRDefault="00B158B1" w:rsidP="00B158B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158B1" w:rsidRPr="00AC34DD" w14:paraId="74D8A2CE" w14:textId="5D613FD3" w:rsidTr="00783B08">
        <w:tc>
          <w:tcPr>
            <w:tcW w:w="2898" w:type="dxa"/>
          </w:tcPr>
          <w:p w14:paraId="09ACA8FF" w14:textId="77777777" w:rsidR="00B158B1" w:rsidRPr="008B1D9F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DBF8B5" w14:textId="2B96C82C" w:rsidR="00B158B1" w:rsidRPr="008B1D9F" w:rsidRDefault="005B3373" w:rsidP="00B158B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BF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2,177</w:t>
            </w: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4E108D3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1C7505" w14:textId="2C693FBB" w:rsidR="00B158B1" w:rsidRPr="008B1D9F" w:rsidRDefault="005B3373" w:rsidP="00B158B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F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951</w:t>
            </w: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76C23015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2BB8BCB" w14:textId="4BA8AE86" w:rsidR="00B158B1" w:rsidRPr="008B1D9F" w:rsidRDefault="005B3373" w:rsidP="00B158B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42D2C" w:rsidRPr="008B1D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  <w:r w:rsidRPr="008B1D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</w:tcPr>
          <w:p w14:paraId="3FEEAF75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2CDE4A2" w14:textId="295EE084" w:rsidR="00B158B1" w:rsidRPr="008B1D9F" w:rsidRDefault="005B3373" w:rsidP="00B158B1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42D2C" w:rsidRPr="008B1D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Pr="008B1D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FC8FF7A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7FE90434" w14:textId="3E1F546A" w:rsidR="00B158B1" w:rsidRPr="008B1D9F" w:rsidRDefault="005B3373" w:rsidP="008B1D9F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501</w:t>
            </w: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0823BC52" w14:textId="77777777" w:rsidR="00B158B1" w:rsidRDefault="00B158B1" w:rsidP="00B158B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CFDE95A" w14:textId="71EF7B44" w:rsidR="00B158B1" w:rsidRPr="00AC34DD" w:rsidRDefault="00B158B1" w:rsidP="00B158B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03EDE941" w14:textId="77777777" w:rsidR="00B158B1" w:rsidRPr="00AC34DD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91A27FF" w14:textId="5348CECC" w:rsidR="00B158B1" w:rsidRPr="00AC34DD" w:rsidRDefault="00B158B1" w:rsidP="00B158B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B7D431E" w14:textId="77777777" w:rsidR="00B158B1" w:rsidRPr="00AC34DD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F84BBCC" w14:textId="67654923" w:rsidR="00B158B1" w:rsidRPr="00AC34DD" w:rsidRDefault="00B158B1" w:rsidP="00B158B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2258282" w14:textId="77777777" w:rsidR="00B158B1" w:rsidRPr="00AC34DD" w:rsidRDefault="00B158B1" w:rsidP="00B158B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040CA9BE" w14:textId="4A323D79" w:rsidR="00B158B1" w:rsidRPr="00AC34DD" w:rsidRDefault="00B158B1" w:rsidP="00B158B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C29CC62" w14:textId="77777777" w:rsidR="00B158B1" w:rsidRDefault="00B158B1" w:rsidP="00B158B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4" w:type="dxa"/>
          </w:tcPr>
          <w:p w14:paraId="76DA5FD6" w14:textId="76108DD7" w:rsidR="00B158B1" w:rsidRDefault="00B158B1" w:rsidP="00B158B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158B1" w:rsidRPr="00AC34DD" w14:paraId="50F50FA8" w14:textId="329B7AF2" w:rsidTr="00783B08">
        <w:trPr>
          <w:trHeight w:val="764"/>
        </w:trPr>
        <w:tc>
          <w:tcPr>
            <w:tcW w:w="2898" w:type="dxa"/>
          </w:tcPr>
          <w:p w14:paraId="35EAAF4C" w14:textId="61917200" w:rsidR="00B158B1" w:rsidRPr="008B1D9F" w:rsidRDefault="00B158B1" w:rsidP="00B158B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8B1D9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="00B00A89" w:rsidRPr="008B1D9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8B1D9F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8B1D9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8B1D9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53D732" w14:textId="32CE46C5" w:rsidR="00B158B1" w:rsidRPr="008B1D9F" w:rsidRDefault="00D052F5" w:rsidP="00B158B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1D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F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2,252</w:t>
            </w:r>
            <w:r w:rsidRPr="008B1D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67351D0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165855" w14:textId="6F9AFBE8" w:rsidR="00B158B1" w:rsidRPr="008B1D9F" w:rsidRDefault="00BF5FF8" w:rsidP="00B158B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36,196</w:t>
            </w:r>
          </w:p>
        </w:tc>
        <w:tc>
          <w:tcPr>
            <w:tcW w:w="238" w:type="dxa"/>
          </w:tcPr>
          <w:p w14:paraId="51475818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90B78CC" w14:textId="18F7AFBE" w:rsidR="00B158B1" w:rsidRPr="008B1D9F" w:rsidRDefault="00BF5FF8" w:rsidP="00B158B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11,778</w:t>
            </w:r>
          </w:p>
        </w:tc>
        <w:tc>
          <w:tcPr>
            <w:tcW w:w="264" w:type="dxa"/>
          </w:tcPr>
          <w:p w14:paraId="0825F484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3222D97" w14:textId="128C49A0" w:rsidR="00B158B1" w:rsidRPr="008B1D9F" w:rsidRDefault="00BF5FF8" w:rsidP="00B158B1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</w:p>
        </w:tc>
        <w:tc>
          <w:tcPr>
            <w:tcW w:w="270" w:type="dxa"/>
          </w:tcPr>
          <w:p w14:paraId="413BD831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2EDEBE68" w14:textId="77777777" w:rsidR="00BF5FF8" w:rsidRDefault="00BF5FF8" w:rsidP="00BF5FF8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7649F443" w14:textId="7D1BCEF0" w:rsidR="00B158B1" w:rsidRPr="008B1D9F" w:rsidRDefault="00BF5FF8" w:rsidP="00BF5FF8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3,369</w:t>
            </w:r>
          </w:p>
        </w:tc>
        <w:tc>
          <w:tcPr>
            <w:tcW w:w="252" w:type="dxa"/>
          </w:tcPr>
          <w:p w14:paraId="3093DE65" w14:textId="77777777" w:rsidR="00B158B1" w:rsidRDefault="00B158B1" w:rsidP="00B158B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E19D94" w14:textId="0D70B999" w:rsidR="00B158B1" w:rsidRPr="00AC34DD" w:rsidRDefault="00B158B1" w:rsidP="00B158B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7D66FF11" w14:textId="77777777" w:rsidR="00B158B1" w:rsidRPr="00AC34DD" w:rsidRDefault="00B158B1" w:rsidP="00B158B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543A3D" w14:textId="0CC93CF6" w:rsidR="00B158B1" w:rsidRPr="008012F4" w:rsidRDefault="00242D2C" w:rsidP="008012F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012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="00B158B1" w:rsidRPr="008012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012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627</w:t>
            </w:r>
          </w:p>
        </w:tc>
        <w:tc>
          <w:tcPr>
            <w:tcW w:w="236" w:type="dxa"/>
          </w:tcPr>
          <w:p w14:paraId="014B3B29" w14:textId="77777777" w:rsidR="00B158B1" w:rsidRPr="00AC34DD" w:rsidRDefault="00B158B1" w:rsidP="00B158B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3E295741" w14:textId="39A09C33" w:rsidR="00B158B1" w:rsidRPr="00AC34DD" w:rsidRDefault="00242D2C" w:rsidP="00B158B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B158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910</w:t>
            </w:r>
          </w:p>
        </w:tc>
        <w:tc>
          <w:tcPr>
            <w:tcW w:w="236" w:type="dxa"/>
          </w:tcPr>
          <w:p w14:paraId="53053DC4" w14:textId="77777777" w:rsidR="00B158B1" w:rsidRPr="00AC34DD" w:rsidRDefault="00B158B1" w:rsidP="00B158B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0B1F75C0" w14:textId="07DD3D62" w:rsidR="00B158B1" w:rsidRPr="00DC287A" w:rsidRDefault="00242D2C" w:rsidP="00B158B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B158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3D5690" w14:textId="77777777" w:rsidR="00B158B1" w:rsidRPr="00E77500" w:rsidRDefault="00B158B1" w:rsidP="00B158B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7D13AA3" w14:textId="77777777" w:rsidR="00783B08" w:rsidRDefault="00783B08" w:rsidP="00B158B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1C86677" w14:textId="662B53D6" w:rsidR="00B158B1" w:rsidRPr="00E77500" w:rsidRDefault="00B158B1" w:rsidP="00B158B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B158B1" w:rsidRPr="00AC34DD" w14:paraId="4E5900F5" w14:textId="500FA0D2" w:rsidTr="00783B08">
        <w:tc>
          <w:tcPr>
            <w:tcW w:w="2898" w:type="dxa"/>
          </w:tcPr>
          <w:p w14:paraId="64666FC1" w14:textId="77777777" w:rsidR="00B158B1" w:rsidRPr="008B1D9F" w:rsidRDefault="00B158B1" w:rsidP="00B158B1">
            <w:pPr>
              <w:pStyle w:val="NoSpacing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8B1D9F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8B1D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8B1D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1D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8B1D9F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DA2324" w14:textId="48748BC9" w:rsidR="00B158B1" w:rsidRPr="008B1D9F" w:rsidRDefault="001A6F60" w:rsidP="00B158B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D052F5"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38308B9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F28996" w14:textId="1CBB8983" w:rsidR="00B158B1" w:rsidRPr="008B1D9F" w:rsidRDefault="00BF5FF8" w:rsidP="00BF5FF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6794F404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6223F4" w14:textId="12846296" w:rsidR="00B158B1" w:rsidRPr="008B1D9F" w:rsidRDefault="0081401B" w:rsidP="00B158B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480A3410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7C1D48" w14:textId="7BC6D8AC" w:rsidR="00B158B1" w:rsidRPr="008B1D9F" w:rsidRDefault="0081401B" w:rsidP="00B158B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67C3A56" w14:textId="77777777" w:rsidR="00B158B1" w:rsidRPr="008B1D9F" w:rsidRDefault="00B158B1" w:rsidP="00B15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5FB8A447" w14:textId="167349EE" w:rsidR="00B158B1" w:rsidRPr="008B1D9F" w:rsidRDefault="0081401B" w:rsidP="00B158B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1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0D5405D7" w14:textId="77777777" w:rsidR="00B158B1" w:rsidRDefault="00B158B1" w:rsidP="00B158B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D6AD4A" w14:textId="2F652DE7" w:rsidR="00B158B1" w:rsidRPr="0028326F" w:rsidRDefault="00B158B1" w:rsidP="00B158B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64C2C4A0" w14:textId="77777777" w:rsidR="00B158B1" w:rsidRPr="0028326F" w:rsidRDefault="00B158B1" w:rsidP="00B158B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FE18AD" w14:textId="027F16DE" w:rsidR="00B158B1" w:rsidRPr="0028326F" w:rsidRDefault="00B158B1" w:rsidP="00B158B1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5056391" w14:textId="77777777" w:rsidR="00B158B1" w:rsidRPr="0028326F" w:rsidRDefault="00B158B1" w:rsidP="00B158B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0AC9666E" w14:textId="288146A2" w:rsidR="00B158B1" w:rsidRPr="0028326F" w:rsidRDefault="00B158B1" w:rsidP="00B158B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B6B38A4" w14:textId="77777777" w:rsidR="00B158B1" w:rsidRPr="0028326F" w:rsidRDefault="00B158B1" w:rsidP="00B158B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0B68CBA4" w14:textId="71C8B706" w:rsidR="00B158B1" w:rsidRPr="00AC34DD" w:rsidRDefault="00B158B1" w:rsidP="00B158B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39078977" w14:textId="77777777" w:rsidR="00B158B1" w:rsidRPr="0028326F" w:rsidRDefault="00B158B1" w:rsidP="00B158B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2997DF9" w14:textId="3C224E81" w:rsidR="00B158B1" w:rsidRPr="0028326F" w:rsidRDefault="00B158B1" w:rsidP="00B158B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F5FF8" w:rsidRPr="00AC34DD" w14:paraId="46192EAA" w14:textId="5582593A" w:rsidTr="00783B08">
        <w:tc>
          <w:tcPr>
            <w:tcW w:w="2898" w:type="dxa"/>
          </w:tcPr>
          <w:p w14:paraId="4786A18D" w14:textId="77777777" w:rsidR="00BF5FF8" w:rsidRPr="008B1D9F" w:rsidRDefault="00BF5FF8" w:rsidP="00BF5FF8">
            <w:pPr>
              <w:pStyle w:val="NoSpacing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D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0834E" w14:textId="42679D63" w:rsidR="00BF5FF8" w:rsidRPr="008B1D9F" w:rsidRDefault="001A6F60" w:rsidP="00BF5FF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(35,457)</w:t>
            </w:r>
          </w:p>
        </w:tc>
        <w:tc>
          <w:tcPr>
            <w:tcW w:w="236" w:type="dxa"/>
          </w:tcPr>
          <w:p w14:paraId="2FE9FC16" w14:textId="77777777" w:rsidR="00BF5FF8" w:rsidRPr="008B1D9F" w:rsidRDefault="00BF5FF8" w:rsidP="00BF5FF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8AD09" w14:textId="123196E8" w:rsidR="00BF5FF8" w:rsidRPr="008B1D9F" w:rsidRDefault="00BF5FF8" w:rsidP="00BF5FF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36,196</w:t>
            </w:r>
          </w:p>
        </w:tc>
        <w:tc>
          <w:tcPr>
            <w:tcW w:w="238" w:type="dxa"/>
          </w:tcPr>
          <w:p w14:paraId="36931254" w14:textId="77777777" w:rsidR="00BF5FF8" w:rsidRPr="008B1D9F" w:rsidRDefault="00BF5FF8" w:rsidP="00BF5FF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2F51C" w14:textId="5523AC22" w:rsidR="00BF5FF8" w:rsidRPr="008B1D9F" w:rsidRDefault="00BF5FF8" w:rsidP="00BF5FF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11,778</w:t>
            </w:r>
          </w:p>
        </w:tc>
        <w:tc>
          <w:tcPr>
            <w:tcW w:w="264" w:type="dxa"/>
          </w:tcPr>
          <w:p w14:paraId="14F20FC9" w14:textId="77777777" w:rsidR="00BF5FF8" w:rsidRPr="008B1D9F" w:rsidRDefault="00BF5FF8" w:rsidP="00BF5FF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458FB" w14:textId="1C4CAD71" w:rsidR="00BF5FF8" w:rsidRPr="008B1D9F" w:rsidRDefault="00BF5FF8" w:rsidP="00BF5FF8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</w:p>
        </w:tc>
        <w:tc>
          <w:tcPr>
            <w:tcW w:w="270" w:type="dxa"/>
          </w:tcPr>
          <w:p w14:paraId="2FE6492F" w14:textId="77777777" w:rsidR="00BF5FF8" w:rsidRPr="008B1D9F" w:rsidRDefault="00BF5FF8" w:rsidP="00BF5FF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6A4171" w14:textId="09881FDB" w:rsidR="00BF5FF8" w:rsidRPr="008B1D9F" w:rsidRDefault="00BF5FF8" w:rsidP="00BF5FF8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3,369</w:t>
            </w:r>
          </w:p>
        </w:tc>
        <w:tc>
          <w:tcPr>
            <w:tcW w:w="252" w:type="dxa"/>
          </w:tcPr>
          <w:p w14:paraId="5ED7339C" w14:textId="77777777" w:rsidR="00BF5FF8" w:rsidRDefault="00BF5FF8" w:rsidP="00BF5FF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26C2A" w14:textId="58434980" w:rsidR="00BF5FF8" w:rsidRPr="00AC34DD" w:rsidRDefault="00BF5FF8" w:rsidP="00BF5FF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7C4C43CC" w14:textId="77777777" w:rsidR="00BF5FF8" w:rsidRPr="00AC34DD" w:rsidRDefault="00BF5FF8" w:rsidP="00BF5FF8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D1E053" w14:textId="5B5BF246" w:rsidR="00BF5FF8" w:rsidRPr="00AC34DD" w:rsidRDefault="00BF5FF8" w:rsidP="00BF5FF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2978354" w14:textId="77777777" w:rsidR="00BF5FF8" w:rsidRPr="00AC34DD" w:rsidRDefault="00BF5FF8" w:rsidP="00BF5FF8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609AE" w14:textId="02024B23" w:rsidR="00BF5FF8" w:rsidRPr="00AC34DD" w:rsidRDefault="00BF5FF8" w:rsidP="00BF5FF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910</w:t>
            </w:r>
          </w:p>
        </w:tc>
        <w:tc>
          <w:tcPr>
            <w:tcW w:w="236" w:type="dxa"/>
          </w:tcPr>
          <w:p w14:paraId="2BFE1BB9" w14:textId="77777777" w:rsidR="00BF5FF8" w:rsidRPr="00AC34DD" w:rsidRDefault="00BF5FF8" w:rsidP="00BF5FF8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A54EF" w14:textId="2B15C3B5" w:rsidR="00BF5FF8" w:rsidRPr="00DC287A" w:rsidRDefault="00BF5FF8" w:rsidP="00BF5F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877</w:t>
            </w:r>
          </w:p>
        </w:tc>
        <w:tc>
          <w:tcPr>
            <w:tcW w:w="236" w:type="dxa"/>
            <w:tcBorders>
              <w:top w:val="single" w:sz="4" w:space="0" w:color="auto"/>
              <w:bottom w:val="double" w:sz="4" w:space="0" w:color="auto"/>
            </w:tcBorders>
          </w:tcPr>
          <w:p w14:paraId="0E9566DD" w14:textId="77777777" w:rsidR="00BF5FF8" w:rsidRPr="00E77500" w:rsidRDefault="00BF5FF8" w:rsidP="00BF5F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4A5E084" w14:textId="676C65E0" w:rsidR="00BF5FF8" w:rsidRPr="00E77500" w:rsidRDefault="00BF5FF8" w:rsidP="00BF5FF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B320774" w14:textId="77777777" w:rsidR="002C28F6" w:rsidRDefault="002C28F6" w:rsidP="00EE1D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bidi="ar-SA"/>
        </w:rPr>
      </w:pPr>
    </w:p>
    <w:p w14:paraId="4F20016E" w14:textId="24EF3685" w:rsidR="00482DB4" w:rsidRDefault="00482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bidi="ar-SA"/>
        </w:rPr>
      </w:pPr>
      <w:r>
        <w:rPr>
          <w:rFonts w:asciiTheme="majorBidi" w:hAnsiTheme="majorBidi" w:cstheme="majorBidi"/>
          <w:sz w:val="30"/>
          <w:szCs w:val="30"/>
          <w:lang w:bidi="ar-SA"/>
        </w:rPr>
        <w:br w:type="page"/>
      </w:r>
    </w:p>
    <w:tbl>
      <w:tblPr>
        <w:tblW w:w="136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870"/>
        <w:gridCol w:w="1440"/>
        <w:gridCol w:w="270"/>
        <w:gridCol w:w="1350"/>
        <w:gridCol w:w="270"/>
        <w:gridCol w:w="1350"/>
        <w:gridCol w:w="270"/>
        <w:gridCol w:w="1440"/>
        <w:gridCol w:w="268"/>
        <w:gridCol w:w="1433"/>
        <w:gridCol w:w="242"/>
        <w:gridCol w:w="1477"/>
      </w:tblGrid>
      <w:tr w:rsidR="00504198" w:rsidRPr="00AC34DD" w14:paraId="61A0995A" w14:textId="77777777" w:rsidTr="0098207D">
        <w:tc>
          <w:tcPr>
            <w:tcW w:w="3870" w:type="dxa"/>
            <w:vAlign w:val="bottom"/>
          </w:tcPr>
          <w:p w14:paraId="5697B584" w14:textId="77777777" w:rsidR="00504198" w:rsidRPr="00AC34DD" w:rsidRDefault="00504198" w:rsidP="004A0D44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10" w:type="dxa"/>
            <w:gridSpan w:val="11"/>
          </w:tcPr>
          <w:p w14:paraId="1ECAB579" w14:textId="24A0326A" w:rsidR="00504198" w:rsidRPr="00BF5FF8" w:rsidRDefault="0098207D" w:rsidP="004A0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F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207D" w:rsidRPr="00AC34DD" w14:paraId="7216E498" w14:textId="77777777" w:rsidTr="0098207D">
        <w:tc>
          <w:tcPr>
            <w:tcW w:w="3870" w:type="dxa"/>
            <w:vAlign w:val="bottom"/>
          </w:tcPr>
          <w:p w14:paraId="0A875C66" w14:textId="77777777" w:rsidR="0098207D" w:rsidRPr="00AC34DD" w:rsidRDefault="0098207D" w:rsidP="004A0D44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5"/>
          </w:tcPr>
          <w:p w14:paraId="4FBA0080" w14:textId="13233CDC" w:rsidR="0098207D" w:rsidRPr="00BF5FF8" w:rsidRDefault="00242D2C" w:rsidP="004A0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F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DB20664" w14:textId="77777777" w:rsidR="0098207D" w:rsidRPr="00AC34DD" w:rsidRDefault="0098207D" w:rsidP="004A0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510CC60E" w14:textId="6F49CCD7" w:rsidR="0098207D" w:rsidRDefault="00242D2C" w:rsidP="004A0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83D22" w:rsidRPr="00AC34DD" w14:paraId="57822629" w14:textId="77777777" w:rsidTr="0098207D">
        <w:tc>
          <w:tcPr>
            <w:tcW w:w="3870" w:type="dxa"/>
            <w:vAlign w:val="bottom"/>
          </w:tcPr>
          <w:p w14:paraId="14FA6155" w14:textId="2DA8A9E0" w:rsidR="00583D22" w:rsidRPr="00AC34DD" w:rsidRDefault="00583D22" w:rsidP="004A0D44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2D2C" w:rsidRPr="0024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6474BF1C" w14:textId="7388AABF" w:rsidR="00583D22" w:rsidRPr="00BF5FF8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FF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BF5FF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F5FF8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70" w:type="dxa"/>
          </w:tcPr>
          <w:p w14:paraId="6DD48F14" w14:textId="77777777" w:rsidR="00583D22" w:rsidRPr="00BF5FF8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D0B6183" w14:textId="77777777" w:rsidR="00583D22" w:rsidRPr="00BF5FF8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81E06A" w14:textId="18A8CFCF" w:rsidR="00583D22" w:rsidRPr="00BF5FF8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FF8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</w:tcPr>
          <w:p w14:paraId="278AF696" w14:textId="77777777" w:rsidR="00583D22" w:rsidRPr="00BF5FF8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37E6BDA" w14:textId="77777777" w:rsidR="00583D22" w:rsidRPr="00BF5FF8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646E92" w14:textId="77967E76" w:rsidR="00583D22" w:rsidRPr="00BF5FF8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FF8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70" w:type="dxa"/>
          </w:tcPr>
          <w:p w14:paraId="23AA685C" w14:textId="7F781256" w:rsidR="00583D22" w:rsidRPr="00AC34DD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5276B25" w14:textId="513A8503" w:rsidR="00583D22" w:rsidRPr="00AC34DD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64464062" w14:textId="77777777" w:rsidR="00583D22" w:rsidRPr="00AC34DD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</w:tcPr>
          <w:p w14:paraId="4D0D9DA1" w14:textId="77777777" w:rsidR="00583D22" w:rsidRPr="00AC34DD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20D68D" w14:textId="1E6505A7" w:rsidR="00583D22" w:rsidRPr="00AC34DD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42" w:type="dxa"/>
          </w:tcPr>
          <w:p w14:paraId="64D3CF17" w14:textId="77777777" w:rsidR="00583D22" w:rsidRPr="00AC34DD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</w:tcPr>
          <w:p w14:paraId="24969B2E" w14:textId="77777777" w:rsidR="00583D22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BC868A" w14:textId="40CC0070" w:rsidR="00583D22" w:rsidRDefault="00583D22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เงินหยวนจีน</w:t>
            </w:r>
          </w:p>
        </w:tc>
      </w:tr>
      <w:tr w:rsidR="00C85EF3" w:rsidRPr="00AC34DD" w14:paraId="3F032631" w14:textId="77777777" w:rsidTr="00CD296A">
        <w:tc>
          <w:tcPr>
            <w:tcW w:w="3870" w:type="dxa"/>
            <w:vAlign w:val="bottom"/>
          </w:tcPr>
          <w:p w14:paraId="776287CD" w14:textId="77777777" w:rsidR="00C85EF3" w:rsidRPr="00AC34DD" w:rsidRDefault="00C85EF3" w:rsidP="004A0D44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10" w:type="dxa"/>
            <w:gridSpan w:val="11"/>
          </w:tcPr>
          <w:p w14:paraId="0688892D" w14:textId="26A7AC28" w:rsidR="00C85EF3" w:rsidRDefault="00C85EF3" w:rsidP="009B2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D9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B1D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B1D9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F5FF8" w:rsidRPr="00AC34DD" w14:paraId="6D6F8299" w14:textId="452CA510" w:rsidTr="0098207D">
        <w:tc>
          <w:tcPr>
            <w:tcW w:w="3870" w:type="dxa"/>
          </w:tcPr>
          <w:p w14:paraId="55874DEC" w14:textId="77777777" w:rsidR="00BF5FF8" w:rsidRPr="00AC34DD" w:rsidRDefault="00BF5FF8" w:rsidP="00BF5F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42C546FA" w14:textId="3F5FB9E6" w:rsidR="00BF5FF8" w:rsidRPr="00BF5FF8" w:rsidRDefault="00BF5FF8" w:rsidP="0066336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64,585</w:t>
            </w:r>
          </w:p>
        </w:tc>
        <w:tc>
          <w:tcPr>
            <w:tcW w:w="270" w:type="dxa"/>
          </w:tcPr>
          <w:p w14:paraId="2540C268" w14:textId="77777777" w:rsidR="00BF5FF8" w:rsidRPr="00BF5FF8" w:rsidRDefault="00BF5FF8" w:rsidP="00BF5FF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06EE49A" w14:textId="774054A7" w:rsidR="00BF5FF8" w:rsidRPr="00BF5FF8" w:rsidRDefault="00BF5FF8" w:rsidP="00727008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24,942</w:t>
            </w:r>
          </w:p>
        </w:tc>
        <w:tc>
          <w:tcPr>
            <w:tcW w:w="270" w:type="dxa"/>
          </w:tcPr>
          <w:p w14:paraId="7944B318" w14:textId="77777777" w:rsidR="00BF5FF8" w:rsidRPr="00BF5FF8" w:rsidRDefault="00BF5FF8" w:rsidP="00BF5FF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48B1FC0" w14:textId="4A84BAAB" w:rsidR="00BF5FF8" w:rsidRPr="00BF5FF8" w:rsidRDefault="00BF5FF8" w:rsidP="00BF5FF8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10FF84" w14:textId="3049A6A7" w:rsidR="00BF5FF8" w:rsidRPr="00AE3517" w:rsidRDefault="00BF5FF8" w:rsidP="00BF5FF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2AD3ADB" w14:textId="7648D211" w:rsidR="00BF5FF8" w:rsidRPr="002D4356" w:rsidRDefault="00BF5FF8" w:rsidP="00EF56D4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268" w:type="dxa"/>
          </w:tcPr>
          <w:p w14:paraId="3AB7ABA4" w14:textId="77777777" w:rsidR="00BF5FF8" w:rsidRPr="002D4356" w:rsidRDefault="00BF5FF8" w:rsidP="00BF5FF8">
            <w:pPr>
              <w:pStyle w:val="BodyText"/>
              <w:tabs>
                <w:tab w:val="clear" w:pos="680"/>
                <w:tab w:val="decimal" w:pos="687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33408261" w14:textId="4F10A27B" w:rsidR="00BF5FF8" w:rsidRPr="002D4356" w:rsidRDefault="00BF5FF8" w:rsidP="00727008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402</w:t>
            </w:r>
          </w:p>
        </w:tc>
        <w:tc>
          <w:tcPr>
            <w:tcW w:w="242" w:type="dxa"/>
          </w:tcPr>
          <w:p w14:paraId="30062282" w14:textId="77777777" w:rsidR="00BF5FF8" w:rsidRPr="00E77500" w:rsidRDefault="00BF5FF8" w:rsidP="00BF5FF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7" w:type="dxa"/>
            <w:vAlign w:val="bottom"/>
          </w:tcPr>
          <w:p w14:paraId="5CC52E07" w14:textId="4F10C7D0" w:rsidR="00BF5FF8" w:rsidRPr="00E77500" w:rsidRDefault="00BF5FF8" w:rsidP="00BF5FF8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F5FF8" w:rsidRPr="00AC34DD" w14:paraId="5DF9BF64" w14:textId="1383ACDF" w:rsidTr="0098207D">
        <w:tc>
          <w:tcPr>
            <w:tcW w:w="3870" w:type="dxa"/>
          </w:tcPr>
          <w:p w14:paraId="69F219FF" w14:textId="77777777" w:rsidR="00BF5FF8" w:rsidRPr="00AC34DD" w:rsidRDefault="00BF5FF8" w:rsidP="00BF5F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07DC3391" w14:textId="661DF924" w:rsidR="00BF5FF8" w:rsidRPr="00BF5FF8" w:rsidRDefault="00BF5FF8" w:rsidP="0066336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102,256</w:t>
            </w:r>
          </w:p>
        </w:tc>
        <w:tc>
          <w:tcPr>
            <w:tcW w:w="270" w:type="dxa"/>
          </w:tcPr>
          <w:p w14:paraId="25B2F2AE" w14:textId="77777777" w:rsidR="00BF5FF8" w:rsidRPr="00BF5FF8" w:rsidRDefault="00BF5FF8" w:rsidP="00BF5FF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D14CF1B" w14:textId="2C98C3A8" w:rsidR="00BF5FF8" w:rsidRPr="00BF5FF8" w:rsidRDefault="00BF5FF8" w:rsidP="00BF5FF8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48,27</w:t>
            </w:r>
            <w:r w:rsidR="00EF56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25A2D1B" w14:textId="77777777" w:rsidR="00BF5FF8" w:rsidRPr="00BF5FF8" w:rsidRDefault="00BF5FF8" w:rsidP="00BF5FF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D25D924" w14:textId="24AAE0F4" w:rsidR="00BF5FF8" w:rsidRPr="00BF5FF8" w:rsidRDefault="00BF5FF8" w:rsidP="00BF5FF8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3EC8980" w14:textId="5CA6FC31" w:rsidR="00BF5FF8" w:rsidRPr="00AE3517" w:rsidRDefault="00BF5FF8" w:rsidP="00BF5FF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0891B50" w14:textId="3453459A" w:rsidR="00BF5FF8" w:rsidRPr="002D4356" w:rsidRDefault="00BF5FF8" w:rsidP="00EF56D4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073</w:t>
            </w:r>
          </w:p>
        </w:tc>
        <w:tc>
          <w:tcPr>
            <w:tcW w:w="268" w:type="dxa"/>
          </w:tcPr>
          <w:p w14:paraId="66E99FE8" w14:textId="77777777" w:rsidR="00BF5FF8" w:rsidRPr="002D4356" w:rsidRDefault="00BF5FF8" w:rsidP="00BF5FF8">
            <w:pPr>
              <w:pStyle w:val="BodyText"/>
              <w:tabs>
                <w:tab w:val="clear" w:pos="680"/>
                <w:tab w:val="decimal" w:pos="687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2BA86AF0" w14:textId="2265AA5D" w:rsidR="00BF5FF8" w:rsidRPr="002D4356" w:rsidRDefault="00BF5FF8" w:rsidP="00EF56D4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42" w:type="dxa"/>
          </w:tcPr>
          <w:p w14:paraId="58ADDB02" w14:textId="77777777" w:rsidR="00BF5FF8" w:rsidRPr="00E77500" w:rsidRDefault="00BF5FF8" w:rsidP="00BF5FF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7" w:type="dxa"/>
            <w:vAlign w:val="bottom"/>
          </w:tcPr>
          <w:p w14:paraId="3D8B90D2" w14:textId="7F340ACA" w:rsidR="00BF5FF8" w:rsidRPr="00E77500" w:rsidRDefault="00BF5FF8" w:rsidP="00BF5FF8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F5FF8" w:rsidRPr="00AC34DD" w14:paraId="523B05CE" w14:textId="2E3FAFC4" w:rsidTr="0098207D">
        <w:tc>
          <w:tcPr>
            <w:tcW w:w="3870" w:type="dxa"/>
          </w:tcPr>
          <w:p w14:paraId="3E14AD07" w14:textId="77777777" w:rsidR="00BF5FF8" w:rsidRPr="00AC34DD" w:rsidRDefault="00BF5FF8" w:rsidP="00BF5F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3A3EACE0" w14:textId="69FDD749" w:rsidR="00BF5FF8" w:rsidRPr="00BF5FF8" w:rsidRDefault="00BF5FF8" w:rsidP="0066336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(6,916)</w:t>
            </w:r>
          </w:p>
        </w:tc>
        <w:tc>
          <w:tcPr>
            <w:tcW w:w="270" w:type="dxa"/>
          </w:tcPr>
          <w:p w14:paraId="117AF29B" w14:textId="77777777" w:rsidR="00BF5FF8" w:rsidRPr="00BF5FF8" w:rsidRDefault="00BF5FF8" w:rsidP="00BF5F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B9E6FF" w14:textId="0880D586" w:rsidR="00BF5FF8" w:rsidRPr="00727008" w:rsidRDefault="00BF5FF8" w:rsidP="00727008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70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(7,232)</w:t>
            </w:r>
          </w:p>
        </w:tc>
        <w:tc>
          <w:tcPr>
            <w:tcW w:w="270" w:type="dxa"/>
          </w:tcPr>
          <w:p w14:paraId="5ADF9170" w14:textId="77777777" w:rsidR="00BF5FF8" w:rsidRPr="00BF5FF8" w:rsidRDefault="00BF5FF8" w:rsidP="00BF5F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9A5F6A" w14:textId="4527D889" w:rsidR="00BF5FF8" w:rsidRPr="00BF5FF8" w:rsidRDefault="00BF5FF8" w:rsidP="00BF5FF8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(346)</w:t>
            </w:r>
          </w:p>
        </w:tc>
        <w:tc>
          <w:tcPr>
            <w:tcW w:w="270" w:type="dxa"/>
          </w:tcPr>
          <w:p w14:paraId="22B4C864" w14:textId="1D4B236A" w:rsidR="00BF5FF8" w:rsidRDefault="00BF5FF8" w:rsidP="00BF5FF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920EB34" w14:textId="50968AB4" w:rsidR="00BF5FF8" w:rsidRPr="002D4356" w:rsidRDefault="00BF5FF8" w:rsidP="00EF56D4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1EEBDD12" w14:textId="77777777" w:rsidR="00BF5FF8" w:rsidRPr="002D4356" w:rsidRDefault="00BF5FF8" w:rsidP="00BF5FF8">
            <w:pPr>
              <w:pStyle w:val="BodyText"/>
              <w:tabs>
                <w:tab w:val="clear" w:pos="680"/>
                <w:tab w:val="decimal" w:pos="687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598CB156" w14:textId="1D181C45" w:rsidR="00BF5FF8" w:rsidRPr="002D4356" w:rsidRDefault="00BF5FF8" w:rsidP="00EF56D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43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42C8CCD5" w14:textId="77777777" w:rsidR="00BF5FF8" w:rsidRPr="002D4356" w:rsidRDefault="00BF5FF8" w:rsidP="00BF5FF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7" w:type="dxa"/>
            <w:vAlign w:val="bottom"/>
          </w:tcPr>
          <w:p w14:paraId="5C46C61F" w14:textId="2A8595C3" w:rsidR="00BF5FF8" w:rsidRPr="002D4356" w:rsidRDefault="00BF5FF8" w:rsidP="00BF5FF8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F5FF8" w:rsidRPr="00B158B1" w14:paraId="455517D7" w14:textId="222B7DE3" w:rsidTr="0098207D">
        <w:tc>
          <w:tcPr>
            <w:tcW w:w="3870" w:type="dxa"/>
          </w:tcPr>
          <w:p w14:paraId="3D5AA46D" w14:textId="77777777" w:rsidR="00BF5FF8" w:rsidRPr="00AC34DD" w:rsidRDefault="00BF5FF8" w:rsidP="00BF5F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62B559" w14:textId="1E6B67E6" w:rsidR="00BF5FF8" w:rsidRPr="00BF5FF8" w:rsidRDefault="00BF5FF8" w:rsidP="0066336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F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  <w:r w:rsidRPr="00BF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AD409AC" w14:textId="77777777" w:rsidR="00BF5FF8" w:rsidRPr="00BF5FF8" w:rsidRDefault="00BF5FF8" w:rsidP="00BF5FF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83EC5D" w14:textId="759225B1" w:rsidR="00BF5FF8" w:rsidRPr="00727008" w:rsidRDefault="00BF5FF8" w:rsidP="0072700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70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(29,951)</w:t>
            </w:r>
          </w:p>
        </w:tc>
        <w:tc>
          <w:tcPr>
            <w:tcW w:w="270" w:type="dxa"/>
          </w:tcPr>
          <w:p w14:paraId="270FA6AB" w14:textId="77777777" w:rsidR="00BF5FF8" w:rsidRPr="00BF5FF8" w:rsidRDefault="00BF5FF8" w:rsidP="00BF5FF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558135" w14:textId="60FA1DA4" w:rsidR="00BF5FF8" w:rsidRPr="00BF5FF8" w:rsidRDefault="00BF5FF8" w:rsidP="00BF5FF8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096ACF" w14:textId="525EAE67" w:rsidR="00BF5FF8" w:rsidRDefault="00BF5FF8" w:rsidP="00BF5FF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673669F" w14:textId="1AEBD268" w:rsidR="00BF5FF8" w:rsidRPr="002D4356" w:rsidRDefault="00BF5FF8" w:rsidP="00EF56D4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</w:t>
            </w: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6434AAE4" w14:textId="77777777" w:rsidR="00BF5FF8" w:rsidRPr="002D4356" w:rsidRDefault="00BF5FF8" w:rsidP="00BF5FF8">
            <w:pPr>
              <w:pStyle w:val="BodyText"/>
              <w:tabs>
                <w:tab w:val="clear" w:pos="680"/>
                <w:tab w:val="decimal" w:pos="687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538CD175" w14:textId="22ECB952" w:rsidR="00BF5FF8" w:rsidRPr="002D4356" w:rsidRDefault="00BF5FF8" w:rsidP="00727008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43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976</w:t>
            </w: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7F51503D" w14:textId="77777777" w:rsidR="00BF5FF8" w:rsidRPr="002D4356" w:rsidRDefault="00BF5FF8" w:rsidP="00BF5FF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7" w:type="dxa"/>
            <w:vAlign w:val="bottom"/>
          </w:tcPr>
          <w:p w14:paraId="79893325" w14:textId="02CCC3BD" w:rsidR="00BF5FF8" w:rsidRPr="002D4356" w:rsidRDefault="00BF5FF8" w:rsidP="00BF5FF8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83D22" w:rsidRPr="00AC34DD" w14:paraId="7D669A5C" w14:textId="1F7C0FCC" w:rsidTr="0098207D">
        <w:tc>
          <w:tcPr>
            <w:tcW w:w="3870" w:type="dxa"/>
          </w:tcPr>
          <w:p w14:paraId="6C80752F" w14:textId="4CA941C6" w:rsidR="00583D22" w:rsidRPr="00AC34DD" w:rsidRDefault="00583D22" w:rsidP="0075407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งบฐานะการเงิน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AC34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AC34D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C835D" w14:textId="04B849FD" w:rsidR="00583D22" w:rsidRPr="00BF5FF8" w:rsidRDefault="00583D22" w:rsidP="009B258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F5FF8" w:rsidRPr="00BF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1,528</w:t>
            </w:r>
            <w:r w:rsidRPr="00BF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BE840DB" w14:textId="77777777" w:rsidR="00583D22" w:rsidRPr="00BF5FF8" w:rsidRDefault="00583D22" w:rsidP="009B258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0CE2A1" w14:textId="7AADB797" w:rsidR="00583D22" w:rsidRPr="00BF5FF8" w:rsidRDefault="00BF5FF8" w:rsidP="009B258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36,034</w:t>
            </w:r>
          </w:p>
        </w:tc>
        <w:tc>
          <w:tcPr>
            <w:tcW w:w="270" w:type="dxa"/>
          </w:tcPr>
          <w:p w14:paraId="015F28DD" w14:textId="77777777" w:rsidR="00583D22" w:rsidRPr="00BF5FF8" w:rsidRDefault="00583D22" w:rsidP="009B258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EAA12C" w14:textId="3B75BDC4" w:rsidR="00583D22" w:rsidRPr="00BF5FF8" w:rsidRDefault="00583D22" w:rsidP="009B258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42D2C" w:rsidRPr="00BF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F5FF8" w:rsidRPr="00BF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</w:t>
            </w:r>
            <w:r w:rsidRPr="00BF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9B46C01" w14:textId="5D6A6D29" w:rsidR="00583D22" w:rsidRDefault="00583D22" w:rsidP="009B258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115C9" w14:textId="608CE7FA" w:rsidR="00583D22" w:rsidRPr="002D4356" w:rsidRDefault="00583D22" w:rsidP="00EF56D4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931</w:t>
            </w: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478D8062" w14:textId="77777777" w:rsidR="00583D22" w:rsidRPr="002D4356" w:rsidRDefault="00583D22" w:rsidP="009B258A">
            <w:pPr>
              <w:pStyle w:val="NoSpacing"/>
              <w:tabs>
                <w:tab w:val="decimal" w:pos="687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830A91" w14:textId="2467FDD3" w:rsidR="00583D22" w:rsidRPr="002D4356" w:rsidRDefault="00242D2C" w:rsidP="00EF56D4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583D22"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539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6BEC93F1" w14:textId="77777777" w:rsidR="00583D22" w:rsidRPr="002D4356" w:rsidRDefault="00583D22" w:rsidP="009B25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76DA9A" w14:textId="0E45611B" w:rsidR="00583D22" w:rsidRPr="002D4356" w:rsidRDefault="00583D22" w:rsidP="009B258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583D22" w:rsidRPr="00AC34DD" w14:paraId="638F2550" w14:textId="6BAD2973" w:rsidTr="0098207D">
        <w:tc>
          <w:tcPr>
            <w:tcW w:w="3870" w:type="dxa"/>
          </w:tcPr>
          <w:p w14:paraId="643CC656" w14:textId="77777777" w:rsidR="00583D22" w:rsidRPr="003612A9" w:rsidRDefault="00583D22" w:rsidP="0075407C">
            <w:pPr>
              <w:pStyle w:val="NoSpacing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3612A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3612A9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3612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3612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12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3612A9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91C875" w14:textId="4A08F423" w:rsidR="00583D22" w:rsidRPr="00BF5FF8" w:rsidRDefault="001A6F60" w:rsidP="009B258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BF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583D22" w:rsidRPr="00BF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BF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5C3E39C" w14:textId="77777777" w:rsidR="00583D22" w:rsidRPr="00BF5FF8" w:rsidRDefault="00583D22" w:rsidP="009B258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6FF8681" w14:textId="00728427" w:rsidR="00583D22" w:rsidRPr="00BF5FF8" w:rsidRDefault="00583D22" w:rsidP="009B258A">
            <w:pPr>
              <w:pStyle w:val="acctfourfigures"/>
              <w:tabs>
                <w:tab w:val="clear" w:pos="765"/>
                <w:tab w:val="decimal" w:pos="40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5F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D7CA7E" w14:textId="77777777" w:rsidR="00583D22" w:rsidRPr="00BF5FF8" w:rsidRDefault="00583D22" w:rsidP="009B258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90EAC1" w14:textId="15431333" w:rsidR="00583D22" w:rsidRPr="00BF5FF8" w:rsidRDefault="00583D22" w:rsidP="009B258A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5F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1E1DA72" w14:textId="4ED08BD3" w:rsidR="00583D22" w:rsidRPr="003612A9" w:rsidRDefault="00583D22" w:rsidP="009B258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DFC6DD" w14:textId="2FB750C7" w:rsidR="00583D22" w:rsidRPr="003612A9" w:rsidRDefault="00583D22" w:rsidP="00EF56D4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12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Pr="003612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  <w:r w:rsidRPr="003612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44DCC90D" w14:textId="77777777" w:rsidR="00583D22" w:rsidRPr="003612A9" w:rsidRDefault="00583D22" w:rsidP="009B258A">
            <w:pPr>
              <w:pStyle w:val="NoSpacing"/>
              <w:tabs>
                <w:tab w:val="decimal" w:pos="687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9DD79" w14:textId="113B4903" w:rsidR="00583D22" w:rsidRPr="003612A9" w:rsidRDefault="00583D22" w:rsidP="00727008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43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12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Pr="003612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  <w:r w:rsidRPr="003612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5611CED4" w14:textId="77777777" w:rsidR="00583D22" w:rsidRPr="002D4356" w:rsidRDefault="00583D22" w:rsidP="009B258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1C0302" w14:textId="427262BA" w:rsidR="00583D22" w:rsidRPr="002D4356" w:rsidRDefault="00583D22" w:rsidP="009B258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83D22" w:rsidRPr="00AC34DD" w14:paraId="6EDE2571" w14:textId="66AC42A9" w:rsidTr="0098207D">
        <w:tc>
          <w:tcPr>
            <w:tcW w:w="3870" w:type="dxa"/>
          </w:tcPr>
          <w:p w14:paraId="05974D43" w14:textId="77777777" w:rsidR="00583D22" w:rsidRPr="00AC34DD" w:rsidRDefault="00583D22" w:rsidP="0075407C">
            <w:pPr>
              <w:pStyle w:val="NoSpacing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BC162" w14:textId="3DE3D1FF" w:rsidR="00583D22" w:rsidRPr="00BF5FF8" w:rsidRDefault="001A6F60" w:rsidP="009B258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F5FF8" w:rsidRPr="00BF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583D22" w:rsidRPr="00BF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733)</w:t>
            </w:r>
          </w:p>
        </w:tc>
        <w:tc>
          <w:tcPr>
            <w:tcW w:w="270" w:type="dxa"/>
          </w:tcPr>
          <w:p w14:paraId="5EB68F5C" w14:textId="77777777" w:rsidR="00583D22" w:rsidRPr="00BF5FF8" w:rsidRDefault="00583D22" w:rsidP="009B258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6B68F" w14:textId="2844E4B8" w:rsidR="00583D22" w:rsidRPr="00BF5FF8" w:rsidRDefault="00BF5FF8" w:rsidP="009B258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36,034</w:t>
            </w:r>
          </w:p>
        </w:tc>
        <w:tc>
          <w:tcPr>
            <w:tcW w:w="270" w:type="dxa"/>
          </w:tcPr>
          <w:p w14:paraId="42B64246" w14:textId="77777777" w:rsidR="00583D22" w:rsidRPr="00BF5FF8" w:rsidRDefault="00583D22" w:rsidP="009B258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309D7" w14:textId="64EE1766" w:rsidR="00583D22" w:rsidRPr="00BF5FF8" w:rsidRDefault="00583D22" w:rsidP="009B258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42D2C" w:rsidRPr="00BF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F5FF8" w:rsidRPr="00BF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</w:t>
            </w:r>
            <w:r w:rsidRPr="00BF5F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02CE487" w14:textId="43893E97" w:rsidR="00583D22" w:rsidRDefault="00583D22" w:rsidP="009B258A">
            <w:pPr>
              <w:pStyle w:val="acctfourfigures"/>
              <w:tabs>
                <w:tab w:val="clear" w:pos="765"/>
                <w:tab w:val="decimal" w:pos="880"/>
                <w:tab w:val="decimal" w:pos="9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9AF80" w14:textId="26AE0376" w:rsidR="00583D22" w:rsidRPr="002D4356" w:rsidRDefault="00583D22" w:rsidP="00EF56D4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103</w:t>
            </w: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05DE9C2B" w14:textId="77777777" w:rsidR="00583D22" w:rsidRPr="002D4356" w:rsidRDefault="00583D22" w:rsidP="009B258A">
            <w:pPr>
              <w:pStyle w:val="NoSpacing"/>
              <w:tabs>
                <w:tab w:val="decimal" w:pos="687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19C8DB" w14:textId="32A3DF36" w:rsidR="00583D22" w:rsidRPr="002D4356" w:rsidRDefault="00583D22" w:rsidP="00EF56D4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</w:t>
            </w: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0640B7B7" w14:textId="77777777" w:rsidR="00583D22" w:rsidRPr="00E77500" w:rsidRDefault="00583D22" w:rsidP="009B258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862CA0" w14:textId="39E24A46" w:rsidR="00583D22" w:rsidRPr="00E77500" w:rsidRDefault="00583D22" w:rsidP="009B258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42D2C" w:rsidRPr="00242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80B5B98" w14:textId="36C59070" w:rsidR="00482DB4" w:rsidRDefault="00482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bidi="ar-SA"/>
        </w:rPr>
      </w:pPr>
      <w:r>
        <w:rPr>
          <w:rFonts w:asciiTheme="majorBidi" w:hAnsiTheme="majorBidi" w:cstheme="majorBidi"/>
          <w:sz w:val="30"/>
          <w:szCs w:val="30"/>
          <w:lang w:bidi="ar-SA"/>
        </w:rPr>
        <w:br w:type="page"/>
      </w:r>
    </w:p>
    <w:p w14:paraId="5442F7B2" w14:textId="77777777" w:rsidR="00482DB4" w:rsidRDefault="00482DB4" w:rsidP="00EE1D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bidi="ar-SA"/>
        </w:rPr>
        <w:sectPr w:rsidR="00482DB4" w:rsidSect="00BA5EAF">
          <w:pgSz w:w="16834" w:h="11909" w:orient="landscape" w:code="9"/>
          <w:pgMar w:top="1152" w:right="691" w:bottom="1152" w:left="1152" w:header="720" w:footer="720" w:gutter="0"/>
          <w:cols w:space="720"/>
          <w:docGrid w:linePitch="245"/>
        </w:sectPr>
      </w:pPr>
    </w:p>
    <w:p w14:paraId="4F885CE1" w14:textId="073491D8" w:rsidR="002C28F6" w:rsidRPr="0087049C" w:rsidRDefault="002C28F6" w:rsidP="00C4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firstLine="99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87049C">
        <w:rPr>
          <w:rFonts w:asciiTheme="majorBidi" w:hAnsiTheme="majorBidi" w:cstheme="majorBidi"/>
          <w:sz w:val="30"/>
          <w:szCs w:val="30"/>
          <w:cs/>
        </w:rPr>
        <w:t>ข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242D2C" w:rsidRPr="00242D2C">
        <w:rPr>
          <w:rFonts w:asciiTheme="majorBidi" w:hAnsiTheme="majorBidi" w:cstheme="majorBidi"/>
          <w:sz w:val="30"/>
          <w:szCs w:val="30"/>
        </w:rPr>
        <w:t>2</w:t>
      </w:r>
      <w:r w:rsidRPr="0087049C">
        <w:rPr>
          <w:rFonts w:asciiTheme="majorBidi" w:hAnsiTheme="majorBidi" w:cstheme="majorBidi"/>
          <w:sz w:val="30"/>
          <w:szCs w:val="30"/>
        </w:rPr>
        <w:t xml:space="preserve">) </w:t>
      </w:r>
      <w:r w:rsidRPr="0087049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3D5FF0D7" w14:textId="77777777" w:rsidR="002C28F6" w:rsidRPr="0087049C" w:rsidRDefault="002C28F6" w:rsidP="00A02476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</w:rPr>
      </w:pPr>
    </w:p>
    <w:p w14:paraId="24A73E6D" w14:textId="77777777" w:rsidR="002C28F6" w:rsidRPr="001961D2" w:rsidRDefault="002C28F6" w:rsidP="00C43DC1">
      <w:pPr>
        <w:tabs>
          <w:tab w:val="clear" w:pos="907"/>
          <w:tab w:val="clear" w:pos="1871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87049C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เนื่องจาก</w:t>
      </w:r>
      <w:r>
        <w:rPr>
          <w:rFonts w:asciiTheme="majorBidi" w:hAnsiTheme="majorBidi" w:cstheme="majorBidi" w:hint="cs"/>
          <w:sz w:val="30"/>
          <w:szCs w:val="30"/>
          <w:cs/>
        </w:rPr>
        <w:t>ตราสารหนี้และ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เงินกู้ยืมส่วนใหญ่มีอัตราดอกเบี้ยคงที่ </w:t>
      </w:r>
      <w:r>
        <w:rPr>
          <w:rFonts w:asciiTheme="majorBidi" w:hAnsiTheme="majorBidi" w:cstheme="majorBidi" w:hint="cs"/>
          <w:sz w:val="30"/>
          <w:szCs w:val="30"/>
          <w:cs/>
        </w:rPr>
        <w:t>ทำให้</w:t>
      </w:r>
      <w:r w:rsidRPr="0087049C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FF4674">
        <w:rPr>
          <w:rFonts w:asciiTheme="majorBidi" w:hAnsiTheme="majorBidi" w:cstheme="majorBidi"/>
          <w:sz w:val="30"/>
          <w:szCs w:val="30"/>
          <w:cs/>
        </w:rPr>
        <w:t>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3F1298AA" w14:textId="77777777" w:rsidR="002C28F6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7778D05" w14:textId="77777777" w:rsidR="002C28F6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การบริหารจัดการทุน</w:t>
      </w:r>
    </w:p>
    <w:p w14:paraId="5069DBCC" w14:textId="77777777" w:rsidR="002C28F6" w:rsidRDefault="002C28F6" w:rsidP="00FF46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21F8EE" w14:textId="77777777" w:rsidR="002C28F6" w:rsidRDefault="002C28F6" w:rsidP="00FF46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4674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F4674">
        <w:rPr>
          <w:rFonts w:asciiTheme="majorBidi" w:hAnsiTheme="majorBidi" w:cstheme="majorBidi"/>
          <w:sz w:val="30"/>
          <w:szCs w:val="30"/>
          <w:cs/>
        </w:rPr>
        <w:t>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A577172" w14:textId="77777777" w:rsidR="002C28F6" w:rsidRDefault="002C28F6" w:rsidP="00FF46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CAD7E" w14:textId="77777777" w:rsidR="002C28F6" w:rsidRPr="0087049C" w:rsidRDefault="002C28F6" w:rsidP="00F611C1">
      <w:pPr>
        <w:pStyle w:val="Heading1"/>
        <w:numPr>
          <w:ilvl w:val="0"/>
          <w:numId w:val="24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C18B5CF" w14:textId="77777777" w:rsidR="002C28F6" w:rsidRPr="0087049C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62"/>
      </w:tblGrid>
      <w:tr w:rsidR="002C28F6" w:rsidRPr="0087049C" w14:paraId="7FBB206C" w14:textId="77777777" w:rsidTr="00783B08">
        <w:trPr>
          <w:tblHeader/>
        </w:trPr>
        <w:tc>
          <w:tcPr>
            <w:tcW w:w="4050" w:type="dxa"/>
            <w:shd w:val="clear" w:color="auto" w:fill="auto"/>
          </w:tcPr>
          <w:p w14:paraId="7B038390" w14:textId="77777777" w:rsidR="002C28F6" w:rsidRPr="0087049C" w:rsidRDefault="002C28F6" w:rsidP="00ED3EBD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0DB2273" w14:textId="77777777" w:rsidR="002C28F6" w:rsidRPr="0087049C" w:rsidRDefault="002C28F6" w:rsidP="00ED3EBD">
            <w:pPr>
              <w:tabs>
                <w:tab w:val="clear" w:pos="4678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1C5686D" w14:textId="77777777" w:rsidR="002C28F6" w:rsidRPr="0087049C" w:rsidRDefault="002C28F6" w:rsidP="00ED3EBD">
            <w:pPr>
              <w:tabs>
                <w:tab w:val="clear" w:pos="4678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0D43DE7D" w14:textId="77777777" w:rsidR="002C28F6" w:rsidRPr="0087049C" w:rsidRDefault="002C28F6" w:rsidP="00ED3EBD">
            <w:pPr>
              <w:tabs>
                <w:tab w:val="clear" w:pos="454"/>
                <w:tab w:val="clear" w:pos="680"/>
                <w:tab w:val="clear" w:pos="4678"/>
              </w:tabs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4E4B" w:rsidRPr="0087049C" w14:paraId="4163D3C2" w14:textId="77777777" w:rsidTr="00783B08">
        <w:trPr>
          <w:tblHeader/>
        </w:trPr>
        <w:tc>
          <w:tcPr>
            <w:tcW w:w="4050" w:type="dxa"/>
            <w:shd w:val="clear" w:color="auto" w:fill="auto"/>
          </w:tcPr>
          <w:p w14:paraId="48D7DD37" w14:textId="77777777" w:rsidR="00214E4B" w:rsidRPr="0087049C" w:rsidRDefault="00214E4B" w:rsidP="00214E4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4E59A1" w14:textId="2C9380C4" w:rsidR="00214E4B" w:rsidRPr="0087049C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4D13661" w14:textId="77777777" w:rsidR="00214E4B" w:rsidRPr="0087049C" w:rsidRDefault="00214E4B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1FE640" w14:textId="770C4743" w:rsidR="00214E4B" w:rsidRPr="0087049C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7D11C3D" w14:textId="77777777" w:rsidR="00214E4B" w:rsidRPr="0087049C" w:rsidRDefault="00214E4B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3514B7" w14:textId="1E3425D5" w:rsidR="00214E4B" w:rsidRPr="0087049C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B68B867" w14:textId="77777777" w:rsidR="00214E4B" w:rsidRPr="0087049C" w:rsidRDefault="00214E4B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B770E14" w14:textId="5B2183FE" w:rsidR="00214E4B" w:rsidRPr="0087049C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C28F6" w:rsidRPr="0087049C" w14:paraId="5360A51E" w14:textId="77777777" w:rsidTr="00783B08">
        <w:trPr>
          <w:trHeight w:hRule="exact" w:val="420"/>
          <w:tblHeader/>
        </w:trPr>
        <w:tc>
          <w:tcPr>
            <w:tcW w:w="4050" w:type="dxa"/>
            <w:shd w:val="clear" w:color="auto" w:fill="auto"/>
          </w:tcPr>
          <w:p w14:paraId="2DBF7FB0" w14:textId="77777777" w:rsidR="002C28F6" w:rsidRPr="0087049C" w:rsidRDefault="002C28F6" w:rsidP="0087049C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26923DFC" w14:textId="77777777" w:rsidR="002C28F6" w:rsidRPr="0087049C" w:rsidRDefault="002C28F6" w:rsidP="008704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28F6" w:rsidRPr="0087049C" w14:paraId="7D1326E6" w14:textId="77777777" w:rsidTr="00783B08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3DAB4F0F" w14:textId="77777777" w:rsidR="002C28F6" w:rsidRPr="0087049C" w:rsidRDefault="002C28F6" w:rsidP="0087049C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  <w:shd w:val="clear" w:color="auto" w:fill="auto"/>
          </w:tcPr>
          <w:p w14:paraId="7004C026" w14:textId="77777777" w:rsidR="002C28F6" w:rsidRPr="0087049C" w:rsidRDefault="002C28F6" w:rsidP="0087049C">
            <w:pPr>
              <w:spacing w:line="34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4C5982" w14:textId="77777777" w:rsidR="002C28F6" w:rsidRPr="0087049C" w:rsidRDefault="002C28F6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1292B0" w14:textId="77777777" w:rsidR="002C28F6" w:rsidRPr="0087049C" w:rsidRDefault="002C28F6" w:rsidP="0087049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924834" w14:textId="77777777" w:rsidR="002C28F6" w:rsidRPr="0087049C" w:rsidRDefault="002C28F6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E89ECC" w14:textId="77777777" w:rsidR="002C28F6" w:rsidRPr="0087049C" w:rsidRDefault="002C28F6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D20E2E1" w14:textId="77777777" w:rsidR="002C28F6" w:rsidRPr="0087049C" w:rsidRDefault="002C28F6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1ACCBCC" w14:textId="77777777" w:rsidR="002C28F6" w:rsidRPr="0087049C" w:rsidRDefault="002C28F6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4E4B" w:rsidRPr="0087049C" w14:paraId="3B543366" w14:textId="77777777" w:rsidTr="007D0341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62C844EE" w14:textId="77777777" w:rsidR="00214E4B" w:rsidRPr="007D0341" w:rsidRDefault="00214E4B" w:rsidP="00214E4B">
            <w:pPr>
              <w:tabs>
                <w:tab w:val="clear" w:pos="53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34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7D03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D0341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  <w:r w:rsidRPr="007D03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D0341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</w:t>
            </w:r>
          </w:p>
        </w:tc>
        <w:tc>
          <w:tcPr>
            <w:tcW w:w="1080" w:type="dxa"/>
            <w:shd w:val="clear" w:color="auto" w:fill="auto"/>
          </w:tcPr>
          <w:p w14:paraId="38095692" w14:textId="0E07F9CE" w:rsidR="00214E4B" w:rsidRPr="007D0341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AE60D7" w:rsidRPr="007D03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270" w:type="dxa"/>
            <w:shd w:val="clear" w:color="auto" w:fill="auto"/>
          </w:tcPr>
          <w:p w14:paraId="594AFF65" w14:textId="77777777" w:rsidR="00214E4B" w:rsidRPr="007D0341" w:rsidRDefault="00214E4B" w:rsidP="00214E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D34B629" w14:textId="4B32405E" w:rsidR="00214E4B" w:rsidRPr="007D0341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767</w:t>
            </w:r>
            <w:r w:rsidR="00214E4B" w:rsidRPr="007D03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5A3D0F05" w14:textId="77777777" w:rsidR="00214E4B" w:rsidRPr="007D0341" w:rsidRDefault="00214E4B" w:rsidP="00214E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7621A2" w14:textId="1FE41769" w:rsidR="00214E4B" w:rsidRPr="007D0341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AE60D7" w:rsidRPr="007D03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270" w:type="dxa"/>
            <w:shd w:val="clear" w:color="auto" w:fill="auto"/>
          </w:tcPr>
          <w:p w14:paraId="15F5367F" w14:textId="77777777" w:rsidR="00214E4B" w:rsidRPr="007D0341" w:rsidRDefault="00214E4B" w:rsidP="00214E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7B385650" w14:textId="5A82680B" w:rsidR="00214E4B" w:rsidRPr="007D0341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767</w:t>
            </w:r>
            <w:r w:rsidR="00214E4B" w:rsidRPr="007D03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</w:tr>
      <w:tr w:rsidR="00214E4B" w:rsidRPr="0087049C" w14:paraId="1054D58B" w14:textId="77777777" w:rsidTr="007D0341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28449F1B" w14:textId="77777777" w:rsidR="00214E4B" w:rsidRPr="007D0341" w:rsidRDefault="00214E4B" w:rsidP="00214E4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03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89A7C" w14:textId="455483D0" w:rsidR="00214E4B" w:rsidRPr="007D0341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</w:t>
            </w:r>
            <w:r w:rsidR="00AE60D7" w:rsidRPr="007D03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</w:t>
            </w:r>
          </w:p>
        </w:tc>
        <w:tc>
          <w:tcPr>
            <w:tcW w:w="270" w:type="dxa"/>
            <w:shd w:val="clear" w:color="auto" w:fill="auto"/>
          </w:tcPr>
          <w:p w14:paraId="586B726B" w14:textId="77777777" w:rsidR="00214E4B" w:rsidRPr="007D0341" w:rsidRDefault="00214E4B" w:rsidP="00214E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157F3" w14:textId="05542FF8" w:rsidR="00214E4B" w:rsidRPr="007D0341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</w:t>
            </w:r>
            <w:r w:rsidR="00214E4B" w:rsidRPr="007D03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0D67E065" w14:textId="77777777" w:rsidR="00214E4B" w:rsidRPr="007D0341" w:rsidRDefault="00214E4B" w:rsidP="00214E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8315F" w14:textId="13CD2E63" w:rsidR="00214E4B" w:rsidRPr="007D0341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</w:t>
            </w:r>
            <w:r w:rsidR="00AE60D7" w:rsidRPr="007D03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</w:t>
            </w:r>
          </w:p>
        </w:tc>
        <w:tc>
          <w:tcPr>
            <w:tcW w:w="270" w:type="dxa"/>
            <w:shd w:val="clear" w:color="auto" w:fill="auto"/>
          </w:tcPr>
          <w:p w14:paraId="6C2AE991" w14:textId="77777777" w:rsidR="00214E4B" w:rsidRPr="007D0341" w:rsidRDefault="00214E4B" w:rsidP="00214E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F5AA2" w14:textId="4B721059" w:rsidR="00214E4B" w:rsidRPr="007D0341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</w:t>
            </w:r>
            <w:r w:rsidR="00214E4B" w:rsidRPr="007D03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</w:p>
        </w:tc>
      </w:tr>
      <w:tr w:rsidR="00214E4B" w:rsidRPr="0087049C" w14:paraId="52A366E8" w14:textId="77777777" w:rsidTr="00783B08">
        <w:tblPrEx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2190DD0F" w14:textId="77777777" w:rsidR="00214E4B" w:rsidRPr="007D0341" w:rsidRDefault="00214E4B" w:rsidP="00214E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D7D5EB1" w14:textId="77777777" w:rsidR="00214E4B" w:rsidRPr="007D0341" w:rsidRDefault="00214E4B" w:rsidP="00214E4B">
            <w:pPr>
              <w:pStyle w:val="acctfourfigures"/>
              <w:tabs>
                <w:tab w:val="left" w:pos="720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A688C3" w14:textId="77777777" w:rsidR="00214E4B" w:rsidRPr="007D0341" w:rsidRDefault="00214E4B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8D98039" w14:textId="77777777" w:rsidR="00214E4B" w:rsidRPr="007D0341" w:rsidRDefault="00214E4B" w:rsidP="00214E4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B18ED50" w14:textId="77777777" w:rsidR="00214E4B" w:rsidRPr="007D0341" w:rsidRDefault="00214E4B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654F166" w14:textId="77777777" w:rsidR="00214E4B" w:rsidRPr="007D0341" w:rsidRDefault="00214E4B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BDC001" w14:textId="77777777" w:rsidR="00214E4B" w:rsidRPr="007D0341" w:rsidRDefault="00214E4B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117BBA36" w14:textId="77777777" w:rsidR="00214E4B" w:rsidRPr="007D0341" w:rsidRDefault="00214E4B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4E4B" w:rsidRPr="0087049C" w14:paraId="0AAD8B8C" w14:textId="77777777" w:rsidTr="00783B08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61AFC272" w14:textId="6A22D4D1" w:rsidR="00214E4B" w:rsidRPr="0087049C" w:rsidRDefault="00214E4B" w:rsidP="00214E4B">
            <w:pPr>
              <w:tabs>
                <w:tab w:val="left" w:pos="540"/>
                <w:tab w:val="center" w:pos="5580"/>
                <w:tab w:val="center" w:pos="6660"/>
                <w:tab w:val="center" w:pos="7522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</w:tcPr>
          <w:p w14:paraId="2EC38C65" w14:textId="77777777" w:rsidR="00214E4B" w:rsidRPr="0087049C" w:rsidRDefault="00214E4B" w:rsidP="00214E4B">
            <w:pPr>
              <w:tabs>
                <w:tab w:val="decimal" w:pos="1152"/>
              </w:tabs>
              <w:spacing w:line="340" w:lineRule="exact"/>
              <w:ind w:right="4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EDD7A2" w14:textId="77777777" w:rsidR="00214E4B" w:rsidRPr="0087049C" w:rsidRDefault="00214E4B" w:rsidP="00214E4B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762CA2" w14:textId="77777777" w:rsidR="00214E4B" w:rsidRPr="0087049C" w:rsidRDefault="00214E4B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9B00F8" w14:textId="77777777" w:rsidR="00214E4B" w:rsidRPr="0087049C" w:rsidRDefault="00214E4B" w:rsidP="00214E4B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80F3D2" w14:textId="77777777" w:rsidR="00214E4B" w:rsidRPr="0087049C" w:rsidRDefault="00214E4B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16B54D" w14:textId="77777777" w:rsidR="00214E4B" w:rsidRPr="0087049C" w:rsidRDefault="00214E4B" w:rsidP="00214E4B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A36281B" w14:textId="77777777" w:rsidR="00214E4B" w:rsidRPr="0087049C" w:rsidRDefault="00214E4B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4E4B" w:rsidRPr="0087049C" w14:paraId="5AD6EC03" w14:textId="77777777" w:rsidTr="00783B08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3ECF3787" w14:textId="77777777" w:rsidR="00214E4B" w:rsidRPr="0087049C" w:rsidRDefault="00214E4B" w:rsidP="00214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080" w:type="dxa"/>
            <w:shd w:val="clear" w:color="auto" w:fill="auto"/>
          </w:tcPr>
          <w:p w14:paraId="2E91FC54" w14:textId="378E7B3F" w:rsidR="00214E4B" w:rsidRPr="0087049C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2CAB248D" w:rsidRPr="2CAB2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270" w:type="dxa"/>
            <w:shd w:val="clear" w:color="auto" w:fill="auto"/>
          </w:tcPr>
          <w:p w14:paraId="3189E487" w14:textId="77777777" w:rsidR="00214E4B" w:rsidRPr="0087049C" w:rsidRDefault="00214E4B" w:rsidP="00214E4B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10E9DC" w14:textId="63DF9F95" w:rsidR="00214E4B" w:rsidRPr="00E174BE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14E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270" w:type="dxa"/>
            <w:shd w:val="clear" w:color="auto" w:fill="auto"/>
          </w:tcPr>
          <w:p w14:paraId="2DE85618" w14:textId="77777777" w:rsidR="00214E4B" w:rsidRPr="00E174BE" w:rsidRDefault="00214E4B" w:rsidP="00214E4B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3BA0E6" w14:textId="2C12F948" w:rsidR="00214E4B" w:rsidRPr="00E174BE" w:rsidRDefault="251BFB91" w:rsidP="0074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251BFB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986AA7" w14:textId="77777777" w:rsidR="00214E4B" w:rsidRPr="00E174BE" w:rsidRDefault="00214E4B" w:rsidP="00214E4B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1404D01" w14:textId="2FA5A99D" w:rsidR="00214E4B" w:rsidRPr="00E174BE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14E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</w:tr>
      <w:tr w:rsidR="00214E4B" w:rsidRPr="0087049C" w14:paraId="5134CEA7" w14:textId="77777777" w:rsidTr="00783B08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02292854" w14:textId="77777777" w:rsidR="00214E4B" w:rsidRPr="0087049C" w:rsidRDefault="00214E4B" w:rsidP="00214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  <w:shd w:val="clear" w:color="auto" w:fill="auto"/>
          </w:tcPr>
          <w:p w14:paraId="7FFCCDF1" w14:textId="58F05E9F" w:rsidR="00214E4B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2CAB248D" w:rsidRPr="2CAB24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207595EF" w14:textId="77777777" w:rsidR="00214E4B" w:rsidRPr="0087049C" w:rsidRDefault="00214E4B" w:rsidP="00214E4B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05B449" w14:textId="56C8C74B" w:rsidR="00214E4B" w:rsidRPr="00E174BE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14E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270" w:type="dxa"/>
            <w:shd w:val="clear" w:color="auto" w:fill="auto"/>
          </w:tcPr>
          <w:p w14:paraId="27E232C8" w14:textId="77777777" w:rsidR="00214E4B" w:rsidRPr="00E174BE" w:rsidRDefault="00214E4B" w:rsidP="00214E4B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C2E977" w14:textId="53A0C0A0" w:rsidR="00214E4B" w:rsidRPr="00E174BE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1ED44E7B" w:rsidRPr="1ED44E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  <w:tc>
          <w:tcPr>
            <w:tcW w:w="270" w:type="dxa"/>
            <w:shd w:val="clear" w:color="auto" w:fill="auto"/>
          </w:tcPr>
          <w:p w14:paraId="6F8346A8" w14:textId="77777777" w:rsidR="00214E4B" w:rsidRPr="00E174BE" w:rsidRDefault="00214E4B" w:rsidP="00214E4B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A3A7F5D" w14:textId="56F19DF4" w:rsidR="00214E4B" w:rsidRPr="00E174BE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14E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080</w:t>
            </w:r>
          </w:p>
        </w:tc>
      </w:tr>
      <w:tr w:rsidR="00214E4B" w:rsidRPr="0087049C" w14:paraId="77FA20CA" w14:textId="77777777" w:rsidTr="00783B08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71E8BB86" w14:textId="77777777" w:rsidR="00214E4B" w:rsidRPr="0087049C" w:rsidRDefault="00214E4B" w:rsidP="00214E4B">
            <w:pPr>
              <w:tabs>
                <w:tab w:val="left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กธนาคาร</w:t>
            </w:r>
          </w:p>
        </w:tc>
        <w:tc>
          <w:tcPr>
            <w:tcW w:w="1080" w:type="dxa"/>
            <w:shd w:val="clear" w:color="auto" w:fill="auto"/>
          </w:tcPr>
          <w:p w14:paraId="086F023D" w14:textId="25B7A781" w:rsidR="00214E4B" w:rsidRPr="0087049C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1AB7D0B6" w:rsidRPr="1AB7D0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25B589B2" w14:textId="77777777" w:rsidR="00214E4B" w:rsidRPr="0087049C" w:rsidRDefault="00214E4B" w:rsidP="00214E4B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703998" w14:textId="7295DB4D" w:rsidR="00214E4B" w:rsidRPr="00E174BE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14E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2C5E6472" w14:textId="77777777" w:rsidR="00214E4B" w:rsidRPr="00E174BE" w:rsidRDefault="00214E4B" w:rsidP="00214E4B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40364B" w14:textId="2E702B3E" w:rsidR="00214E4B" w:rsidRPr="00E174BE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31068593" w:rsidRPr="310685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066F9CAA" w14:textId="77777777" w:rsidR="00214E4B" w:rsidRPr="00E174BE" w:rsidRDefault="00214E4B" w:rsidP="00214E4B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2D9C8D4" w14:textId="58992428" w:rsidR="00214E4B" w:rsidRPr="00E174BE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14E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214E4B" w:rsidRPr="0087049C" w14:paraId="76C0406A" w14:textId="77777777" w:rsidTr="00783B08">
        <w:trPr>
          <w:trHeight w:hRule="exact" w:val="420"/>
        </w:trPr>
        <w:tc>
          <w:tcPr>
            <w:tcW w:w="4050" w:type="dxa"/>
            <w:shd w:val="clear" w:color="auto" w:fill="auto"/>
            <w:vAlign w:val="bottom"/>
          </w:tcPr>
          <w:p w14:paraId="51C8D2EE" w14:textId="77777777" w:rsidR="00214E4B" w:rsidRPr="0087049C" w:rsidRDefault="00214E4B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0D472" w14:textId="3B97EA5F" w:rsidR="00214E4B" w:rsidRPr="0087049C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1AB7D0B6" w:rsidRPr="1AB7D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270" w:type="dxa"/>
            <w:shd w:val="clear" w:color="auto" w:fill="auto"/>
          </w:tcPr>
          <w:p w14:paraId="57F2E70A" w14:textId="77777777" w:rsidR="00214E4B" w:rsidRPr="0087049C" w:rsidRDefault="00214E4B" w:rsidP="00214E4B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64B5E" w14:textId="4EBED803" w:rsidR="00214E4B" w:rsidRPr="0087049C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214E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</w:t>
            </w:r>
          </w:p>
        </w:tc>
        <w:tc>
          <w:tcPr>
            <w:tcW w:w="270" w:type="dxa"/>
            <w:shd w:val="clear" w:color="auto" w:fill="auto"/>
          </w:tcPr>
          <w:p w14:paraId="4CD61BBB" w14:textId="77777777" w:rsidR="00214E4B" w:rsidRPr="0087049C" w:rsidRDefault="00214E4B" w:rsidP="00214E4B">
            <w:pPr>
              <w:pStyle w:val="Heading5"/>
              <w:ind w:left="-139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2B2D1" w14:textId="4BC7772C" w:rsidR="00214E4B" w:rsidRPr="0087049C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31068593" w:rsidRPr="310685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270" w:type="dxa"/>
            <w:shd w:val="clear" w:color="auto" w:fill="auto"/>
          </w:tcPr>
          <w:p w14:paraId="15C2EC9F" w14:textId="77777777" w:rsidR="00214E4B" w:rsidRPr="0087049C" w:rsidRDefault="00214E4B" w:rsidP="00214E4B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C4A6E" w14:textId="41410DB1" w:rsidR="00214E4B" w:rsidRPr="0087049C" w:rsidRDefault="00242D2C" w:rsidP="00214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214E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099</w:t>
            </w:r>
          </w:p>
        </w:tc>
      </w:tr>
    </w:tbl>
    <w:p w14:paraId="45553593" w14:textId="40071651" w:rsidR="002C28F6" w:rsidRPr="00055B1E" w:rsidRDefault="002C28F6" w:rsidP="00055B1E">
      <w:pPr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071E36FA" w14:textId="77777777" w:rsidR="002C28F6" w:rsidRPr="003165E1" w:rsidRDefault="002C28F6" w:rsidP="003165E1">
      <w:pPr>
        <w:rPr>
          <w:rFonts w:asciiTheme="majorBidi" w:hAnsiTheme="majorBidi"/>
          <w:sz w:val="30"/>
          <w:szCs w:val="30"/>
        </w:rPr>
      </w:pPr>
    </w:p>
    <w:p w14:paraId="30259C13" w14:textId="77777777" w:rsidR="002C28F6" w:rsidRPr="002C28F6" w:rsidRDefault="002C28F6" w:rsidP="002C28F6"/>
    <w:sectPr w:rsidR="002C28F6" w:rsidRPr="002C28F6" w:rsidSect="00BA5EAF">
      <w:headerReference w:type="default" r:id="rId2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E767F" w14:textId="77777777" w:rsidR="00C831F8" w:rsidRDefault="00C831F8">
      <w:r>
        <w:separator/>
      </w:r>
    </w:p>
  </w:endnote>
  <w:endnote w:type="continuationSeparator" w:id="0">
    <w:p w14:paraId="76B61750" w14:textId="77777777" w:rsidR="00C831F8" w:rsidRDefault="00C831F8">
      <w:r>
        <w:continuationSeparator/>
      </w:r>
    </w:p>
  </w:endnote>
  <w:endnote w:type="continuationNotice" w:id="1">
    <w:p w14:paraId="76FF2B30" w14:textId="77777777" w:rsidR="00C831F8" w:rsidRDefault="00C831F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A1308" w14:textId="77777777" w:rsidR="00D804D3" w:rsidRPr="00424EB8" w:rsidRDefault="00D804D3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242D2C">
      <w:rPr>
        <w:rFonts w:ascii="Angsana New" w:hAnsi="Angsana New"/>
        <w:noProof/>
        <w:sz w:val="30"/>
        <w:szCs w:val="30"/>
      </w:rPr>
      <w:t>7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69993" w14:textId="5FF3380C" w:rsidR="002C28F6" w:rsidRPr="00E37E72" w:rsidRDefault="002C28F6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242D2C" w:rsidRPr="00242D2C">
      <w:rPr>
        <w:rFonts w:ascii="Angsana New" w:hAnsi="Angsana New"/>
        <w:noProof/>
        <w:sz w:val="30"/>
        <w:szCs w:val="30"/>
      </w:rPr>
      <w:t>7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FE63E" w14:textId="6FF6F25F" w:rsidR="002C28F6" w:rsidRPr="00E37E72" w:rsidRDefault="002C28F6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242D2C" w:rsidRPr="00242D2C">
      <w:rPr>
        <w:rFonts w:ascii="Angsana New" w:hAnsi="Angsana New"/>
        <w:noProof/>
        <w:sz w:val="30"/>
        <w:szCs w:val="30"/>
      </w:rPr>
      <w:t>7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A17ED" w14:textId="23B2CD89" w:rsidR="002C28F6" w:rsidRPr="00E37E72" w:rsidRDefault="002C28F6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242D2C" w:rsidRPr="00242D2C">
      <w:rPr>
        <w:rFonts w:ascii="Angsana New" w:hAnsi="Angsana New"/>
        <w:noProof/>
        <w:sz w:val="30"/>
        <w:szCs w:val="30"/>
      </w:rPr>
      <w:t>7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F7A20" w14:textId="09BCAED5" w:rsidR="002C28F6" w:rsidRPr="002448B9" w:rsidRDefault="002C28F6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242D2C" w:rsidRPr="00242D2C">
      <w:rPr>
        <w:rFonts w:ascii="Angsana New" w:hAnsi="Angsana New"/>
        <w:noProof/>
        <w:sz w:val="30"/>
        <w:szCs w:val="30"/>
      </w:rPr>
      <w:t>5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E0B07" w14:textId="748F0B8B" w:rsidR="002C28F6" w:rsidRPr="00EE1D0B" w:rsidRDefault="002C28F6">
    <w:pPr>
      <w:pStyle w:val="Footer"/>
      <w:jc w:val="center"/>
      <w:rPr>
        <w:rFonts w:ascii="Angsana New" w:hAnsi="Angsana New"/>
        <w:sz w:val="30"/>
        <w:szCs w:val="30"/>
      </w:rPr>
    </w:pPr>
    <w:r w:rsidRPr="00EE1D0B">
      <w:rPr>
        <w:rFonts w:ascii="Angsana New" w:hAnsi="Angsana New"/>
        <w:sz w:val="30"/>
        <w:szCs w:val="30"/>
      </w:rPr>
      <w:fldChar w:fldCharType="begin"/>
    </w:r>
    <w:r w:rsidRPr="00EE1D0B">
      <w:rPr>
        <w:rFonts w:ascii="Angsana New" w:hAnsi="Angsana New"/>
        <w:sz w:val="30"/>
        <w:szCs w:val="30"/>
      </w:rPr>
      <w:instrText xml:space="preserve"> PAGE   \* MERGEFORMAT </w:instrText>
    </w:r>
    <w:r w:rsidRPr="00EE1D0B">
      <w:rPr>
        <w:rFonts w:ascii="Angsana New" w:hAnsi="Angsana New"/>
        <w:sz w:val="30"/>
        <w:szCs w:val="30"/>
      </w:rPr>
      <w:fldChar w:fldCharType="separate"/>
    </w:r>
    <w:r w:rsidRPr="00EE1D0B">
      <w:rPr>
        <w:rFonts w:ascii="Angsana New" w:hAnsi="Angsana New"/>
        <w:noProof/>
        <w:sz w:val="30"/>
        <w:szCs w:val="30"/>
      </w:rPr>
      <w:t>9</w:t>
    </w:r>
    <w:r w:rsidR="00242D2C" w:rsidRPr="00242D2C">
      <w:rPr>
        <w:rFonts w:ascii="Angsana New" w:hAnsi="Angsana New"/>
        <w:noProof/>
        <w:sz w:val="30"/>
        <w:szCs w:val="30"/>
      </w:rPr>
      <w:t>9</w:t>
    </w:r>
    <w:r w:rsidRPr="00EE1D0B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1C392" w14:textId="4EAEDEEA" w:rsidR="002C28F6" w:rsidRPr="00EE1D0B" w:rsidRDefault="002C28F6">
    <w:pPr>
      <w:pStyle w:val="Footer"/>
      <w:jc w:val="center"/>
      <w:rPr>
        <w:rFonts w:ascii="Angsana New" w:hAnsi="Angsana New"/>
        <w:sz w:val="30"/>
        <w:szCs w:val="30"/>
      </w:rPr>
    </w:pPr>
    <w:r w:rsidRPr="00EE1D0B">
      <w:rPr>
        <w:rFonts w:ascii="Angsana New" w:hAnsi="Angsana New"/>
        <w:sz w:val="30"/>
        <w:szCs w:val="30"/>
      </w:rPr>
      <w:fldChar w:fldCharType="begin"/>
    </w:r>
    <w:r w:rsidRPr="00EE1D0B">
      <w:rPr>
        <w:rFonts w:ascii="Angsana New" w:hAnsi="Angsana New"/>
        <w:sz w:val="30"/>
        <w:szCs w:val="30"/>
      </w:rPr>
      <w:instrText xml:space="preserve"> PAGE   \* MERGEFORMAT </w:instrText>
    </w:r>
    <w:r w:rsidRPr="00EE1D0B">
      <w:rPr>
        <w:rFonts w:ascii="Angsana New" w:hAnsi="Angsana New"/>
        <w:sz w:val="30"/>
        <w:szCs w:val="30"/>
      </w:rPr>
      <w:fldChar w:fldCharType="separate"/>
    </w:r>
    <w:r w:rsidRPr="00EE1D0B">
      <w:rPr>
        <w:rFonts w:ascii="Angsana New" w:hAnsi="Angsana New"/>
        <w:noProof/>
        <w:sz w:val="30"/>
        <w:szCs w:val="30"/>
      </w:rPr>
      <w:t>9</w:t>
    </w:r>
    <w:r w:rsidR="00242D2C" w:rsidRPr="00242D2C">
      <w:rPr>
        <w:rFonts w:ascii="Angsana New" w:hAnsi="Angsana New"/>
        <w:noProof/>
        <w:sz w:val="30"/>
        <w:szCs w:val="30"/>
      </w:rPr>
      <w:t>9</w:t>
    </w:r>
    <w:r w:rsidRPr="00EE1D0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A3ABC" w14:textId="77777777" w:rsidR="00C831F8" w:rsidRDefault="00C831F8">
      <w:r>
        <w:separator/>
      </w:r>
    </w:p>
  </w:footnote>
  <w:footnote w:type="continuationSeparator" w:id="0">
    <w:p w14:paraId="61365228" w14:textId="77777777" w:rsidR="00C831F8" w:rsidRDefault="00C831F8">
      <w:r>
        <w:continuationSeparator/>
      </w:r>
    </w:p>
  </w:footnote>
  <w:footnote w:type="continuationNotice" w:id="1">
    <w:p w14:paraId="5D24DACA" w14:textId="77777777" w:rsidR="00C831F8" w:rsidRDefault="00C831F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FBA36" w14:textId="77777777" w:rsidR="002C28F6" w:rsidRPr="00E37E72" w:rsidRDefault="002C28F6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B077599" w14:textId="77777777" w:rsidR="002C28F6" w:rsidRDefault="002C28F6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837291B" w14:textId="6478438B" w:rsidR="002C28F6" w:rsidRDefault="002C28F6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2D2C" w:rsidRPr="00242D2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2D2C" w:rsidRPr="00242D2C">
      <w:rPr>
        <w:rFonts w:ascii="Angsana New" w:hAnsi="Angsana New"/>
        <w:b/>
        <w:bCs/>
        <w:sz w:val="32"/>
        <w:szCs w:val="32"/>
      </w:rPr>
      <w:t>2567</w:t>
    </w:r>
  </w:p>
  <w:p w14:paraId="47309EF7" w14:textId="77777777" w:rsidR="002C28F6" w:rsidRDefault="002C28F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FC05" w14:textId="77777777" w:rsidR="002C28F6" w:rsidRPr="00E37E72" w:rsidRDefault="002C28F6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AA1F122" w14:textId="77777777" w:rsidR="002C28F6" w:rsidRDefault="002C28F6" w:rsidP="00310C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71AC6A5C" w14:textId="29C26DFF" w:rsidR="002C28F6" w:rsidRDefault="002C28F6" w:rsidP="00310C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2D2C" w:rsidRPr="00242D2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2D2C" w:rsidRPr="00242D2C">
      <w:rPr>
        <w:rFonts w:ascii="Angsana New" w:hAnsi="Angsana New"/>
        <w:b/>
        <w:bCs/>
        <w:sz w:val="32"/>
        <w:szCs w:val="32"/>
      </w:rPr>
      <w:t>2567</w:t>
    </w:r>
  </w:p>
  <w:p w14:paraId="7E79476D" w14:textId="77777777" w:rsidR="002C28F6" w:rsidRDefault="002C28F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C09C0" w14:textId="77777777" w:rsidR="00431CD6" w:rsidRPr="00E37E72" w:rsidRDefault="00431CD6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417EFCF1" w14:textId="77777777" w:rsidR="00431CD6" w:rsidRDefault="00431CD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3FBA7C7F" w14:textId="37C223C7" w:rsidR="00431CD6" w:rsidRDefault="00431CD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2D2C" w:rsidRPr="00242D2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2D2C" w:rsidRPr="00242D2C">
      <w:rPr>
        <w:rFonts w:ascii="Angsana New" w:hAnsi="Angsana New"/>
        <w:b/>
        <w:bCs/>
        <w:sz w:val="32"/>
        <w:szCs w:val="32"/>
      </w:rPr>
      <w:t>2567</w:t>
    </w:r>
  </w:p>
  <w:p w14:paraId="7046F0E5" w14:textId="77777777" w:rsidR="00431CD6" w:rsidRDefault="00431CD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8121A" w14:textId="77777777" w:rsidR="002C28F6" w:rsidRPr="00E37E72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C4B1A3B" w14:textId="77777777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83A186A" w14:textId="22B3BBE3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2D2C" w:rsidRPr="00242D2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2D2C" w:rsidRPr="00242D2C">
      <w:rPr>
        <w:rFonts w:ascii="Angsana New" w:hAnsi="Angsana New"/>
        <w:b/>
        <w:bCs/>
        <w:sz w:val="32"/>
        <w:szCs w:val="32"/>
      </w:rPr>
      <w:t>2567</w:t>
    </w:r>
  </w:p>
  <w:p w14:paraId="37C7473E" w14:textId="77777777" w:rsidR="002C28F6" w:rsidRDefault="002C28F6" w:rsidP="002F762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18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28617" w14:textId="77777777" w:rsidR="002C28F6" w:rsidRPr="00E37E72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55BF1B9D" w14:textId="77777777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1F932829" w14:textId="4E534E6B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2D2C" w:rsidRPr="00242D2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2D2C" w:rsidRPr="00242D2C">
      <w:rPr>
        <w:rFonts w:ascii="Angsana New" w:hAnsi="Angsana New"/>
        <w:b/>
        <w:bCs/>
        <w:sz w:val="32"/>
        <w:szCs w:val="32"/>
      </w:rPr>
      <w:t>2567</w:t>
    </w:r>
  </w:p>
  <w:p w14:paraId="6B78635D" w14:textId="77777777" w:rsidR="002C28F6" w:rsidRDefault="002C28F6" w:rsidP="002F762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180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FAFCC" w14:textId="77777777" w:rsidR="002C28F6" w:rsidRPr="00E37E72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8B8059E" w14:textId="77777777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6BC5671" w14:textId="475202EA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2D2C" w:rsidRPr="00242D2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2D2C" w:rsidRPr="00242D2C">
      <w:rPr>
        <w:rFonts w:ascii="Angsana New" w:hAnsi="Angsana New"/>
        <w:b/>
        <w:bCs/>
        <w:sz w:val="32"/>
        <w:szCs w:val="32"/>
      </w:rPr>
      <w:t>2567</w:t>
    </w:r>
  </w:p>
  <w:p w14:paraId="024CF0F1" w14:textId="77777777" w:rsidR="002C28F6" w:rsidRDefault="002C28F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8A406" w14:textId="77777777" w:rsidR="002C28F6" w:rsidRPr="00E37E72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04192EEF" w14:textId="77777777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552A3581" w14:textId="65F92942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2D2C" w:rsidRPr="00242D2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2D2C" w:rsidRPr="00242D2C">
      <w:rPr>
        <w:rFonts w:ascii="Angsana New" w:hAnsi="Angsana New"/>
        <w:b/>
        <w:bCs/>
        <w:sz w:val="32"/>
        <w:szCs w:val="32"/>
      </w:rPr>
      <w:t>2567</w:t>
    </w:r>
  </w:p>
  <w:p w14:paraId="4F5375EC" w14:textId="77777777" w:rsidR="002C28F6" w:rsidRDefault="002C28F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9C047" w14:textId="77777777" w:rsidR="002C28F6" w:rsidRPr="00E37E72" w:rsidRDefault="002C28F6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D223FE2" w14:textId="77777777" w:rsidR="002C28F6" w:rsidRDefault="002C28F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15F97DA6" w14:textId="6DCA78F0" w:rsidR="002C28F6" w:rsidRDefault="002C28F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2D2C" w:rsidRPr="00242D2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2D2C" w:rsidRPr="00242D2C">
      <w:rPr>
        <w:rFonts w:ascii="Angsana New" w:hAnsi="Angsana New"/>
        <w:b/>
        <w:bCs/>
        <w:sz w:val="32"/>
        <w:szCs w:val="32"/>
      </w:rPr>
      <w:t>2567</w:t>
    </w:r>
  </w:p>
  <w:p w14:paraId="1F55F3CB" w14:textId="77777777" w:rsidR="002C28F6" w:rsidRDefault="002C28F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731B2" w14:textId="77777777" w:rsidR="002C28F6" w:rsidRPr="00E37E72" w:rsidRDefault="002C28F6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D9A7D64" w14:textId="77777777" w:rsidR="002C28F6" w:rsidRDefault="002C28F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1AC92565" w14:textId="77D1F90E" w:rsidR="002C28F6" w:rsidRDefault="002C28F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2D2C" w:rsidRPr="00242D2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2D2C" w:rsidRPr="00242D2C">
      <w:rPr>
        <w:rFonts w:ascii="Angsana New" w:hAnsi="Angsana New"/>
        <w:b/>
        <w:bCs/>
        <w:sz w:val="32"/>
        <w:szCs w:val="32"/>
      </w:rPr>
      <w:t>2567</w:t>
    </w:r>
  </w:p>
  <w:p w14:paraId="31AC52C8" w14:textId="77777777" w:rsidR="002C28F6" w:rsidRDefault="002C28F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E941F" w14:textId="77777777" w:rsidR="00F70A41" w:rsidRPr="00E37E72" w:rsidRDefault="00F70A41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4DD55010" w14:textId="77777777" w:rsidR="00F70A41" w:rsidRDefault="00F70A41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B6D57BF" w14:textId="0A29FF05" w:rsidR="00F70A41" w:rsidRDefault="00F70A41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2D2C" w:rsidRPr="00242D2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2D2C" w:rsidRPr="00242D2C">
      <w:rPr>
        <w:rFonts w:ascii="Angsana New" w:hAnsi="Angsana New"/>
        <w:b/>
        <w:bCs/>
        <w:sz w:val="32"/>
        <w:szCs w:val="32"/>
      </w:rPr>
      <w:t>2567</w:t>
    </w:r>
  </w:p>
  <w:p w14:paraId="7CCBFD5F" w14:textId="77777777" w:rsidR="00F70A41" w:rsidRDefault="00F70A41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49B0" w14:textId="77777777" w:rsidR="002C28F6" w:rsidRPr="00E37E72" w:rsidRDefault="002C28F6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1C9C6DF" w14:textId="77777777" w:rsidR="002C28F6" w:rsidRDefault="002C28F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4DF1C00" w14:textId="2B013027" w:rsidR="002C28F6" w:rsidRDefault="002C28F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42D2C" w:rsidRPr="00242D2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242D2C" w:rsidRPr="00242D2C">
      <w:rPr>
        <w:rFonts w:ascii="Angsana New" w:hAnsi="Angsana New"/>
        <w:b/>
        <w:bCs/>
        <w:sz w:val="32"/>
        <w:szCs w:val="32"/>
      </w:rPr>
      <w:t>2567</w:t>
    </w:r>
  </w:p>
  <w:p w14:paraId="7E41EE4F" w14:textId="77777777" w:rsidR="002C28F6" w:rsidRDefault="002C28F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098"/>
        </w:tabs>
        <w:ind w:left="9098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44E0DC3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A816D8D"/>
    <w:multiLevelType w:val="multilevel"/>
    <w:tmpl w:val="E3FE2E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700"/>
        </w:tabs>
        <w:ind w:left="70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B3B0A29"/>
    <w:multiLevelType w:val="hybridMultilevel"/>
    <w:tmpl w:val="3D4E66AE"/>
    <w:lvl w:ilvl="0" w:tplc="4796C44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43981559">
    <w:abstractNumId w:val="6"/>
  </w:num>
  <w:num w:numId="2" w16cid:durableId="61025017">
    <w:abstractNumId w:val="5"/>
  </w:num>
  <w:num w:numId="3" w16cid:durableId="385303558">
    <w:abstractNumId w:val="9"/>
  </w:num>
  <w:num w:numId="4" w16cid:durableId="1140613272">
    <w:abstractNumId w:val="7"/>
  </w:num>
  <w:num w:numId="5" w16cid:durableId="1989942759">
    <w:abstractNumId w:val="8"/>
  </w:num>
  <w:num w:numId="6" w16cid:durableId="1097942935">
    <w:abstractNumId w:val="3"/>
  </w:num>
  <w:num w:numId="7" w16cid:durableId="2095130810">
    <w:abstractNumId w:val="2"/>
  </w:num>
  <w:num w:numId="8" w16cid:durableId="827210108">
    <w:abstractNumId w:val="0"/>
  </w:num>
  <w:num w:numId="9" w16cid:durableId="447630639">
    <w:abstractNumId w:val="1"/>
  </w:num>
  <w:num w:numId="10" w16cid:durableId="971135777">
    <w:abstractNumId w:val="4"/>
  </w:num>
  <w:num w:numId="11" w16cid:durableId="153648705">
    <w:abstractNumId w:val="17"/>
  </w:num>
  <w:num w:numId="12" w16cid:durableId="185560460">
    <w:abstractNumId w:val="13"/>
  </w:num>
  <w:num w:numId="13" w16cid:durableId="1647930255">
    <w:abstractNumId w:val="22"/>
  </w:num>
  <w:num w:numId="14" w16cid:durableId="1474911509">
    <w:abstractNumId w:val="16"/>
  </w:num>
  <w:num w:numId="15" w16cid:durableId="465587120">
    <w:abstractNumId w:val="18"/>
  </w:num>
  <w:num w:numId="16" w16cid:durableId="1056660438">
    <w:abstractNumId w:val="24"/>
  </w:num>
  <w:num w:numId="17" w16cid:durableId="1578442460">
    <w:abstractNumId w:val="26"/>
  </w:num>
  <w:num w:numId="18" w16cid:durableId="1157916988">
    <w:abstractNumId w:val="21"/>
  </w:num>
  <w:num w:numId="19" w16cid:durableId="2028680339">
    <w:abstractNumId w:val="28"/>
  </w:num>
  <w:num w:numId="20" w16cid:durableId="723407383">
    <w:abstractNumId w:val="15"/>
  </w:num>
  <w:num w:numId="21" w16cid:durableId="185600241">
    <w:abstractNumId w:val="23"/>
  </w:num>
  <w:num w:numId="22" w16cid:durableId="701398727">
    <w:abstractNumId w:val="10"/>
  </w:num>
  <w:num w:numId="23" w16cid:durableId="124083552">
    <w:abstractNumId w:val="25"/>
  </w:num>
  <w:num w:numId="24" w16cid:durableId="1400398138">
    <w:abstractNumId w:val="20"/>
  </w:num>
  <w:num w:numId="25" w16cid:durableId="769279153">
    <w:abstractNumId w:val="19"/>
  </w:num>
  <w:num w:numId="26" w16cid:durableId="2112123315">
    <w:abstractNumId w:val="12"/>
  </w:num>
  <w:num w:numId="27" w16cid:durableId="669335370">
    <w:abstractNumId w:val="14"/>
  </w:num>
  <w:num w:numId="28" w16cid:durableId="2126343835">
    <w:abstractNumId w:val="27"/>
  </w:num>
  <w:num w:numId="29" w16cid:durableId="1127234575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DraftWatermark" w:val="橄奜۸ҧ찔娯"/>
  </w:docVars>
  <w:rsids>
    <w:rsidRoot w:val="00926A88"/>
    <w:rsid w:val="000000B6"/>
    <w:rsid w:val="000001C9"/>
    <w:rsid w:val="000006AA"/>
    <w:rsid w:val="0000073B"/>
    <w:rsid w:val="000007A6"/>
    <w:rsid w:val="00000AB1"/>
    <w:rsid w:val="00000CAE"/>
    <w:rsid w:val="00000D00"/>
    <w:rsid w:val="00000E8B"/>
    <w:rsid w:val="000010BF"/>
    <w:rsid w:val="00001146"/>
    <w:rsid w:val="00001209"/>
    <w:rsid w:val="0000124A"/>
    <w:rsid w:val="0000133C"/>
    <w:rsid w:val="00001356"/>
    <w:rsid w:val="000014D6"/>
    <w:rsid w:val="000014E8"/>
    <w:rsid w:val="00001564"/>
    <w:rsid w:val="0000161A"/>
    <w:rsid w:val="00001792"/>
    <w:rsid w:val="00001828"/>
    <w:rsid w:val="000019FF"/>
    <w:rsid w:val="00001AA7"/>
    <w:rsid w:val="00001AE2"/>
    <w:rsid w:val="00001B35"/>
    <w:rsid w:val="00001C5C"/>
    <w:rsid w:val="00001EDA"/>
    <w:rsid w:val="0000225E"/>
    <w:rsid w:val="000025E7"/>
    <w:rsid w:val="00002B7B"/>
    <w:rsid w:val="00002BC3"/>
    <w:rsid w:val="00002CE8"/>
    <w:rsid w:val="00002D4C"/>
    <w:rsid w:val="00003014"/>
    <w:rsid w:val="0000319B"/>
    <w:rsid w:val="000033E3"/>
    <w:rsid w:val="00003485"/>
    <w:rsid w:val="000038C7"/>
    <w:rsid w:val="000039F0"/>
    <w:rsid w:val="00003F01"/>
    <w:rsid w:val="000042AB"/>
    <w:rsid w:val="000048B2"/>
    <w:rsid w:val="00005144"/>
    <w:rsid w:val="00005218"/>
    <w:rsid w:val="000053BB"/>
    <w:rsid w:val="000054F7"/>
    <w:rsid w:val="00005624"/>
    <w:rsid w:val="000058AB"/>
    <w:rsid w:val="00005F8C"/>
    <w:rsid w:val="0000610E"/>
    <w:rsid w:val="00006270"/>
    <w:rsid w:val="000062E8"/>
    <w:rsid w:val="000063C6"/>
    <w:rsid w:val="00006606"/>
    <w:rsid w:val="0000670A"/>
    <w:rsid w:val="00006A97"/>
    <w:rsid w:val="00006C36"/>
    <w:rsid w:val="00006D8F"/>
    <w:rsid w:val="00006E55"/>
    <w:rsid w:val="00006E93"/>
    <w:rsid w:val="00006EA9"/>
    <w:rsid w:val="0000703F"/>
    <w:rsid w:val="00007275"/>
    <w:rsid w:val="000072B7"/>
    <w:rsid w:val="000073B9"/>
    <w:rsid w:val="0000758D"/>
    <w:rsid w:val="00007898"/>
    <w:rsid w:val="00007A85"/>
    <w:rsid w:val="00007B57"/>
    <w:rsid w:val="00007BE5"/>
    <w:rsid w:val="00007C6A"/>
    <w:rsid w:val="00007CB7"/>
    <w:rsid w:val="00007CDE"/>
    <w:rsid w:val="00007DA5"/>
    <w:rsid w:val="00010063"/>
    <w:rsid w:val="000103D1"/>
    <w:rsid w:val="00010418"/>
    <w:rsid w:val="00010826"/>
    <w:rsid w:val="00010C8C"/>
    <w:rsid w:val="00010E04"/>
    <w:rsid w:val="00011B84"/>
    <w:rsid w:val="00011C10"/>
    <w:rsid w:val="00011CBD"/>
    <w:rsid w:val="00012242"/>
    <w:rsid w:val="00012981"/>
    <w:rsid w:val="00012A8D"/>
    <w:rsid w:val="00012DE0"/>
    <w:rsid w:val="00012F43"/>
    <w:rsid w:val="000130C5"/>
    <w:rsid w:val="000131EC"/>
    <w:rsid w:val="0001330E"/>
    <w:rsid w:val="000135E9"/>
    <w:rsid w:val="000137BB"/>
    <w:rsid w:val="000137DB"/>
    <w:rsid w:val="00013AA1"/>
    <w:rsid w:val="00013EAC"/>
    <w:rsid w:val="00013FB4"/>
    <w:rsid w:val="00014246"/>
    <w:rsid w:val="000142DE"/>
    <w:rsid w:val="0001439D"/>
    <w:rsid w:val="00014414"/>
    <w:rsid w:val="00014526"/>
    <w:rsid w:val="0001456D"/>
    <w:rsid w:val="00014662"/>
    <w:rsid w:val="0001476C"/>
    <w:rsid w:val="000149D7"/>
    <w:rsid w:val="00014BFC"/>
    <w:rsid w:val="00014ED6"/>
    <w:rsid w:val="0001516F"/>
    <w:rsid w:val="0001523D"/>
    <w:rsid w:val="0001543F"/>
    <w:rsid w:val="000154CB"/>
    <w:rsid w:val="00015563"/>
    <w:rsid w:val="000156A3"/>
    <w:rsid w:val="00015ADE"/>
    <w:rsid w:val="00015DF2"/>
    <w:rsid w:val="00015E0E"/>
    <w:rsid w:val="00015F3C"/>
    <w:rsid w:val="00016148"/>
    <w:rsid w:val="0001646E"/>
    <w:rsid w:val="0001649A"/>
    <w:rsid w:val="000166DA"/>
    <w:rsid w:val="0001680B"/>
    <w:rsid w:val="00016C76"/>
    <w:rsid w:val="00016DC6"/>
    <w:rsid w:val="000170CE"/>
    <w:rsid w:val="000171A8"/>
    <w:rsid w:val="00017206"/>
    <w:rsid w:val="0001721D"/>
    <w:rsid w:val="000179F1"/>
    <w:rsid w:val="00017C4C"/>
    <w:rsid w:val="00017D84"/>
    <w:rsid w:val="00017EEA"/>
    <w:rsid w:val="000201AE"/>
    <w:rsid w:val="000205E4"/>
    <w:rsid w:val="000207A8"/>
    <w:rsid w:val="00020800"/>
    <w:rsid w:val="00020AC3"/>
    <w:rsid w:val="00020FF8"/>
    <w:rsid w:val="0002105A"/>
    <w:rsid w:val="000212FC"/>
    <w:rsid w:val="00021584"/>
    <w:rsid w:val="0002188F"/>
    <w:rsid w:val="00021DDE"/>
    <w:rsid w:val="000220A2"/>
    <w:rsid w:val="000220ED"/>
    <w:rsid w:val="0002214E"/>
    <w:rsid w:val="00022187"/>
    <w:rsid w:val="000221D5"/>
    <w:rsid w:val="000224A2"/>
    <w:rsid w:val="000226A2"/>
    <w:rsid w:val="000229B5"/>
    <w:rsid w:val="00022BB3"/>
    <w:rsid w:val="00022BEE"/>
    <w:rsid w:val="00022C89"/>
    <w:rsid w:val="00022CE6"/>
    <w:rsid w:val="00022EF9"/>
    <w:rsid w:val="00023082"/>
    <w:rsid w:val="00023089"/>
    <w:rsid w:val="000232F5"/>
    <w:rsid w:val="000233EE"/>
    <w:rsid w:val="000235EF"/>
    <w:rsid w:val="00023A10"/>
    <w:rsid w:val="00023F99"/>
    <w:rsid w:val="00024486"/>
    <w:rsid w:val="000246E7"/>
    <w:rsid w:val="0002477D"/>
    <w:rsid w:val="00024C02"/>
    <w:rsid w:val="00024E82"/>
    <w:rsid w:val="00024F5A"/>
    <w:rsid w:val="00024FB9"/>
    <w:rsid w:val="00025587"/>
    <w:rsid w:val="000257B8"/>
    <w:rsid w:val="00025800"/>
    <w:rsid w:val="000259DB"/>
    <w:rsid w:val="00025A44"/>
    <w:rsid w:val="00025BC7"/>
    <w:rsid w:val="00025D88"/>
    <w:rsid w:val="00025DA7"/>
    <w:rsid w:val="0002657C"/>
    <w:rsid w:val="0002665A"/>
    <w:rsid w:val="000267F3"/>
    <w:rsid w:val="00026825"/>
    <w:rsid w:val="00026E30"/>
    <w:rsid w:val="00026E5A"/>
    <w:rsid w:val="00026EE9"/>
    <w:rsid w:val="000272AD"/>
    <w:rsid w:val="000273CB"/>
    <w:rsid w:val="00027582"/>
    <w:rsid w:val="00027732"/>
    <w:rsid w:val="00027941"/>
    <w:rsid w:val="00027A4F"/>
    <w:rsid w:val="00027FFD"/>
    <w:rsid w:val="00030022"/>
    <w:rsid w:val="00030161"/>
    <w:rsid w:val="000302CA"/>
    <w:rsid w:val="00030326"/>
    <w:rsid w:val="0003045E"/>
    <w:rsid w:val="0003076B"/>
    <w:rsid w:val="000307A1"/>
    <w:rsid w:val="0003082D"/>
    <w:rsid w:val="00030A1B"/>
    <w:rsid w:val="00030C5B"/>
    <w:rsid w:val="00030CD3"/>
    <w:rsid w:val="00030DC1"/>
    <w:rsid w:val="00031148"/>
    <w:rsid w:val="0003115F"/>
    <w:rsid w:val="000318E2"/>
    <w:rsid w:val="00031914"/>
    <w:rsid w:val="00031B6D"/>
    <w:rsid w:val="00031BFF"/>
    <w:rsid w:val="000321ED"/>
    <w:rsid w:val="000323E6"/>
    <w:rsid w:val="00032437"/>
    <w:rsid w:val="000328E8"/>
    <w:rsid w:val="00032BC1"/>
    <w:rsid w:val="00032CDA"/>
    <w:rsid w:val="00032E07"/>
    <w:rsid w:val="000331C1"/>
    <w:rsid w:val="00033299"/>
    <w:rsid w:val="00033C9A"/>
    <w:rsid w:val="00033E5D"/>
    <w:rsid w:val="000343FB"/>
    <w:rsid w:val="00034678"/>
    <w:rsid w:val="00034B88"/>
    <w:rsid w:val="00034CC4"/>
    <w:rsid w:val="00034E18"/>
    <w:rsid w:val="0003538F"/>
    <w:rsid w:val="00035415"/>
    <w:rsid w:val="000356CC"/>
    <w:rsid w:val="00035BBA"/>
    <w:rsid w:val="00035BC9"/>
    <w:rsid w:val="00035DAF"/>
    <w:rsid w:val="00035E67"/>
    <w:rsid w:val="00035EB6"/>
    <w:rsid w:val="0003602A"/>
    <w:rsid w:val="00036193"/>
    <w:rsid w:val="00036425"/>
    <w:rsid w:val="00036434"/>
    <w:rsid w:val="00036459"/>
    <w:rsid w:val="00036484"/>
    <w:rsid w:val="00036AFB"/>
    <w:rsid w:val="000370C0"/>
    <w:rsid w:val="000370D6"/>
    <w:rsid w:val="00037211"/>
    <w:rsid w:val="000372AD"/>
    <w:rsid w:val="000378B9"/>
    <w:rsid w:val="000379FD"/>
    <w:rsid w:val="00037B7C"/>
    <w:rsid w:val="00040229"/>
    <w:rsid w:val="0004048C"/>
    <w:rsid w:val="0004057A"/>
    <w:rsid w:val="000406AC"/>
    <w:rsid w:val="0004095B"/>
    <w:rsid w:val="00040C19"/>
    <w:rsid w:val="00040CD2"/>
    <w:rsid w:val="00040FA9"/>
    <w:rsid w:val="00041035"/>
    <w:rsid w:val="00041102"/>
    <w:rsid w:val="00041220"/>
    <w:rsid w:val="000415B7"/>
    <w:rsid w:val="000416FD"/>
    <w:rsid w:val="00041861"/>
    <w:rsid w:val="000418D1"/>
    <w:rsid w:val="00041C99"/>
    <w:rsid w:val="00041EE6"/>
    <w:rsid w:val="0004267C"/>
    <w:rsid w:val="00042FF4"/>
    <w:rsid w:val="00043306"/>
    <w:rsid w:val="0004379D"/>
    <w:rsid w:val="00043984"/>
    <w:rsid w:val="00043B1D"/>
    <w:rsid w:val="00043D2E"/>
    <w:rsid w:val="00043F2A"/>
    <w:rsid w:val="00043F55"/>
    <w:rsid w:val="00044071"/>
    <w:rsid w:val="00044129"/>
    <w:rsid w:val="00044386"/>
    <w:rsid w:val="0004465C"/>
    <w:rsid w:val="00044770"/>
    <w:rsid w:val="00044849"/>
    <w:rsid w:val="000449DE"/>
    <w:rsid w:val="00044ED4"/>
    <w:rsid w:val="00045060"/>
    <w:rsid w:val="00045126"/>
    <w:rsid w:val="0004539A"/>
    <w:rsid w:val="0004542F"/>
    <w:rsid w:val="0004560C"/>
    <w:rsid w:val="000456E3"/>
    <w:rsid w:val="000459ED"/>
    <w:rsid w:val="00045A20"/>
    <w:rsid w:val="00045DD1"/>
    <w:rsid w:val="00045EBB"/>
    <w:rsid w:val="0004662B"/>
    <w:rsid w:val="00046CD4"/>
    <w:rsid w:val="00046D1C"/>
    <w:rsid w:val="00047146"/>
    <w:rsid w:val="00047181"/>
    <w:rsid w:val="00047454"/>
    <w:rsid w:val="0004764A"/>
    <w:rsid w:val="00047B2B"/>
    <w:rsid w:val="000500A9"/>
    <w:rsid w:val="000504C8"/>
    <w:rsid w:val="0005055E"/>
    <w:rsid w:val="00050AAC"/>
    <w:rsid w:val="00050D8B"/>
    <w:rsid w:val="00050E37"/>
    <w:rsid w:val="00050F9E"/>
    <w:rsid w:val="0005123C"/>
    <w:rsid w:val="00051414"/>
    <w:rsid w:val="0005141C"/>
    <w:rsid w:val="00051511"/>
    <w:rsid w:val="00051CE6"/>
    <w:rsid w:val="00051E12"/>
    <w:rsid w:val="00051E6E"/>
    <w:rsid w:val="00051EFB"/>
    <w:rsid w:val="0005210A"/>
    <w:rsid w:val="000522E9"/>
    <w:rsid w:val="00052353"/>
    <w:rsid w:val="000523CB"/>
    <w:rsid w:val="000526F5"/>
    <w:rsid w:val="0005293C"/>
    <w:rsid w:val="00052976"/>
    <w:rsid w:val="00052D9B"/>
    <w:rsid w:val="00052E52"/>
    <w:rsid w:val="00052E72"/>
    <w:rsid w:val="00052EBD"/>
    <w:rsid w:val="00052F3E"/>
    <w:rsid w:val="00053668"/>
    <w:rsid w:val="00053BCF"/>
    <w:rsid w:val="00054DA0"/>
    <w:rsid w:val="0005502B"/>
    <w:rsid w:val="0005505B"/>
    <w:rsid w:val="000551A5"/>
    <w:rsid w:val="000556DB"/>
    <w:rsid w:val="00055B1E"/>
    <w:rsid w:val="00055E40"/>
    <w:rsid w:val="00055FE1"/>
    <w:rsid w:val="0005601A"/>
    <w:rsid w:val="0005641B"/>
    <w:rsid w:val="00056578"/>
    <w:rsid w:val="00056882"/>
    <w:rsid w:val="0005698B"/>
    <w:rsid w:val="00056CB8"/>
    <w:rsid w:val="00056CF4"/>
    <w:rsid w:val="00057205"/>
    <w:rsid w:val="000574BB"/>
    <w:rsid w:val="0005761E"/>
    <w:rsid w:val="000576A2"/>
    <w:rsid w:val="0005779D"/>
    <w:rsid w:val="000579DC"/>
    <w:rsid w:val="00057A1C"/>
    <w:rsid w:val="000594CC"/>
    <w:rsid w:val="00060016"/>
    <w:rsid w:val="000600C4"/>
    <w:rsid w:val="00060165"/>
    <w:rsid w:val="00060195"/>
    <w:rsid w:val="0006031C"/>
    <w:rsid w:val="000604A5"/>
    <w:rsid w:val="00060600"/>
    <w:rsid w:val="0006062C"/>
    <w:rsid w:val="000606C8"/>
    <w:rsid w:val="00060A35"/>
    <w:rsid w:val="00060AA7"/>
    <w:rsid w:val="00060AD0"/>
    <w:rsid w:val="000610FD"/>
    <w:rsid w:val="000614E8"/>
    <w:rsid w:val="00061503"/>
    <w:rsid w:val="0006154C"/>
    <w:rsid w:val="000616FE"/>
    <w:rsid w:val="00061914"/>
    <w:rsid w:val="00061B96"/>
    <w:rsid w:val="00061CF8"/>
    <w:rsid w:val="000620C5"/>
    <w:rsid w:val="00062236"/>
    <w:rsid w:val="0006242A"/>
    <w:rsid w:val="000625AA"/>
    <w:rsid w:val="00062B88"/>
    <w:rsid w:val="00062B9E"/>
    <w:rsid w:val="00063026"/>
    <w:rsid w:val="00063153"/>
    <w:rsid w:val="00063306"/>
    <w:rsid w:val="00063614"/>
    <w:rsid w:val="000637D4"/>
    <w:rsid w:val="00063C55"/>
    <w:rsid w:val="00063DBF"/>
    <w:rsid w:val="00063E0D"/>
    <w:rsid w:val="00063FCE"/>
    <w:rsid w:val="00063FFE"/>
    <w:rsid w:val="0006404F"/>
    <w:rsid w:val="000644E0"/>
    <w:rsid w:val="00064635"/>
    <w:rsid w:val="000646DB"/>
    <w:rsid w:val="00064784"/>
    <w:rsid w:val="00064866"/>
    <w:rsid w:val="0006499C"/>
    <w:rsid w:val="00064A98"/>
    <w:rsid w:val="00064ABA"/>
    <w:rsid w:val="00064FCF"/>
    <w:rsid w:val="000653B7"/>
    <w:rsid w:val="000659EA"/>
    <w:rsid w:val="00065CDF"/>
    <w:rsid w:val="00065D3D"/>
    <w:rsid w:val="00065E4B"/>
    <w:rsid w:val="00065F53"/>
    <w:rsid w:val="00066241"/>
    <w:rsid w:val="000662DA"/>
    <w:rsid w:val="0006652B"/>
    <w:rsid w:val="00066545"/>
    <w:rsid w:val="00066571"/>
    <w:rsid w:val="0006668D"/>
    <w:rsid w:val="000666CF"/>
    <w:rsid w:val="00066B52"/>
    <w:rsid w:val="00066B57"/>
    <w:rsid w:val="00066EAF"/>
    <w:rsid w:val="00067305"/>
    <w:rsid w:val="00067306"/>
    <w:rsid w:val="00067613"/>
    <w:rsid w:val="0007001C"/>
    <w:rsid w:val="000701DF"/>
    <w:rsid w:val="00070419"/>
    <w:rsid w:val="00070507"/>
    <w:rsid w:val="00070746"/>
    <w:rsid w:val="00070792"/>
    <w:rsid w:val="00070F51"/>
    <w:rsid w:val="00070F94"/>
    <w:rsid w:val="00071052"/>
    <w:rsid w:val="00071180"/>
    <w:rsid w:val="00071285"/>
    <w:rsid w:val="000712C3"/>
    <w:rsid w:val="0007136D"/>
    <w:rsid w:val="000713D9"/>
    <w:rsid w:val="00071404"/>
    <w:rsid w:val="0007154C"/>
    <w:rsid w:val="000716FE"/>
    <w:rsid w:val="00071703"/>
    <w:rsid w:val="0007175E"/>
    <w:rsid w:val="0007178A"/>
    <w:rsid w:val="00071852"/>
    <w:rsid w:val="0007191E"/>
    <w:rsid w:val="00072035"/>
    <w:rsid w:val="00072258"/>
    <w:rsid w:val="00072CBA"/>
    <w:rsid w:val="0007316F"/>
    <w:rsid w:val="00073583"/>
    <w:rsid w:val="000735FC"/>
    <w:rsid w:val="000737E9"/>
    <w:rsid w:val="00073852"/>
    <w:rsid w:val="00073B38"/>
    <w:rsid w:val="00073E73"/>
    <w:rsid w:val="0007436F"/>
    <w:rsid w:val="000745FD"/>
    <w:rsid w:val="00074766"/>
    <w:rsid w:val="000747B3"/>
    <w:rsid w:val="000749A1"/>
    <w:rsid w:val="00074A6E"/>
    <w:rsid w:val="00074C41"/>
    <w:rsid w:val="00074D9C"/>
    <w:rsid w:val="00074FF3"/>
    <w:rsid w:val="000750CF"/>
    <w:rsid w:val="0007515B"/>
    <w:rsid w:val="00075396"/>
    <w:rsid w:val="00075675"/>
    <w:rsid w:val="00075710"/>
    <w:rsid w:val="000758E7"/>
    <w:rsid w:val="00075DF5"/>
    <w:rsid w:val="00075E10"/>
    <w:rsid w:val="00076223"/>
    <w:rsid w:val="000763DA"/>
    <w:rsid w:val="000764A8"/>
    <w:rsid w:val="0007660D"/>
    <w:rsid w:val="00076772"/>
    <w:rsid w:val="0007694F"/>
    <w:rsid w:val="00076B5E"/>
    <w:rsid w:val="00076D22"/>
    <w:rsid w:val="00076DE0"/>
    <w:rsid w:val="00076E56"/>
    <w:rsid w:val="00076F9C"/>
    <w:rsid w:val="000773EC"/>
    <w:rsid w:val="000774D8"/>
    <w:rsid w:val="000775C6"/>
    <w:rsid w:val="000776B1"/>
    <w:rsid w:val="000778C5"/>
    <w:rsid w:val="000778DC"/>
    <w:rsid w:val="000779B6"/>
    <w:rsid w:val="00077C24"/>
    <w:rsid w:val="00077D2D"/>
    <w:rsid w:val="00077DAF"/>
    <w:rsid w:val="00080091"/>
    <w:rsid w:val="000806C9"/>
    <w:rsid w:val="00080B66"/>
    <w:rsid w:val="00080EF3"/>
    <w:rsid w:val="000813E1"/>
    <w:rsid w:val="000815B5"/>
    <w:rsid w:val="000815CB"/>
    <w:rsid w:val="00081618"/>
    <w:rsid w:val="00081670"/>
    <w:rsid w:val="0008187F"/>
    <w:rsid w:val="00081DCB"/>
    <w:rsid w:val="00081DD1"/>
    <w:rsid w:val="00081ECB"/>
    <w:rsid w:val="00081F69"/>
    <w:rsid w:val="0008284B"/>
    <w:rsid w:val="000828E7"/>
    <w:rsid w:val="00082D49"/>
    <w:rsid w:val="00082F6F"/>
    <w:rsid w:val="00083062"/>
    <w:rsid w:val="000832E3"/>
    <w:rsid w:val="00083356"/>
    <w:rsid w:val="000834B8"/>
    <w:rsid w:val="0008364B"/>
    <w:rsid w:val="000838CE"/>
    <w:rsid w:val="000839D9"/>
    <w:rsid w:val="00083AA5"/>
    <w:rsid w:val="00083B51"/>
    <w:rsid w:val="0008427E"/>
    <w:rsid w:val="000842B8"/>
    <w:rsid w:val="00084477"/>
    <w:rsid w:val="00084A04"/>
    <w:rsid w:val="00084CCE"/>
    <w:rsid w:val="00084EC4"/>
    <w:rsid w:val="00084FA7"/>
    <w:rsid w:val="000850CA"/>
    <w:rsid w:val="000851AC"/>
    <w:rsid w:val="00085289"/>
    <w:rsid w:val="0008540D"/>
    <w:rsid w:val="00085CA0"/>
    <w:rsid w:val="00085CA5"/>
    <w:rsid w:val="00086028"/>
    <w:rsid w:val="000861B5"/>
    <w:rsid w:val="00086404"/>
    <w:rsid w:val="000865CA"/>
    <w:rsid w:val="000865FF"/>
    <w:rsid w:val="000866EB"/>
    <w:rsid w:val="000867C1"/>
    <w:rsid w:val="000869C4"/>
    <w:rsid w:val="00086C84"/>
    <w:rsid w:val="00086E2D"/>
    <w:rsid w:val="0008719C"/>
    <w:rsid w:val="0008750C"/>
    <w:rsid w:val="0008765C"/>
    <w:rsid w:val="00087771"/>
    <w:rsid w:val="000879A9"/>
    <w:rsid w:val="00087C61"/>
    <w:rsid w:val="00087CF8"/>
    <w:rsid w:val="00087EA8"/>
    <w:rsid w:val="00087F50"/>
    <w:rsid w:val="0009010F"/>
    <w:rsid w:val="0009039C"/>
    <w:rsid w:val="00090466"/>
    <w:rsid w:val="00090763"/>
    <w:rsid w:val="000907C8"/>
    <w:rsid w:val="00090BEC"/>
    <w:rsid w:val="00090C66"/>
    <w:rsid w:val="00090D04"/>
    <w:rsid w:val="00090D6C"/>
    <w:rsid w:val="00090F95"/>
    <w:rsid w:val="00091520"/>
    <w:rsid w:val="000918BC"/>
    <w:rsid w:val="000919D0"/>
    <w:rsid w:val="00091A53"/>
    <w:rsid w:val="00091B38"/>
    <w:rsid w:val="00091B39"/>
    <w:rsid w:val="00091B84"/>
    <w:rsid w:val="00092057"/>
    <w:rsid w:val="0009206B"/>
    <w:rsid w:val="000924E2"/>
    <w:rsid w:val="00092528"/>
    <w:rsid w:val="00092748"/>
    <w:rsid w:val="00092C45"/>
    <w:rsid w:val="00092CC7"/>
    <w:rsid w:val="00093070"/>
    <w:rsid w:val="000930DF"/>
    <w:rsid w:val="0009317C"/>
    <w:rsid w:val="0009325E"/>
    <w:rsid w:val="000934A0"/>
    <w:rsid w:val="000934BE"/>
    <w:rsid w:val="00093881"/>
    <w:rsid w:val="0009390D"/>
    <w:rsid w:val="00093A3D"/>
    <w:rsid w:val="00093B22"/>
    <w:rsid w:val="00093C0B"/>
    <w:rsid w:val="00093C28"/>
    <w:rsid w:val="00093CE2"/>
    <w:rsid w:val="00093D24"/>
    <w:rsid w:val="00093D75"/>
    <w:rsid w:val="000943E0"/>
    <w:rsid w:val="000944F9"/>
    <w:rsid w:val="00094B0E"/>
    <w:rsid w:val="00094E7B"/>
    <w:rsid w:val="000953D3"/>
    <w:rsid w:val="0009541C"/>
    <w:rsid w:val="0009543B"/>
    <w:rsid w:val="000954DC"/>
    <w:rsid w:val="00095610"/>
    <w:rsid w:val="00095761"/>
    <w:rsid w:val="00095851"/>
    <w:rsid w:val="0009591D"/>
    <w:rsid w:val="0009593C"/>
    <w:rsid w:val="00095970"/>
    <w:rsid w:val="00095B07"/>
    <w:rsid w:val="00095B40"/>
    <w:rsid w:val="00095CD4"/>
    <w:rsid w:val="00095DC0"/>
    <w:rsid w:val="00095F41"/>
    <w:rsid w:val="000960D5"/>
    <w:rsid w:val="00096333"/>
    <w:rsid w:val="0009651C"/>
    <w:rsid w:val="00096528"/>
    <w:rsid w:val="0009659E"/>
    <w:rsid w:val="000969DB"/>
    <w:rsid w:val="00096BD0"/>
    <w:rsid w:val="00096D64"/>
    <w:rsid w:val="00096D6C"/>
    <w:rsid w:val="00096E91"/>
    <w:rsid w:val="00096FD8"/>
    <w:rsid w:val="000970D5"/>
    <w:rsid w:val="00097111"/>
    <w:rsid w:val="00097373"/>
    <w:rsid w:val="000973FC"/>
    <w:rsid w:val="00097508"/>
    <w:rsid w:val="000976AB"/>
    <w:rsid w:val="00097D08"/>
    <w:rsid w:val="00097E2B"/>
    <w:rsid w:val="00097EA6"/>
    <w:rsid w:val="00097F05"/>
    <w:rsid w:val="00097FBE"/>
    <w:rsid w:val="000A0157"/>
    <w:rsid w:val="000A0206"/>
    <w:rsid w:val="000A0279"/>
    <w:rsid w:val="000A0496"/>
    <w:rsid w:val="000A04A1"/>
    <w:rsid w:val="000A04CC"/>
    <w:rsid w:val="000A065D"/>
    <w:rsid w:val="000A0AA5"/>
    <w:rsid w:val="000A107A"/>
    <w:rsid w:val="000A11AA"/>
    <w:rsid w:val="000A11CD"/>
    <w:rsid w:val="000A13E5"/>
    <w:rsid w:val="000A16FC"/>
    <w:rsid w:val="000A175E"/>
    <w:rsid w:val="000A1859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DA3"/>
    <w:rsid w:val="000A2E8A"/>
    <w:rsid w:val="000A2F17"/>
    <w:rsid w:val="000A2FC6"/>
    <w:rsid w:val="000A305A"/>
    <w:rsid w:val="000A31FF"/>
    <w:rsid w:val="000A32FE"/>
    <w:rsid w:val="000A35A3"/>
    <w:rsid w:val="000A36CF"/>
    <w:rsid w:val="000A3A4C"/>
    <w:rsid w:val="000A3A99"/>
    <w:rsid w:val="000A3EEE"/>
    <w:rsid w:val="000A41E0"/>
    <w:rsid w:val="000A435D"/>
    <w:rsid w:val="000A45E8"/>
    <w:rsid w:val="000A4A3B"/>
    <w:rsid w:val="000A4F1C"/>
    <w:rsid w:val="000A4FB1"/>
    <w:rsid w:val="000A59AF"/>
    <w:rsid w:val="000A5B00"/>
    <w:rsid w:val="000A5CF2"/>
    <w:rsid w:val="000A608B"/>
    <w:rsid w:val="000A60DA"/>
    <w:rsid w:val="000A6146"/>
    <w:rsid w:val="000A629F"/>
    <w:rsid w:val="000A6EB5"/>
    <w:rsid w:val="000A70BC"/>
    <w:rsid w:val="000A7164"/>
    <w:rsid w:val="000A7459"/>
    <w:rsid w:val="000A7512"/>
    <w:rsid w:val="000A75C3"/>
    <w:rsid w:val="000A75CB"/>
    <w:rsid w:val="000A77F3"/>
    <w:rsid w:val="000A7CA8"/>
    <w:rsid w:val="000B027E"/>
    <w:rsid w:val="000B0479"/>
    <w:rsid w:val="000B04F4"/>
    <w:rsid w:val="000B054E"/>
    <w:rsid w:val="000B07C9"/>
    <w:rsid w:val="000B08E4"/>
    <w:rsid w:val="000B0A6C"/>
    <w:rsid w:val="000B0D72"/>
    <w:rsid w:val="000B0E52"/>
    <w:rsid w:val="000B0ED2"/>
    <w:rsid w:val="000B0F0E"/>
    <w:rsid w:val="000B0F0F"/>
    <w:rsid w:val="000B10E2"/>
    <w:rsid w:val="000B1370"/>
    <w:rsid w:val="000B16D9"/>
    <w:rsid w:val="000B208F"/>
    <w:rsid w:val="000B20EB"/>
    <w:rsid w:val="000B23C6"/>
    <w:rsid w:val="000B2618"/>
    <w:rsid w:val="000B279F"/>
    <w:rsid w:val="000B27C6"/>
    <w:rsid w:val="000B2942"/>
    <w:rsid w:val="000B2B00"/>
    <w:rsid w:val="000B2BDA"/>
    <w:rsid w:val="000B2DF7"/>
    <w:rsid w:val="000B33AB"/>
    <w:rsid w:val="000B3507"/>
    <w:rsid w:val="000B35BC"/>
    <w:rsid w:val="000B3794"/>
    <w:rsid w:val="000B37A9"/>
    <w:rsid w:val="000B38BA"/>
    <w:rsid w:val="000B3B42"/>
    <w:rsid w:val="000B3BAD"/>
    <w:rsid w:val="000B3D80"/>
    <w:rsid w:val="000B3E49"/>
    <w:rsid w:val="000B4343"/>
    <w:rsid w:val="000B43AA"/>
    <w:rsid w:val="000B4453"/>
    <w:rsid w:val="000B46C5"/>
    <w:rsid w:val="000B47E1"/>
    <w:rsid w:val="000B4DF6"/>
    <w:rsid w:val="000B50DF"/>
    <w:rsid w:val="000B5568"/>
    <w:rsid w:val="000B56EC"/>
    <w:rsid w:val="000B5AD6"/>
    <w:rsid w:val="000B5ADF"/>
    <w:rsid w:val="000B5B0D"/>
    <w:rsid w:val="000B5EE4"/>
    <w:rsid w:val="000B5F3F"/>
    <w:rsid w:val="000B6038"/>
    <w:rsid w:val="000B647D"/>
    <w:rsid w:val="000B681D"/>
    <w:rsid w:val="000B6B6F"/>
    <w:rsid w:val="000B6B81"/>
    <w:rsid w:val="000B6C64"/>
    <w:rsid w:val="000B6CBF"/>
    <w:rsid w:val="000B6EA0"/>
    <w:rsid w:val="000B760E"/>
    <w:rsid w:val="000B7703"/>
    <w:rsid w:val="000B7959"/>
    <w:rsid w:val="000B79C7"/>
    <w:rsid w:val="000B7ADB"/>
    <w:rsid w:val="000B7BA7"/>
    <w:rsid w:val="000B7CAE"/>
    <w:rsid w:val="000C00BE"/>
    <w:rsid w:val="000C045C"/>
    <w:rsid w:val="000C09A1"/>
    <w:rsid w:val="000C0B73"/>
    <w:rsid w:val="000C0EC9"/>
    <w:rsid w:val="000C0F68"/>
    <w:rsid w:val="000C1031"/>
    <w:rsid w:val="000C1136"/>
    <w:rsid w:val="000C11BF"/>
    <w:rsid w:val="000C1261"/>
    <w:rsid w:val="000C16E7"/>
    <w:rsid w:val="000C1ABC"/>
    <w:rsid w:val="000C1C6C"/>
    <w:rsid w:val="000C21E9"/>
    <w:rsid w:val="000C25EE"/>
    <w:rsid w:val="000C260D"/>
    <w:rsid w:val="000C2752"/>
    <w:rsid w:val="000C2855"/>
    <w:rsid w:val="000C292A"/>
    <w:rsid w:val="000C2B2F"/>
    <w:rsid w:val="000C305E"/>
    <w:rsid w:val="000C3306"/>
    <w:rsid w:val="000C3566"/>
    <w:rsid w:val="000C3816"/>
    <w:rsid w:val="000C3AAA"/>
    <w:rsid w:val="000C3B64"/>
    <w:rsid w:val="000C3D63"/>
    <w:rsid w:val="000C3FAF"/>
    <w:rsid w:val="000C40DF"/>
    <w:rsid w:val="000C413F"/>
    <w:rsid w:val="000C4521"/>
    <w:rsid w:val="000C460D"/>
    <w:rsid w:val="000C4661"/>
    <w:rsid w:val="000C4840"/>
    <w:rsid w:val="000C49B9"/>
    <w:rsid w:val="000C524B"/>
    <w:rsid w:val="000C52F3"/>
    <w:rsid w:val="000C54FE"/>
    <w:rsid w:val="000C5604"/>
    <w:rsid w:val="000C560B"/>
    <w:rsid w:val="000C565B"/>
    <w:rsid w:val="000C57E3"/>
    <w:rsid w:val="000C588A"/>
    <w:rsid w:val="000C5F43"/>
    <w:rsid w:val="000C6363"/>
    <w:rsid w:val="000C648A"/>
    <w:rsid w:val="000C6812"/>
    <w:rsid w:val="000C693B"/>
    <w:rsid w:val="000C698B"/>
    <w:rsid w:val="000C7120"/>
    <w:rsid w:val="000C74F3"/>
    <w:rsid w:val="000C7524"/>
    <w:rsid w:val="000C7603"/>
    <w:rsid w:val="000C76ED"/>
    <w:rsid w:val="000C7725"/>
    <w:rsid w:val="000C7867"/>
    <w:rsid w:val="000C7F41"/>
    <w:rsid w:val="000D0032"/>
    <w:rsid w:val="000D0664"/>
    <w:rsid w:val="000D0889"/>
    <w:rsid w:val="000D09A8"/>
    <w:rsid w:val="000D0F86"/>
    <w:rsid w:val="000D17BE"/>
    <w:rsid w:val="000D186A"/>
    <w:rsid w:val="000D1A62"/>
    <w:rsid w:val="000D1B4C"/>
    <w:rsid w:val="000D1EB8"/>
    <w:rsid w:val="000D206D"/>
    <w:rsid w:val="000D23E4"/>
    <w:rsid w:val="000D2717"/>
    <w:rsid w:val="000D27EE"/>
    <w:rsid w:val="000D2864"/>
    <w:rsid w:val="000D2962"/>
    <w:rsid w:val="000D29FC"/>
    <w:rsid w:val="000D2F00"/>
    <w:rsid w:val="000D2F41"/>
    <w:rsid w:val="000D3189"/>
    <w:rsid w:val="000D325C"/>
    <w:rsid w:val="000D356E"/>
    <w:rsid w:val="000D3724"/>
    <w:rsid w:val="000D38D5"/>
    <w:rsid w:val="000D3956"/>
    <w:rsid w:val="000D3C8D"/>
    <w:rsid w:val="000D3DE1"/>
    <w:rsid w:val="000D3E7C"/>
    <w:rsid w:val="000D4136"/>
    <w:rsid w:val="000D44E4"/>
    <w:rsid w:val="000D48FE"/>
    <w:rsid w:val="000D4B2F"/>
    <w:rsid w:val="000D4C0A"/>
    <w:rsid w:val="000D4C2B"/>
    <w:rsid w:val="000D4DCF"/>
    <w:rsid w:val="000D4DE9"/>
    <w:rsid w:val="000D4E37"/>
    <w:rsid w:val="000D4E44"/>
    <w:rsid w:val="000D4EAA"/>
    <w:rsid w:val="000D5259"/>
    <w:rsid w:val="000D56A0"/>
    <w:rsid w:val="000D577C"/>
    <w:rsid w:val="000D5970"/>
    <w:rsid w:val="000D5C33"/>
    <w:rsid w:val="000D6100"/>
    <w:rsid w:val="000D658A"/>
    <w:rsid w:val="000D65B8"/>
    <w:rsid w:val="000D670D"/>
    <w:rsid w:val="000D69DF"/>
    <w:rsid w:val="000D6AB8"/>
    <w:rsid w:val="000D6B87"/>
    <w:rsid w:val="000D6CD3"/>
    <w:rsid w:val="000D6E01"/>
    <w:rsid w:val="000D7221"/>
    <w:rsid w:val="000D75D2"/>
    <w:rsid w:val="000D78DD"/>
    <w:rsid w:val="000D78E0"/>
    <w:rsid w:val="000D7924"/>
    <w:rsid w:val="000D7BBE"/>
    <w:rsid w:val="000D7E13"/>
    <w:rsid w:val="000E0060"/>
    <w:rsid w:val="000E049A"/>
    <w:rsid w:val="000E04B2"/>
    <w:rsid w:val="000E088C"/>
    <w:rsid w:val="000E0A6F"/>
    <w:rsid w:val="000E0D2E"/>
    <w:rsid w:val="000E0DD6"/>
    <w:rsid w:val="000E0DF0"/>
    <w:rsid w:val="000E0E2A"/>
    <w:rsid w:val="000E0ED5"/>
    <w:rsid w:val="000E15DD"/>
    <w:rsid w:val="000E1A96"/>
    <w:rsid w:val="000E1C05"/>
    <w:rsid w:val="000E1E22"/>
    <w:rsid w:val="000E2104"/>
    <w:rsid w:val="000E229F"/>
    <w:rsid w:val="000E2C8B"/>
    <w:rsid w:val="000E2CC6"/>
    <w:rsid w:val="000E4259"/>
    <w:rsid w:val="000E4294"/>
    <w:rsid w:val="000E4337"/>
    <w:rsid w:val="000E4351"/>
    <w:rsid w:val="000E47AF"/>
    <w:rsid w:val="000E4839"/>
    <w:rsid w:val="000E483C"/>
    <w:rsid w:val="000E48A5"/>
    <w:rsid w:val="000E492F"/>
    <w:rsid w:val="000E4A58"/>
    <w:rsid w:val="000E4B50"/>
    <w:rsid w:val="000E4DF1"/>
    <w:rsid w:val="000E4F9A"/>
    <w:rsid w:val="000E55B5"/>
    <w:rsid w:val="000E6210"/>
    <w:rsid w:val="000E656D"/>
    <w:rsid w:val="000E6AC0"/>
    <w:rsid w:val="000E6C70"/>
    <w:rsid w:val="000E6D22"/>
    <w:rsid w:val="000E6E52"/>
    <w:rsid w:val="000E7A4D"/>
    <w:rsid w:val="000E7B15"/>
    <w:rsid w:val="000E7C69"/>
    <w:rsid w:val="000E7CC1"/>
    <w:rsid w:val="000E7D05"/>
    <w:rsid w:val="000E7D75"/>
    <w:rsid w:val="000E7E2D"/>
    <w:rsid w:val="000F015A"/>
    <w:rsid w:val="000F02B9"/>
    <w:rsid w:val="000F0488"/>
    <w:rsid w:val="000F05A3"/>
    <w:rsid w:val="000F0832"/>
    <w:rsid w:val="000F0A8E"/>
    <w:rsid w:val="000F0F93"/>
    <w:rsid w:val="000F1193"/>
    <w:rsid w:val="000F13D7"/>
    <w:rsid w:val="000F14F6"/>
    <w:rsid w:val="000F1761"/>
    <w:rsid w:val="000F18AE"/>
    <w:rsid w:val="000F1B22"/>
    <w:rsid w:val="000F2242"/>
    <w:rsid w:val="000F2333"/>
    <w:rsid w:val="000F267F"/>
    <w:rsid w:val="000F282F"/>
    <w:rsid w:val="000F290C"/>
    <w:rsid w:val="000F2B1F"/>
    <w:rsid w:val="000F2DE6"/>
    <w:rsid w:val="000F2E63"/>
    <w:rsid w:val="000F2F15"/>
    <w:rsid w:val="000F3047"/>
    <w:rsid w:val="000F3093"/>
    <w:rsid w:val="000F31B9"/>
    <w:rsid w:val="000F351E"/>
    <w:rsid w:val="000F35EF"/>
    <w:rsid w:val="000F3754"/>
    <w:rsid w:val="000F39E1"/>
    <w:rsid w:val="000F3FBE"/>
    <w:rsid w:val="000F4025"/>
    <w:rsid w:val="000F4245"/>
    <w:rsid w:val="000F460B"/>
    <w:rsid w:val="000F47A1"/>
    <w:rsid w:val="000F4CD7"/>
    <w:rsid w:val="000F4D13"/>
    <w:rsid w:val="000F4D17"/>
    <w:rsid w:val="000F4E2C"/>
    <w:rsid w:val="000F50A7"/>
    <w:rsid w:val="000F51D6"/>
    <w:rsid w:val="000F524D"/>
    <w:rsid w:val="000F54A1"/>
    <w:rsid w:val="000F5522"/>
    <w:rsid w:val="000F5724"/>
    <w:rsid w:val="000F59EF"/>
    <w:rsid w:val="000F5B44"/>
    <w:rsid w:val="000F5BD5"/>
    <w:rsid w:val="000F5BDF"/>
    <w:rsid w:val="000F5CAA"/>
    <w:rsid w:val="000F609E"/>
    <w:rsid w:val="000F632E"/>
    <w:rsid w:val="000F6352"/>
    <w:rsid w:val="000F6405"/>
    <w:rsid w:val="000F65B7"/>
    <w:rsid w:val="000F661B"/>
    <w:rsid w:val="000F67CB"/>
    <w:rsid w:val="000F6BF4"/>
    <w:rsid w:val="000F6D6B"/>
    <w:rsid w:val="000F6DD9"/>
    <w:rsid w:val="000F6FF9"/>
    <w:rsid w:val="000F7066"/>
    <w:rsid w:val="000F744A"/>
    <w:rsid w:val="000F79BD"/>
    <w:rsid w:val="000F7D6B"/>
    <w:rsid w:val="001000D4"/>
    <w:rsid w:val="001000DB"/>
    <w:rsid w:val="001005AD"/>
    <w:rsid w:val="0010083D"/>
    <w:rsid w:val="00100A18"/>
    <w:rsid w:val="00100EF1"/>
    <w:rsid w:val="001011AA"/>
    <w:rsid w:val="00101240"/>
    <w:rsid w:val="00101449"/>
    <w:rsid w:val="001016EB"/>
    <w:rsid w:val="001017E7"/>
    <w:rsid w:val="001019C6"/>
    <w:rsid w:val="00101FE1"/>
    <w:rsid w:val="0010212F"/>
    <w:rsid w:val="001021BD"/>
    <w:rsid w:val="001022EC"/>
    <w:rsid w:val="00102567"/>
    <w:rsid w:val="00102BE5"/>
    <w:rsid w:val="00102EF9"/>
    <w:rsid w:val="00102F41"/>
    <w:rsid w:val="00103185"/>
    <w:rsid w:val="0010324A"/>
    <w:rsid w:val="001037FC"/>
    <w:rsid w:val="00103A17"/>
    <w:rsid w:val="00103AD6"/>
    <w:rsid w:val="00103CCE"/>
    <w:rsid w:val="0010429A"/>
    <w:rsid w:val="00104321"/>
    <w:rsid w:val="00104377"/>
    <w:rsid w:val="001043A9"/>
    <w:rsid w:val="00104ADD"/>
    <w:rsid w:val="00104E0B"/>
    <w:rsid w:val="001051B9"/>
    <w:rsid w:val="001056C3"/>
    <w:rsid w:val="0010588F"/>
    <w:rsid w:val="001058E0"/>
    <w:rsid w:val="00105963"/>
    <w:rsid w:val="00105C06"/>
    <w:rsid w:val="00105C87"/>
    <w:rsid w:val="00105CD2"/>
    <w:rsid w:val="00105E11"/>
    <w:rsid w:val="00105E87"/>
    <w:rsid w:val="00105EE3"/>
    <w:rsid w:val="00105F5A"/>
    <w:rsid w:val="0010600A"/>
    <w:rsid w:val="00106223"/>
    <w:rsid w:val="00106401"/>
    <w:rsid w:val="00106775"/>
    <w:rsid w:val="00106EE5"/>
    <w:rsid w:val="00106EF1"/>
    <w:rsid w:val="00106F7F"/>
    <w:rsid w:val="00107306"/>
    <w:rsid w:val="00107422"/>
    <w:rsid w:val="001074DD"/>
    <w:rsid w:val="00107578"/>
    <w:rsid w:val="001078C7"/>
    <w:rsid w:val="001079AD"/>
    <w:rsid w:val="00107C09"/>
    <w:rsid w:val="00110376"/>
    <w:rsid w:val="0011062F"/>
    <w:rsid w:val="001109E2"/>
    <w:rsid w:val="00111149"/>
    <w:rsid w:val="00111614"/>
    <w:rsid w:val="00111B28"/>
    <w:rsid w:val="00111C40"/>
    <w:rsid w:val="00111DC4"/>
    <w:rsid w:val="0011209D"/>
    <w:rsid w:val="001123EB"/>
    <w:rsid w:val="001124C0"/>
    <w:rsid w:val="001127B2"/>
    <w:rsid w:val="00112AAD"/>
    <w:rsid w:val="00112F85"/>
    <w:rsid w:val="00113319"/>
    <w:rsid w:val="00113339"/>
    <w:rsid w:val="001140D1"/>
    <w:rsid w:val="0011438E"/>
    <w:rsid w:val="001144F9"/>
    <w:rsid w:val="0011459B"/>
    <w:rsid w:val="0011460E"/>
    <w:rsid w:val="00114879"/>
    <w:rsid w:val="00114A55"/>
    <w:rsid w:val="00114F2D"/>
    <w:rsid w:val="00115710"/>
    <w:rsid w:val="00115A31"/>
    <w:rsid w:val="00115C2B"/>
    <w:rsid w:val="00115D81"/>
    <w:rsid w:val="00115F80"/>
    <w:rsid w:val="00116284"/>
    <w:rsid w:val="001163CA"/>
    <w:rsid w:val="001164B9"/>
    <w:rsid w:val="00116688"/>
    <w:rsid w:val="001168C2"/>
    <w:rsid w:val="0011690F"/>
    <w:rsid w:val="001169FA"/>
    <w:rsid w:val="00116BD2"/>
    <w:rsid w:val="00116D79"/>
    <w:rsid w:val="00116E11"/>
    <w:rsid w:val="0011705F"/>
    <w:rsid w:val="001173BE"/>
    <w:rsid w:val="00117491"/>
    <w:rsid w:val="001174E6"/>
    <w:rsid w:val="001176EC"/>
    <w:rsid w:val="001201C4"/>
    <w:rsid w:val="0012039F"/>
    <w:rsid w:val="00120635"/>
    <w:rsid w:val="001206B8"/>
    <w:rsid w:val="00120A12"/>
    <w:rsid w:val="00120BF0"/>
    <w:rsid w:val="00120C69"/>
    <w:rsid w:val="00120F25"/>
    <w:rsid w:val="00120F74"/>
    <w:rsid w:val="00121835"/>
    <w:rsid w:val="00121866"/>
    <w:rsid w:val="00121AE4"/>
    <w:rsid w:val="00121CFF"/>
    <w:rsid w:val="00121F70"/>
    <w:rsid w:val="00121FB6"/>
    <w:rsid w:val="00121FDF"/>
    <w:rsid w:val="0012216E"/>
    <w:rsid w:val="00122627"/>
    <w:rsid w:val="0012283D"/>
    <w:rsid w:val="001228A0"/>
    <w:rsid w:val="001229C5"/>
    <w:rsid w:val="00122C75"/>
    <w:rsid w:val="00122DF4"/>
    <w:rsid w:val="0012305C"/>
    <w:rsid w:val="001230B6"/>
    <w:rsid w:val="00123384"/>
    <w:rsid w:val="001234B1"/>
    <w:rsid w:val="001234B8"/>
    <w:rsid w:val="001234CA"/>
    <w:rsid w:val="001241C8"/>
    <w:rsid w:val="001247C1"/>
    <w:rsid w:val="00124DF3"/>
    <w:rsid w:val="00124EEF"/>
    <w:rsid w:val="00125673"/>
    <w:rsid w:val="00125753"/>
    <w:rsid w:val="001258A5"/>
    <w:rsid w:val="00125905"/>
    <w:rsid w:val="00125A52"/>
    <w:rsid w:val="00125C99"/>
    <w:rsid w:val="00125CA7"/>
    <w:rsid w:val="00125DA7"/>
    <w:rsid w:val="00125E52"/>
    <w:rsid w:val="00126133"/>
    <w:rsid w:val="001261F2"/>
    <w:rsid w:val="001262CA"/>
    <w:rsid w:val="001266AA"/>
    <w:rsid w:val="001266D2"/>
    <w:rsid w:val="001269AA"/>
    <w:rsid w:val="001269B3"/>
    <w:rsid w:val="00126A05"/>
    <w:rsid w:val="00126D3B"/>
    <w:rsid w:val="00126D46"/>
    <w:rsid w:val="00126E04"/>
    <w:rsid w:val="00126F05"/>
    <w:rsid w:val="00126F67"/>
    <w:rsid w:val="001278B6"/>
    <w:rsid w:val="00127DC9"/>
    <w:rsid w:val="00127E25"/>
    <w:rsid w:val="00130058"/>
    <w:rsid w:val="001302B0"/>
    <w:rsid w:val="0013075F"/>
    <w:rsid w:val="00130A7D"/>
    <w:rsid w:val="00130E25"/>
    <w:rsid w:val="00130EFD"/>
    <w:rsid w:val="00130F88"/>
    <w:rsid w:val="00130F99"/>
    <w:rsid w:val="00130FE6"/>
    <w:rsid w:val="00130FF9"/>
    <w:rsid w:val="0013101C"/>
    <w:rsid w:val="00131082"/>
    <w:rsid w:val="0013121B"/>
    <w:rsid w:val="00131487"/>
    <w:rsid w:val="001314A4"/>
    <w:rsid w:val="00131727"/>
    <w:rsid w:val="00131763"/>
    <w:rsid w:val="0013176B"/>
    <w:rsid w:val="00131B70"/>
    <w:rsid w:val="00131B77"/>
    <w:rsid w:val="00131C56"/>
    <w:rsid w:val="00131E7E"/>
    <w:rsid w:val="00132181"/>
    <w:rsid w:val="001324C9"/>
    <w:rsid w:val="001324D5"/>
    <w:rsid w:val="001326A6"/>
    <w:rsid w:val="001329FD"/>
    <w:rsid w:val="00132B3E"/>
    <w:rsid w:val="00132BFD"/>
    <w:rsid w:val="00132D45"/>
    <w:rsid w:val="00132F9A"/>
    <w:rsid w:val="001330D0"/>
    <w:rsid w:val="001334BE"/>
    <w:rsid w:val="00133523"/>
    <w:rsid w:val="0013355E"/>
    <w:rsid w:val="00133DC8"/>
    <w:rsid w:val="00133FE0"/>
    <w:rsid w:val="0013408F"/>
    <w:rsid w:val="001342FD"/>
    <w:rsid w:val="0013443B"/>
    <w:rsid w:val="0013452F"/>
    <w:rsid w:val="00134545"/>
    <w:rsid w:val="00134577"/>
    <w:rsid w:val="0013467C"/>
    <w:rsid w:val="00134AC1"/>
    <w:rsid w:val="001350D4"/>
    <w:rsid w:val="00135752"/>
    <w:rsid w:val="00135806"/>
    <w:rsid w:val="001359B0"/>
    <w:rsid w:val="001359E1"/>
    <w:rsid w:val="00135A3D"/>
    <w:rsid w:val="00135E4A"/>
    <w:rsid w:val="00136143"/>
    <w:rsid w:val="00136160"/>
    <w:rsid w:val="001361A2"/>
    <w:rsid w:val="00136221"/>
    <w:rsid w:val="00136469"/>
    <w:rsid w:val="0013659C"/>
    <w:rsid w:val="00136746"/>
    <w:rsid w:val="001368DD"/>
    <w:rsid w:val="0013698B"/>
    <w:rsid w:val="00136E62"/>
    <w:rsid w:val="00137091"/>
    <w:rsid w:val="00137193"/>
    <w:rsid w:val="0013719F"/>
    <w:rsid w:val="0013730F"/>
    <w:rsid w:val="0013750B"/>
    <w:rsid w:val="00137716"/>
    <w:rsid w:val="00137748"/>
    <w:rsid w:val="001377C1"/>
    <w:rsid w:val="00137C8C"/>
    <w:rsid w:val="00137CF3"/>
    <w:rsid w:val="00137E32"/>
    <w:rsid w:val="0014024A"/>
    <w:rsid w:val="00140381"/>
    <w:rsid w:val="001404D2"/>
    <w:rsid w:val="001405D6"/>
    <w:rsid w:val="0014060E"/>
    <w:rsid w:val="0014070B"/>
    <w:rsid w:val="00140858"/>
    <w:rsid w:val="00140C2B"/>
    <w:rsid w:val="00140DF2"/>
    <w:rsid w:val="00141060"/>
    <w:rsid w:val="0014126C"/>
    <w:rsid w:val="0014139E"/>
    <w:rsid w:val="001417AA"/>
    <w:rsid w:val="00141904"/>
    <w:rsid w:val="001419BE"/>
    <w:rsid w:val="00141A05"/>
    <w:rsid w:val="00141A86"/>
    <w:rsid w:val="00141AC3"/>
    <w:rsid w:val="00141EAA"/>
    <w:rsid w:val="00141F9A"/>
    <w:rsid w:val="00142355"/>
    <w:rsid w:val="0014261E"/>
    <w:rsid w:val="00142C0A"/>
    <w:rsid w:val="00142D32"/>
    <w:rsid w:val="00142EAB"/>
    <w:rsid w:val="00142F61"/>
    <w:rsid w:val="0014301C"/>
    <w:rsid w:val="00143193"/>
    <w:rsid w:val="0014343A"/>
    <w:rsid w:val="0014349A"/>
    <w:rsid w:val="001435E0"/>
    <w:rsid w:val="0014368D"/>
    <w:rsid w:val="001436EA"/>
    <w:rsid w:val="001437BF"/>
    <w:rsid w:val="00143858"/>
    <w:rsid w:val="001439C9"/>
    <w:rsid w:val="00143B1A"/>
    <w:rsid w:val="001441F8"/>
    <w:rsid w:val="0014452B"/>
    <w:rsid w:val="00144946"/>
    <w:rsid w:val="0014551A"/>
    <w:rsid w:val="001457FE"/>
    <w:rsid w:val="001458F1"/>
    <w:rsid w:val="00145D30"/>
    <w:rsid w:val="001462C3"/>
    <w:rsid w:val="00146625"/>
    <w:rsid w:val="00146ED8"/>
    <w:rsid w:val="00146F69"/>
    <w:rsid w:val="00147634"/>
    <w:rsid w:val="00147715"/>
    <w:rsid w:val="0014786A"/>
    <w:rsid w:val="001478E7"/>
    <w:rsid w:val="00147BAA"/>
    <w:rsid w:val="00147FD1"/>
    <w:rsid w:val="001500E7"/>
    <w:rsid w:val="001506FF"/>
    <w:rsid w:val="00150C7B"/>
    <w:rsid w:val="00151224"/>
    <w:rsid w:val="00151362"/>
    <w:rsid w:val="001514D9"/>
    <w:rsid w:val="00151807"/>
    <w:rsid w:val="00151CE2"/>
    <w:rsid w:val="00151DCE"/>
    <w:rsid w:val="0015226B"/>
    <w:rsid w:val="00152499"/>
    <w:rsid w:val="0015284E"/>
    <w:rsid w:val="00152E04"/>
    <w:rsid w:val="00152EEF"/>
    <w:rsid w:val="001530CB"/>
    <w:rsid w:val="00153378"/>
    <w:rsid w:val="0015368B"/>
    <w:rsid w:val="00153772"/>
    <w:rsid w:val="00153C68"/>
    <w:rsid w:val="00153D01"/>
    <w:rsid w:val="00153E0E"/>
    <w:rsid w:val="00153FDA"/>
    <w:rsid w:val="00154305"/>
    <w:rsid w:val="00154B5C"/>
    <w:rsid w:val="00154CCE"/>
    <w:rsid w:val="00154E76"/>
    <w:rsid w:val="00155022"/>
    <w:rsid w:val="0015535B"/>
    <w:rsid w:val="00155559"/>
    <w:rsid w:val="00155797"/>
    <w:rsid w:val="00155C9B"/>
    <w:rsid w:val="00155EAF"/>
    <w:rsid w:val="001562C6"/>
    <w:rsid w:val="001565D6"/>
    <w:rsid w:val="00156752"/>
    <w:rsid w:val="00156FFF"/>
    <w:rsid w:val="00157009"/>
    <w:rsid w:val="0015735B"/>
    <w:rsid w:val="00157547"/>
    <w:rsid w:val="00157DDD"/>
    <w:rsid w:val="00157E5C"/>
    <w:rsid w:val="00157F2C"/>
    <w:rsid w:val="0016026E"/>
    <w:rsid w:val="00160490"/>
    <w:rsid w:val="001604CE"/>
    <w:rsid w:val="00160732"/>
    <w:rsid w:val="0016090C"/>
    <w:rsid w:val="00160B35"/>
    <w:rsid w:val="00160C72"/>
    <w:rsid w:val="001610F5"/>
    <w:rsid w:val="0016116E"/>
    <w:rsid w:val="0016156F"/>
    <w:rsid w:val="00161623"/>
    <w:rsid w:val="00161964"/>
    <w:rsid w:val="0016304D"/>
    <w:rsid w:val="001631F1"/>
    <w:rsid w:val="00163285"/>
    <w:rsid w:val="001632B0"/>
    <w:rsid w:val="001635C3"/>
    <w:rsid w:val="0016364A"/>
    <w:rsid w:val="00163955"/>
    <w:rsid w:val="00163E61"/>
    <w:rsid w:val="00163FDB"/>
    <w:rsid w:val="00164194"/>
    <w:rsid w:val="001641D9"/>
    <w:rsid w:val="00164299"/>
    <w:rsid w:val="001642E1"/>
    <w:rsid w:val="001644C9"/>
    <w:rsid w:val="00164AB8"/>
    <w:rsid w:val="00165731"/>
    <w:rsid w:val="001657DF"/>
    <w:rsid w:val="00165A94"/>
    <w:rsid w:val="00165B77"/>
    <w:rsid w:val="00165EB6"/>
    <w:rsid w:val="00165EEA"/>
    <w:rsid w:val="00165EEC"/>
    <w:rsid w:val="00166029"/>
    <w:rsid w:val="0016602F"/>
    <w:rsid w:val="00166402"/>
    <w:rsid w:val="0016646D"/>
    <w:rsid w:val="00166923"/>
    <w:rsid w:val="00166AAC"/>
    <w:rsid w:val="00166F22"/>
    <w:rsid w:val="001670D0"/>
    <w:rsid w:val="001673C1"/>
    <w:rsid w:val="0016792D"/>
    <w:rsid w:val="00167AF7"/>
    <w:rsid w:val="00167BAF"/>
    <w:rsid w:val="00170138"/>
    <w:rsid w:val="0017024F"/>
    <w:rsid w:val="0017044A"/>
    <w:rsid w:val="001706FA"/>
    <w:rsid w:val="00170835"/>
    <w:rsid w:val="00170CEE"/>
    <w:rsid w:val="00170D3B"/>
    <w:rsid w:val="00170DAD"/>
    <w:rsid w:val="00170E4C"/>
    <w:rsid w:val="00170F95"/>
    <w:rsid w:val="0017100F"/>
    <w:rsid w:val="0017158F"/>
    <w:rsid w:val="00171986"/>
    <w:rsid w:val="001719FB"/>
    <w:rsid w:val="00171BBA"/>
    <w:rsid w:val="00171C6F"/>
    <w:rsid w:val="00171DA5"/>
    <w:rsid w:val="00171ED0"/>
    <w:rsid w:val="00171F4D"/>
    <w:rsid w:val="00171F5C"/>
    <w:rsid w:val="00171F6F"/>
    <w:rsid w:val="00172057"/>
    <w:rsid w:val="001723E0"/>
    <w:rsid w:val="00172535"/>
    <w:rsid w:val="00172577"/>
    <w:rsid w:val="001726CC"/>
    <w:rsid w:val="00172BAA"/>
    <w:rsid w:val="00172BF0"/>
    <w:rsid w:val="00172FC6"/>
    <w:rsid w:val="0017314A"/>
    <w:rsid w:val="001731BE"/>
    <w:rsid w:val="001734BB"/>
    <w:rsid w:val="00173685"/>
    <w:rsid w:val="00173A32"/>
    <w:rsid w:val="00173ECA"/>
    <w:rsid w:val="00173FFF"/>
    <w:rsid w:val="0017436B"/>
    <w:rsid w:val="001749BA"/>
    <w:rsid w:val="001749BC"/>
    <w:rsid w:val="00174B85"/>
    <w:rsid w:val="00174D46"/>
    <w:rsid w:val="00174EED"/>
    <w:rsid w:val="0017539E"/>
    <w:rsid w:val="001753DF"/>
    <w:rsid w:val="0017549F"/>
    <w:rsid w:val="001755D7"/>
    <w:rsid w:val="001756AB"/>
    <w:rsid w:val="00175830"/>
    <w:rsid w:val="00175897"/>
    <w:rsid w:val="00175BFA"/>
    <w:rsid w:val="00175C71"/>
    <w:rsid w:val="00175E31"/>
    <w:rsid w:val="00175EC3"/>
    <w:rsid w:val="00175EEE"/>
    <w:rsid w:val="00176104"/>
    <w:rsid w:val="00176205"/>
    <w:rsid w:val="0017659B"/>
    <w:rsid w:val="00176A83"/>
    <w:rsid w:val="00176E02"/>
    <w:rsid w:val="00176E1E"/>
    <w:rsid w:val="0017701F"/>
    <w:rsid w:val="00177021"/>
    <w:rsid w:val="00177024"/>
    <w:rsid w:val="00177041"/>
    <w:rsid w:val="0017707F"/>
    <w:rsid w:val="001775D3"/>
    <w:rsid w:val="0017767C"/>
    <w:rsid w:val="001779D6"/>
    <w:rsid w:val="00177BB9"/>
    <w:rsid w:val="00177BE7"/>
    <w:rsid w:val="00177CEB"/>
    <w:rsid w:val="00177DFA"/>
    <w:rsid w:val="00177F57"/>
    <w:rsid w:val="00180213"/>
    <w:rsid w:val="00180654"/>
    <w:rsid w:val="00180828"/>
    <w:rsid w:val="0018090B"/>
    <w:rsid w:val="00180DD6"/>
    <w:rsid w:val="001815B4"/>
    <w:rsid w:val="00181696"/>
    <w:rsid w:val="001817B2"/>
    <w:rsid w:val="00181840"/>
    <w:rsid w:val="0018197D"/>
    <w:rsid w:val="00181B18"/>
    <w:rsid w:val="00181B2D"/>
    <w:rsid w:val="00181B87"/>
    <w:rsid w:val="00181CF0"/>
    <w:rsid w:val="00182471"/>
    <w:rsid w:val="00182927"/>
    <w:rsid w:val="0018299D"/>
    <w:rsid w:val="00182D1C"/>
    <w:rsid w:val="00182F06"/>
    <w:rsid w:val="00182F24"/>
    <w:rsid w:val="0018327C"/>
    <w:rsid w:val="00183376"/>
    <w:rsid w:val="001833C2"/>
    <w:rsid w:val="00183699"/>
    <w:rsid w:val="001836E5"/>
    <w:rsid w:val="001839F1"/>
    <w:rsid w:val="00183AAE"/>
    <w:rsid w:val="00183BFF"/>
    <w:rsid w:val="00183C55"/>
    <w:rsid w:val="00183C6D"/>
    <w:rsid w:val="00183FA8"/>
    <w:rsid w:val="001840BD"/>
    <w:rsid w:val="001840C6"/>
    <w:rsid w:val="001840EA"/>
    <w:rsid w:val="0018434C"/>
    <w:rsid w:val="001843E9"/>
    <w:rsid w:val="00184793"/>
    <w:rsid w:val="001847E2"/>
    <w:rsid w:val="001847F7"/>
    <w:rsid w:val="00184C51"/>
    <w:rsid w:val="00184FB9"/>
    <w:rsid w:val="001851D1"/>
    <w:rsid w:val="001852C6"/>
    <w:rsid w:val="0018558D"/>
    <w:rsid w:val="00185813"/>
    <w:rsid w:val="00185B11"/>
    <w:rsid w:val="00185B8C"/>
    <w:rsid w:val="00185BF7"/>
    <w:rsid w:val="00185C47"/>
    <w:rsid w:val="00185C5F"/>
    <w:rsid w:val="0018609D"/>
    <w:rsid w:val="00186501"/>
    <w:rsid w:val="00186906"/>
    <w:rsid w:val="00186A97"/>
    <w:rsid w:val="00186BC1"/>
    <w:rsid w:val="00186C2B"/>
    <w:rsid w:val="00186D03"/>
    <w:rsid w:val="00186D68"/>
    <w:rsid w:val="00186E59"/>
    <w:rsid w:val="00186EEE"/>
    <w:rsid w:val="00186F41"/>
    <w:rsid w:val="00187056"/>
    <w:rsid w:val="0018756E"/>
    <w:rsid w:val="00187B9D"/>
    <w:rsid w:val="0019021F"/>
    <w:rsid w:val="001903B8"/>
    <w:rsid w:val="001903BB"/>
    <w:rsid w:val="00190481"/>
    <w:rsid w:val="001904AF"/>
    <w:rsid w:val="0019068E"/>
    <w:rsid w:val="00190B44"/>
    <w:rsid w:val="00190C33"/>
    <w:rsid w:val="00190E8B"/>
    <w:rsid w:val="00191527"/>
    <w:rsid w:val="00191547"/>
    <w:rsid w:val="0019160B"/>
    <w:rsid w:val="00192366"/>
    <w:rsid w:val="001923B7"/>
    <w:rsid w:val="00192736"/>
    <w:rsid w:val="0019279A"/>
    <w:rsid w:val="00192995"/>
    <w:rsid w:val="001929FB"/>
    <w:rsid w:val="001933A4"/>
    <w:rsid w:val="001933EE"/>
    <w:rsid w:val="0019345E"/>
    <w:rsid w:val="0019384A"/>
    <w:rsid w:val="00193E41"/>
    <w:rsid w:val="00193EE2"/>
    <w:rsid w:val="001940B5"/>
    <w:rsid w:val="00194135"/>
    <w:rsid w:val="0019429C"/>
    <w:rsid w:val="0019436B"/>
    <w:rsid w:val="00194383"/>
    <w:rsid w:val="001946FB"/>
    <w:rsid w:val="0019493B"/>
    <w:rsid w:val="001949A1"/>
    <w:rsid w:val="00194AD9"/>
    <w:rsid w:val="00194B31"/>
    <w:rsid w:val="00194BF4"/>
    <w:rsid w:val="00194C34"/>
    <w:rsid w:val="00194C9A"/>
    <w:rsid w:val="00194ED0"/>
    <w:rsid w:val="001950D7"/>
    <w:rsid w:val="0019513D"/>
    <w:rsid w:val="00195314"/>
    <w:rsid w:val="001956DD"/>
    <w:rsid w:val="00195718"/>
    <w:rsid w:val="00195719"/>
    <w:rsid w:val="00195846"/>
    <w:rsid w:val="00195D20"/>
    <w:rsid w:val="001961D2"/>
    <w:rsid w:val="0019623E"/>
    <w:rsid w:val="001962AA"/>
    <w:rsid w:val="001963A9"/>
    <w:rsid w:val="00196534"/>
    <w:rsid w:val="001967E5"/>
    <w:rsid w:val="00196DFC"/>
    <w:rsid w:val="00196E1A"/>
    <w:rsid w:val="00196E2A"/>
    <w:rsid w:val="001971DD"/>
    <w:rsid w:val="0019736C"/>
    <w:rsid w:val="00197472"/>
    <w:rsid w:val="00197478"/>
    <w:rsid w:val="001974C6"/>
    <w:rsid w:val="001976CD"/>
    <w:rsid w:val="00197A70"/>
    <w:rsid w:val="001A0028"/>
    <w:rsid w:val="001A05ED"/>
    <w:rsid w:val="001A0786"/>
    <w:rsid w:val="001A0C2C"/>
    <w:rsid w:val="001A0F79"/>
    <w:rsid w:val="001A127D"/>
    <w:rsid w:val="001A1368"/>
    <w:rsid w:val="001A1436"/>
    <w:rsid w:val="001A18D6"/>
    <w:rsid w:val="001A1C7D"/>
    <w:rsid w:val="001A22B7"/>
    <w:rsid w:val="001A2CB3"/>
    <w:rsid w:val="001A2CBB"/>
    <w:rsid w:val="001A2DBA"/>
    <w:rsid w:val="001A2F00"/>
    <w:rsid w:val="001A30C4"/>
    <w:rsid w:val="001A3114"/>
    <w:rsid w:val="001A3123"/>
    <w:rsid w:val="001A31ED"/>
    <w:rsid w:val="001A3205"/>
    <w:rsid w:val="001A342C"/>
    <w:rsid w:val="001A39CC"/>
    <w:rsid w:val="001A3B39"/>
    <w:rsid w:val="001A3BE9"/>
    <w:rsid w:val="001A3F47"/>
    <w:rsid w:val="001A432C"/>
    <w:rsid w:val="001A43B3"/>
    <w:rsid w:val="001A4547"/>
    <w:rsid w:val="001A4705"/>
    <w:rsid w:val="001A4827"/>
    <w:rsid w:val="001A49F1"/>
    <w:rsid w:val="001A4C4A"/>
    <w:rsid w:val="001A52E9"/>
    <w:rsid w:val="001A56AD"/>
    <w:rsid w:val="001A579F"/>
    <w:rsid w:val="001A593B"/>
    <w:rsid w:val="001A59D6"/>
    <w:rsid w:val="001A5D5F"/>
    <w:rsid w:val="001A5DE6"/>
    <w:rsid w:val="001A5F5B"/>
    <w:rsid w:val="001A5FC2"/>
    <w:rsid w:val="001A6143"/>
    <w:rsid w:val="001A6190"/>
    <w:rsid w:val="001A6439"/>
    <w:rsid w:val="001A64D7"/>
    <w:rsid w:val="001A68AB"/>
    <w:rsid w:val="001A6969"/>
    <w:rsid w:val="001A6F60"/>
    <w:rsid w:val="001A735A"/>
    <w:rsid w:val="001A77D7"/>
    <w:rsid w:val="001A7856"/>
    <w:rsid w:val="001A7A85"/>
    <w:rsid w:val="001A7A88"/>
    <w:rsid w:val="001A7A8F"/>
    <w:rsid w:val="001A7DAC"/>
    <w:rsid w:val="001A7E7D"/>
    <w:rsid w:val="001A7F83"/>
    <w:rsid w:val="001B02A9"/>
    <w:rsid w:val="001B09E7"/>
    <w:rsid w:val="001B1418"/>
    <w:rsid w:val="001B1441"/>
    <w:rsid w:val="001B1697"/>
    <w:rsid w:val="001B1A81"/>
    <w:rsid w:val="001B1CB1"/>
    <w:rsid w:val="001B27B5"/>
    <w:rsid w:val="001B27E7"/>
    <w:rsid w:val="001B295D"/>
    <w:rsid w:val="001B2D8D"/>
    <w:rsid w:val="001B3178"/>
    <w:rsid w:val="001B319E"/>
    <w:rsid w:val="001B3691"/>
    <w:rsid w:val="001B36C3"/>
    <w:rsid w:val="001B3709"/>
    <w:rsid w:val="001B3E75"/>
    <w:rsid w:val="001B441D"/>
    <w:rsid w:val="001B45DF"/>
    <w:rsid w:val="001B4703"/>
    <w:rsid w:val="001B49D7"/>
    <w:rsid w:val="001B4BA2"/>
    <w:rsid w:val="001B4BEE"/>
    <w:rsid w:val="001B4C02"/>
    <w:rsid w:val="001B4C11"/>
    <w:rsid w:val="001B4E75"/>
    <w:rsid w:val="001B52B3"/>
    <w:rsid w:val="001B5443"/>
    <w:rsid w:val="001B56F0"/>
    <w:rsid w:val="001B573A"/>
    <w:rsid w:val="001B58EA"/>
    <w:rsid w:val="001B59B6"/>
    <w:rsid w:val="001B5B0B"/>
    <w:rsid w:val="001B5BF5"/>
    <w:rsid w:val="001B5CF5"/>
    <w:rsid w:val="001B5EFE"/>
    <w:rsid w:val="001B60F9"/>
    <w:rsid w:val="001B6127"/>
    <w:rsid w:val="001B653D"/>
    <w:rsid w:val="001B73D6"/>
    <w:rsid w:val="001B77DD"/>
    <w:rsid w:val="001B7A74"/>
    <w:rsid w:val="001B7C22"/>
    <w:rsid w:val="001B7C8F"/>
    <w:rsid w:val="001B7E68"/>
    <w:rsid w:val="001C009A"/>
    <w:rsid w:val="001C00B0"/>
    <w:rsid w:val="001C0597"/>
    <w:rsid w:val="001C0959"/>
    <w:rsid w:val="001C0B5B"/>
    <w:rsid w:val="001C0D97"/>
    <w:rsid w:val="001C0FC2"/>
    <w:rsid w:val="001C1134"/>
    <w:rsid w:val="001C11A5"/>
    <w:rsid w:val="001C130E"/>
    <w:rsid w:val="001C1987"/>
    <w:rsid w:val="001C1A52"/>
    <w:rsid w:val="001C1DE3"/>
    <w:rsid w:val="001C202E"/>
    <w:rsid w:val="001C22D3"/>
    <w:rsid w:val="001C23D1"/>
    <w:rsid w:val="001C2893"/>
    <w:rsid w:val="001C2B88"/>
    <w:rsid w:val="001C2DB7"/>
    <w:rsid w:val="001C2EFB"/>
    <w:rsid w:val="001C32DB"/>
    <w:rsid w:val="001C3741"/>
    <w:rsid w:val="001C395D"/>
    <w:rsid w:val="001C3B3F"/>
    <w:rsid w:val="001C3D5B"/>
    <w:rsid w:val="001C4188"/>
    <w:rsid w:val="001C4527"/>
    <w:rsid w:val="001C455C"/>
    <w:rsid w:val="001C4C97"/>
    <w:rsid w:val="001C4FBC"/>
    <w:rsid w:val="001C5256"/>
    <w:rsid w:val="001C5742"/>
    <w:rsid w:val="001C58B4"/>
    <w:rsid w:val="001C5943"/>
    <w:rsid w:val="001C5978"/>
    <w:rsid w:val="001C5A1B"/>
    <w:rsid w:val="001C5BFF"/>
    <w:rsid w:val="001C5F52"/>
    <w:rsid w:val="001C63B5"/>
    <w:rsid w:val="001C6C57"/>
    <w:rsid w:val="001C6D02"/>
    <w:rsid w:val="001C6DF5"/>
    <w:rsid w:val="001C70E5"/>
    <w:rsid w:val="001C7527"/>
    <w:rsid w:val="001C7FA6"/>
    <w:rsid w:val="001C7FB8"/>
    <w:rsid w:val="001D0114"/>
    <w:rsid w:val="001D01A1"/>
    <w:rsid w:val="001D02D9"/>
    <w:rsid w:val="001D0B1C"/>
    <w:rsid w:val="001D0E48"/>
    <w:rsid w:val="001D10F3"/>
    <w:rsid w:val="001D115C"/>
    <w:rsid w:val="001D1175"/>
    <w:rsid w:val="001D11FE"/>
    <w:rsid w:val="001D124B"/>
    <w:rsid w:val="001D17D5"/>
    <w:rsid w:val="001D1876"/>
    <w:rsid w:val="001D1B36"/>
    <w:rsid w:val="001D1BC8"/>
    <w:rsid w:val="001D1EDC"/>
    <w:rsid w:val="001D2017"/>
    <w:rsid w:val="001D214D"/>
    <w:rsid w:val="001D21CA"/>
    <w:rsid w:val="001D21D9"/>
    <w:rsid w:val="001D22EE"/>
    <w:rsid w:val="001D23BA"/>
    <w:rsid w:val="001D2555"/>
    <w:rsid w:val="001D29BC"/>
    <w:rsid w:val="001D29FD"/>
    <w:rsid w:val="001D311E"/>
    <w:rsid w:val="001D3455"/>
    <w:rsid w:val="001D34A9"/>
    <w:rsid w:val="001D361A"/>
    <w:rsid w:val="001D3802"/>
    <w:rsid w:val="001D3A68"/>
    <w:rsid w:val="001D3AEA"/>
    <w:rsid w:val="001D3E57"/>
    <w:rsid w:val="001D3EC6"/>
    <w:rsid w:val="001D3F5B"/>
    <w:rsid w:val="001D4198"/>
    <w:rsid w:val="001D43A5"/>
    <w:rsid w:val="001D444F"/>
    <w:rsid w:val="001D4C7C"/>
    <w:rsid w:val="001D4F86"/>
    <w:rsid w:val="001D54D5"/>
    <w:rsid w:val="001D571A"/>
    <w:rsid w:val="001D6075"/>
    <w:rsid w:val="001D6714"/>
    <w:rsid w:val="001D69AA"/>
    <w:rsid w:val="001D6BF1"/>
    <w:rsid w:val="001D6C06"/>
    <w:rsid w:val="001D7046"/>
    <w:rsid w:val="001D7187"/>
    <w:rsid w:val="001D7230"/>
    <w:rsid w:val="001D7270"/>
    <w:rsid w:val="001D7302"/>
    <w:rsid w:val="001D74B5"/>
    <w:rsid w:val="001D7691"/>
    <w:rsid w:val="001D7C0C"/>
    <w:rsid w:val="001D7C25"/>
    <w:rsid w:val="001D7C8F"/>
    <w:rsid w:val="001D7D35"/>
    <w:rsid w:val="001D7DE0"/>
    <w:rsid w:val="001D7FA6"/>
    <w:rsid w:val="001D7FBB"/>
    <w:rsid w:val="001E033F"/>
    <w:rsid w:val="001E036B"/>
    <w:rsid w:val="001E0542"/>
    <w:rsid w:val="001E06A6"/>
    <w:rsid w:val="001E0CFE"/>
    <w:rsid w:val="001E0E6A"/>
    <w:rsid w:val="001E11DE"/>
    <w:rsid w:val="001E12E9"/>
    <w:rsid w:val="001E1301"/>
    <w:rsid w:val="001E1876"/>
    <w:rsid w:val="001E1A50"/>
    <w:rsid w:val="001E1B56"/>
    <w:rsid w:val="001E1ED0"/>
    <w:rsid w:val="001E2142"/>
    <w:rsid w:val="001E21C4"/>
    <w:rsid w:val="001E2A3C"/>
    <w:rsid w:val="001E31A0"/>
    <w:rsid w:val="001E320A"/>
    <w:rsid w:val="001E37E5"/>
    <w:rsid w:val="001E3A07"/>
    <w:rsid w:val="001E3CEE"/>
    <w:rsid w:val="001E3DEF"/>
    <w:rsid w:val="001E3E0C"/>
    <w:rsid w:val="001E42A1"/>
    <w:rsid w:val="001E4514"/>
    <w:rsid w:val="001E4573"/>
    <w:rsid w:val="001E464D"/>
    <w:rsid w:val="001E4736"/>
    <w:rsid w:val="001E47F9"/>
    <w:rsid w:val="001E50AF"/>
    <w:rsid w:val="001E50D1"/>
    <w:rsid w:val="001E51E8"/>
    <w:rsid w:val="001E5239"/>
    <w:rsid w:val="001E5253"/>
    <w:rsid w:val="001E52AE"/>
    <w:rsid w:val="001E536A"/>
    <w:rsid w:val="001E5764"/>
    <w:rsid w:val="001E5870"/>
    <w:rsid w:val="001E5973"/>
    <w:rsid w:val="001E6289"/>
    <w:rsid w:val="001E63FF"/>
    <w:rsid w:val="001E6720"/>
    <w:rsid w:val="001E6E89"/>
    <w:rsid w:val="001E7263"/>
    <w:rsid w:val="001E7369"/>
    <w:rsid w:val="001E7729"/>
    <w:rsid w:val="001E7AB1"/>
    <w:rsid w:val="001E7BD9"/>
    <w:rsid w:val="001E7D7D"/>
    <w:rsid w:val="001E7DD2"/>
    <w:rsid w:val="001E7E8B"/>
    <w:rsid w:val="001F05F8"/>
    <w:rsid w:val="001F0769"/>
    <w:rsid w:val="001F0A31"/>
    <w:rsid w:val="001F0EE5"/>
    <w:rsid w:val="001F113E"/>
    <w:rsid w:val="001F178F"/>
    <w:rsid w:val="001F1B69"/>
    <w:rsid w:val="001F1C4E"/>
    <w:rsid w:val="001F2608"/>
    <w:rsid w:val="001F27A2"/>
    <w:rsid w:val="001F28ED"/>
    <w:rsid w:val="001F29A7"/>
    <w:rsid w:val="001F2B98"/>
    <w:rsid w:val="001F2D55"/>
    <w:rsid w:val="001F3415"/>
    <w:rsid w:val="001F34C8"/>
    <w:rsid w:val="001F3849"/>
    <w:rsid w:val="001F3889"/>
    <w:rsid w:val="001F3A7F"/>
    <w:rsid w:val="001F3B1C"/>
    <w:rsid w:val="001F3B5E"/>
    <w:rsid w:val="001F3B93"/>
    <w:rsid w:val="001F4D0C"/>
    <w:rsid w:val="001F4F19"/>
    <w:rsid w:val="001F512A"/>
    <w:rsid w:val="001F5151"/>
    <w:rsid w:val="001F51D1"/>
    <w:rsid w:val="001F51E6"/>
    <w:rsid w:val="001F5270"/>
    <w:rsid w:val="001F5703"/>
    <w:rsid w:val="001F57D1"/>
    <w:rsid w:val="001F5D18"/>
    <w:rsid w:val="001F5E14"/>
    <w:rsid w:val="001F5EEF"/>
    <w:rsid w:val="001F61FF"/>
    <w:rsid w:val="001F6359"/>
    <w:rsid w:val="001F63DA"/>
    <w:rsid w:val="001F65B5"/>
    <w:rsid w:val="001F6693"/>
    <w:rsid w:val="001F6A05"/>
    <w:rsid w:val="001F6B10"/>
    <w:rsid w:val="001F6BEA"/>
    <w:rsid w:val="001F6F8E"/>
    <w:rsid w:val="001F70FB"/>
    <w:rsid w:val="001F71AF"/>
    <w:rsid w:val="001F75B2"/>
    <w:rsid w:val="001F7A6A"/>
    <w:rsid w:val="001F7AF8"/>
    <w:rsid w:val="001F7FCF"/>
    <w:rsid w:val="0020047C"/>
    <w:rsid w:val="00200BC3"/>
    <w:rsid w:val="00200CAB"/>
    <w:rsid w:val="00200D65"/>
    <w:rsid w:val="00200F14"/>
    <w:rsid w:val="0020106A"/>
    <w:rsid w:val="0020198C"/>
    <w:rsid w:val="00201BF5"/>
    <w:rsid w:val="00201C90"/>
    <w:rsid w:val="00201E2D"/>
    <w:rsid w:val="00201E47"/>
    <w:rsid w:val="00202158"/>
    <w:rsid w:val="0020268D"/>
    <w:rsid w:val="002026F2"/>
    <w:rsid w:val="002027C3"/>
    <w:rsid w:val="002028C4"/>
    <w:rsid w:val="002029A7"/>
    <w:rsid w:val="00202BB2"/>
    <w:rsid w:val="00202CCB"/>
    <w:rsid w:val="00202F2C"/>
    <w:rsid w:val="00202F87"/>
    <w:rsid w:val="0020327E"/>
    <w:rsid w:val="00203290"/>
    <w:rsid w:val="00203728"/>
    <w:rsid w:val="00203744"/>
    <w:rsid w:val="00203886"/>
    <w:rsid w:val="00203C8D"/>
    <w:rsid w:val="00203CA9"/>
    <w:rsid w:val="00203F0D"/>
    <w:rsid w:val="002049A0"/>
    <w:rsid w:val="00204B0C"/>
    <w:rsid w:val="00204B1E"/>
    <w:rsid w:val="00204BBA"/>
    <w:rsid w:val="00204BCD"/>
    <w:rsid w:val="00204C94"/>
    <w:rsid w:val="00205020"/>
    <w:rsid w:val="002051E5"/>
    <w:rsid w:val="00205334"/>
    <w:rsid w:val="0020536C"/>
    <w:rsid w:val="00205682"/>
    <w:rsid w:val="002056AA"/>
    <w:rsid w:val="0020571B"/>
    <w:rsid w:val="00205868"/>
    <w:rsid w:val="002058E1"/>
    <w:rsid w:val="00205B37"/>
    <w:rsid w:val="00205D6D"/>
    <w:rsid w:val="00205EC1"/>
    <w:rsid w:val="00206192"/>
    <w:rsid w:val="002062E3"/>
    <w:rsid w:val="00206483"/>
    <w:rsid w:val="002065C1"/>
    <w:rsid w:val="0020690D"/>
    <w:rsid w:val="00206D95"/>
    <w:rsid w:val="00206E3E"/>
    <w:rsid w:val="00206F55"/>
    <w:rsid w:val="00207347"/>
    <w:rsid w:val="00207479"/>
    <w:rsid w:val="00207CB8"/>
    <w:rsid w:val="00210128"/>
    <w:rsid w:val="0021021C"/>
    <w:rsid w:val="0021029C"/>
    <w:rsid w:val="00210323"/>
    <w:rsid w:val="00210402"/>
    <w:rsid w:val="00210773"/>
    <w:rsid w:val="00210EE1"/>
    <w:rsid w:val="002115BA"/>
    <w:rsid w:val="00211644"/>
    <w:rsid w:val="00211791"/>
    <w:rsid w:val="00211A2A"/>
    <w:rsid w:val="00211D2A"/>
    <w:rsid w:val="00211E6A"/>
    <w:rsid w:val="00211FCE"/>
    <w:rsid w:val="002120BD"/>
    <w:rsid w:val="0021228F"/>
    <w:rsid w:val="002122AF"/>
    <w:rsid w:val="00212516"/>
    <w:rsid w:val="002125B2"/>
    <w:rsid w:val="00212655"/>
    <w:rsid w:val="00212772"/>
    <w:rsid w:val="0021287A"/>
    <w:rsid w:val="0021288D"/>
    <w:rsid w:val="00212A50"/>
    <w:rsid w:val="00212A73"/>
    <w:rsid w:val="002131F6"/>
    <w:rsid w:val="00213245"/>
    <w:rsid w:val="002133D3"/>
    <w:rsid w:val="00213493"/>
    <w:rsid w:val="00213642"/>
    <w:rsid w:val="0021383C"/>
    <w:rsid w:val="00213A79"/>
    <w:rsid w:val="00213AB4"/>
    <w:rsid w:val="00213DEB"/>
    <w:rsid w:val="00213E67"/>
    <w:rsid w:val="00213F76"/>
    <w:rsid w:val="002144E8"/>
    <w:rsid w:val="00214748"/>
    <w:rsid w:val="00214809"/>
    <w:rsid w:val="00214A68"/>
    <w:rsid w:val="00214DAF"/>
    <w:rsid w:val="00214E4B"/>
    <w:rsid w:val="00215080"/>
    <w:rsid w:val="0021539B"/>
    <w:rsid w:val="00215494"/>
    <w:rsid w:val="0021551A"/>
    <w:rsid w:val="002157E5"/>
    <w:rsid w:val="0021580A"/>
    <w:rsid w:val="0021580C"/>
    <w:rsid w:val="00215B54"/>
    <w:rsid w:val="00215BD0"/>
    <w:rsid w:val="002163D3"/>
    <w:rsid w:val="00216640"/>
    <w:rsid w:val="00216712"/>
    <w:rsid w:val="00216B2C"/>
    <w:rsid w:val="00216D66"/>
    <w:rsid w:val="002170EC"/>
    <w:rsid w:val="0021718E"/>
    <w:rsid w:val="002171A7"/>
    <w:rsid w:val="00217312"/>
    <w:rsid w:val="00217484"/>
    <w:rsid w:val="00217617"/>
    <w:rsid w:val="002176A5"/>
    <w:rsid w:val="00217845"/>
    <w:rsid w:val="0021792C"/>
    <w:rsid w:val="00217A65"/>
    <w:rsid w:val="00217BDE"/>
    <w:rsid w:val="00217D57"/>
    <w:rsid w:val="00217DEA"/>
    <w:rsid w:val="00217E18"/>
    <w:rsid w:val="00217E84"/>
    <w:rsid w:val="0022006F"/>
    <w:rsid w:val="002204E9"/>
    <w:rsid w:val="0022061D"/>
    <w:rsid w:val="00220645"/>
    <w:rsid w:val="002206F7"/>
    <w:rsid w:val="002207B1"/>
    <w:rsid w:val="002209C8"/>
    <w:rsid w:val="00220A51"/>
    <w:rsid w:val="00220D8C"/>
    <w:rsid w:val="00220F42"/>
    <w:rsid w:val="0022102C"/>
    <w:rsid w:val="00221282"/>
    <w:rsid w:val="002214A7"/>
    <w:rsid w:val="00221A28"/>
    <w:rsid w:val="00221E29"/>
    <w:rsid w:val="002222E4"/>
    <w:rsid w:val="0022270C"/>
    <w:rsid w:val="00222CBD"/>
    <w:rsid w:val="00222DDB"/>
    <w:rsid w:val="002232F0"/>
    <w:rsid w:val="002234D0"/>
    <w:rsid w:val="00223651"/>
    <w:rsid w:val="00223A1A"/>
    <w:rsid w:val="00223C73"/>
    <w:rsid w:val="00223CB6"/>
    <w:rsid w:val="00223F9D"/>
    <w:rsid w:val="00224084"/>
    <w:rsid w:val="002240AD"/>
    <w:rsid w:val="002240B0"/>
    <w:rsid w:val="002247A1"/>
    <w:rsid w:val="0022480E"/>
    <w:rsid w:val="00224965"/>
    <w:rsid w:val="00224B7A"/>
    <w:rsid w:val="00225213"/>
    <w:rsid w:val="00225941"/>
    <w:rsid w:val="00225B7E"/>
    <w:rsid w:val="00225E70"/>
    <w:rsid w:val="00225EC1"/>
    <w:rsid w:val="00225F3C"/>
    <w:rsid w:val="00225F5B"/>
    <w:rsid w:val="00226123"/>
    <w:rsid w:val="002263A9"/>
    <w:rsid w:val="002265F1"/>
    <w:rsid w:val="00226F17"/>
    <w:rsid w:val="00227036"/>
    <w:rsid w:val="0022722A"/>
    <w:rsid w:val="00227580"/>
    <w:rsid w:val="002279C5"/>
    <w:rsid w:val="00227BFF"/>
    <w:rsid w:val="00227DEC"/>
    <w:rsid w:val="00227DF2"/>
    <w:rsid w:val="002300F9"/>
    <w:rsid w:val="0023017D"/>
    <w:rsid w:val="002302EF"/>
    <w:rsid w:val="002306F7"/>
    <w:rsid w:val="00230768"/>
    <w:rsid w:val="0023078A"/>
    <w:rsid w:val="00230887"/>
    <w:rsid w:val="00230948"/>
    <w:rsid w:val="002309FF"/>
    <w:rsid w:val="00230C61"/>
    <w:rsid w:val="00230D03"/>
    <w:rsid w:val="00230E0A"/>
    <w:rsid w:val="0023191C"/>
    <w:rsid w:val="002319D3"/>
    <w:rsid w:val="00231A71"/>
    <w:rsid w:val="0023207C"/>
    <w:rsid w:val="00232121"/>
    <w:rsid w:val="00232181"/>
    <w:rsid w:val="002322EE"/>
    <w:rsid w:val="00232301"/>
    <w:rsid w:val="002325F3"/>
    <w:rsid w:val="0023298F"/>
    <w:rsid w:val="00232E49"/>
    <w:rsid w:val="00233319"/>
    <w:rsid w:val="00233561"/>
    <w:rsid w:val="002337A5"/>
    <w:rsid w:val="002338DB"/>
    <w:rsid w:val="00233B29"/>
    <w:rsid w:val="00233BD9"/>
    <w:rsid w:val="00233C4E"/>
    <w:rsid w:val="00233CD5"/>
    <w:rsid w:val="00233E0D"/>
    <w:rsid w:val="002341D8"/>
    <w:rsid w:val="002343FF"/>
    <w:rsid w:val="00234669"/>
    <w:rsid w:val="00234822"/>
    <w:rsid w:val="00234865"/>
    <w:rsid w:val="00234BC5"/>
    <w:rsid w:val="00234F4A"/>
    <w:rsid w:val="0023518F"/>
    <w:rsid w:val="002352FD"/>
    <w:rsid w:val="00235377"/>
    <w:rsid w:val="002355A5"/>
    <w:rsid w:val="00235A68"/>
    <w:rsid w:val="00235EED"/>
    <w:rsid w:val="00236151"/>
    <w:rsid w:val="00236259"/>
    <w:rsid w:val="00236288"/>
    <w:rsid w:val="0023640F"/>
    <w:rsid w:val="002365DF"/>
    <w:rsid w:val="00236819"/>
    <w:rsid w:val="00236DD0"/>
    <w:rsid w:val="00236E3D"/>
    <w:rsid w:val="00236E95"/>
    <w:rsid w:val="0023730E"/>
    <w:rsid w:val="0023787D"/>
    <w:rsid w:val="00237C16"/>
    <w:rsid w:val="00237E3C"/>
    <w:rsid w:val="00237EF0"/>
    <w:rsid w:val="00240062"/>
    <w:rsid w:val="00240110"/>
    <w:rsid w:val="00240170"/>
    <w:rsid w:val="002406D9"/>
    <w:rsid w:val="00240758"/>
    <w:rsid w:val="0024093D"/>
    <w:rsid w:val="00240CAE"/>
    <w:rsid w:val="00241356"/>
    <w:rsid w:val="002416A7"/>
    <w:rsid w:val="002418A2"/>
    <w:rsid w:val="00241B1F"/>
    <w:rsid w:val="00241B2D"/>
    <w:rsid w:val="00241C5C"/>
    <w:rsid w:val="00241D84"/>
    <w:rsid w:val="00241DD9"/>
    <w:rsid w:val="00241E5E"/>
    <w:rsid w:val="00242087"/>
    <w:rsid w:val="0024217D"/>
    <w:rsid w:val="002424D1"/>
    <w:rsid w:val="002425C9"/>
    <w:rsid w:val="0024265A"/>
    <w:rsid w:val="0024280A"/>
    <w:rsid w:val="0024282B"/>
    <w:rsid w:val="002429DE"/>
    <w:rsid w:val="00242AAD"/>
    <w:rsid w:val="00242D2C"/>
    <w:rsid w:val="00242DC6"/>
    <w:rsid w:val="00242DCF"/>
    <w:rsid w:val="00242F6F"/>
    <w:rsid w:val="00242F98"/>
    <w:rsid w:val="002434B9"/>
    <w:rsid w:val="002434C9"/>
    <w:rsid w:val="00243640"/>
    <w:rsid w:val="002437AA"/>
    <w:rsid w:val="0024390D"/>
    <w:rsid w:val="00243932"/>
    <w:rsid w:val="00243EA4"/>
    <w:rsid w:val="002447B8"/>
    <w:rsid w:val="002447DF"/>
    <w:rsid w:val="002447F5"/>
    <w:rsid w:val="0024485C"/>
    <w:rsid w:val="002448B9"/>
    <w:rsid w:val="00244A03"/>
    <w:rsid w:val="00244A57"/>
    <w:rsid w:val="00244BF9"/>
    <w:rsid w:val="00244D08"/>
    <w:rsid w:val="00245146"/>
    <w:rsid w:val="0024515B"/>
    <w:rsid w:val="00245443"/>
    <w:rsid w:val="00245797"/>
    <w:rsid w:val="002457D3"/>
    <w:rsid w:val="00245CD9"/>
    <w:rsid w:val="00245E4B"/>
    <w:rsid w:val="00245E95"/>
    <w:rsid w:val="00245EDE"/>
    <w:rsid w:val="002460BE"/>
    <w:rsid w:val="002461D5"/>
    <w:rsid w:val="00246260"/>
    <w:rsid w:val="00246281"/>
    <w:rsid w:val="002465BC"/>
    <w:rsid w:val="00246708"/>
    <w:rsid w:val="00246764"/>
    <w:rsid w:val="00246B25"/>
    <w:rsid w:val="00246BD4"/>
    <w:rsid w:val="00246D4A"/>
    <w:rsid w:val="00246E2A"/>
    <w:rsid w:val="00246F36"/>
    <w:rsid w:val="00246FFC"/>
    <w:rsid w:val="00247129"/>
    <w:rsid w:val="002471C7"/>
    <w:rsid w:val="0024731A"/>
    <w:rsid w:val="0024736F"/>
    <w:rsid w:val="0024753A"/>
    <w:rsid w:val="00247555"/>
    <w:rsid w:val="0024787A"/>
    <w:rsid w:val="00247932"/>
    <w:rsid w:val="00247A5C"/>
    <w:rsid w:val="00247BBC"/>
    <w:rsid w:val="00247FEE"/>
    <w:rsid w:val="0025019E"/>
    <w:rsid w:val="00250855"/>
    <w:rsid w:val="00250943"/>
    <w:rsid w:val="00250CA7"/>
    <w:rsid w:val="00250E49"/>
    <w:rsid w:val="00250FE4"/>
    <w:rsid w:val="0025127C"/>
    <w:rsid w:val="00251430"/>
    <w:rsid w:val="002514B8"/>
    <w:rsid w:val="002515A4"/>
    <w:rsid w:val="002518CC"/>
    <w:rsid w:val="002518ED"/>
    <w:rsid w:val="002518F6"/>
    <w:rsid w:val="00251FC2"/>
    <w:rsid w:val="00252166"/>
    <w:rsid w:val="002521FA"/>
    <w:rsid w:val="0025227E"/>
    <w:rsid w:val="00252290"/>
    <w:rsid w:val="002523BA"/>
    <w:rsid w:val="0025294D"/>
    <w:rsid w:val="00252DA3"/>
    <w:rsid w:val="00252F65"/>
    <w:rsid w:val="0025307E"/>
    <w:rsid w:val="002531A2"/>
    <w:rsid w:val="002534AA"/>
    <w:rsid w:val="002534C1"/>
    <w:rsid w:val="002535D2"/>
    <w:rsid w:val="002535EA"/>
    <w:rsid w:val="002536F1"/>
    <w:rsid w:val="002538EC"/>
    <w:rsid w:val="00253C53"/>
    <w:rsid w:val="002546F3"/>
    <w:rsid w:val="002547E2"/>
    <w:rsid w:val="002548A0"/>
    <w:rsid w:val="002548A1"/>
    <w:rsid w:val="00254C26"/>
    <w:rsid w:val="00254D67"/>
    <w:rsid w:val="00254DC2"/>
    <w:rsid w:val="0025511F"/>
    <w:rsid w:val="002552B3"/>
    <w:rsid w:val="00255331"/>
    <w:rsid w:val="0025549E"/>
    <w:rsid w:val="00255698"/>
    <w:rsid w:val="00255749"/>
    <w:rsid w:val="00255864"/>
    <w:rsid w:val="00255DF0"/>
    <w:rsid w:val="0025673C"/>
    <w:rsid w:val="00256791"/>
    <w:rsid w:val="0025680A"/>
    <w:rsid w:val="00256D4A"/>
    <w:rsid w:val="00257261"/>
    <w:rsid w:val="00257344"/>
    <w:rsid w:val="002577D1"/>
    <w:rsid w:val="0025782F"/>
    <w:rsid w:val="00257A4C"/>
    <w:rsid w:val="00257F3E"/>
    <w:rsid w:val="00257FE9"/>
    <w:rsid w:val="00260073"/>
    <w:rsid w:val="0026015E"/>
    <w:rsid w:val="00260594"/>
    <w:rsid w:val="00260881"/>
    <w:rsid w:val="00260C30"/>
    <w:rsid w:val="00260EAA"/>
    <w:rsid w:val="00261071"/>
    <w:rsid w:val="002610A8"/>
    <w:rsid w:val="0026144B"/>
    <w:rsid w:val="002616F0"/>
    <w:rsid w:val="00261A21"/>
    <w:rsid w:val="00261B85"/>
    <w:rsid w:val="002621A6"/>
    <w:rsid w:val="00262295"/>
    <w:rsid w:val="002623C2"/>
    <w:rsid w:val="002625E5"/>
    <w:rsid w:val="00262626"/>
    <w:rsid w:val="00262675"/>
    <w:rsid w:val="0026268F"/>
    <w:rsid w:val="00262BDE"/>
    <w:rsid w:val="00262D72"/>
    <w:rsid w:val="00262DD8"/>
    <w:rsid w:val="00262F29"/>
    <w:rsid w:val="002630F6"/>
    <w:rsid w:val="00263117"/>
    <w:rsid w:val="0026347B"/>
    <w:rsid w:val="0026361B"/>
    <w:rsid w:val="002636C6"/>
    <w:rsid w:val="00263B93"/>
    <w:rsid w:val="00263D61"/>
    <w:rsid w:val="00263E80"/>
    <w:rsid w:val="002643C2"/>
    <w:rsid w:val="002645B0"/>
    <w:rsid w:val="00264BB3"/>
    <w:rsid w:val="0026521D"/>
    <w:rsid w:val="0026526B"/>
    <w:rsid w:val="0026537C"/>
    <w:rsid w:val="0026581A"/>
    <w:rsid w:val="002658A2"/>
    <w:rsid w:val="00265D4E"/>
    <w:rsid w:val="0026668E"/>
    <w:rsid w:val="002668CC"/>
    <w:rsid w:val="00266BD9"/>
    <w:rsid w:val="00266D0C"/>
    <w:rsid w:val="00267132"/>
    <w:rsid w:val="00267869"/>
    <w:rsid w:val="00267A91"/>
    <w:rsid w:val="00267BA3"/>
    <w:rsid w:val="002700A8"/>
    <w:rsid w:val="0027046C"/>
    <w:rsid w:val="002704C8"/>
    <w:rsid w:val="002704F7"/>
    <w:rsid w:val="002707CF"/>
    <w:rsid w:val="002708B1"/>
    <w:rsid w:val="00270953"/>
    <w:rsid w:val="00270CFA"/>
    <w:rsid w:val="00270EBE"/>
    <w:rsid w:val="002712A4"/>
    <w:rsid w:val="0027152E"/>
    <w:rsid w:val="002719A9"/>
    <w:rsid w:val="00271A93"/>
    <w:rsid w:val="00271B1F"/>
    <w:rsid w:val="00271CB4"/>
    <w:rsid w:val="00272015"/>
    <w:rsid w:val="0027205D"/>
    <w:rsid w:val="0027214F"/>
    <w:rsid w:val="00272162"/>
    <w:rsid w:val="00272387"/>
    <w:rsid w:val="002723D0"/>
    <w:rsid w:val="00272574"/>
    <w:rsid w:val="0027257C"/>
    <w:rsid w:val="002725A2"/>
    <w:rsid w:val="002725C8"/>
    <w:rsid w:val="00272760"/>
    <w:rsid w:val="002729B7"/>
    <w:rsid w:val="002729C9"/>
    <w:rsid w:val="00272B20"/>
    <w:rsid w:val="00272EE5"/>
    <w:rsid w:val="00273044"/>
    <w:rsid w:val="00273053"/>
    <w:rsid w:val="002732F0"/>
    <w:rsid w:val="00273487"/>
    <w:rsid w:val="00273738"/>
    <w:rsid w:val="00273776"/>
    <w:rsid w:val="002737AF"/>
    <w:rsid w:val="00273860"/>
    <w:rsid w:val="002739FF"/>
    <w:rsid w:val="00273CA3"/>
    <w:rsid w:val="00273CA4"/>
    <w:rsid w:val="002741BE"/>
    <w:rsid w:val="002741DC"/>
    <w:rsid w:val="00274299"/>
    <w:rsid w:val="002742AF"/>
    <w:rsid w:val="002744F0"/>
    <w:rsid w:val="0027468D"/>
    <w:rsid w:val="00274AD8"/>
    <w:rsid w:val="00274BFE"/>
    <w:rsid w:val="00274D6A"/>
    <w:rsid w:val="00274FC5"/>
    <w:rsid w:val="00275160"/>
    <w:rsid w:val="0027528B"/>
    <w:rsid w:val="002752D6"/>
    <w:rsid w:val="00275375"/>
    <w:rsid w:val="0027546F"/>
    <w:rsid w:val="002754A8"/>
    <w:rsid w:val="00275A96"/>
    <w:rsid w:val="00275B9A"/>
    <w:rsid w:val="00275F61"/>
    <w:rsid w:val="00275FBB"/>
    <w:rsid w:val="0027616E"/>
    <w:rsid w:val="00276178"/>
    <w:rsid w:val="0027620B"/>
    <w:rsid w:val="00276616"/>
    <w:rsid w:val="00276865"/>
    <w:rsid w:val="00276BAB"/>
    <w:rsid w:val="00276D3B"/>
    <w:rsid w:val="00276F4D"/>
    <w:rsid w:val="002772C4"/>
    <w:rsid w:val="00277387"/>
    <w:rsid w:val="002775CE"/>
    <w:rsid w:val="0027765B"/>
    <w:rsid w:val="00277D69"/>
    <w:rsid w:val="0028033D"/>
    <w:rsid w:val="0028059C"/>
    <w:rsid w:val="00280807"/>
    <w:rsid w:val="00280A6B"/>
    <w:rsid w:val="00280B1A"/>
    <w:rsid w:val="0028162C"/>
    <w:rsid w:val="0028216C"/>
    <w:rsid w:val="002824A6"/>
    <w:rsid w:val="0028271E"/>
    <w:rsid w:val="002827DA"/>
    <w:rsid w:val="00282831"/>
    <w:rsid w:val="002829D0"/>
    <w:rsid w:val="0028303D"/>
    <w:rsid w:val="0028326F"/>
    <w:rsid w:val="00283287"/>
    <w:rsid w:val="002833A1"/>
    <w:rsid w:val="002834A7"/>
    <w:rsid w:val="002835BA"/>
    <w:rsid w:val="002839DB"/>
    <w:rsid w:val="00283C91"/>
    <w:rsid w:val="002840C7"/>
    <w:rsid w:val="002847E4"/>
    <w:rsid w:val="00284826"/>
    <w:rsid w:val="00284AF5"/>
    <w:rsid w:val="00284B3C"/>
    <w:rsid w:val="00284C34"/>
    <w:rsid w:val="0028578A"/>
    <w:rsid w:val="002857A5"/>
    <w:rsid w:val="002858EF"/>
    <w:rsid w:val="00285AF1"/>
    <w:rsid w:val="00285D26"/>
    <w:rsid w:val="00285D88"/>
    <w:rsid w:val="00285E5E"/>
    <w:rsid w:val="00286159"/>
    <w:rsid w:val="002867A9"/>
    <w:rsid w:val="002867B4"/>
    <w:rsid w:val="002868DA"/>
    <w:rsid w:val="00286DC0"/>
    <w:rsid w:val="00286E0F"/>
    <w:rsid w:val="00287010"/>
    <w:rsid w:val="002870E2"/>
    <w:rsid w:val="0028722F"/>
    <w:rsid w:val="002872C5"/>
    <w:rsid w:val="002876D1"/>
    <w:rsid w:val="002879DF"/>
    <w:rsid w:val="00287A89"/>
    <w:rsid w:val="00287C59"/>
    <w:rsid w:val="00287CAB"/>
    <w:rsid w:val="0029003C"/>
    <w:rsid w:val="00290327"/>
    <w:rsid w:val="002906DA"/>
    <w:rsid w:val="00290804"/>
    <w:rsid w:val="00290B93"/>
    <w:rsid w:val="00290C01"/>
    <w:rsid w:val="00290C21"/>
    <w:rsid w:val="00290C5D"/>
    <w:rsid w:val="00290C70"/>
    <w:rsid w:val="00290F1F"/>
    <w:rsid w:val="00291070"/>
    <w:rsid w:val="002910CE"/>
    <w:rsid w:val="00291ABA"/>
    <w:rsid w:val="00291CA1"/>
    <w:rsid w:val="00292071"/>
    <w:rsid w:val="00292079"/>
    <w:rsid w:val="00292183"/>
    <w:rsid w:val="00292298"/>
    <w:rsid w:val="00292425"/>
    <w:rsid w:val="002925CB"/>
    <w:rsid w:val="002925DF"/>
    <w:rsid w:val="002928E2"/>
    <w:rsid w:val="00292FAA"/>
    <w:rsid w:val="00293227"/>
    <w:rsid w:val="0029344A"/>
    <w:rsid w:val="00293676"/>
    <w:rsid w:val="00293D40"/>
    <w:rsid w:val="00293D54"/>
    <w:rsid w:val="00293E62"/>
    <w:rsid w:val="002941ED"/>
    <w:rsid w:val="00294518"/>
    <w:rsid w:val="002948B1"/>
    <w:rsid w:val="00294A7D"/>
    <w:rsid w:val="00294B1B"/>
    <w:rsid w:val="00294C4E"/>
    <w:rsid w:val="00294EDF"/>
    <w:rsid w:val="00294FF7"/>
    <w:rsid w:val="002950FF"/>
    <w:rsid w:val="00295588"/>
    <w:rsid w:val="002955BB"/>
    <w:rsid w:val="002956BF"/>
    <w:rsid w:val="002957F7"/>
    <w:rsid w:val="0029580C"/>
    <w:rsid w:val="00295EE2"/>
    <w:rsid w:val="00295F2D"/>
    <w:rsid w:val="0029602D"/>
    <w:rsid w:val="00296133"/>
    <w:rsid w:val="0029651C"/>
    <w:rsid w:val="00296771"/>
    <w:rsid w:val="00296923"/>
    <w:rsid w:val="00296A47"/>
    <w:rsid w:val="00296AC4"/>
    <w:rsid w:val="00296BA7"/>
    <w:rsid w:val="002972A5"/>
    <w:rsid w:val="0029732F"/>
    <w:rsid w:val="002977FD"/>
    <w:rsid w:val="002978C6"/>
    <w:rsid w:val="00297BC2"/>
    <w:rsid w:val="00297FC7"/>
    <w:rsid w:val="002A0170"/>
    <w:rsid w:val="002A01D7"/>
    <w:rsid w:val="002A0213"/>
    <w:rsid w:val="002A0218"/>
    <w:rsid w:val="002A0312"/>
    <w:rsid w:val="002A03BF"/>
    <w:rsid w:val="002A03F1"/>
    <w:rsid w:val="002A07C4"/>
    <w:rsid w:val="002A0D53"/>
    <w:rsid w:val="002A14B8"/>
    <w:rsid w:val="002A155C"/>
    <w:rsid w:val="002A15F4"/>
    <w:rsid w:val="002A161C"/>
    <w:rsid w:val="002A1959"/>
    <w:rsid w:val="002A1A7B"/>
    <w:rsid w:val="002A2055"/>
    <w:rsid w:val="002A22D9"/>
    <w:rsid w:val="002A238E"/>
    <w:rsid w:val="002A2483"/>
    <w:rsid w:val="002A266D"/>
    <w:rsid w:val="002A28CB"/>
    <w:rsid w:val="002A29DA"/>
    <w:rsid w:val="002A2BAC"/>
    <w:rsid w:val="002A2D1B"/>
    <w:rsid w:val="002A2DBA"/>
    <w:rsid w:val="002A322E"/>
    <w:rsid w:val="002A3556"/>
    <w:rsid w:val="002A366C"/>
    <w:rsid w:val="002A39BD"/>
    <w:rsid w:val="002A3D27"/>
    <w:rsid w:val="002A48FF"/>
    <w:rsid w:val="002A4BCC"/>
    <w:rsid w:val="002A4C46"/>
    <w:rsid w:val="002A4D2F"/>
    <w:rsid w:val="002A4F2E"/>
    <w:rsid w:val="002A52C3"/>
    <w:rsid w:val="002A57DF"/>
    <w:rsid w:val="002A5899"/>
    <w:rsid w:val="002A5B4C"/>
    <w:rsid w:val="002A5E04"/>
    <w:rsid w:val="002A62DD"/>
    <w:rsid w:val="002A6392"/>
    <w:rsid w:val="002A6429"/>
    <w:rsid w:val="002A658D"/>
    <w:rsid w:val="002A6818"/>
    <w:rsid w:val="002A6C92"/>
    <w:rsid w:val="002A6CCC"/>
    <w:rsid w:val="002A6CCE"/>
    <w:rsid w:val="002A6FD7"/>
    <w:rsid w:val="002A70DE"/>
    <w:rsid w:val="002A71A6"/>
    <w:rsid w:val="002A7969"/>
    <w:rsid w:val="002A7CB4"/>
    <w:rsid w:val="002A7D71"/>
    <w:rsid w:val="002B0434"/>
    <w:rsid w:val="002B07CE"/>
    <w:rsid w:val="002B088C"/>
    <w:rsid w:val="002B08C5"/>
    <w:rsid w:val="002B0996"/>
    <w:rsid w:val="002B0A4E"/>
    <w:rsid w:val="002B0A5D"/>
    <w:rsid w:val="002B0E3D"/>
    <w:rsid w:val="002B14E3"/>
    <w:rsid w:val="002B1505"/>
    <w:rsid w:val="002B152F"/>
    <w:rsid w:val="002B15A7"/>
    <w:rsid w:val="002B16CA"/>
    <w:rsid w:val="002B1755"/>
    <w:rsid w:val="002B18A2"/>
    <w:rsid w:val="002B1D6D"/>
    <w:rsid w:val="002B1DF2"/>
    <w:rsid w:val="002B1EFD"/>
    <w:rsid w:val="002B2691"/>
    <w:rsid w:val="002B27A1"/>
    <w:rsid w:val="002B292A"/>
    <w:rsid w:val="002B292F"/>
    <w:rsid w:val="002B2C21"/>
    <w:rsid w:val="002B2E3F"/>
    <w:rsid w:val="002B3C10"/>
    <w:rsid w:val="002B3F9C"/>
    <w:rsid w:val="002B4050"/>
    <w:rsid w:val="002B4472"/>
    <w:rsid w:val="002B45C3"/>
    <w:rsid w:val="002B4893"/>
    <w:rsid w:val="002B4D70"/>
    <w:rsid w:val="002B50DF"/>
    <w:rsid w:val="002B524F"/>
    <w:rsid w:val="002B53FB"/>
    <w:rsid w:val="002B547E"/>
    <w:rsid w:val="002B55CF"/>
    <w:rsid w:val="002B585E"/>
    <w:rsid w:val="002B592E"/>
    <w:rsid w:val="002B5AF1"/>
    <w:rsid w:val="002B5E7F"/>
    <w:rsid w:val="002B5FFE"/>
    <w:rsid w:val="002B615B"/>
    <w:rsid w:val="002B62AB"/>
    <w:rsid w:val="002B6575"/>
    <w:rsid w:val="002B6579"/>
    <w:rsid w:val="002B65F6"/>
    <w:rsid w:val="002B69A1"/>
    <w:rsid w:val="002B6B63"/>
    <w:rsid w:val="002B6B7B"/>
    <w:rsid w:val="002B6D08"/>
    <w:rsid w:val="002B72A3"/>
    <w:rsid w:val="002B7566"/>
    <w:rsid w:val="002B7A3E"/>
    <w:rsid w:val="002B7A60"/>
    <w:rsid w:val="002B7C9B"/>
    <w:rsid w:val="002B7DB5"/>
    <w:rsid w:val="002B7EF1"/>
    <w:rsid w:val="002C017B"/>
    <w:rsid w:val="002C0265"/>
    <w:rsid w:val="002C06DD"/>
    <w:rsid w:val="002C0920"/>
    <w:rsid w:val="002C0A5F"/>
    <w:rsid w:val="002C0B91"/>
    <w:rsid w:val="002C11BC"/>
    <w:rsid w:val="002C158D"/>
    <w:rsid w:val="002C15F3"/>
    <w:rsid w:val="002C16B6"/>
    <w:rsid w:val="002C1846"/>
    <w:rsid w:val="002C190C"/>
    <w:rsid w:val="002C1A5A"/>
    <w:rsid w:val="002C1D0F"/>
    <w:rsid w:val="002C1EC3"/>
    <w:rsid w:val="002C2031"/>
    <w:rsid w:val="002C21A8"/>
    <w:rsid w:val="002C21F5"/>
    <w:rsid w:val="002C231B"/>
    <w:rsid w:val="002C273C"/>
    <w:rsid w:val="002C2896"/>
    <w:rsid w:val="002C28F6"/>
    <w:rsid w:val="002C29EE"/>
    <w:rsid w:val="002C2ED6"/>
    <w:rsid w:val="002C2F31"/>
    <w:rsid w:val="002C2F80"/>
    <w:rsid w:val="002C3032"/>
    <w:rsid w:val="002C351B"/>
    <w:rsid w:val="002C3BE3"/>
    <w:rsid w:val="002C3C05"/>
    <w:rsid w:val="002C3C6E"/>
    <w:rsid w:val="002C3EB3"/>
    <w:rsid w:val="002C423E"/>
    <w:rsid w:val="002C4818"/>
    <w:rsid w:val="002C481B"/>
    <w:rsid w:val="002C4C10"/>
    <w:rsid w:val="002C4CF4"/>
    <w:rsid w:val="002C4D7A"/>
    <w:rsid w:val="002C4E26"/>
    <w:rsid w:val="002C5163"/>
    <w:rsid w:val="002C531E"/>
    <w:rsid w:val="002C56D6"/>
    <w:rsid w:val="002C5B32"/>
    <w:rsid w:val="002C5CE7"/>
    <w:rsid w:val="002C61DB"/>
    <w:rsid w:val="002C644E"/>
    <w:rsid w:val="002C64A8"/>
    <w:rsid w:val="002C65AB"/>
    <w:rsid w:val="002C6AE7"/>
    <w:rsid w:val="002C6AF2"/>
    <w:rsid w:val="002C6E86"/>
    <w:rsid w:val="002C6F0A"/>
    <w:rsid w:val="002C6FC0"/>
    <w:rsid w:val="002C70F4"/>
    <w:rsid w:val="002C7145"/>
    <w:rsid w:val="002C72A6"/>
    <w:rsid w:val="002C7BE1"/>
    <w:rsid w:val="002C7DDF"/>
    <w:rsid w:val="002C7FD1"/>
    <w:rsid w:val="002D0599"/>
    <w:rsid w:val="002D05CA"/>
    <w:rsid w:val="002D0685"/>
    <w:rsid w:val="002D0A2D"/>
    <w:rsid w:val="002D0AA8"/>
    <w:rsid w:val="002D0AA9"/>
    <w:rsid w:val="002D0BA3"/>
    <w:rsid w:val="002D106F"/>
    <w:rsid w:val="002D13AA"/>
    <w:rsid w:val="002D1610"/>
    <w:rsid w:val="002D17E2"/>
    <w:rsid w:val="002D1804"/>
    <w:rsid w:val="002D195A"/>
    <w:rsid w:val="002D1C91"/>
    <w:rsid w:val="002D2003"/>
    <w:rsid w:val="002D2274"/>
    <w:rsid w:val="002D2687"/>
    <w:rsid w:val="002D2982"/>
    <w:rsid w:val="002D2B9D"/>
    <w:rsid w:val="002D2BC7"/>
    <w:rsid w:val="002D2C0F"/>
    <w:rsid w:val="002D2DCE"/>
    <w:rsid w:val="002D2EF3"/>
    <w:rsid w:val="002D2F2F"/>
    <w:rsid w:val="002D2F99"/>
    <w:rsid w:val="002D3314"/>
    <w:rsid w:val="002D333B"/>
    <w:rsid w:val="002D337B"/>
    <w:rsid w:val="002D33FB"/>
    <w:rsid w:val="002D379E"/>
    <w:rsid w:val="002D3956"/>
    <w:rsid w:val="002D3963"/>
    <w:rsid w:val="002D40CB"/>
    <w:rsid w:val="002D40F5"/>
    <w:rsid w:val="002D4194"/>
    <w:rsid w:val="002D4299"/>
    <w:rsid w:val="002D4325"/>
    <w:rsid w:val="002D4356"/>
    <w:rsid w:val="002D443A"/>
    <w:rsid w:val="002D4A06"/>
    <w:rsid w:val="002D4A63"/>
    <w:rsid w:val="002D4BC7"/>
    <w:rsid w:val="002D4BE4"/>
    <w:rsid w:val="002D4E2D"/>
    <w:rsid w:val="002D4ED0"/>
    <w:rsid w:val="002D4EEB"/>
    <w:rsid w:val="002D55D0"/>
    <w:rsid w:val="002D5A9E"/>
    <w:rsid w:val="002D5D36"/>
    <w:rsid w:val="002D5D9D"/>
    <w:rsid w:val="002D61CF"/>
    <w:rsid w:val="002D657A"/>
    <w:rsid w:val="002D6641"/>
    <w:rsid w:val="002D6909"/>
    <w:rsid w:val="002D69C9"/>
    <w:rsid w:val="002D69D7"/>
    <w:rsid w:val="002D6A67"/>
    <w:rsid w:val="002D6B2E"/>
    <w:rsid w:val="002D6B98"/>
    <w:rsid w:val="002D6FDA"/>
    <w:rsid w:val="002D7049"/>
    <w:rsid w:val="002D70EA"/>
    <w:rsid w:val="002D71C0"/>
    <w:rsid w:val="002D7257"/>
    <w:rsid w:val="002D74CA"/>
    <w:rsid w:val="002D7611"/>
    <w:rsid w:val="002D76BB"/>
    <w:rsid w:val="002D76E8"/>
    <w:rsid w:val="002D771A"/>
    <w:rsid w:val="002D7925"/>
    <w:rsid w:val="002D7B75"/>
    <w:rsid w:val="002D7CEA"/>
    <w:rsid w:val="002D7D49"/>
    <w:rsid w:val="002E0379"/>
    <w:rsid w:val="002E0630"/>
    <w:rsid w:val="002E0754"/>
    <w:rsid w:val="002E0C48"/>
    <w:rsid w:val="002E1433"/>
    <w:rsid w:val="002E1489"/>
    <w:rsid w:val="002E1639"/>
    <w:rsid w:val="002E1692"/>
    <w:rsid w:val="002E1D5C"/>
    <w:rsid w:val="002E1EED"/>
    <w:rsid w:val="002E1F27"/>
    <w:rsid w:val="002E2174"/>
    <w:rsid w:val="002E29E0"/>
    <w:rsid w:val="002E2A73"/>
    <w:rsid w:val="002E2A7E"/>
    <w:rsid w:val="002E2AA8"/>
    <w:rsid w:val="002E2AC8"/>
    <w:rsid w:val="002E301E"/>
    <w:rsid w:val="002E3297"/>
    <w:rsid w:val="002E334A"/>
    <w:rsid w:val="002E33B4"/>
    <w:rsid w:val="002E35BC"/>
    <w:rsid w:val="002E35D3"/>
    <w:rsid w:val="002E3714"/>
    <w:rsid w:val="002E37C0"/>
    <w:rsid w:val="002E3876"/>
    <w:rsid w:val="002E39E1"/>
    <w:rsid w:val="002E3A50"/>
    <w:rsid w:val="002E3C02"/>
    <w:rsid w:val="002E3D46"/>
    <w:rsid w:val="002E3F86"/>
    <w:rsid w:val="002E40F6"/>
    <w:rsid w:val="002E4228"/>
    <w:rsid w:val="002E44A9"/>
    <w:rsid w:val="002E460F"/>
    <w:rsid w:val="002E4A17"/>
    <w:rsid w:val="002E4EA0"/>
    <w:rsid w:val="002E4F41"/>
    <w:rsid w:val="002E51A2"/>
    <w:rsid w:val="002E52FA"/>
    <w:rsid w:val="002E583C"/>
    <w:rsid w:val="002E5A6B"/>
    <w:rsid w:val="002E5B07"/>
    <w:rsid w:val="002E633D"/>
    <w:rsid w:val="002E659E"/>
    <w:rsid w:val="002E692B"/>
    <w:rsid w:val="002E6A41"/>
    <w:rsid w:val="002E6D40"/>
    <w:rsid w:val="002E6E0F"/>
    <w:rsid w:val="002E6EAF"/>
    <w:rsid w:val="002E6EF8"/>
    <w:rsid w:val="002E78F1"/>
    <w:rsid w:val="002E7A83"/>
    <w:rsid w:val="002E7BAB"/>
    <w:rsid w:val="002F0360"/>
    <w:rsid w:val="002F053E"/>
    <w:rsid w:val="002F0836"/>
    <w:rsid w:val="002F0999"/>
    <w:rsid w:val="002F0C25"/>
    <w:rsid w:val="002F0CCA"/>
    <w:rsid w:val="002F0EA7"/>
    <w:rsid w:val="002F10C6"/>
    <w:rsid w:val="002F13DE"/>
    <w:rsid w:val="002F16E8"/>
    <w:rsid w:val="002F18B2"/>
    <w:rsid w:val="002F1DAA"/>
    <w:rsid w:val="002F2027"/>
    <w:rsid w:val="002F2380"/>
    <w:rsid w:val="002F24EF"/>
    <w:rsid w:val="002F2682"/>
    <w:rsid w:val="002F2797"/>
    <w:rsid w:val="002F2815"/>
    <w:rsid w:val="002F29EC"/>
    <w:rsid w:val="002F2B36"/>
    <w:rsid w:val="002F2BBF"/>
    <w:rsid w:val="002F2BE6"/>
    <w:rsid w:val="002F2F94"/>
    <w:rsid w:val="002F3895"/>
    <w:rsid w:val="002F393F"/>
    <w:rsid w:val="002F3C8F"/>
    <w:rsid w:val="002F3D10"/>
    <w:rsid w:val="002F3DDD"/>
    <w:rsid w:val="002F4103"/>
    <w:rsid w:val="002F4233"/>
    <w:rsid w:val="002F4550"/>
    <w:rsid w:val="002F4BE5"/>
    <w:rsid w:val="002F4CA4"/>
    <w:rsid w:val="002F4FD0"/>
    <w:rsid w:val="002F52C8"/>
    <w:rsid w:val="002F56C8"/>
    <w:rsid w:val="002F57A8"/>
    <w:rsid w:val="002F5ADB"/>
    <w:rsid w:val="002F5C44"/>
    <w:rsid w:val="002F5D29"/>
    <w:rsid w:val="002F63B1"/>
    <w:rsid w:val="002F63FF"/>
    <w:rsid w:val="002F6A32"/>
    <w:rsid w:val="002F6B98"/>
    <w:rsid w:val="002F6C85"/>
    <w:rsid w:val="002F6C96"/>
    <w:rsid w:val="002F6ECF"/>
    <w:rsid w:val="002F7045"/>
    <w:rsid w:val="002F7196"/>
    <w:rsid w:val="002F7215"/>
    <w:rsid w:val="002F7436"/>
    <w:rsid w:val="002F74AE"/>
    <w:rsid w:val="002F75DA"/>
    <w:rsid w:val="002F7622"/>
    <w:rsid w:val="002F7637"/>
    <w:rsid w:val="002F7B2E"/>
    <w:rsid w:val="002F7C7D"/>
    <w:rsid w:val="002F7D72"/>
    <w:rsid w:val="0030059F"/>
    <w:rsid w:val="00300DE4"/>
    <w:rsid w:val="00301215"/>
    <w:rsid w:val="0030147B"/>
    <w:rsid w:val="003015C0"/>
    <w:rsid w:val="003017A4"/>
    <w:rsid w:val="00302218"/>
    <w:rsid w:val="00302411"/>
    <w:rsid w:val="00302443"/>
    <w:rsid w:val="00302878"/>
    <w:rsid w:val="0030346F"/>
    <w:rsid w:val="003034F5"/>
    <w:rsid w:val="00303C62"/>
    <w:rsid w:val="00304200"/>
    <w:rsid w:val="00304462"/>
    <w:rsid w:val="00304565"/>
    <w:rsid w:val="0030478A"/>
    <w:rsid w:val="003048D7"/>
    <w:rsid w:val="00304D33"/>
    <w:rsid w:val="00304E36"/>
    <w:rsid w:val="00304EAD"/>
    <w:rsid w:val="00305009"/>
    <w:rsid w:val="00305227"/>
    <w:rsid w:val="00305253"/>
    <w:rsid w:val="00305530"/>
    <w:rsid w:val="003058DA"/>
    <w:rsid w:val="00305AE6"/>
    <w:rsid w:val="00305C6C"/>
    <w:rsid w:val="00305C86"/>
    <w:rsid w:val="00305ECD"/>
    <w:rsid w:val="00305F98"/>
    <w:rsid w:val="00305FE7"/>
    <w:rsid w:val="00306246"/>
    <w:rsid w:val="00306278"/>
    <w:rsid w:val="0030630A"/>
    <w:rsid w:val="00306424"/>
    <w:rsid w:val="00306473"/>
    <w:rsid w:val="003066E0"/>
    <w:rsid w:val="003066F3"/>
    <w:rsid w:val="00306A41"/>
    <w:rsid w:val="00306BDF"/>
    <w:rsid w:val="00306DDB"/>
    <w:rsid w:val="00306FB8"/>
    <w:rsid w:val="00307040"/>
    <w:rsid w:val="003070A0"/>
    <w:rsid w:val="00307148"/>
    <w:rsid w:val="00307261"/>
    <w:rsid w:val="003072BA"/>
    <w:rsid w:val="00307488"/>
    <w:rsid w:val="0030752C"/>
    <w:rsid w:val="003075B0"/>
    <w:rsid w:val="0030772B"/>
    <w:rsid w:val="00307BD7"/>
    <w:rsid w:val="00307EF1"/>
    <w:rsid w:val="00310357"/>
    <w:rsid w:val="00310643"/>
    <w:rsid w:val="00310791"/>
    <w:rsid w:val="00310A58"/>
    <w:rsid w:val="00310C67"/>
    <w:rsid w:val="00310CD7"/>
    <w:rsid w:val="00310DB9"/>
    <w:rsid w:val="00310DD4"/>
    <w:rsid w:val="00310FAF"/>
    <w:rsid w:val="00311095"/>
    <w:rsid w:val="00311543"/>
    <w:rsid w:val="00311A1C"/>
    <w:rsid w:val="00311B1A"/>
    <w:rsid w:val="00311B3A"/>
    <w:rsid w:val="00311F61"/>
    <w:rsid w:val="00312045"/>
    <w:rsid w:val="0031264A"/>
    <w:rsid w:val="00312977"/>
    <w:rsid w:val="0031303C"/>
    <w:rsid w:val="00313523"/>
    <w:rsid w:val="0031353A"/>
    <w:rsid w:val="00313690"/>
    <w:rsid w:val="00313943"/>
    <w:rsid w:val="00313BF3"/>
    <w:rsid w:val="00313E5A"/>
    <w:rsid w:val="0031407D"/>
    <w:rsid w:val="00314116"/>
    <w:rsid w:val="0031418A"/>
    <w:rsid w:val="0031432E"/>
    <w:rsid w:val="003143F6"/>
    <w:rsid w:val="00314791"/>
    <w:rsid w:val="00314A03"/>
    <w:rsid w:val="00314A78"/>
    <w:rsid w:val="00314A84"/>
    <w:rsid w:val="00314B02"/>
    <w:rsid w:val="00314C5A"/>
    <w:rsid w:val="00314D56"/>
    <w:rsid w:val="003155DB"/>
    <w:rsid w:val="003159F4"/>
    <w:rsid w:val="00315E2A"/>
    <w:rsid w:val="00315F25"/>
    <w:rsid w:val="0031610C"/>
    <w:rsid w:val="003165E1"/>
    <w:rsid w:val="003168F1"/>
    <w:rsid w:val="00316BA3"/>
    <w:rsid w:val="00316BCF"/>
    <w:rsid w:val="00316D35"/>
    <w:rsid w:val="00316F19"/>
    <w:rsid w:val="00316FEB"/>
    <w:rsid w:val="003171E7"/>
    <w:rsid w:val="003176DB"/>
    <w:rsid w:val="003176E8"/>
    <w:rsid w:val="00320213"/>
    <w:rsid w:val="003203BF"/>
    <w:rsid w:val="0032065D"/>
    <w:rsid w:val="00320796"/>
    <w:rsid w:val="003208C6"/>
    <w:rsid w:val="00320918"/>
    <w:rsid w:val="00320B02"/>
    <w:rsid w:val="00320B7D"/>
    <w:rsid w:val="00320D7E"/>
    <w:rsid w:val="00320F65"/>
    <w:rsid w:val="003212A7"/>
    <w:rsid w:val="003214E0"/>
    <w:rsid w:val="003214FF"/>
    <w:rsid w:val="00321518"/>
    <w:rsid w:val="00321636"/>
    <w:rsid w:val="003217EC"/>
    <w:rsid w:val="00321934"/>
    <w:rsid w:val="00321C02"/>
    <w:rsid w:val="00321D49"/>
    <w:rsid w:val="00321DB5"/>
    <w:rsid w:val="00321DBC"/>
    <w:rsid w:val="00321E45"/>
    <w:rsid w:val="00321ECA"/>
    <w:rsid w:val="00321FC8"/>
    <w:rsid w:val="00322162"/>
    <w:rsid w:val="0032220C"/>
    <w:rsid w:val="00322295"/>
    <w:rsid w:val="00322448"/>
    <w:rsid w:val="003224D4"/>
    <w:rsid w:val="00322544"/>
    <w:rsid w:val="00322BB0"/>
    <w:rsid w:val="0032307D"/>
    <w:rsid w:val="003230C9"/>
    <w:rsid w:val="003234C3"/>
    <w:rsid w:val="0032354D"/>
    <w:rsid w:val="00323DF1"/>
    <w:rsid w:val="00323E46"/>
    <w:rsid w:val="0032415E"/>
    <w:rsid w:val="003241B1"/>
    <w:rsid w:val="00324379"/>
    <w:rsid w:val="003244B5"/>
    <w:rsid w:val="0032452F"/>
    <w:rsid w:val="003245B1"/>
    <w:rsid w:val="003247D9"/>
    <w:rsid w:val="003248A2"/>
    <w:rsid w:val="00324A25"/>
    <w:rsid w:val="00324A88"/>
    <w:rsid w:val="00325802"/>
    <w:rsid w:val="00325C97"/>
    <w:rsid w:val="003261E2"/>
    <w:rsid w:val="00326224"/>
    <w:rsid w:val="00326364"/>
    <w:rsid w:val="0032687B"/>
    <w:rsid w:val="00326881"/>
    <w:rsid w:val="00326988"/>
    <w:rsid w:val="00326A21"/>
    <w:rsid w:val="00326A90"/>
    <w:rsid w:val="00326BA8"/>
    <w:rsid w:val="00326F36"/>
    <w:rsid w:val="003271D3"/>
    <w:rsid w:val="00327247"/>
    <w:rsid w:val="00327531"/>
    <w:rsid w:val="00327562"/>
    <w:rsid w:val="00327711"/>
    <w:rsid w:val="00327930"/>
    <w:rsid w:val="00327A14"/>
    <w:rsid w:val="00327A2C"/>
    <w:rsid w:val="00327ACC"/>
    <w:rsid w:val="00327B23"/>
    <w:rsid w:val="00327B92"/>
    <w:rsid w:val="00327C31"/>
    <w:rsid w:val="00327F50"/>
    <w:rsid w:val="00330061"/>
    <w:rsid w:val="003305E0"/>
    <w:rsid w:val="0033061D"/>
    <w:rsid w:val="00330AE2"/>
    <w:rsid w:val="00330B79"/>
    <w:rsid w:val="00330C04"/>
    <w:rsid w:val="00330F35"/>
    <w:rsid w:val="003310FE"/>
    <w:rsid w:val="00331127"/>
    <w:rsid w:val="003311F9"/>
    <w:rsid w:val="00331213"/>
    <w:rsid w:val="003312FA"/>
    <w:rsid w:val="0033167B"/>
    <w:rsid w:val="0033194A"/>
    <w:rsid w:val="00331A84"/>
    <w:rsid w:val="00331BA3"/>
    <w:rsid w:val="00332009"/>
    <w:rsid w:val="00332833"/>
    <w:rsid w:val="00332BD9"/>
    <w:rsid w:val="00332CA6"/>
    <w:rsid w:val="00332CF7"/>
    <w:rsid w:val="00332D24"/>
    <w:rsid w:val="00333909"/>
    <w:rsid w:val="0033390C"/>
    <w:rsid w:val="00333B14"/>
    <w:rsid w:val="00333BDA"/>
    <w:rsid w:val="00333C87"/>
    <w:rsid w:val="00333CF5"/>
    <w:rsid w:val="00333DF1"/>
    <w:rsid w:val="003340C6"/>
    <w:rsid w:val="003343EA"/>
    <w:rsid w:val="00334A54"/>
    <w:rsid w:val="00334B32"/>
    <w:rsid w:val="00334C4D"/>
    <w:rsid w:val="00334C56"/>
    <w:rsid w:val="00334C95"/>
    <w:rsid w:val="00334D99"/>
    <w:rsid w:val="003352DC"/>
    <w:rsid w:val="00335387"/>
    <w:rsid w:val="00335497"/>
    <w:rsid w:val="003354B9"/>
    <w:rsid w:val="00335630"/>
    <w:rsid w:val="003356A7"/>
    <w:rsid w:val="003356DC"/>
    <w:rsid w:val="00335846"/>
    <w:rsid w:val="00335B2D"/>
    <w:rsid w:val="00335B84"/>
    <w:rsid w:val="00335D37"/>
    <w:rsid w:val="003360DB"/>
    <w:rsid w:val="003363FA"/>
    <w:rsid w:val="00336474"/>
    <w:rsid w:val="003364B5"/>
    <w:rsid w:val="0033650E"/>
    <w:rsid w:val="00336564"/>
    <w:rsid w:val="00336710"/>
    <w:rsid w:val="003367B5"/>
    <w:rsid w:val="00336BC5"/>
    <w:rsid w:val="00337031"/>
    <w:rsid w:val="0033733C"/>
    <w:rsid w:val="0033739D"/>
    <w:rsid w:val="00337519"/>
    <w:rsid w:val="00337522"/>
    <w:rsid w:val="00337557"/>
    <w:rsid w:val="00337E5B"/>
    <w:rsid w:val="00337FD9"/>
    <w:rsid w:val="00340071"/>
    <w:rsid w:val="00340342"/>
    <w:rsid w:val="0034047A"/>
    <w:rsid w:val="00340581"/>
    <w:rsid w:val="003405AF"/>
    <w:rsid w:val="0034061E"/>
    <w:rsid w:val="00340AC5"/>
    <w:rsid w:val="00340D71"/>
    <w:rsid w:val="00340F7F"/>
    <w:rsid w:val="003414B8"/>
    <w:rsid w:val="003415E8"/>
    <w:rsid w:val="00341702"/>
    <w:rsid w:val="0034191B"/>
    <w:rsid w:val="00341FB4"/>
    <w:rsid w:val="0034218E"/>
    <w:rsid w:val="003421AB"/>
    <w:rsid w:val="00342443"/>
    <w:rsid w:val="0034272A"/>
    <w:rsid w:val="00342ECB"/>
    <w:rsid w:val="00343063"/>
    <w:rsid w:val="00343143"/>
    <w:rsid w:val="003433F1"/>
    <w:rsid w:val="00343438"/>
    <w:rsid w:val="003434AA"/>
    <w:rsid w:val="00343876"/>
    <w:rsid w:val="00343D2F"/>
    <w:rsid w:val="00343E75"/>
    <w:rsid w:val="0034414C"/>
    <w:rsid w:val="00344491"/>
    <w:rsid w:val="0034460D"/>
    <w:rsid w:val="00344898"/>
    <w:rsid w:val="003448DF"/>
    <w:rsid w:val="003448E3"/>
    <w:rsid w:val="00344B08"/>
    <w:rsid w:val="00344CAC"/>
    <w:rsid w:val="00344EB9"/>
    <w:rsid w:val="00344F6B"/>
    <w:rsid w:val="003450BE"/>
    <w:rsid w:val="00345718"/>
    <w:rsid w:val="0034574C"/>
    <w:rsid w:val="00345774"/>
    <w:rsid w:val="0034595D"/>
    <w:rsid w:val="00345BA5"/>
    <w:rsid w:val="00345D25"/>
    <w:rsid w:val="00345E30"/>
    <w:rsid w:val="00345E67"/>
    <w:rsid w:val="00345ED9"/>
    <w:rsid w:val="00345F68"/>
    <w:rsid w:val="00345FB4"/>
    <w:rsid w:val="0034608E"/>
    <w:rsid w:val="00346257"/>
    <w:rsid w:val="00346308"/>
    <w:rsid w:val="00346740"/>
    <w:rsid w:val="00346864"/>
    <w:rsid w:val="003468D6"/>
    <w:rsid w:val="00346B83"/>
    <w:rsid w:val="00346E38"/>
    <w:rsid w:val="00346EF9"/>
    <w:rsid w:val="0034726A"/>
    <w:rsid w:val="00347347"/>
    <w:rsid w:val="003475CF"/>
    <w:rsid w:val="00347610"/>
    <w:rsid w:val="0034767A"/>
    <w:rsid w:val="00347B3F"/>
    <w:rsid w:val="00347D9B"/>
    <w:rsid w:val="00347F0F"/>
    <w:rsid w:val="00350055"/>
    <w:rsid w:val="00350314"/>
    <w:rsid w:val="003503A1"/>
    <w:rsid w:val="00350644"/>
    <w:rsid w:val="003508F9"/>
    <w:rsid w:val="00350958"/>
    <w:rsid w:val="00350AB1"/>
    <w:rsid w:val="00350CAF"/>
    <w:rsid w:val="00350DDD"/>
    <w:rsid w:val="003511C0"/>
    <w:rsid w:val="00351398"/>
    <w:rsid w:val="0035149E"/>
    <w:rsid w:val="00351532"/>
    <w:rsid w:val="003515A4"/>
    <w:rsid w:val="00351793"/>
    <w:rsid w:val="00351812"/>
    <w:rsid w:val="003518EB"/>
    <w:rsid w:val="00351A87"/>
    <w:rsid w:val="00351C8B"/>
    <w:rsid w:val="003521CA"/>
    <w:rsid w:val="0035231E"/>
    <w:rsid w:val="003524BB"/>
    <w:rsid w:val="00352778"/>
    <w:rsid w:val="003529D6"/>
    <w:rsid w:val="00352A2D"/>
    <w:rsid w:val="00352EDE"/>
    <w:rsid w:val="00352F15"/>
    <w:rsid w:val="00353004"/>
    <w:rsid w:val="0035331B"/>
    <w:rsid w:val="00353523"/>
    <w:rsid w:val="0035356A"/>
    <w:rsid w:val="003535F7"/>
    <w:rsid w:val="00353860"/>
    <w:rsid w:val="003538EE"/>
    <w:rsid w:val="00353B32"/>
    <w:rsid w:val="00353B40"/>
    <w:rsid w:val="00353DAB"/>
    <w:rsid w:val="00354212"/>
    <w:rsid w:val="00354381"/>
    <w:rsid w:val="00354426"/>
    <w:rsid w:val="0035475C"/>
    <w:rsid w:val="00354A02"/>
    <w:rsid w:val="00354B23"/>
    <w:rsid w:val="00354BCA"/>
    <w:rsid w:val="00354F91"/>
    <w:rsid w:val="00354FEF"/>
    <w:rsid w:val="003551D7"/>
    <w:rsid w:val="00355524"/>
    <w:rsid w:val="00355C1D"/>
    <w:rsid w:val="00355CB0"/>
    <w:rsid w:val="00355D9C"/>
    <w:rsid w:val="00355ECC"/>
    <w:rsid w:val="00355F58"/>
    <w:rsid w:val="0035619C"/>
    <w:rsid w:val="00356520"/>
    <w:rsid w:val="003565FA"/>
    <w:rsid w:val="003567B5"/>
    <w:rsid w:val="00356807"/>
    <w:rsid w:val="00356CFA"/>
    <w:rsid w:val="0035765A"/>
    <w:rsid w:val="003576C0"/>
    <w:rsid w:val="00357F84"/>
    <w:rsid w:val="00357FCD"/>
    <w:rsid w:val="00357FE5"/>
    <w:rsid w:val="003603BB"/>
    <w:rsid w:val="00360649"/>
    <w:rsid w:val="003608B5"/>
    <w:rsid w:val="00360AD4"/>
    <w:rsid w:val="00360AFC"/>
    <w:rsid w:val="003612A9"/>
    <w:rsid w:val="00361A69"/>
    <w:rsid w:val="00361AF5"/>
    <w:rsid w:val="00361B6C"/>
    <w:rsid w:val="00361C80"/>
    <w:rsid w:val="00361D87"/>
    <w:rsid w:val="003620A1"/>
    <w:rsid w:val="003620B1"/>
    <w:rsid w:val="00362258"/>
    <w:rsid w:val="0036228F"/>
    <w:rsid w:val="0036248C"/>
    <w:rsid w:val="00362568"/>
    <w:rsid w:val="00362619"/>
    <w:rsid w:val="00362C87"/>
    <w:rsid w:val="00362DA9"/>
    <w:rsid w:val="00363576"/>
    <w:rsid w:val="00363694"/>
    <w:rsid w:val="00363875"/>
    <w:rsid w:val="0036399F"/>
    <w:rsid w:val="00363CC8"/>
    <w:rsid w:val="00363D7A"/>
    <w:rsid w:val="003640CF"/>
    <w:rsid w:val="003640E3"/>
    <w:rsid w:val="0036451C"/>
    <w:rsid w:val="00364561"/>
    <w:rsid w:val="003645EF"/>
    <w:rsid w:val="00364870"/>
    <w:rsid w:val="00364B6A"/>
    <w:rsid w:val="00365045"/>
    <w:rsid w:val="0036537B"/>
    <w:rsid w:val="00365665"/>
    <w:rsid w:val="00365828"/>
    <w:rsid w:val="00365919"/>
    <w:rsid w:val="003659BE"/>
    <w:rsid w:val="00365C3D"/>
    <w:rsid w:val="0036601D"/>
    <w:rsid w:val="00366334"/>
    <w:rsid w:val="003663FA"/>
    <w:rsid w:val="00366659"/>
    <w:rsid w:val="00366E1A"/>
    <w:rsid w:val="00366FE9"/>
    <w:rsid w:val="0036705C"/>
    <w:rsid w:val="0036709D"/>
    <w:rsid w:val="003671D4"/>
    <w:rsid w:val="003671D7"/>
    <w:rsid w:val="00367A46"/>
    <w:rsid w:val="00367CBD"/>
    <w:rsid w:val="00367F9C"/>
    <w:rsid w:val="003701F9"/>
    <w:rsid w:val="0037042A"/>
    <w:rsid w:val="00370496"/>
    <w:rsid w:val="0037097C"/>
    <w:rsid w:val="003709CE"/>
    <w:rsid w:val="00370A27"/>
    <w:rsid w:val="00370AD5"/>
    <w:rsid w:val="00370D3D"/>
    <w:rsid w:val="00370D9E"/>
    <w:rsid w:val="00370DF0"/>
    <w:rsid w:val="003717C3"/>
    <w:rsid w:val="003719F8"/>
    <w:rsid w:val="00371BFC"/>
    <w:rsid w:val="00371E70"/>
    <w:rsid w:val="00372067"/>
    <w:rsid w:val="00372294"/>
    <w:rsid w:val="00372583"/>
    <w:rsid w:val="00372592"/>
    <w:rsid w:val="00372AFB"/>
    <w:rsid w:val="00372C59"/>
    <w:rsid w:val="00372CC1"/>
    <w:rsid w:val="00372D00"/>
    <w:rsid w:val="0037302C"/>
    <w:rsid w:val="00373066"/>
    <w:rsid w:val="00373076"/>
    <w:rsid w:val="003730C9"/>
    <w:rsid w:val="00373141"/>
    <w:rsid w:val="003731EF"/>
    <w:rsid w:val="00373924"/>
    <w:rsid w:val="00373BE5"/>
    <w:rsid w:val="00373BFD"/>
    <w:rsid w:val="00373D75"/>
    <w:rsid w:val="0037414D"/>
    <w:rsid w:val="00374597"/>
    <w:rsid w:val="0037467B"/>
    <w:rsid w:val="003748AB"/>
    <w:rsid w:val="00374BBA"/>
    <w:rsid w:val="00374BFA"/>
    <w:rsid w:val="00374C21"/>
    <w:rsid w:val="00374DB7"/>
    <w:rsid w:val="00374EC7"/>
    <w:rsid w:val="003752F5"/>
    <w:rsid w:val="0037539F"/>
    <w:rsid w:val="0037550A"/>
    <w:rsid w:val="003755FA"/>
    <w:rsid w:val="003758C5"/>
    <w:rsid w:val="0037597D"/>
    <w:rsid w:val="00375D23"/>
    <w:rsid w:val="003761C4"/>
    <w:rsid w:val="003762E0"/>
    <w:rsid w:val="00376633"/>
    <w:rsid w:val="00376DCA"/>
    <w:rsid w:val="00376DDE"/>
    <w:rsid w:val="00376E44"/>
    <w:rsid w:val="00377161"/>
    <w:rsid w:val="0037748A"/>
    <w:rsid w:val="003779E5"/>
    <w:rsid w:val="00377AAD"/>
    <w:rsid w:val="00377D52"/>
    <w:rsid w:val="00377F04"/>
    <w:rsid w:val="00377FDF"/>
    <w:rsid w:val="00380110"/>
    <w:rsid w:val="003801A0"/>
    <w:rsid w:val="00380385"/>
    <w:rsid w:val="003803DD"/>
    <w:rsid w:val="00380718"/>
    <w:rsid w:val="00380C1C"/>
    <w:rsid w:val="00380C38"/>
    <w:rsid w:val="0038124D"/>
    <w:rsid w:val="003816BE"/>
    <w:rsid w:val="00382218"/>
    <w:rsid w:val="003825D1"/>
    <w:rsid w:val="003828E3"/>
    <w:rsid w:val="003829CE"/>
    <w:rsid w:val="00382DB8"/>
    <w:rsid w:val="00383013"/>
    <w:rsid w:val="0038366D"/>
    <w:rsid w:val="00383743"/>
    <w:rsid w:val="00383FB7"/>
    <w:rsid w:val="003844BE"/>
    <w:rsid w:val="00384775"/>
    <w:rsid w:val="0038496A"/>
    <w:rsid w:val="00385032"/>
    <w:rsid w:val="00385649"/>
    <w:rsid w:val="003858F2"/>
    <w:rsid w:val="00385E7C"/>
    <w:rsid w:val="00385F47"/>
    <w:rsid w:val="00385FC4"/>
    <w:rsid w:val="0038605C"/>
    <w:rsid w:val="00386364"/>
    <w:rsid w:val="00386592"/>
    <w:rsid w:val="00386BA2"/>
    <w:rsid w:val="00386CE5"/>
    <w:rsid w:val="00387084"/>
    <w:rsid w:val="003873F4"/>
    <w:rsid w:val="0038759C"/>
    <w:rsid w:val="003875D8"/>
    <w:rsid w:val="0038761A"/>
    <w:rsid w:val="00387685"/>
    <w:rsid w:val="003876B9"/>
    <w:rsid w:val="00387713"/>
    <w:rsid w:val="0038771C"/>
    <w:rsid w:val="00387789"/>
    <w:rsid w:val="00387856"/>
    <w:rsid w:val="00387911"/>
    <w:rsid w:val="00387B9E"/>
    <w:rsid w:val="00387D23"/>
    <w:rsid w:val="0039094F"/>
    <w:rsid w:val="00390CE1"/>
    <w:rsid w:val="00390ECD"/>
    <w:rsid w:val="00390FD9"/>
    <w:rsid w:val="003912F5"/>
    <w:rsid w:val="0039188E"/>
    <w:rsid w:val="00391C3C"/>
    <w:rsid w:val="00391DEE"/>
    <w:rsid w:val="00392009"/>
    <w:rsid w:val="0039211A"/>
    <w:rsid w:val="003921DE"/>
    <w:rsid w:val="00392373"/>
    <w:rsid w:val="00392376"/>
    <w:rsid w:val="00392587"/>
    <w:rsid w:val="00392D39"/>
    <w:rsid w:val="003930BB"/>
    <w:rsid w:val="003932D7"/>
    <w:rsid w:val="0039332D"/>
    <w:rsid w:val="00393485"/>
    <w:rsid w:val="00393562"/>
    <w:rsid w:val="00393A65"/>
    <w:rsid w:val="00393BFB"/>
    <w:rsid w:val="00393E22"/>
    <w:rsid w:val="003940BF"/>
    <w:rsid w:val="003946DC"/>
    <w:rsid w:val="003947E5"/>
    <w:rsid w:val="00394CF3"/>
    <w:rsid w:val="00394D10"/>
    <w:rsid w:val="00394D45"/>
    <w:rsid w:val="00394DE4"/>
    <w:rsid w:val="00394E05"/>
    <w:rsid w:val="003952E9"/>
    <w:rsid w:val="00395387"/>
    <w:rsid w:val="00395599"/>
    <w:rsid w:val="003956C5"/>
    <w:rsid w:val="00395760"/>
    <w:rsid w:val="003957D3"/>
    <w:rsid w:val="003958EE"/>
    <w:rsid w:val="0039596A"/>
    <w:rsid w:val="00395D1D"/>
    <w:rsid w:val="00395F79"/>
    <w:rsid w:val="003964F1"/>
    <w:rsid w:val="00396F2D"/>
    <w:rsid w:val="00396F99"/>
    <w:rsid w:val="00397296"/>
    <w:rsid w:val="003972D0"/>
    <w:rsid w:val="0039741E"/>
    <w:rsid w:val="00397473"/>
    <w:rsid w:val="00397775"/>
    <w:rsid w:val="003977A9"/>
    <w:rsid w:val="00397AF7"/>
    <w:rsid w:val="00397D5B"/>
    <w:rsid w:val="00397D98"/>
    <w:rsid w:val="00397E9C"/>
    <w:rsid w:val="003A01C5"/>
    <w:rsid w:val="003A03DC"/>
    <w:rsid w:val="003A03E5"/>
    <w:rsid w:val="003A0723"/>
    <w:rsid w:val="003A08B1"/>
    <w:rsid w:val="003A0903"/>
    <w:rsid w:val="003A0974"/>
    <w:rsid w:val="003A0976"/>
    <w:rsid w:val="003A0DCF"/>
    <w:rsid w:val="003A0FD0"/>
    <w:rsid w:val="003A1165"/>
    <w:rsid w:val="003A1385"/>
    <w:rsid w:val="003A169F"/>
    <w:rsid w:val="003A1B2E"/>
    <w:rsid w:val="003A208F"/>
    <w:rsid w:val="003A2365"/>
    <w:rsid w:val="003A285B"/>
    <w:rsid w:val="003A2A0E"/>
    <w:rsid w:val="003A2B39"/>
    <w:rsid w:val="003A2C2A"/>
    <w:rsid w:val="003A2FF3"/>
    <w:rsid w:val="003A3027"/>
    <w:rsid w:val="003A3058"/>
    <w:rsid w:val="003A30E6"/>
    <w:rsid w:val="003A32C8"/>
    <w:rsid w:val="003A3373"/>
    <w:rsid w:val="003A33D4"/>
    <w:rsid w:val="003A376B"/>
    <w:rsid w:val="003A39CF"/>
    <w:rsid w:val="003A3A88"/>
    <w:rsid w:val="003A3FD3"/>
    <w:rsid w:val="003A43C6"/>
    <w:rsid w:val="003A43C9"/>
    <w:rsid w:val="003A4886"/>
    <w:rsid w:val="003A48E7"/>
    <w:rsid w:val="003A4932"/>
    <w:rsid w:val="003A4A49"/>
    <w:rsid w:val="003A4F5B"/>
    <w:rsid w:val="003A59C3"/>
    <w:rsid w:val="003A5AAC"/>
    <w:rsid w:val="003A5C27"/>
    <w:rsid w:val="003A5D7A"/>
    <w:rsid w:val="003A61D1"/>
    <w:rsid w:val="003A6593"/>
    <w:rsid w:val="003A666A"/>
    <w:rsid w:val="003A6CD2"/>
    <w:rsid w:val="003A71F1"/>
    <w:rsid w:val="003A7291"/>
    <w:rsid w:val="003A72CB"/>
    <w:rsid w:val="003A74AE"/>
    <w:rsid w:val="003A7505"/>
    <w:rsid w:val="003A755C"/>
    <w:rsid w:val="003A77C4"/>
    <w:rsid w:val="003B0638"/>
    <w:rsid w:val="003B099F"/>
    <w:rsid w:val="003B0A9F"/>
    <w:rsid w:val="003B0AFC"/>
    <w:rsid w:val="003B0D95"/>
    <w:rsid w:val="003B0E8D"/>
    <w:rsid w:val="003B128A"/>
    <w:rsid w:val="003B1411"/>
    <w:rsid w:val="003B14DC"/>
    <w:rsid w:val="003B15F8"/>
    <w:rsid w:val="003B170E"/>
    <w:rsid w:val="003B174F"/>
    <w:rsid w:val="003B1E10"/>
    <w:rsid w:val="003B23E9"/>
    <w:rsid w:val="003B259D"/>
    <w:rsid w:val="003B25DB"/>
    <w:rsid w:val="003B28FD"/>
    <w:rsid w:val="003B2905"/>
    <w:rsid w:val="003B2968"/>
    <w:rsid w:val="003B2B04"/>
    <w:rsid w:val="003B2B55"/>
    <w:rsid w:val="003B2D36"/>
    <w:rsid w:val="003B3176"/>
    <w:rsid w:val="003B3251"/>
    <w:rsid w:val="003B3672"/>
    <w:rsid w:val="003B368C"/>
    <w:rsid w:val="003B3B42"/>
    <w:rsid w:val="003B3B88"/>
    <w:rsid w:val="003B4013"/>
    <w:rsid w:val="003B40D4"/>
    <w:rsid w:val="003B411B"/>
    <w:rsid w:val="003B44B2"/>
    <w:rsid w:val="003B4559"/>
    <w:rsid w:val="003B4580"/>
    <w:rsid w:val="003B461E"/>
    <w:rsid w:val="003B4857"/>
    <w:rsid w:val="003B4BF7"/>
    <w:rsid w:val="003B4C6D"/>
    <w:rsid w:val="003B4DA5"/>
    <w:rsid w:val="003B4FC1"/>
    <w:rsid w:val="003B4FFD"/>
    <w:rsid w:val="003B50C3"/>
    <w:rsid w:val="003B51F1"/>
    <w:rsid w:val="003B529B"/>
    <w:rsid w:val="003B531A"/>
    <w:rsid w:val="003B5680"/>
    <w:rsid w:val="003B5C8F"/>
    <w:rsid w:val="003B5D61"/>
    <w:rsid w:val="003B5DEE"/>
    <w:rsid w:val="003B619A"/>
    <w:rsid w:val="003B61C9"/>
    <w:rsid w:val="003B6775"/>
    <w:rsid w:val="003B69F5"/>
    <w:rsid w:val="003B6F6A"/>
    <w:rsid w:val="003B6F9B"/>
    <w:rsid w:val="003B6FBD"/>
    <w:rsid w:val="003B71D4"/>
    <w:rsid w:val="003B742B"/>
    <w:rsid w:val="003B78F5"/>
    <w:rsid w:val="003B7975"/>
    <w:rsid w:val="003C04FB"/>
    <w:rsid w:val="003C0527"/>
    <w:rsid w:val="003C068E"/>
    <w:rsid w:val="003C06CE"/>
    <w:rsid w:val="003C073A"/>
    <w:rsid w:val="003C091E"/>
    <w:rsid w:val="003C0C5C"/>
    <w:rsid w:val="003C0CF8"/>
    <w:rsid w:val="003C0D85"/>
    <w:rsid w:val="003C0DB7"/>
    <w:rsid w:val="003C10F0"/>
    <w:rsid w:val="003C129F"/>
    <w:rsid w:val="003C1367"/>
    <w:rsid w:val="003C13A2"/>
    <w:rsid w:val="003C14C9"/>
    <w:rsid w:val="003C1531"/>
    <w:rsid w:val="003C1921"/>
    <w:rsid w:val="003C21E9"/>
    <w:rsid w:val="003C2341"/>
    <w:rsid w:val="003C235E"/>
    <w:rsid w:val="003C27EA"/>
    <w:rsid w:val="003C286D"/>
    <w:rsid w:val="003C28AF"/>
    <w:rsid w:val="003C2C7A"/>
    <w:rsid w:val="003C3AC8"/>
    <w:rsid w:val="003C3E16"/>
    <w:rsid w:val="003C3F83"/>
    <w:rsid w:val="003C416A"/>
    <w:rsid w:val="003C41D8"/>
    <w:rsid w:val="003C42AA"/>
    <w:rsid w:val="003C4790"/>
    <w:rsid w:val="003C4A44"/>
    <w:rsid w:val="003C4D5E"/>
    <w:rsid w:val="003C50B1"/>
    <w:rsid w:val="003C50FF"/>
    <w:rsid w:val="003C547B"/>
    <w:rsid w:val="003C55DE"/>
    <w:rsid w:val="003C5705"/>
    <w:rsid w:val="003C58C9"/>
    <w:rsid w:val="003C5A32"/>
    <w:rsid w:val="003C6616"/>
    <w:rsid w:val="003C66F0"/>
    <w:rsid w:val="003C6798"/>
    <w:rsid w:val="003C67AE"/>
    <w:rsid w:val="003C67ED"/>
    <w:rsid w:val="003C6A3B"/>
    <w:rsid w:val="003C6AF5"/>
    <w:rsid w:val="003C6C2A"/>
    <w:rsid w:val="003C7563"/>
    <w:rsid w:val="003C77C2"/>
    <w:rsid w:val="003C7914"/>
    <w:rsid w:val="003C797A"/>
    <w:rsid w:val="003C7ACD"/>
    <w:rsid w:val="003C7BD6"/>
    <w:rsid w:val="003C7D7C"/>
    <w:rsid w:val="003C7D8E"/>
    <w:rsid w:val="003C7E59"/>
    <w:rsid w:val="003C7EAF"/>
    <w:rsid w:val="003C7FD0"/>
    <w:rsid w:val="003D0109"/>
    <w:rsid w:val="003D02A1"/>
    <w:rsid w:val="003D03AC"/>
    <w:rsid w:val="003D047A"/>
    <w:rsid w:val="003D04A3"/>
    <w:rsid w:val="003D0540"/>
    <w:rsid w:val="003D060E"/>
    <w:rsid w:val="003D075E"/>
    <w:rsid w:val="003D084A"/>
    <w:rsid w:val="003D0A33"/>
    <w:rsid w:val="003D0E61"/>
    <w:rsid w:val="003D0F69"/>
    <w:rsid w:val="003D13AE"/>
    <w:rsid w:val="003D15F9"/>
    <w:rsid w:val="003D18AE"/>
    <w:rsid w:val="003D1A57"/>
    <w:rsid w:val="003D1BFF"/>
    <w:rsid w:val="003D1D38"/>
    <w:rsid w:val="003D1D3D"/>
    <w:rsid w:val="003D1F8D"/>
    <w:rsid w:val="003D2003"/>
    <w:rsid w:val="003D2108"/>
    <w:rsid w:val="003D2704"/>
    <w:rsid w:val="003D2847"/>
    <w:rsid w:val="003D296A"/>
    <w:rsid w:val="003D29F6"/>
    <w:rsid w:val="003D2B40"/>
    <w:rsid w:val="003D2F7B"/>
    <w:rsid w:val="003D318B"/>
    <w:rsid w:val="003D326F"/>
    <w:rsid w:val="003D33DA"/>
    <w:rsid w:val="003D37E2"/>
    <w:rsid w:val="003D3ABB"/>
    <w:rsid w:val="003D3ECC"/>
    <w:rsid w:val="003D3FB3"/>
    <w:rsid w:val="003D42C7"/>
    <w:rsid w:val="003D43A8"/>
    <w:rsid w:val="003D4586"/>
    <w:rsid w:val="003D46D7"/>
    <w:rsid w:val="003D4A64"/>
    <w:rsid w:val="003D4BCB"/>
    <w:rsid w:val="003D4EB7"/>
    <w:rsid w:val="003D523E"/>
    <w:rsid w:val="003D52A1"/>
    <w:rsid w:val="003D5327"/>
    <w:rsid w:val="003D562A"/>
    <w:rsid w:val="003D591B"/>
    <w:rsid w:val="003D5A20"/>
    <w:rsid w:val="003D5A85"/>
    <w:rsid w:val="003D5C02"/>
    <w:rsid w:val="003D5CEC"/>
    <w:rsid w:val="003D5F89"/>
    <w:rsid w:val="003D6018"/>
    <w:rsid w:val="003D61DB"/>
    <w:rsid w:val="003D650F"/>
    <w:rsid w:val="003D6515"/>
    <w:rsid w:val="003D67C1"/>
    <w:rsid w:val="003D68AA"/>
    <w:rsid w:val="003D68B9"/>
    <w:rsid w:val="003D69C8"/>
    <w:rsid w:val="003D6B52"/>
    <w:rsid w:val="003D6B7A"/>
    <w:rsid w:val="003D6BBA"/>
    <w:rsid w:val="003D6FA0"/>
    <w:rsid w:val="003D70FD"/>
    <w:rsid w:val="003D7172"/>
    <w:rsid w:val="003D72BF"/>
    <w:rsid w:val="003D7380"/>
    <w:rsid w:val="003D7B5D"/>
    <w:rsid w:val="003D7F11"/>
    <w:rsid w:val="003D7F49"/>
    <w:rsid w:val="003E0150"/>
    <w:rsid w:val="003E0187"/>
    <w:rsid w:val="003E022E"/>
    <w:rsid w:val="003E0288"/>
    <w:rsid w:val="003E0541"/>
    <w:rsid w:val="003E076A"/>
    <w:rsid w:val="003E08C9"/>
    <w:rsid w:val="003E0A42"/>
    <w:rsid w:val="003E0BC3"/>
    <w:rsid w:val="003E0D52"/>
    <w:rsid w:val="003E1244"/>
    <w:rsid w:val="003E1401"/>
    <w:rsid w:val="003E1B4E"/>
    <w:rsid w:val="003E20E4"/>
    <w:rsid w:val="003E21B6"/>
    <w:rsid w:val="003E2253"/>
    <w:rsid w:val="003E22CA"/>
    <w:rsid w:val="003E2380"/>
    <w:rsid w:val="003E286A"/>
    <w:rsid w:val="003E287F"/>
    <w:rsid w:val="003E2C1C"/>
    <w:rsid w:val="003E2C86"/>
    <w:rsid w:val="003E2E2E"/>
    <w:rsid w:val="003E3020"/>
    <w:rsid w:val="003E32A5"/>
    <w:rsid w:val="003E32A7"/>
    <w:rsid w:val="003E34FB"/>
    <w:rsid w:val="003E36B8"/>
    <w:rsid w:val="003E3741"/>
    <w:rsid w:val="003E37E6"/>
    <w:rsid w:val="003E399B"/>
    <w:rsid w:val="003E3C59"/>
    <w:rsid w:val="003E4155"/>
    <w:rsid w:val="003E42A5"/>
    <w:rsid w:val="003E4743"/>
    <w:rsid w:val="003E4CAF"/>
    <w:rsid w:val="003E4CCE"/>
    <w:rsid w:val="003E4DF2"/>
    <w:rsid w:val="003E535F"/>
    <w:rsid w:val="003E5451"/>
    <w:rsid w:val="003E5A42"/>
    <w:rsid w:val="003E5BA7"/>
    <w:rsid w:val="003E5E86"/>
    <w:rsid w:val="003E6079"/>
    <w:rsid w:val="003E660F"/>
    <w:rsid w:val="003E6682"/>
    <w:rsid w:val="003E670E"/>
    <w:rsid w:val="003E6D50"/>
    <w:rsid w:val="003E6DB6"/>
    <w:rsid w:val="003E6F96"/>
    <w:rsid w:val="003E798C"/>
    <w:rsid w:val="003E7AAE"/>
    <w:rsid w:val="003E7D96"/>
    <w:rsid w:val="003E7ECD"/>
    <w:rsid w:val="003E7EEC"/>
    <w:rsid w:val="003F010B"/>
    <w:rsid w:val="003F020B"/>
    <w:rsid w:val="003F05D2"/>
    <w:rsid w:val="003F0633"/>
    <w:rsid w:val="003F0930"/>
    <w:rsid w:val="003F0B4B"/>
    <w:rsid w:val="003F0EDA"/>
    <w:rsid w:val="003F0F4A"/>
    <w:rsid w:val="003F0FE8"/>
    <w:rsid w:val="003F139E"/>
    <w:rsid w:val="003F1853"/>
    <w:rsid w:val="003F19E9"/>
    <w:rsid w:val="003F1AA3"/>
    <w:rsid w:val="003F1AC8"/>
    <w:rsid w:val="003F1B86"/>
    <w:rsid w:val="003F1C61"/>
    <w:rsid w:val="003F1F59"/>
    <w:rsid w:val="003F2073"/>
    <w:rsid w:val="003F20F9"/>
    <w:rsid w:val="003F22AD"/>
    <w:rsid w:val="003F240B"/>
    <w:rsid w:val="003F2867"/>
    <w:rsid w:val="003F2A9C"/>
    <w:rsid w:val="003F2BCB"/>
    <w:rsid w:val="003F2C8D"/>
    <w:rsid w:val="003F2D23"/>
    <w:rsid w:val="003F2F8F"/>
    <w:rsid w:val="003F3074"/>
    <w:rsid w:val="003F30DD"/>
    <w:rsid w:val="003F31F5"/>
    <w:rsid w:val="003F35B4"/>
    <w:rsid w:val="003F3629"/>
    <w:rsid w:val="003F369E"/>
    <w:rsid w:val="003F398E"/>
    <w:rsid w:val="003F3A31"/>
    <w:rsid w:val="003F3CE8"/>
    <w:rsid w:val="003F3FC6"/>
    <w:rsid w:val="003F419C"/>
    <w:rsid w:val="003F45B8"/>
    <w:rsid w:val="003F4673"/>
    <w:rsid w:val="003F477B"/>
    <w:rsid w:val="003F4C62"/>
    <w:rsid w:val="003F4DB8"/>
    <w:rsid w:val="003F4F1E"/>
    <w:rsid w:val="003F4FC0"/>
    <w:rsid w:val="003F5296"/>
    <w:rsid w:val="003F5304"/>
    <w:rsid w:val="003F5688"/>
    <w:rsid w:val="003F5A18"/>
    <w:rsid w:val="003F5C96"/>
    <w:rsid w:val="003F5D55"/>
    <w:rsid w:val="003F5D7C"/>
    <w:rsid w:val="003F5E5C"/>
    <w:rsid w:val="003F62E6"/>
    <w:rsid w:val="003F6591"/>
    <w:rsid w:val="003F6649"/>
    <w:rsid w:val="003F673B"/>
    <w:rsid w:val="003F6B71"/>
    <w:rsid w:val="003F6C77"/>
    <w:rsid w:val="003F7534"/>
    <w:rsid w:val="003F7568"/>
    <w:rsid w:val="003F78B7"/>
    <w:rsid w:val="003F7AE7"/>
    <w:rsid w:val="003F7B76"/>
    <w:rsid w:val="003F7CB4"/>
    <w:rsid w:val="003F7F66"/>
    <w:rsid w:val="003F7FA1"/>
    <w:rsid w:val="004003CE"/>
    <w:rsid w:val="00400435"/>
    <w:rsid w:val="00400547"/>
    <w:rsid w:val="004005EA"/>
    <w:rsid w:val="0040074F"/>
    <w:rsid w:val="00400C01"/>
    <w:rsid w:val="00400E38"/>
    <w:rsid w:val="00400E6B"/>
    <w:rsid w:val="004015BB"/>
    <w:rsid w:val="0040190E"/>
    <w:rsid w:val="0040191B"/>
    <w:rsid w:val="00401D36"/>
    <w:rsid w:val="00401FE7"/>
    <w:rsid w:val="004020E7"/>
    <w:rsid w:val="00402166"/>
    <w:rsid w:val="00402226"/>
    <w:rsid w:val="0040222D"/>
    <w:rsid w:val="004023E6"/>
    <w:rsid w:val="00402673"/>
    <w:rsid w:val="004028C8"/>
    <w:rsid w:val="00402935"/>
    <w:rsid w:val="00402A6E"/>
    <w:rsid w:val="00402EE7"/>
    <w:rsid w:val="00403624"/>
    <w:rsid w:val="00403C36"/>
    <w:rsid w:val="00403C80"/>
    <w:rsid w:val="00403DD9"/>
    <w:rsid w:val="00403DFD"/>
    <w:rsid w:val="00404186"/>
    <w:rsid w:val="004048C8"/>
    <w:rsid w:val="0040497A"/>
    <w:rsid w:val="00404FAD"/>
    <w:rsid w:val="004050F5"/>
    <w:rsid w:val="0040515F"/>
    <w:rsid w:val="00405221"/>
    <w:rsid w:val="0040566C"/>
    <w:rsid w:val="004056EC"/>
    <w:rsid w:val="004057C1"/>
    <w:rsid w:val="004057F6"/>
    <w:rsid w:val="0040595E"/>
    <w:rsid w:val="00405A86"/>
    <w:rsid w:val="00405B7C"/>
    <w:rsid w:val="00405DA1"/>
    <w:rsid w:val="00405E06"/>
    <w:rsid w:val="00405E5A"/>
    <w:rsid w:val="0040614B"/>
    <w:rsid w:val="0040621C"/>
    <w:rsid w:val="0040626D"/>
    <w:rsid w:val="004064CF"/>
    <w:rsid w:val="004064EF"/>
    <w:rsid w:val="004067EC"/>
    <w:rsid w:val="00406806"/>
    <w:rsid w:val="00406E3A"/>
    <w:rsid w:val="00406E4C"/>
    <w:rsid w:val="00407865"/>
    <w:rsid w:val="0040791B"/>
    <w:rsid w:val="00407BE2"/>
    <w:rsid w:val="00407C75"/>
    <w:rsid w:val="00407DF2"/>
    <w:rsid w:val="00407E48"/>
    <w:rsid w:val="00407FA4"/>
    <w:rsid w:val="004102DF"/>
    <w:rsid w:val="00410442"/>
    <w:rsid w:val="004104A8"/>
    <w:rsid w:val="0041064E"/>
    <w:rsid w:val="00410799"/>
    <w:rsid w:val="00410939"/>
    <w:rsid w:val="00410B4C"/>
    <w:rsid w:val="00410E7E"/>
    <w:rsid w:val="004110A7"/>
    <w:rsid w:val="004110DF"/>
    <w:rsid w:val="004110E9"/>
    <w:rsid w:val="004111E3"/>
    <w:rsid w:val="00411312"/>
    <w:rsid w:val="0041146C"/>
    <w:rsid w:val="0041166F"/>
    <w:rsid w:val="00411698"/>
    <w:rsid w:val="00411AEB"/>
    <w:rsid w:val="00411E73"/>
    <w:rsid w:val="00411FE5"/>
    <w:rsid w:val="00412125"/>
    <w:rsid w:val="004125AA"/>
    <w:rsid w:val="0041296D"/>
    <w:rsid w:val="004129EB"/>
    <w:rsid w:val="00412AD8"/>
    <w:rsid w:val="00412B7F"/>
    <w:rsid w:val="00412D87"/>
    <w:rsid w:val="004130F1"/>
    <w:rsid w:val="004132C1"/>
    <w:rsid w:val="00413468"/>
    <w:rsid w:val="00413A7D"/>
    <w:rsid w:val="00413A8B"/>
    <w:rsid w:val="00413CEC"/>
    <w:rsid w:val="004141D1"/>
    <w:rsid w:val="004141F4"/>
    <w:rsid w:val="0041420D"/>
    <w:rsid w:val="0041434F"/>
    <w:rsid w:val="00414506"/>
    <w:rsid w:val="00414690"/>
    <w:rsid w:val="00414859"/>
    <w:rsid w:val="004148FB"/>
    <w:rsid w:val="00414AD1"/>
    <w:rsid w:val="00414B12"/>
    <w:rsid w:val="00414CA7"/>
    <w:rsid w:val="00414FF3"/>
    <w:rsid w:val="004151FB"/>
    <w:rsid w:val="0041521C"/>
    <w:rsid w:val="00415498"/>
    <w:rsid w:val="004155C0"/>
    <w:rsid w:val="00415797"/>
    <w:rsid w:val="00415AA9"/>
    <w:rsid w:val="00415C3B"/>
    <w:rsid w:val="004164FB"/>
    <w:rsid w:val="004166F8"/>
    <w:rsid w:val="00416AB1"/>
    <w:rsid w:val="00416BFA"/>
    <w:rsid w:val="00416D5E"/>
    <w:rsid w:val="0041707A"/>
    <w:rsid w:val="004170FE"/>
    <w:rsid w:val="00417456"/>
    <w:rsid w:val="00417730"/>
    <w:rsid w:val="004177C0"/>
    <w:rsid w:val="00417828"/>
    <w:rsid w:val="00417A74"/>
    <w:rsid w:val="00417BA4"/>
    <w:rsid w:val="00417BEA"/>
    <w:rsid w:val="00417FB6"/>
    <w:rsid w:val="00417FB9"/>
    <w:rsid w:val="0042036F"/>
    <w:rsid w:val="00420729"/>
    <w:rsid w:val="0042099A"/>
    <w:rsid w:val="00420E03"/>
    <w:rsid w:val="00420F2E"/>
    <w:rsid w:val="004210E0"/>
    <w:rsid w:val="00421170"/>
    <w:rsid w:val="0042151F"/>
    <w:rsid w:val="00421810"/>
    <w:rsid w:val="004218A6"/>
    <w:rsid w:val="00421AB1"/>
    <w:rsid w:val="00421B39"/>
    <w:rsid w:val="00421D48"/>
    <w:rsid w:val="00421DFD"/>
    <w:rsid w:val="00421E76"/>
    <w:rsid w:val="00421F93"/>
    <w:rsid w:val="004221A5"/>
    <w:rsid w:val="00422945"/>
    <w:rsid w:val="00422A5C"/>
    <w:rsid w:val="00422CD0"/>
    <w:rsid w:val="0042330F"/>
    <w:rsid w:val="00423445"/>
    <w:rsid w:val="004234BF"/>
    <w:rsid w:val="004235C8"/>
    <w:rsid w:val="0042361D"/>
    <w:rsid w:val="0042373B"/>
    <w:rsid w:val="0042377D"/>
    <w:rsid w:val="004239CF"/>
    <w:rsid w:val="00423E86"/>
    <w:rsid w:val="00424281"/>
    <w:rsid w:val="00424792"/>
    <w:rsid w:val="00424A21"/>
    <w:rsid w:val="00424CF8"/>
    <w:rsid w:val="00424EB8"/>
    <w:rsid w:val="00424F5D"/>
    <w:rsid w:val="00425163"/>
    <w:rsid w:val="0042518B"/>
    <w:rsid w:val="004251F1"/>
    <w:rsid w:val="00425267"/>
    <w:rsid w:val="00425334"/>
    <w:rsid w:val="00425651"/>
    <w:rsid w:val="00425910"/>
    <w:rsid w:val="004259DC"/>
    <w:rsid w:val="00425A5E"/>
    <w:rsid w:val="00425D8B"/>
    <w:rsid w:val="00425F76"/>
    <w:rsid w:val="00426060"/>
    <w:rsid w:val="004263B7"/>
    <w:rsid w:val="00426836"/>
    <w:rsid w:val="00426B7D"/>
    <w:rsid w:val="00426FC0"/>
    <w:rsid w:val="00426FD5"/>
    <w:rsid w:val="004273D8"/>
    <w:rsid w:val="00427490"/>
    <w:rsid w:val="004274D7"/>
    <w:rsid w:val="004275F5"/>
    <w:rsid w:val="00427780"/>
    <w:rsid w:val="004277C3"/>
    <w:rsid w:val="00427F92"/>
    <w:rsid w:val="00427FBE"/>
    <w:rsid w:val="004301F5"/>
    <w:rsid w:val="00430236"/>
    <w:rsid w:val="00430306"/>
    <w:rsid w:val="004303C1"/>
    <w:rsid w:val="0043069B"/>
    <w:rsid w:val="004307E2"/>
    <w:rsid w:val="00430C20"/>
    <w:rsid w:val="00430CCC"/>
    <w:rsid w:val="00430FD2"/>
    <w:rsid w:val="0043103B"/>
    <w:rsid w:val="00431054"/>
    <w:rsid w:val="0043105C"/>
    <w:rsid w:val="004313F6"/>
    <w:rsid w:val="00431501"/>
    <w:rsid w:val="00431554"/>
    <w:rsid w:val="00431782"/>
    <w:rsid w:val="004318B7"/>
    <w:rsid w:val="004319B5"/>
    <w:rsid w:val="00431C0A"/>
    <w:rsid w:val="00431C39"/>
    <w:rsid w:val="00431CD6"/>
    <w:rsid w:val="00431E3A"/>
    <w:rsid w:val="00431E84"/>
    <w:rsid w:val="00431EDE"/>
    <w:rsid w:val="004324B6"/>
    <w:rsid w:val="00432762"/>
    <w:rsid w:val="004329F1"/>
    <w:rsid w:val="00432C51"/>
    <w:rsid w:val="00432D34"/>
    <w:rsid w:val="0043302E"/>
    <w:rsid w:val="0043313E"/>
    <w:rsid w:val="004331FC"/>
    <w:rsid w:val="0043341C"/>
    <w:rsid w:val="004336D0"/>
    <w:rsid w:val="00433B15"/>
    <w:rsid w:val="00433C86"/>
    <w:rsid w:val="00433E0A"/>
    <w:rsid w:val="00433F93"/>
    <w:rsid w:val="00434236"/>
    <w:rsid w:val="00434550"/>
    <w:rsid w:val="004346C0"/>
    <w:rsid w:val="00434A03"/>
    <w:rsid w:val="00434B80"/>
    <w:rsid w:val="00434D3E"/>
    <w:rsid w:val="00434F04"/>
    <w:rsid w:val="00434F64"/>
    <w:rsid w:val="00435316"/>
    <w:rsid w:val="00435436"/>
    <w:rsid w:val="004355CB"/>
    <w:rsid w:val="00435810"/>
    <w:rsid w:val="00435BFC"/>
    <w:rsid w:val="00436025"/>
    <w:rsid w:val="004363C5"/>
    <w:rsid w:val="00436455"/>
    <w:rsid w:val="004366C2"/>
    <w:rsid w:val="00436D6A"/>
    <w:rsid w:val="00436DCE"/>
    <w:rsid w:val="00436F83"/>
    <w:rsid w:val="004370B1"/>
    <w:rsid w:val="00437110"/>
    <w:rsid w:val="0043758D"/>
    <w:rsid w:val="004375AF"/>
    <w:rsid w:val="0043775B"/>
    <w:rsid w:val="00437950"/>
    <w:rsid w:val="00437AF5"/>
    <w:rsid w:val="00437C77"/>
    <w:rsid w:val="00437CDF"/>
    <w:rsid w:val="0044001E"/>
    <w:rsid w:val="004407E3"/>
    <w:rsid w:val="00440950"/>
    <w:rsid w:val="00440994"/>
    <w:rsid w:val="00440A24"/>
    <w:rsid w:val="00440CBF"/>
    <w:rsid w:val="00440D50"/>
    <w:rsid w:val="00440DA5"/>
    <w:rsid w:val="00440F5B"/>
    <w:rsid w:val="00440F91"/>
    <w:rsid w:val="0044110A"/>
    <w:rsid w:val="004411B9"/>
    <w:rsid w:val="004412CE"/>
    <w:rsid w:val="00441406"/>
    <w:rsid w:val="00441676"/>
    <w:rsid w:val="004416F7"/>
    <w:rsid w:val="004418BC"/>
    <w:rsid w:val="004419BC"/>
    <w:rsid w:val="00441A12"/>
    <w:rsid w:val="00441BE8"/>
    <w:rsid w:val="00441DBB"/>
    <w:rsid w:val="0044212F"/>
    <w:rsid w:val="0044225D"/>
    <w:rsid w:val="00442338"/>
    <w:rsid w:val="0044255D"/>
    <w:rsid w:val="0044268E"/>
    <w:rsid w:val="00442764"/>
    <w:rsid w:val="00442894"/>
    <w:rsid w:val="00442BA8"/>
    <w:rsid w:val="00442F62"/>
    <w:rsid w:val="004430C9"/>
    <w:rsid w:val="00443C5E"/>
    <w:rsid w:val="00443ECC"/>
    <w:rsid w:val="004440E2"/>
    <w:rsid w:val="00444131"/>
    <w:rsid w:val="0044443D"/>
    <w:rsid w:val="004445F4"/>
    <w:rsid w:val="0044469F"/>
    <w:rsid w:val="004449BC"/>
    <w:rsid w:val="00444A2F"/>
    <w:rsid w:val="00444C10"/>
    <w:rsid w:val="00444D4F"/>
    <w:rsid w:val="00444FA8"/>
    <w:rsid w:val="00444FE9"/>
    <w:rsid w:val="004450E7"/>
    <w:rsid w:val="004457E0"/>
    <w:rsid w:val="0044588C"/>
    <w:rsid w:val="004458CB"/>
    <w:rsid w:val="00445AF4"/>
    <w:rsid w:val="00445BA1"/>
    <w:rsid w:val="00445E50"/>
    <w:rsid w:val="00446898"/>
    <w:rsid w:val="004469ED"/>
    <w:rsid w:val="00446CB1"/>
    <w:rsid w:val="004471E4"/>
    <w:rsid w:val="00447A32"/>
    <w:rsid w:val="00447E04"/>
    <w:rsid w:val="00447E83"/>
    <w:rsid w:val="00447F89"/>
    <w:rsid w:val="00450613"/>
    <w:rsid w:val="00450CAE"/>
    <w:rsid w:val="00450EE7"/>
    <w:rsid w:val="00450EF8"/>
    <w:rsid w:val="00451068"/>
    <w:rsid w:val="004512D4"/>
    <w:rsid w:val="004512FC"/>
    <w:rsid w:val="004513A9"/>
    <w:rsid w:val="004513BF"/>
    <w:rsid w:val="00451498"/>
    <w:rsid w:val="00451536"/>
    <w:rsid w:val="00451C09"/>
    <w:rsid w:val="00451C20"/>
    <w:rsid w:val="00451D33"/>
    <w:rsid w:val="00451E38"/>
    <w:rsid w:val="00451E92"/>
    <w:rsid w:val="00452374"/>
    <w:rsid w:val="004523D8"/>
    <w:rsid w:val="0045286C"/>
    <w:rsid w:val="004528F7"/>
    <w:rsid w:val="0045291C"/>
    <w:rsid w:val="00452AFF"/>
    <w:rsid w:val="00452C45"/>
    <w:rsid w:val="00452C47"/>
    <w:rsid w:val="00452C60"/>
    <w:rsid w:val="00452CEB"/>
    <w:rsid w:val="0045317A"/>
    <w:rsid w:val="0045324A"/>
    <w:rsid w:val="0045329B"/>
    <w:rsid w:val="004533F9"/>
    <w:rsid w:val="00453991"/>
    <w:rsid w:val="00453D33"/>
    <w:rsid w:val="00453D7E"/>
    <w:rsid w:val="00453EEF"/>
    <w:rsid w:val="00453F67"/>
    <w:rsid w:val="00453FC4"/>
    <w:rsid w:val="0045420D"/>
    <w:rsid w:val="00454217"/>
    <w:rsid w:val="004542DA"/>
    <w:rsid w:val="00454877"/>
    <w:rsid w:val="004549C7"/>
    <w:rsid w:val="00454A47"/>
    <w:rsid w:val="00454EFC"/>
    <w:rsid w:val="00454F38"/>
    <w:rsid w:val="00454FFC"/>
    <w:rsid w:val="0045511B"/>
    <w:rsid w:val="00455366"/>
    <w:rsid w:val="00455489"/>
    <w:rsid w:val="004555CE"/>
    <w:rsid w:val="0045586B"/>
    <w:rsid w:val="00455962"/>
    <w:rsid w:val="00455A79"/>
    <w:rsid w:val="004560AC"/>
    <w:rsid w:val="0045615E"/>
    <w:rsid w:val="004563AF"/>
    <w:rsid w:val="004567CD"/>
    <w:rsid w:val="00456D86"/>
    <w:rsid w:val="00456EA6"/>
    <w:rsid w:val="00456ED5"/>
    <w:rsid w:val="00456F8B"/>
    <w:rsid w:val="00457052"/>
    <w:rsid w:val="00457345"/>
    <w:rsid w:val="004573EE"/>
    <w:rsid w:val="004579EE"/>
    <w:rsid w:val="00457AD5"/>
    <w:rsid w:val="00457D3B"/>
    <w:rsid w:val="00457E66"/>
    <w:rsid w:val="00457E7D"/>
    <w:rsid w:val="004601B0"/>
    <w:rsid w:val="004602A2"/>
    <w:rsid w:val="00460426"/>
    <w:rsid w:val="0046058F"/>
    <w:rsid w:val="00460C6D"/>
    <w:rsid w:val="00460D39"/>
    <w:rsid w:val="004612DA"/>
    <w:rsid w:val="00461439"/>
    <w:rsid w:val="00461481"/>
    <w:rsid w:val="004615E1"/>
    <w:rsid w:val="004617A3"/>
    <w:rsid w:val="004618E5"/>
    <w:rsid w:val="00461FCD"/>
    <w:rsid w:val="00462049"/>
    <w:rsid w:val="004620B4"/>
    <w:rsid w:val="0046242E"/>
    <w:rsid w:val="0046252B"/>
    <w:rsid w:val="00462A76"/>
    <w:rsid w:val="00462C89"/>
    <w:rsid w:val="00462EDC"/>
    <w:rsid w:val="0046353D"/>
    <w:rsid w:val="004635EC"/>
    <w:rsid w:val="00463622"/>
    <w:rsid w:val="004637DB"/>
    <w:rsid w:val="004639C8"/>
    <w:rsid w:val="00463B9F"/>
    <w:rsid w:val="00463CB0"/>
    <w:rsid w:val="00463D13"/>
    <w:rsid w:val="00463E72"/>
    <w:rsid w:val="004641FB"/>
    <w:rsid w:val="004645B9"/>
    <w:rsid w:val="00464755"/>
    <w:rsid w:val="00464A64"/>
    <w:rsid w:val="004652C8"/>
    <w:rsid w:val="00465DB1"/>
    <w:rsid w:val="00465DBB"/>
    <w:rsid w:val="00465E97"/>
    <w:rsid w:val="004668EF"/>
    <w:rsid w:val="00466AD7"/>
    <w:rsid w:val="004670EB"/>
    <w:rsid w:val="004672D6"/>
    <w:rsid w:val="00467436"/>
    <w:rsid w:val="004674E4"/>
    <w:rsid w:val="004674FC"/>
    <w:rsid w:val="00467CBB"/>
    <w:rsid w:val="00467E72"/>
    <w:rsid w:val="00470120"/>
    <w:rsid w:val="00470280"/>
    <w:rsid w:val="004705A4"/>
    <w:rsid w:val="004707DB"/>
    <w:rsid w:val="00470839"/>
    <w:rsid w:val="00470E15"/>
    <w:rsid w:val="00470E36"/>
    <w:rsid w:val="00470E80"/>
    <w:rsid w:val="004715F9"/>
    <w:rsid w:val="00471688"/>
    <w:rsid w:val="00471691"/>
    <w:rsid w:val="00471751"/>
    <w:rsid w:val="00471A84"/>
    <w:rsid w:val="00471AB4"/>
    <w:rsid w:val="00471AD4"/>
    <w:rsid w:val="00471B7F"/>
    <w:rsid w:val="00471EAC"/>
    <w:rsid w:val="004721CC"/>
    <w:rsid w:val="0047225E"/>
    <w:rsid w:val="004723D6"/>
    <w:rsid w:val="00472502"/>
    <w:rsid w:val="004727AE"/>
    <w:rsid w:val="00472C25"/>
    <w:rsid w:val="004731C2"/>
    <w:rsid w:val="0047339F"/>
    <w:rsid w:val="004733B0"/>
    <w:rsid w:val="00473734"/>
    <w:rsid w:val="00473EFF"/>
    <w:rsid w:val="00474127"/>
    <w:rsid w:val="004741DB"/>
    <w:rsid w:val="0047444B"/>
    <w:rsid w:val="004745CA"/>
    <w:rsid w:val="00474883"/>
    <w:rsid w:val="00474910"/>
    <w:rsid w:val="00474A67"/>
    <w:rsid w:val="00474A7B"/>
    <w:rsid w:val="00474ACB"/>
    <w:rsid w:val="00474C81"/>
    <w:rsid w:val="004750DF"/>
    <w:rsid w:val="00475291"/>
    <w:rsid w:val="00475306"/>
    <w:rsid w:val="0047568A"/>
    <w:rsid w:val="00475724"/>
    <w:rsid w:val="004757B8"/>
    <w:rsid w:val="004758F1"/>
    <w:rsid w:val="00475A34"/>
    <w:rsid w:val="00475AC8"/>
    <w:rsid w:val="00475F6E"/>
    <w:rsid w:val="0047617C"/>
    <w:rsid w:val="00476268"/>
    <w:rsid w:val="004765B0"/>
    <w:rsid w:val="004766B1"/>
    <w:rsid w:val="0047679C"/>
    <w:rsid w:val="00476943"/>
    <w:rsid w:val="00476A63"/>
    <w:rsid w:val="00476BB7"/>
    <w:rsid w:val="00476C38"/>
    <w:rsid w:val="00476F43"/>
    <w:rsid w:val="0047709C"/>
    <w:rsid w:val="00477152"/>
    <w:rsid w:val="004771FC"/>
    <w:rsid w:val="00477579"/>
    <w:rsid w:val="00477766"/>
    <w:rsid w:val="004777DB"/>
    <w:rsid w:val="00477CCD"/>
    <w:rsid w:val="00477E5A"/>
    <w:rsid w:val="0048016A"/>
    <w:rsid w:val="00480682"/>
    <w:rsid w:val="004806DF"/>
    <w:rsid w:val="004806F8"/>
    <w:rsid w:val="00480895"/>
    <w:rsid w:val="004808C0"/>
    <w:rsid w:val="00480959"/>
    <w:rsid w:val="004809AE"/>
    <w:rsid w:val="00480B1D"/>
    <w:rsid w:val="00481084"/>
    <w:rsid w:val="00481173"/>
    <w:rsid w:val="00481726"/>
    <w:rsid w:val="0048181C"/>
    <w:rsid w:val="0048188F"/>
    <w:rsid w:val="004819E1"/>
    <w:rsid w:val="00481C75"/>
    <w:rsid w:val="00481CE9"/>
    <w:rsid w:val="00481E02"/>
    <w:rsid w:val="00481E24"/>
    <w:rsid w:val="00482274"/>
    <w:rsid w:val="0048237C"/>
    <w:rsid w:val="004823B1"/>
    <w:rsid w:val="004826E8"/>
    <w:rsid w:val="0048273C"/>
    <w:rsid w:val="0048282B"/>
    <w:rsid w:val="00482861"/>
    <w:rsid w:val="00482B97"/>
    <w:rsid w:val="00482C86"/>
    <w:rsid w:val="00482DB4"/>
    <w:rsid w:val="00482EA5"/>
    <w:rsid w:val="00482EF0"/>
    <w:rsid w:val="004831A8"/>
    <w:rsid w:val="00483711"/>
    <w:rsid w:val="004838F1"/>
    <w:rsid w:val="00483B18"/>
    <w:rsid w:val="00483F69"/>
    <w:rsid w:val="00484031"/>
    <w:rsid w:val="0048407C"/>
    <w:rsid w:val="00484240"/>
    <w:rsid w:val="00484732"/>
    <w:rsid w:val="00484754"/>
    <w:rsid w:val="0048479F"/>
    <w:rsid w:val="00484D3E"/>
    <w:rsid w:val="00484D56"/>
    <w:rsid w:val="00484EEA"/>
    <w:rsid w:val="00484EF3"/>
    <w:rsid w:val="004852D6"/>
    <w:rsid w:val="004854F0"/>
    <w:rsid w:val="0048556F"/>
    <w:rsid w:val="004855C4"/>
    <w:rsid w:val="0048589B"/>
    <w:rsid w:val="00485A8C"/>
    <w:rsid w:val="00485C9D"/>
    <w:rsid w:val="00485E48"/>
    <w:rsid w:val="0048653E"/>
    <w:rsid w:val="0048664B"/>
    <w:rsid w:val="004869E6"/>
    <w:rsid w:val="00486C4B"/>
    <w:rsid w:val="00486C61"/>
    <w:rsid w:val="00486C8F"/>
    <w:rsid w:val="00487027"/>
    <w:rsid w:val="004872C7"/>
    <w:rsid w:val="004876BC"/>
    <w:rsid w:val="0048770E"/>
    <w:rsid w:val="00487B08"/>
    <w:rsid w:val="00487C16"/>
    <w:rsid w:val="00487E65"/>
    <w:rsid w:val="0049023A"/>
    <w:rsid w:val="0049062A"/>
    <w:rsid w:val="00490718"/>
    <w:rsid w:val="004907D9"/>
    <w:rsid w:val="004908B5"/>
    <w:rsid w:val="00490B0B"/>
    <w:rsid w:val="00490B31"/>
    <w:rsid w:val="00490D9F"/>
    <w:rsid w:val="00491034"/>
    <w:rsid w:val="004911B5"/>
    <w:rsid w:val="00491A7A"/>
    <w:rsid w:val="00491D31"/>
    <w:rsid w:val="00491D71"/>
    <w:rsid w:val="00491F73"/>
    <w:rsid w:val="00492215"/>
    <w:rsid w:val="00492344"/>
    <w:rsid w:val="004926E0"/>
    <w:rsid w:val="00492821"/>
    <w:rsid w:val="00492A47"/>
    <w:rsid w:val="00492A71"/>
    <w:rsid w:val="00492AB5"/>
    <w:rsid w:val="00492B34"/>
    <w:rsid w:val="00493010"/>
    <w:rsid w:val="0049331C"/>
    <w:rsid w:val="00493411"/>
    <w:rsid w:val="00493611"/>
    <w:rsid w:val="004939F0"/>
    <w:rsid w:val="00493B6A"/>
    <w:rsid w:val="00493CAF"/>
    <w:rsid w:val="00493F63"/>
    <w:rsid w:val="004941B8"/>
    <w:rsid w:val="004941EC"/>
    <w:rsid w:val="004946BA"/>
    <w:rsid w:val="00494995"/>
    <w:rsid w:val="004949DC"/>
    <w:rsid w:val="00494AE8"/>
    <w:rsid w:val="00494FD2"/>
    <w:rsid w:val="00495357"/>
    <w:rsid w:val="00495388"/>
    <w:rsid w:val="004953E2"/>
    <w:rsid w:val="0049542C"/>
    <w:rsid w:val="0049543D"/>
    <w:rsid w:val="004956F7"/>
    <w:rsid w:val="004957BA"/>
    <w:rsid w:val="00495870"/>
    <w:rsid w:val="004958D5"/>
    <w:rsid w:val="00495ADF"/>
    <w:rsid w:val="00495CEF"/>
    <w:rsid w:val="00495E5D"/>
    <w:rsid w:val="004961D9"/>
    <w:rsid w:val="00496419"/>
    <w:rsid w:val="00496547"/>
    <w:rsid w:val="00496603"/>
    <w:rsid w:val="00496809"/>
    <w:rsid w:val="00496B25"/>
    <w:rsid w:val="00496BC0"/>
    <w:rsid w:val="004970E9"/>
    <w:rsid w:val="00497830"/>
    <w:rsid w:val="00497A66"/>
    <w:rsid w:val="00497C1A"/>
    <w:rsid w:val="00497D3E"/>
    <w:rsid w:val="00497F25"/>
    <w:rsid w:val="004A054F"/>
    <w:rsid w:val="004A0554"/>
    <w:rsid w:val="004A058D"/>
    <w:rsid w:val="004A08F9"/>
    <w:rsid w:val="004A0B73"/>
    <w:rsid w:val="004A0D44"/>
    <w:rsid w:val="004A109F"/>
    <w:rsid w:val="004A136E"/>
    <w:rsid w:val="004A15DE"/>
    <w:rsid w:val="004A1DCC"/>
    <w:rsid w:val="004A1EB5"/>
    <w:rsid w:val="004A211A"/>
    <w:rsid w:val="004A21C4"/>
    <w:rsid w:val="004A2304"/>
    <w:rsid w:val="004A235A"/>
    <w:rsid w:val="004A23BA"/>
    <w:rsid w:val="004A28A1"/>
    <w:rsid w:val="004A28B7"/>
    <w:rsid w:val="004A2ACC"/>
    <w:rsid w:val="004A2CEB"/>
    <w:rsid w:val="004A2E33"/>
    <w:rsid w:val="004A2EA2"/>
    <w:rsid w:val="004A2FD6"/>
    <w:rsid w:val="004A316A"/>
    <w:rsid w:val="004A35E5"/>
    <w:rsid w:val="004A3653"/>
    <w:rsid w:val="004A379C"/>
    <w:rsid w:val="004A3908"/>
    <w:rsid w:val="004A3935"/>
    <w:rsid w:val="004A3988"/>
    <w:rsid w:val="004A3CB2"/>
    <w:rsid w:val="004A3EBC"/>
    <w:rsid w:val="004A4348"/>
    <w:rsid w:val="004A439C"/>
    <w:rsid w:val="004A439E"/>
    <w:rsid w:val="004A4404"/>
    <w:rsid w:val="004A45E1"/>
    <w:rsid w:val="004A467E"/>
    <w:rsid w:val="004A46A2"/>
    <w:rsid w:val="004A4958"/>
    <w:rsid w:val="004A4B35"/>
    <w:rsid w:val="004A4BB4"/>
    <w:rsid w:val="004A4D32"/>
    <w:rsid w:val="004A51C7"/>
    <w:rsid w:val="004A57CF"/>
    <w:rsid w:val="004A58F2"/>
    <w:rsid w:val="004A59C0"/>
    <w:rsid w:val="004A5A66"/>
    <w:rsid w:val="004A5F47"/>
    <w:rsid w:val="004A6105"/>
    <w:rsid w:val="004A62A0"/>
    <w:rsid w:val="004A634E"/>
    <w:rsid w:val="004A6B5F"/>
    <w:rsid w:val="004A6EFF"/>
    <w:rsid w:val="004A7450"/>
    <w:rsid w:val="004A7469"/>
    <w:rsid w:val="004A76AA"/>
    <w:rsid w:val="004A7787"/>
    <w:rsid w:val="004A7B11"/>
    <w:rsid w:val="004A7EBD"/>
    <w:rsid w:val="004B02BE"/>
    <w:rsid w:val="004B060B"/>
    <w:rsid w:val="004B07F2"/>
    <w:rsid w:val="004B080E"/>
    <w:rsid w:val="004B0A3F"/>
    <w:rsid w:val="004B0D3A"/>
    <w:rsid w:val="004B0D64"/>
    <w:rsid w:val="004B0E4D"/>
    <w:rsid w:val="004B10E8"/>
    <w:rsid w:val="004B1171"/>
    <w:rsid w:val="004B121A"/>
    <w:rsid w:val="004B1288"/>
    <w:rsid w:val="004B16DD"/>
    <w:rsid w:val="004B195F"/>
    <w:rsid w:val="004B1B02"/>
    <w:rsid w:val="004B1CF3"/>
    <w:rsid w:val="004B1F1A"/>
    <w:rsid w:val="004B2127"/>
    <w:rsid w:val="004B21BE"/>
    <w:rsid w:val="004B241F"/>
    <w:rsid w:val="004B25C1"/>
    <w:rsid w:val="004B2750"/>
    <w:rsid w:val="004B2A65"/>
    <w:rsid w:val="004B2C6C"/>
    <w:rsid w:val="004B2D20"/>
    <w:rsid w:val="004B3096"/>
    <w:rsid w:val="004B3202"/>
    <w:rsid w:val="004B3356"/>
    <w:rsid w:val="004B33FB"/>
    <w:rsid w:val="004B3535"/>
    <w:rsid w:val="004B3AC6"/>
    <w:rsid w:val="004B3FFF"/>
    <w:rsid w:val="004B40C5"/>
    <w:rsid w:val="004B4145"/>
    <w:rsid w:val="004B421A"/>
    <w:rsid w:val="004B45E1"/>
    <w:rsid w:val="004B464D"/>
    <w:rsid w:val="004B47FF"/>
    <w:rsid w:val="004B4DAD"/>
    <w:rsid w:val="004B4E16"/>
    <w:rsid w:val="004B4EC0"/>
    <w:rsid w:val="004B526A"/>
    <w:rsid w:val="004B5452"/>
    <w:rsid w:val="004B5564"/>
    <w:rsid w:val="004B57DC"/>
    <w:rsid w:val="004B59A1"/>
    <w:rsid w:val="004B5BA4"/>
    <w:rsid w:val="004B600B"/>
    <w:rsid w:val="004B66D6"/>
    <w:rsid w:val="004B6ADA"/>
    <w:rsid w:val="004B73D1"/>
    <w:rsid w:val="004B772A"/>
    <w:rsid w:val="004B781D"/>
    <w:rsid w:val="004B7A87"/>
    <w:rsid w:val="004B7CCF"/>
    <w:rsid w:val="004B7D65"/>
    <w:rsid w:val="004C0047"/>
    <w:rsid w:val="004C0850"/>
    <w:rsid w:val="004C08C2"/>
    <w:rsid w:val="004C0E54"/>
    <w:rsid w:val="004C0E5B"/>
    <w:rsid w:val="004C0EEB"/>
    <w:rsid w:val="004C0F2A"/>
    <w:rsid w:val="004C134D"/>
    <w:rsid w:val="004C13C2"/>
    <w:rsid w:val="004C1D93"/>
    <w:rsid w:val="004C1E8E"/>
    <w:rsid w:val="004C2156"/>
    <w:rsid w:val="004C25C6"/>
    <w:rsid w:val="004C26EB"/>
    <w:rsid w:val="004C2964"/>
    <w:rsid w:val="004C2A06"/>
    <w:rsid w:val="004C2E87"/>
    <w:rsid w:val="004C3175"/>
    <w:rsid w:val="004C3191"/>
    <w:rsid w:val="004C3372"/>
    <w:rsid w:val="004C34B2"/>
    <w:rsid w:val="004C3DAF"/>
    <w:rsid w:val="004C415E"/>
    <w:rsid w:val="004C41CE"/>
    <w:rsid w:val="004C41F0"/>
    <w:rsid w:val="004C4280"/>
    <w:rsid w:val="004C4BAD"/>
    <w:rsid w:val="004C4C01"/>
    <w:rsid w:val="004C4F74"/>
    <w:rsid w:val="004C4F75"/>
    <w:rsid w:val="004C5054"/>
    <w:rsid w:val="004C51A9"/>
    <w:rsid w:val="004C520D"/>
    <w:rsid w:val="004C5468"/>
    <w:rsid w:val="004C54B1"/>
    <w:rsid w:val="004C5672"/>
    <w:rsid w:val="004C5702"/>
    <w:rsid w:val="004C5D6C"/>
    <w:rsid w:val="004C6059"/>
    <w:rsid w:val="004C62E2"/>
    <w:rsid w:val="004C67A8"/>
    <w:rsid w:val="004C67C3"/>
    <w:rsid w:val="004C68EA"/>
    <w:rsid w:val="004C6BD7"/>
    <w:rsid w:val="004C6EEA"/>
    <w:rsid w:val="004C70DC"/>
    <w:rsid w:val="004C791D"/>
    <w:rsid w:val="004C7986"/>
    <w:rsid w:val="004C79DF"/>
    <w:rsid w:val="004C7A66"/>
    <w:rsid w:val="004C7AF8"/>
    <w:rsid w:val="004C7B32"/>
    <w:rsid w:val="004C7EDE"/>
    <w:rsid w:val="004D00FA"/>
    <w:rsid w:val="004D016E"/>
    <w:rsid w:val="004D0566"/>
    <w:rsid w:val="004D0ABA"/>
    <w:rsid w:val="004D0C03"/>
    <w:rsid w:val="004D0F68"/>
    <w:rsid w:val="004D1031"/>
    <w:rsid w:val="004D108A"/>
    <w:rsid w:val="004D1428"/>
    <w:rsid w:val="004D15A2"/>
    <w:rsid w:val="004D162D"/>
    <w:rsid w:val="004D1642"/>
    <w:rsid w:val="004D17ED"/>
    <w:rsid w:val="004D183A"/>
    <w:rsid w:val="004D1C8E"/>
    <w:rsid w:val="004D1CEF"/>
    <w:rsid w:val="004D1DEB"/>
    <w:rsid w:val="004D1E28"/>
    <w:rsid w:val="004D1F15"/>
    <w:rsid w:val="004D2117"/>
    <w:rsid w:val="004D2478"/>
    <w:rsid w:val="004D25A8"/>
    <w:rsid w:val="004D2B7E"/>
    <w:rsid w:val="004D3341"/>
    <w:rsid w:val="004D34BE"/>
    <w:rsid w:val="004D34F0"/>
    <w:rsid w:val="004D3938"/>
    <w:rsid w:val="004D3BAD"/>
    <w:rsid w:val="004D3DFA"/>
    <w:rsid w:val="004D3E10"/>
    <w:rsid w:val="004D4269"/>
    <w:rsid w:val="004D4770"/>
    <w:rsid w:val="004D4875"/>
    <w:rsid w:val="004D4BCD"/>
    <w:rsid w:val="004D4CDC"/>
    <w:rsid w:val="004D4DE6"/>
    <w:rsid w:val="004D4EFE"/>
    <w:rsid w:val="004D5385"/>
    <w:rsid w:val="004D55A3"/>
    <w:rsid w:val="004D59A7"/>
    <w:rsid w:val="004D59FC"/>
    <w:rsid w:val="004D5D10"/>
    <w:rsid w:val="004D5D5A"/>
    <w:rsid w:val="004D5DCF"/>
    <w:rsid w:val="004D5F4C"/>
    <w:rsid w:val="004D5FDD"/>
    <w:rsid w:val="004D6251"/>
    <w:rsid w:val="004D6571"/>
    <w:rsid w:val="004D68B9"/>
    <w:rsid w:val="004D6B04"/>
    <w:rsid w:val="004D6D4A"/>
    <w:rsid w:val="004D6EC2"/>
    <w:rsid w:val="004D6FE8"/>
    <w:rsid w:val="004D733F"/>
    <w:rsid w:val="004D73E7"/>
    <w:rsid w:val="004D759B"/>
    <w:rsid w:val="004D7617"/>
    <w:rsid w:val="004D76D6"/>
    <w:rsid w:val="004D7A19"/>
    <w:rsid w:val="004D7F87"/>
    <w:rsid w:val="004D7FB1"/>
    <w:rsid w:val="004E0271"/>
    <w:rsid w:val="004E0686"/>
    <w:rsid w:val="004E1150"/>
    <w:rsid w:val="004E133E"/>
    <w:rsid w:val="004E1946"/>
    <w:rsid w:val="004E19E3"/>
    <w:rsid w:val="004E1B28"/>
    <w:rsid w:val="004E1C9E"/>
    <w:rsid w:val="004E1FA2"/>
    <w:rsid w:val="004E230D"/>
    <w:rsid w:val="004E24C1"/>
    <w:rsid w:val="004E2567"/>
    <w:rsid w:val="004E2749"/>
    <w:rsid w:val="004E27B8"/>
    <w:rsid w:val="004E2854"/>
    <w:rsid w:val="004E2A15"/>
    <w:rsid w:val="004E2DD3"/>
    <w:rsid w:val="004E2E2C"/>
    <w:rsid w:val="004E2ECF"/>
    <w:rsid w:val="004E34BE"/>
    <w:rsid w:val="004E35E5"/>
    <w:rsid w:val="004E39D8"/>
    <w:rsid w:val="004E3A1F"/>
    <w:rsid w:val="004E3BA7"/>
    <w:rsid w:val="004E4147"/>
    <w:rsid w:val="004E429C"/>
    <w:rsid w:val="004E42A3"/>
    <w:rsid w:val="004E43F0"/>
    <w:rsid w:val="004E4531"/>
    <w:rsid w:val="004E468F"/>
    <w:rsid w:val="004E47C5"/>
    <w:rsid w:val="004E47DC"/>
    <w:rsid w:val="004E4889"/>
    <w:rsid w:val="004E4955"/>
    <w:rsid w:val="004E4DD7"/>
    <w:rsid w:val="004E5212"/>
    <w:rsid w:val="004E529B"/>
    <w:rsid w:val="004E52FC"/>
    <w:rsid w:val="004E537B"/>
    <w:rsid w:val="004E5564"/>
    <w:rsid w:val="004E5A37"/>
    <w:rsid w:val="004E5A40"/>
    <w:rsid w:val="004E5BB1"/>
    <w:rsid w:val="004E5CAD"/>
    <w:rsid w:val="004E5D9D"/>
    <w:rsid w:val="004E5E31"/>
    <w:rsid w:val="004E6107"/>
    <w:rsid w:val="004E651C"/>
    <w:rsid w:val="004E66AC"/>
    <w:rsid w:val="004E6748"/>
    <w:rsid w:val="004E6866"/>
    <w:rsid w:val="004E6948"/>
    <w:rsid w:val="004E6BB5"/>
    <w:rsid w:val="004E6CC3"/>
    <w:rsid w:val="004E6E42"/>
    <w:rsid w:val="004E73DE"/>
    <w:rsid w:val="004E762C"/>
    <w:rsid w:val="004E77C8"/>
    <w:rsid w:val="004E77FF"/>
    <w:rsid w:val="004E78D3"/>
    <w:rsid w:val="004E7B57"/>
    <w:rsid w:val="004F00C4"/>
    <w:rsid w:val="004F017E"/>
    <w:rsid w:val="004F038F"/>
    <w:rsid w:val="004F05B1"/>
    <w:rsid w:val="004F07F9"/>
    <w:rsid w:val="004F09CC"/>
    <w:rsid w:val="004F0ACB"/>
    <w:rsid w:val="004F1166"/>
    <w:rsid w:val="004F12DF"/>
    <w:rsid w:val="004F12F8"/>
    <w:rsid w:val="004F13E5"/>
    <w:rsid w:val="004F1489"/>
    <w:rsid w:val="004F16AB"/>
    <w:rsid w:val="004F1930"/>
    <w:rsid w:val="004F198C"/>
    <w:rsid w:val="004F1ABE"/>
    <w:rsid w:val="004F1D57"/>
    <w:rsid w:val="004F1DF1"/>
    <w:rsid w:val="004F1E1D"/>
    <w:rsid w:val="004F20E2"/>
    <w:rsid w:val="004F24DD"/>
    <w:rsid w:val="004F27C2"/>
    <w:rsid w:val="004F287E"/>
    <w:rsid w:val="004F29DE"/>
    <w:rsid w:val="004F2D02"/>
    <w:rsid w:val="004F2DAB"/>
    <w:rsid w:val="004F2F6E"/>
    <w:rsid w:val="004F3262"/>
    <w:rsid w:val="004F388E"/>
    <w:rsid w:val="004F3A95"/>
    <w:rsid w:val="004F3B9C"/>
    <w:rsid w:val="004F3BB1"/>
    <w:rsid w:val="004F3DEA"/>
    <w:rsid w:val="004F40A5"/>
    <w:rsid w:val="004F42C5"/>
    <w:rsid w:val="004F4323"/>
    <w:rsid w:val="004F4531"/>
    <w:rsid w:val="004F4AE9"/>
    <w:rsid w:val="004F4D4A"/>
    <w:rsid w:val="004F4D76"/>
    <w:rsid w:val="004F4F1F"/>
    <w:rsid w:val="004F4F4A"/>
    <w:rsid w:val="004F4F75"/>
    <w:rsid w:val="004F50EE"/>
    <w:rsid w:val="004F51A1"/>
    <w:rsid w:val="004F5327"/>
    <w:rsid w:val="004F5332"/>
    <w:rsid w:val="004F53CA"/>
    <w:rsid w:val="004F548B"/>
    <w:rsid w:val="004F5516"/>
    <w:rsid w:val="004F558C"/>
    <w:rsid w:val="004F558E"/>
    <w:rsid w:val="004F5747"/>
    <w:rsid w:val="004F5A97"/>
    <w:rsid w:val="004F5B07"/>
    <w:rsid w:val="004F5B2C"/>
    <w:rsid w:val="004F5C16"/>
    <w:rsid w:val="004F5D32"/>
    <w:rsid w:val="004F5E24"/>
    <w:rsid w:val="004F6169"/>
    <w:rsid w:val="004F6384"/>
    <w:rsid w:val="004F64BC"/>
    <w:rsid w:val="004F65EE"/>
    <w:rsid w:val="004F670E"/>
    <w:rsid w:val="004F6B09"/>
    <w:rsid w:val="004F6C42"/>
    <w:rsid w:val="004F6E3C"/>
    <w:rsid w:val="004F6ECC"/>
    <w:rsid w:val="004F6ED0"/>
    <w:rsid w:val="004F74E7"/>
    <w:rsid w:val="004F75E7"/>
    <w:rsid w:val="004F7833"/>
    <w:rsid w:val="004F7990"/>
    <w:rsid w:val="004F7D02"/>
    <w:rsid w:val="005001FC"/>
    <w:rsid w:val="005003A6"/>
    <w:rsid w:val="005006EE"/>
    <w:rsid w:val="00500906"/>
    <w:rsid w:val="005009A1"/>
    <w:rsid w:val="00500D8F"/>
    <w:rsid w:val="00501090"/>
    <w:rsid w:val="005013CA"/>
    <w:rsid w:val="005014CB"/>
    <w:rsid w:val="0050174F"/>
    <w:rsid w:val="0050178E"/>
    <w:rsid w:val="005017A6"/>
    <w:rsid w:val="00501ACF"/>
    <w:rsid w:val="00501D93"/>
    <w:rsid w:val="00501FC7"/>
    <w:rsid w:val="00502405"/>
    <w:rsid w:val="00502440"/>
    <w:rsid w:val="00502514"/>
    <w:rsid w:val="005026FA"/>
    <w:rsid w:val="00502B86"/>
    <w:rsid w:val="00502D1B"/>
    <w:rsid w:val="00502EB6"/>
    <w:rsid w:val="0050305F"/>
    <w:rsid w:val="005030FC"/>
    <w:rsid w:val="005037D0"/>
    <w:rsid w:val="00503885"/>
    <w:rsid w:val="00503935"/>
    <w:rsid w:val="005039E5"/>
    <w:rsid w:val="00503DA9"/>
    <w:rsid w:val="00504049"/>
    <w:rsid w:val="0050409E"/>
    <w:rsid w:val="00504198"/>
    <w:rsid w:val="00504604"/>
    <w:rsid w:val="00504636"/>
    <w:rsid w:val="00504915"/>
    <w:rsid w:val="00504DB4"/>
    <w:rsid w:val="00504F77"/>
    <w:rsid w:val="005051CC"/>
    <w:rsid w:val="005052DB"/>
    <w:rsid w:val="0050534D"/>
    <w:rsid w:val="00505F29"/>
    <w:rsid w:val="00506293"/>
    <w:rsid w:val="005065A6"/>
    <w:rsid w:val="005068B8"/>
    <w:rsid w:val="00506B67"/>
    <w:rsid w:val="00506E9B"/>
    <w:rsid w:val="00507453"/>
    <w:rsid w:val="00507A8B"/>
    <w:rsid w:val="00507DE9"/>
    <w:rsid w:val="00507ECB"/>
    <w:rsid w:val="0051028D"/>
    <w:rsid w:val="005104AB"/>
    <w:rsid w:val="00510739"/>
    <w:rsid w:val="00510965"/>
    <w:rsid w:val="005109F1"/>
    <w:rsid w:val="00510B9B"/>
    <w:rsid w:val="00510E97"/>
    <w:rsid w:val="005110C6"/>
    <w:rsid w:val="00511142"/>
    <w:rsid w:val="0051147D"/>
    <w:rsid w:val="0051156F"/>
    <w:rsid w:val="00511716"/>
    <w:rsid w:val="0051173E"/>
    <w:rsid w:val="00511810"/>
    <w:rsid w:val="00511829"/>
    <w:rsid w:val="005119A2"/>
    <w:rsid w:val="00511A40"/>
    <w:rsid w:val="00511A44"/>
    <w:rsid w:val="00511B47"/>
    <w:rsid w:val="00511B5A"/>
    <w:rsid w:val="00511F50"/>
    <w:rsid w:val="00511FDB"/>
    <w:rsid w:val="00512597"/>
    <w:rsid w:val="00512D25"/>
    <w:rsid w:val="00513628"/>
    <w:rsid w:val="0051363C"/>
    <w:rsid w:val="00513A6F"/>
    <w:rsid w:val="005141C4"/>
    <w:rsid w:val="00514217"/>
    <w:rsid w:val="00514234"/>
    <w:rsid w:val="00514CFA"/>
    <w:rsid w:val="00514DE1"/>
    <w:rsid w:val="005151A7"/>
    <w:rsid w:val="005157DA"/>
    <w:rsid w:val="005159B0"/>
    <w:rsid w:val="005159E9"/>
    <w:rsid w:val="00515BDA"/>
    <w:rsid w:val="00515F3D"/>
    <w:rsid w:val="00516206"/>
    <w:rsid w:val="00516238"/>
    <w:rsid w:val="005162C1"/>
    <w:rsid w:val="00516573"/>
    <w:rsid w:val="005166B7"/>
    <w:rsid w:val="005169DE"/>
    <w:rsid w:val="00516C28"/>
    <w:rsid w:val="005170D9"/>
    <w:rsid w:val="0051781D"/>
    <w:rsid w:val="00517967"/>
    <w:rsid w:val="00517C94"/>
    <w:rsid w:val="00517D85"/>
    <w:rsid w:val="005201C8"/>
    <w:rsid w:val="005201FF"/>
    <w:rsid w:val="00520328"/>
    <w:rsid w:val="0052044E"/>
    <w:rsid w:val="00520682"/>
    <w:rsid w:val="005207AA"/>
    <w:rsid w:val="005213E9"/>
    <w:rsid w:val="00521AC6"/>
    <w:rsid w:val="00521BB1"/>
    <w:rsid w:val="00521E11"/>
    <w:rsid w:val="00522072"/>
    <w:rsid w:val="0052211D"/>
    <w:rsid w:val="0052234E"/>
    <w:rsid w:val="0052240B"/>
    <w:rsid w:val="005224E7"/>
    <w:rsid w:val="005225E0"/>
    <w:rsid w:val="005228F0"/>
    <w:rsid w:val="00522C97"/>
    <w:rsid w:val="00522D9A"/>
    <w:rsid w:val="00522EBB"/>
    <w:rsid w:val="00522F1D"/>
    <w:rsid w:val="005236F3"/>
    <w:rsid w:val="0052370C"/>
    <w:rsid w:val="00523817"/>
    <w:rsid w:val="00523945"/>
    <w:rsid w:val="0052397F"/>
    <w:rsid w:val="00523C95"/>
    <w:rsid w:val="00523E51"/>
    <w:rsid w:val="00524849"/>
    <w:rsid w:val="00524CAB"/>
    <w:rsid w:val="00524D20"/>
    <w:rsid w:val="00525094"/>
    <w:rsid w:val="005250B4"/>
    <w:rsid w:val="00525255"/>
    <w:rsid w:val="00525256"/>
    <w:rsid w:val="00525772"/>
    <w:rsid w:val="005258B5"/>
    <w:rsid w:val="00525905"/>
    <w:rsid w:val="00525AE9"/>
    <w:rsid w:val="00525B97"/>
    <w:rsid w:val="00525BCF"/>
    <w:rsid w:val="00525BF3"/>
    <w:rsid w:val="00525C8E"/>
    <w:rsid w:val="0052654C"/>
    <w:rsid w:val="00526AA4"/>
    <w:rsid w:val="00526B0E"/>
    <w:rsid w:val="00526B51"/>
    <w:rsid w:val="00526C55"/>
    <w:rsid w:val="00526C83"/>
    <w:rsid w:val="00526D60"/>
    <w:rsid w:val="0052748A"/>
    <w:rsid w:val="005274E5"/>
    <w:rsid w:val="0052758E"/>
    <w:rsid w:val="00527A36"/>
    <w:rsid w:val="00527D52"/>
    <w:rsid w:val="00530517"/>
    <w:rsid w:val="00530829"/>
    <w:rsid w:val="00530AEA"/>
    <w:rsid w:val="00530B99"/>
    <w:rsid w:val="00530B9F"/>
    <w:rsid w:val="00530BC5"/>
    <w:rsid w:val="00530C60"/>
    <w:rsid w:val="00530DF7"/>
    <w:rsid w:val="00531384"/>
    <w:rsid w:val="005313A0"/>
    <w:rsid w:val="00531524"/>
    <w:rsid w:val="00531744"/>
    <w:rsid w:val="00531870"/>
    <w:rsid w:val="00531A0D"/>
    <w:rsid w:val="00531C61"/>
    <w:rsid w:val="00531D27"/>
    <w:rsid w:val="00531E3C"/>
    <w:rsid w:val="00531F13"/>
    <w:rsid w:val="005321B4"/>
    <w:rsid w:val="005325FC"/>
    <w:rsid w:val="00532C74"/>
    <w:rsid w:val="005334DA"/>
    <w:rsid w:val="005337B9"/>
    <w:rsid w:val="00533FF5"/>
    <w:rsid w:val="0053418D"/>
    <w:rsid w:val="00534293"/>
    <w:rsid w:val="0053436C"/>
    <w:rsid w:val="0053461A"/>
    <w:rsid w:val="00534A14"/>
    <w:rsid w:val="00534A3F"/>
    <w:rsid w:val="00534CD9"/>
    <w:rsid w:val="00534DBD"/>
    <w:rsid w:val="00534FE0"/>
    <w:rsid w:val="00535734"/>
    <w:rsid w:val="00535767"/>
    <w:rsid w:val="00535EC5"/>
    <w:rsid w:val="00536188"/>
    <w:rsid w:val="00536399"/>
    <w:rsid w:val="005367D0"/>
    <w:rsid w:val="00536862"/>
    <w:rsid w:val="0053692B"/>
    <w:rsid w:val="00536D3D"/>
    <w:rsid w:val="00537142"/>
    <w:rsid w:val="00537167"/>
    <w:rsid w:val="005371A3"/>
    <w:rsid w:val="005372AA"/>
    <w:rsid w:val="0053754E"/>
    <w:rsid w:val="00537845"/>
    <w:rsid w:val="00537981"/>
    <w:rsid w:val="00537A82"/>
    <w:rsid w:val="00537D5E"/>
    <w:rsid w:val="00540235"/>
    <w:rsid w:val="00540347"/>
    <w:rsid w:val="00540CE9"/>
    <w:rsid w:val="00540D7B"/>
    <w:rsid w:val="00540E92"/>
    <w:rsid w:val="00541631"/>
    <w:rsid w:val="005416D6"/>
    <w:rsid w:val="00541BB9"/>
    <w:rsid w:val="0054247F"/>
    <w:rsid w:val="005425DC"/>
    <w:rsid w:val="00542794"/>
    <w:rsid w:val="005429B1"/>
    <w:rsid w:val="00542AB3"/>
    <w:rsid w:val="00542AB4"/>
    <w:rsid w:val="00542AC7"/>
    <w:rsid w:val="00542B73"/>
    <w:rsid w:val="00542F62"/>
    <w:rsid w:val="00543081"/>
    <w:rsid w:val="0054309D"/>
    <w:rsid w:val="005430D9"/>
    <w:rsid w:val="00543196"/>
    <w:rsid w:val="0054361A"/>
    <w:rsid w:val="00543C74"/>
    <w:rsid w:val="00543CCF"/>
    <w:rsid w:val="0054440A"/>
    <w:rsid w:val="005444A0"/>
    <w:rsid w:val="00544784"/>
    <w:rsid w:val="00544C56"/>
    <w:rsid w:val="00545235"/>
    <w:rsid w:val="005452D5"/>
    <w:rsid w:val="00545474"/>
    <w:rsid w:val="00545977"/>
    <w:rsid w:val="00545C28"/>
    <w:rsid w:val="00546F91"/>
    <w:rsid w:val="005471AC"/>
    <w:rsid w:val="00547523"/>
    <w:rsid w:val="005475B0"/>
    <w:rsid w:val="00547C25"/>
    <w:rsid w:val="00547C54"/>
    <w:rsid w:val="00547EEF"/>
    <w:rsid w:val="00547FFC"/>
    <w:rsid w:val="005500CD"/>
    <w:rsid w:val="00550233"/>
    <w:rsid w:val="0055036F"/>
    <w:rsid w:val="00550571"/>
    <w:rsid w:val="00550816"/>
    <w:rsid w:val="00550E4F"/>
    <w:rsid w:val="00551307"/>
    <w:rsid w:val="0055146B"/>
    <w:rsid w:val="0055190D"/>
    <w:rsid w:val="00551C9F"/>
    <w:rsid w:val="00551EA3"/>
    <w:rsid w:val="0055214E"/>
    <w:rsid w:val="00552757"/>
    <w:rsid w:val="00552966"/>
    <w:rsid w:val="00552E29"/>
    <w:rsid w:val="00552E64"/>
    <w:rsid w:val="00552F24"/>
    <w:rsid w:val="0055316B"/>
    <w:rsid w:val="005531D5"/>
    <w:rsid w:val="005533D9"/>
    <w:rsid w:val="005537A4"/>
    <w:rsid w:val="00553B82"/>
    <w:rsid w:val="00553BBF"/>
    <w:rsid w:val="00553E17"/>
    <w:rsid w:val="00553F1C"/>
    <w:rsid w:val="0055408C"/>
    <w:rsid w:val="00554131"/>
    <w:rsid w:val="005543E6"/>
    <w:rsid w:val="00554590"/>
    <w:rsid w:val="005545A5"/>
    <w:rsid w:val="005546D2"/>
    <w:rsid w:val="00554993"/>
    <w:rsid w:val="00554D3B"/>
    <w:rsid w:val="00554D5F"/>
    <w:rsid w:val="005551A9"/>
    <w:rsid w:val="0055565A"/>
    <w:rsid w:val="00555A88"/>
    <w:rsid w:val="00555B8F"/>
    <w:rsid w:val="00555D34"/>
    <w:rsid w:val="00555FB7"/>
    <w:rsid w:val="00555FCC"/>
    <w:rsid w:val="0055604B"/>
    <w:rsid w:val="005563F9"/>
    <w:rsid w:val="00556EAE"/>
    <w:rsid w:val="0055728A"/>
    <w:rsid w:val="005572ED"/>
    <w:rsid w:val="0055753C"/>
    <w:rsid w:val="005576D7"/>
    <w:rsid w:val="00557732"/>
    <w:rsid w:val="00557847"/>
    <w:rsid w:val="00557A3C"/>
    <w:rsid w:val="00557C20"/>
    <w:rsid w:val="00560078"/>
    <w:rsid w:val="0056014F"/>
    <w:rsid w:val="00560331"/>
    <w:rsid w:val="0056056E"/>
    <w:rsid w:val="00560977"/>
    <w:rsid w:val="00560ED2"/>
    <w:rsid w:val="005610AC"/>
    <w:rsid w:val="005614C7"/>
    <w:rsid w:val="0056150A"/>
    <w:rsid w:val="005615AE"/>
    <w:rsid w:val="005615E4"/>
    <w:rsid w:val="00561607"/>
    <w:rsid w:val="0056170F"/>
    <w:rsid w:val="005619B0"/>
    <w:rsid w:val="00561AA6"/>
    <w:rsid w:val="00561BFE"/>
    <w:rsid w:val="00561C53"/>
    <w:rsid w:val="00561D4F"/>
    <w:rsid w:val="005620CC"/>
    <w:rsid w:val="00562482"/>
    <w:rsid w:val="00562BD6"/>
    <w:rsid w:val="00562EEC"/>
    <w:rsid w:val="005633A7"/>
    <w:rsid w:val="00563517"/>
    <w:rsid w:val="005636BE"/>
    <w:rsid w:val="00563A22"/>
    <w:rsid w:val="00563A92"/>
    <w:rsid w:val="00563EA3"/>
    <w:rsid w:val="0056421F"/>
    <w:rsid w:val="00564489"/>
    <w:rsid w:val="005646CA"/>
    <w:rsid w:val="00564A04"/>
    <w:rsid w:val="00564B77"/>
    <w:rsid w:val="00565032"/>
    <w:rsid w:val="00565115"/>
    <w:rsid w:val="0056528D"/>
    <w:rsid w:val="005654A8"/>
    <w:rsid w:val="00565555"/>
    <w:rsid w:val="005655F3"/>
    <w:rsid w:val="0056564B"/>
    <w:rsid w:val="00565DE2"/>
    <w:rsid w:val="005663FE"/>
    <w:rsid w:val="00566664"/>
    <w:rsid w:val="00566A44"/>
    <w:rsid w:val="00566C2B"/>
    <w:rsid w:val="00566C32"/>
    <w:rsid w:val="00566EDA"/>
    <w:rsid w:val="00567010"/>
    <w:rsid w:val="005674B6"/>
    <w:rsid w:val="0056757D"/>
    <w:rsid w:val="00567612"/>
    <w:rsid w:val="00567716"/>
    <w:rsid w:val="00567D19"/>
    <w:rsid w:val="0057026D"/>
    <w:rsid w:val="00570407"/>
    <w:rsid w:val="0057059E"/>
    <w:rsid w:val="00570937"/>
    <w:rsid w:val="005710A5"/>
    <w:rsid w:val="0057114C"/>
    <w:rsid w:val="005711B0"/>
    <w:rsid w:val="00571334"/>
    <w:rsid w:val="00571705"/>
    <w:rsid w:val="00571795"/>
    <w:rsid w:val="00571981"/>
    <w:rsid w:val="00571CB7"/>
    <w:rsid w:val="00571EDE"/>
    <w:rsid w:val="00571F4A"/>
    <w:rsid w:val="00572143"/>
    <w:rsid w:val="005721B1"/>
    <w:rsid w:val="00572334"/>
    <w:rsid w:val="0057275B"/>
    <w:rsid w:val="0057282D"/>
    <w:rsid w:val="0057285A"/>
    <w:rsid w:val="00572BA2"/>
    <w:rsid w:val="00572E27"/>
    <w:rsid w:val="00572E5B"/>
    <w:rsid w:val="00572F49"/>
    <w:rsid w:val="005731AF"/>
    <w:rsid w:val="005735B3"/>
    <w:rsid w:val="00573670"/>
    <w:rsid w:val="00573696"/>
    <w:rsid w:val="005740D3"/>
    <w:rsid w:val="005740F2"/>
    <w:rsid w:val="0057424A"/>
    <w:rsid w:val="00574431"/>
    <w:rsid w:val="005744ED"/>
    <w:rsid w:val="0057470D"/>
    <w:rsid w:val="005747C9"/>
    <w:rsid w:val="00574DBA"/>
    <w:rsid w:val="00575034"/>
    <w:rsid w:val="005751CD"/>
    <w:rsid w:val="0057539D"/>
    <w:rsid w:val="005756CF"/>
    <w:rsid w:val="0057575B"/>
    <w:rsid w:val="005757A1"/>
    <w:rsid w:val="00575A10"/>
    <w:rsid w:val="00575F3A"/>
    <w:rsid w:val="00575FAC"/>
    <w:rsid w:val="005768C8"/>
    <w:rsid w:val="00576937"/>
    <w:rsid w:val="005769A8"/>
    <w:rsid w:val="00576FCC"/>
    <w:rsid w:val="00576FEB"/>
    <w:rsid w:val="00577060"/>
    <w:rsid w:val="00577065"/>
    <w:rsid w:val="0057734F"/>
    <w:rsid w:val="0057741D"/>
    <w:rsid w:val="0057761D"/>
    <w:rsid w:val="0057761F"/>
    <w:rsid w:val="00577B3A"/>
    <w:rsid w:val="00577B47"/>
    <w:rsid w:val="00577BAD"/>
    <w:rsid w:val="00577BE4"/>
    <w:rsid w:val="00580580"/>
    <w:rsid w:val="0058072D"/>
    <w:rsid w:val="005809E1"/>
    <w:rsid w:val="00580B8D"/>
    <w:rsid w:val="00580F74"/>
    <w:rsid w:val="005811D3"/>
    <w:rsid w:val="00581243"/>
    <w:rsid w:val="005812F6"/>
    <w:rsid w:val="00581517"/>
    <w:rsid w:val="0058173A"/>
    <w:rsid w:val="0058177B"/>
    <w:rsid w:val="00581AD7"/>
    <w:rsid w:val="00581C6A"/>
    <w:rsid w:val="00581C84"/>
    <w:rsid w:val="00581D37"/>
    <w:rsid w:val="00581FE8"/>
    <w:rsid w:val="00582641"/>
    <w:rsid w:val="00582671"/>
    <w:rsid w:val="00582804"/>
    <w:rsid w:val="00582D3D"/>
    <w:rsid w:val="00582F04"/>
    <w:rsid w:val="00583002"/>
    <w:rsid w:val="0058308D"/>
    <w:rsid w:val="00583706"/>
    <w:rsid w:val="005838A6"/>
    <w:rsid w:val="00583A9D"/>
    <w:rsid w:val="00583D22"/>
    <w:rsid w:val="00583DAA"/>
    <w:rsid w:val="00583E56"/>
    <w:rsid w:val="00583F6C"/>
    <w:rsid w:val="00584057"/>
    <w:rsid w:val="00584525"/>
    <w:rsid w:val="005845FB"/>
    <w:rsid w:val="005847E3"/>
    <w:rsid w:val="00584A03"/>
    <w:rsid w:val="00584AD2"/>
    <w:rsid w:val="00584C56"/>
    <w:rsid w:val="00584DB5"/>
    <w:rsid w:val="005852E2"/>
    <w:rsid w:val="00585642"/>
    <w:rsid w:val="00585757"/>
    <w:rsid w:val="00585D3E"/>
    <w:rsid w:val="00586146"/>
    <w:rsid w:val="00586787"/>
    <w:rsid w:val="005867A4"/>
    <w:rsid w:val="00586A81"/>
    <w:rsid w:val="00586AC1"/>
    <w:rsid w:val="00586E64"/>
    <w:rsid w:val="00587265"/>
    <w:rsid w:val="00587354"/>
    <w:rsid w:val="00587390"/>
    <w:rsid w:val="00587504"/>
    <w:rsid w:val="00587554"/>
    <w:rsid w:val="005875D0"/>
    <w:rsid w:val="00587635"/>
    <w:rsid w:val="005878C4"/>
    <w:rsid w:val="00587D3E"/>
    <w:rsid w:val="00587FBA"/>
    <w:rsid w:val="00590297"/>
    <w:rsid w:val="0059033B"/>
    <w:rsid w:val="00590507"/>
    <w:rsid w:val="005907A6"/>
    <w:rsid w:val="00590BDB"/>
    <w:rsid w:val="00590C09"/>
    <w:rsid w:val="00590F89"/>
    <w:rsid w:val="005911C7"/>
    <w:rsid w:val="00591221"/>
    <w:rsid w:val="005912BC"/>
    <w:rsid w:val="005913B1"/>
    <w:rsid w:val="00591686"/>
    <w:rsid w:val="005917A9"/>
    <w:rsid w:val="00591CC9"/>
    <w:rsid w:val="00591D09"/>
    <w:rsid w:val="00591F44"/>
    <w:rsid w:val="00592AA0"/>
    <w:rsid w:val="00592B86"/>
    <w:rsid w:val="00592CBF"/>
    <w:rsid w:val="00592E40"/>
    <w:rsid w:val="00592F0D"/>
    <w:rsid w:val="00592F44"/>
    <w:rsid w:val="00593027"/>
    <w:rsid w:val="005932D6"/>
    <w:rsid w:val="00593320"/>
    <w:rsid w:val="00593E45"/>
    <w:rsid w:val="0059460A"/>
    <w:rsid w:val="00594849"/>
    <w:rsid w:val="00594869"/>
    <w:rsid w:val="0059496B"/>
    <w:rsid w:val="00594A15"/>
    <w:rsid w:val="00594F3C"/>
    <w:rsid w:val="005951F4"/>
    <w:rsid w:val="00595461"/>
    <w:rsid w:val="00595BE8"/>
    <w:rsid w:val="00595CD7"/>
    <w:rsid w:val="00595DE1"/>
    <w:rsid w:val="00595E51"/>
    <w:rsid w:val="0059684F"/>
    <w:rsid w:val="00596ABE"/>
    <w:rsid w:val="00596C67"/>
    <w:rsid w:val="00596D26"/>
    <w:rsid w:val="005971C1"/>
    <w:rsid w:val="005971F4"/>
    <w:rsid w:val="005979BC"/>
    <w:rsid w:val="005A0109"/>
    <w:rsid w:val="005A03BA"/>
    <w:rsid w:val="005A046B"/>
    <w:rsid w:val="005A058D"/>
    <w:rsid w:val="005A0781"/>
    <w:rsid w:val="005A080D"/>
    <w:rsid w:val="005A0861"/>
    <w:rsid w:val="005A0B25"/>
    <w:rsid w:val="005A0D81"/>
    <w:rsid w:val="005A0DA0"/>
    <w:rsid w:val="005A0E29"/>
    <w:rsid w:val="005A1A81"/>
    <w:rsid w:val="005A1B5D"/>
    <w:rsid w:val="005A1CC6"/>
    <w:rsid w:val="005A1E95"/>
    <w:rsid w:val="005A1EDE"/>
    <w:rsid w:val="005A1F06"/>
    <w:rsid w:val="005A1F42"/>
    <w:rsid w:val="005A1F96"/>
    <w:rsid w:val="005A216C"/>
    <w:rsid w:val="005A218F"/>
    <w:rsid w:val="005A2484"/>
    <w:rsid w:val="005A24ED"/>
    <w:rsid w:val="005A2770"/>
    <w:rsid w:val="005A29CE"/>
    <w:rsid w:val="005A2F1D"/>
    <w:rsid w:val="005A37D1"/>
    <w:rsid w:val="005A395D"/>
    <w:rsid w:val="005A3A47"/>
    <w:rsid w:val="005A3C3F"/>
    <w:rsid w:val="005A3C61"/>
    <w:rsid w:val="005A3E18"/>
    <w:rsid w:val="005A3E6D"/>
    <w:rsid w:val="005A3F02"/>
    <w:rsid w:val="005A41AC"/>
    <w:rsid w:val="005A427C"/>
    <w:rsid w:val="005A4455"/>
    <w:rsid w:val="005A4532"/>
    <w:rsid w:val="005A4A20"/>
    <w:rsid w:val="005A4B4A"/>
    <w:rsid w:val="005A4F1E"/>
    <w:rsid w:val="005A5420"/>
    <w:rsid w:val="005A546E"/>
    <w:rsid w:val="005A54E8"/>
    <w:rsid w:val="005A5691"/>
    <w:rsid w:val="005A5828"/>
    <w:rsid w:val="005A5AC0"/>
    <w:rsid w:val="005A5BD8"/>
    <w:rsid w:val="005A5DEB"/>
    <w:rsid w:val="005A5EFB"/>
    <w:rsid w:val="005A5F89"/>
    <w:rsid w:val="005A638B"/>
    <w:rsid w:val="005A6402"/>
    <w:rsid w:val="005A65E8"/>
    <w:rsid w:val="005A6609"/>
    <w:rsid w:val="005A6F6E"/>
    <w:rsid w:val="005A7326"/>
    <w:rsid w:val="005A73CD"/>
    <w:rsid w:val="005A74A7"/>
    <w:rsid w:val="005B0330"/>
    <w:rsid w:val="005B0471"/>
    <w:rsid w:val="005B04DA"/>
    <w:rsid w:val="005B078D"/>
    <w:rsid w:val="005B086C"/>
    <w:rsid w:val="005B0A87"/>
    <w:rsid w:val="005B0CC2"/>
    <w:rsid w:val="005B0F26"/>
    <w:rsid w:val="005B0FF1"/>
    <w:rsid w:val="005B1112"/>
    <w:rsid w:val="005B117E"/>
    <w:rsid w:val="005B1286"/>
    <w:rsid w:val="005B16AB"/>
    <w:rsid w:val="005B16C7"/>
    <w:rsid w:val="005B1746"/>
    <w:rsid w:val="005B1964"/>
    <w:rsid w:val="005B1D60"/>
    <w:rsid w:val="005B1FB9"/>
    <w:rsid w:val="005B233F"/>
    <w:rsid w:val="005B23FB"/>
    <w:rsid w:val="005B24EC"/>
    <w:rsid w:val="005B2512"/>
    <w:rsid w:val="005B2551"/>
    <w:rsid w:val="005B2C1A"/>
    <w:rsid w:val="005B2C1D"/>
    <w:rsid w:val="005B3083"/>
    <w:rsid w:val="005B3373"/>
    <w:rsid w:val="005B35C1"/>
    <w:rsid w:val="005B39EB"/>
    <w:rsid w:val="005B3B34"/>
    <w:rsid w:val="005B3BBE"/>
    <w:rsid w:val="005B3D77"/>
    <w:rsid w:val="005B3F03"/>
    <w:rsid w:val="005B3F46"/>
    <w:rsid w:val="005B4102"/>
    <w:rsid w:val="005B46A7"/>
    <w:rsid w:val="005B46DA"/>
    <w:rsid w:val="005B49B2"/>
    <w:rsid w:val="005B49E5"/>
    <w:rsid w:val="005B4BA6"/>
    <w:rsid w:val="005B4C31"/>
    <w:rsid w:val="005B4D00"/>
    <w:rsid w:val="005B4F0D"/>
    <w:rsid w:val="005B4F78"/>
    <w:rsid w:val="005B5119"/>
    <w:rsid w:val="005B55B4"/>
    <w:rsid w:val="005B5620"/>
    <w:rsid w:val="005B5B80"/>
    <w:rsid w:val="005B6401"/>
    <w:rsid w:val="005B66C7"/>
    <w:rsid w:val="005B6926"/>
    <w:rsid w:val="005B69B4"/>
    <w:rsid w:val="005B6C74"/>
    <w:rsid w:val="005B6D0E"/>
    <w:rsid w:val="005B6D68"/>
    <w:rsid w:val="005B6FA5"/>
    <w:rsid w:val="005B76F2"/>
    <w:rsid w:val="005B77B2"/>
    <w:rsid w:val="005B7C1D"/>
    <w:rsid w:val="005C019F"/>
    <w:rsid w:val="005C01C6"/>
    <w:rsid w:val="005C0316"/>
    <w:rsid w:val="005C0615"/>
    <w:rsid w:val="005C0707"/>
    <w:rsid w:val="005C0968"/>
    <w:rsid w:val="005C0A3D"/>
    <w:rsid w:val="005C0E86"/>
    <w:rsid w:val="005C1021"/>
    <w:rsid w:val="005C10F7"/>
    <w:rsid w:val="005C1167"/>
    <w:rsid w:val="005C14EE"/>
    <w:rsid w:val="005C1D6A"/>
    <w:rsid w:val="005C1DAC"/>
    <w:rsid w:val="005C1DEF"/>
    <w:rsid w:val="005C20D4"/>
    <w:rsid w:val="005C25E9"/>
    <w:rsid w:val="005C28A6"/>
    <w:rsid w:val="005C2B99"/>
    <w:rsid w:val="005C2C8C"/>
    <w:rsid w:val="005C2DF9"/>
    <w:rsid w:val="005C37B3"/>
    <w:rsid w:val="005C3BB6"/>
    <w:rsid w:val="005C3D52"/>
    <w:rsid w:val="005C3FB3"/>
    <w:rsid w:val="005C4297"/>
    <w:rsid w:val="005C49D6"/>
    <w:rsid w:val="005C49E4"/>
    <w:rsid w:val="005C4A76"/>
    <w:rsid w:val="005C4B10"/>
    <w:rsid w:val="005C4DFC"/>
    <w:rsid w:val="005C5011"/>
    <w:rsid w:val="005C5160"/>
    <w:rsid w:val="005C53B8"/>
    <w:rsid w:val="005C58D2"/>
    <w:rsid w:val="005C5B16"/>
    <w:rsid w:val="005C5FDA"/>
    <w:rsid w:val="005C601F"/>
    <w:rsid w:val="005C634C"/>
    <w:rsid w:val="005C6399"/>
    <w:rsid w:val="005C63E1"/>
    <w:rsid w:val="005C6598"/>
    <w:rsid w:val="005C678A"/>
    <w:rsid w:val="005C6935"/>
    <w:rsid w:val="005C69AC"/>
    <w:rsid w:val="005C6AA2"/>
    <w:rsid w:val="005C6DE0"/>
    <w:rsid w:val="005C6E82"/>
    <w:rsid w:val="005C6FDF"/>
    <w:rsid w:val="005C711E"/>
    <w:rsid w:val="005C7417"/>
    <w:rsid w:val="005C77FD"/>
    <w:rsid w:val="005C7AF4"/>
    <w:rsid w:val="005C7D7B"/>
    <w:rsid w:val="005D09B1"/>
    <w:rsid w:val="005D0DDC"/>
    <w:rsid w:val="005D0EBF"/>
    <w:rsid w:val="005D0F8E"/>
    <w:rsid w:val="005D0FDE"/>
    <w:rsid w:val="005D0FE0"/>
    <w:rsid w:val="005D15A7"/>
    <w:rsid w:val="005D1682"/>
    <w:rsid w:val="005D189C"/>
    <w:rsid w:val="005D1C4F"/>
    <w:rsid w:val="005D1D4D"/>
    <w:rsid w:val="005D1F3C"/>
    <w:rsid w:val="005D20EE"/>
    <w:rsid w:val="005D2102"/>
    <w:rsid w:val="005D2ECF"/>
    <w:rsid w:val="005D2ED9"/>
    <w:rsid w:val="005D33CC"/>
    <w:rsid w:val="005D3A19"/>
    <w:rsid w:val="005D3B28"/>
    <w:rsid w:val="005D3B50"/>
    <w:rsid w:val="005D3B92"/>
    <w:rsid w:val="005D44C9"/>
    <w:rsid w:val="005D4B68"/>
    <w:rsid w:val="005D4B82"/>
    <w:rsid w:val="005D4FB3"/>
    <w:rsid w:val="005D5831"/>
    <w:rsid w:val="005D5841"/>
    <w:rsid w:val="005D5855"/>
    <w:rsid w:val="005D59BD"/>
    <w:rsid w:val="005D5B49"/>
    <w:rsid w:val="005D5F55"/>
    <w:rsid w:val="005D5FCC"/>
    <w:rsid w:val="005D63DB"/>
    <w:rsid w:val="005D6622"/>
    <w:rsid w:val="005D69E9"/>
    <w:rsid w:val="005D6ACB"/>
    <w:rsid w:val="005D6C9A"/>
    <w:rsid w:val="005D6E4B"/>
    <w:rsid w:val="005D7154"/>
    <w:rsid w:val="005D766B"/>
    <w:rsid w:val="005D7727"/>
    <w:rsid w:val="005D7C57"/>
    <w:rsid w:val="005D7E9F"/>
    <w:rsid w:val="005E045C"/>
    <w:rsid w:val="005E08EA"/>
    <w:rsid w:val="005E0F9B"/>
    <w:rsid w:val="005E11CB"/>
    <w:rsid w:val="005E1214"/>
    <w:rsid w:val="005E18DF"/>
    <w:rsid w:val="005E1B83"/>
    <w:rsid w:val="005E1BF7"/>
    <w:rsid w:val="005E1D9E"/>
    <w:rsid w:val="005E1FF9"/>
    <w:rsid w:val="005E29C2"/>
    <w:rsid w:val="005E2AAE"/>
    <w:rsid w:val="005E2CBB"/>
    <w:rsid w:val="005E2D03"/>
    <w:rsid w:val="005E2D9B"/>
    <w:rsid w:val="005E2EF3"/>
    <w:rsid w:val="005E32B0"/>
    <w:rsid w:val="005E3535"/>
    <w:rsid w:val="005E3591"/>
    <w:rsid w:val="005E37CB"/>
    <w:rsid w:val="005E38DE"/>
    <w:rsid w:val="005E3D37"/>
    <w:rsid w:val="005E3DAC"/>
    <w:rsid w:val="005E3F62"/>
    <w:rsid w:val="005E4189"/>
    <w:rsid w:val="005E4257"/>
    <w:rsid w:val="005E4898"/>
    <w:rsid w:val="005E49E2"/>
    <w:rsid w:val="005E4B54"/>
    <w:rsid w:val="005E4C0E"/>
    <w:rsid w:val="005E4F4A"/>
    <w:rsid w:val="005E53EC"/>
    <w:rsid w:val="005E567C"/>
    <w:rsid w:val="005E588D"/>
    <w:rsid w:val="005E5910"/>
    <w:rsid w:val="005E5A78"/>
    <w:rsid w:val="005E5AA2"/>
    <w:rsid w:val="005E5AD4"/>
    <w:rsid w:val="005E5B47"/>
    <w:rsid w:val="005E5B58"/>
    <w:rsid w:val="005E5C0D"/>
    <w:rsid w:val="005E5D3B"/>
    <w:rsid w:val="005E5E8B"/>
    <w:rsid w:val="005E5ED8"/>
    <w:rsid w:val="005E6104"/>
    <w:rsid w:val="005E63BF"/>
    <w:rsid w:val="005E6F10"/>
    <w:rsid w:val="005E7059"/>
    <w:rsid w:val="005E731A"/>
    <w:rsid w:val="005E7B95"/>
    <w:rsid w:val="005E7EFB"/>
    <w:rsid w:val="005E7F2B"/>
    <w:rsid w:val="005F00EF"/>
    <w:rsid w:val="005F0659"/>
    <w:rsid w:val="005F07FA"/>
    <w:rsid w:val="005F0B83"/>
    <w:rsid w:val="005F0C44"/>
    <w:rsid w:val="005F0EA3"/>
    <w:rsid w:val="005F1475"/>
    <w:rsid w:val="005F17A6"/>
    <w:rsid w:val="005F2316"/>
    <w:rsid w:val="005F262B"/>
    <w:rsid w:val="005F2D79"/>
    <w:rsid w:val="005F2D9E"/>
    <w:rsid w:val="005F2E9A"/>
    <w:rsid w:val="005F2F6F"/>
    <w:rsid w:val="005F3119"/>
    <w:rsid w:val="005F3170"/>
    <w:rsid w:val="005F32ED"/>
    <w:rsid w:val="005F33AC"/>
    <w:rsid w:val="005F349F"/>
    <w:rsid w:val="005F41D0"/>
    <w:rsid w:val="005F45FB"/>
    <w:rsid w:val="005F4616"/>
    <w:rsid w:val="005F46B8"/>
    <w:rsid w:val="005F4850"/>
    <w:rsid w:val="005F4FA0"/>
    <w:rsid w:val="005F5723"/>
    <w:rsid w:val="005F5728"/>
    <w:rsid w:val="005F57C1"/>
    <w:rsid w:val="005F5933"/>
    <w:rsid w:val="005F61A1"/>
    <w:rsid w:val="005F6A8F"/>
    <w:rsid w:val="005F6B8C"/>
    <w:rsid w:val="005F6E4D"/>
    <w:rsid w:val="005F6F6B"/>
    <w:rsid w:val="005F7082"/>
    <w:rsid w:val="005F7411"/>
    <w:rsid w:val="005F7591"/>
    <w:rsid w:val="005F76EA"/>
    <w:rsid w:val="005F780A"/>
    <w:rsid w:val="005F7887"/>
    <w:rsid w:val="005F78A1"/>
    <w:rsid w:val="005F7BC1"/>
    <w:rsid w:val="005F7D6F"/>
    <w:rsid w:val="0060023B"/>
    <w:rsid w:val="00600574"/>
    <w:rsid w:val="00600911"/>
    <w:rsid w:val="00600DC4"/>
    <w:rsid w:val="00600F51"/>
    <w:rsid w:val="006014E3"/>
    <w:rsid w:val="006015D0"/>
    <w:rsid w:val="006016A0"/>
    <w:rsid w:val="00601709"/>
    <w:rsid w:val="006018E9"/>
    <w:rsid w:val="00601AF7"/>
    <w:rsid w:val="00601C1E"/>
    <w:rsid w:val="00601C72"/>
    <w:rsid w:val="00601D10"/>
    <w:rsid w:val="00602126"/>
    <w:rsid w:val="00602325"/>
    <w:rsid w:val="006026D6"/>
    <w:rsid w:val="006027C6"/>
    <w:rsid w:val="00602880"/>
    <w:rsid w:val="00602A13"/>
    <w:rsid w:val="00602BA0"/>
    <w:rsid w:val="00602D3E"/>
    <w:rsid w:val="00602F20"/>
    <w:rsid w:val="006031BB"/>
    <w:rsid w:val="00603218"/>
    <w:rsid w:val="006036BF"/>
    <w:rsid w:val="00603751"/>
    <w:rsid w:val="00603883"/>
    <w:rsid w:val="00603C2C"/>
    <w:rsid w:val="00603DD0"/>
    <w:rsid w:val="0060406F"/>
    <w:rsid w:val="0060432D"/>
    <w:rsid w:val="0060479F"/>
    <w:rsid w:val="00604904"/>
    <w:rsid w:val="00604A30"/>
    <w:rsid w:val="00604B5C"/>
    <w:rsid w:val="00604B6E"/>
    <w:rsid w:val="00604B70"/>
    <w:rsid w:val="00604D87"/>
    <w:rsid w:val="00605014"/>
    <w:rsid w:val="00605139"/>
    <w:rsid w:val="00605394"/>
    <w:rsid w:val="0060582B"/>
    <w:rsid w:val="00605A17"/>
    <w:rsid w:val="00605CE4"/>
    <w:rsid w:val="00605CE8"/>
    <w:rsid w:val="00605DDF"/>
    <w:rsid w:val="00605F1E"/>
    <w:rsid w:val="00605FBD"/>
    <w:rsid w:val="00606191"/>
    <w:rsid w:val="00606564"/>
    <w:rsid w:val="00606826"/>
    <w:rsid w:val="0060694D"/>
    <w:rsid w:val="00606D1D"/>
    <w:rsid w:val="0060733C"/>
    <w:rsid w:val="00607963"/>
    <w:rsid w:val="00607C9D"/>
    <w:rsid w:val="006101F0"/>
    <w:rsid w:val="006101F1"/>
    <w:rsid w:val="006107D7"/>
    <w:rsid w:val="006107FD"/>
    <w:rsid w:val="00610926"/>
    <w:rsid w:val="00610B17"/>
    <w:rsid w:val="00610C84"/>
    <w:rsid w:val="00610CD4"/>
    <w:rsid w:val="00611071"/>
    <w:rsid w:val="0061108C"/>
    <w:rsid w:val="006115F3"/>
    <w:rsid w:val="006116E5"/>
    <w:rsid w:val="00611BCF"/>
    <w:rsid w:val="00611D04"/>
    <w:rsid w:val="00611DB0"/>
    <w:rsid w:val="00611EA7"/>
    <w:rsid w:val="00612188"/>
    <w:rsid w:val="00612748"/>
    <w:rsid w:val="00612B13"/>
    <w:rsid w:val="00612B23"/>
    <w:rsid w:val="00612E09"/>
    <w:rsid w:val="00612EFD"/>
    <w:rsid w:val="00613065"/>
    <w:rsid w:val="00613176"/>
    <w:rsid w:val="0061332A"/>
    <w:rsid w:val="006135DA"/>
    <w:rsid w:val="00613838"/>
    <w:rsid w:val="00613905"/>
    <w:rsid w:val="006139D7"/>
    <w:rsid w:val="00613B37"/>
    <w:rsid w:val="00613B81"/>
    <w:rsid w:val="00613CDD"/>
    <w:rsid w:val="00613E12"/>
    <w:rsid w:val="00613EEA"/>
    <w:rsid w:val="006141EC"/>
    <w:rsid w:val="00614615"/>
    <w:rsid w:val="0061468F"/>
    <w:rsid w:val="006147BF"/>
    <w:rsid w:val="00615E91"/>
    <w:rsid w:val="0061629D"/>
    <w:rsid w:val="00616620"/>
    <w:rsid w:val="00616744"/>
    <w:rsid w:val="00616CF2"/>
    <w:rsid w:val="00616D5D"/>
    <w:rsid w:val="00616F5D"/>
    <w:rsid w:val="00616FB0"/>
    <w:rsid w:val="00616FDE"/>
    <w:rsid w:val="00617038"/>
    <w:rsid w:val="006171E6"/>
    <w:rsid w:val="00617214"/>
    <w:rsid w:val="00617297"/>
    <w:rsid w:val="00617346"/>
    <w:rsid w:val="006174EA"/>
    <w:rsid w:val="006175AF"/>
    <w:rsid w:val="00617675"/>
    <w:rsid w:val="006176A7"/>
    <w:rsid w:val="006176C4"/>
    <w:rsid w:val="0061790C"/>
    <w:rsid w:val="00617A47"/>
    <w:rsid w:val="00617A57"/>
    <w:rsid w:val="00617A84"/>
    <w:rsid w:val="00617BD7"/>
    <w:rsid w:val="00617CCC"/>
    <w:rsid w:val="00617D56"/>
    <w:rsid w:val="00617FA0"/>
    <w:rsid w:val="006201BF"/>
    <w:rsid w:val="00620248"/>
    <w:rsid w:val="00620439"/>
    <w:rsid w:val="006204E2"/>
    <w:rsid w:val="00620597"/>
    <w:rsid w:val="006205DB"/>
    <w:rsid w:val="00620786"/>
    <w:rsid w:val="006207B3"/>
    <w:rsid w:val="006207F2"/>
    <w:rsid w:val="0062082B"/>
    <w:rsid w:val="006208BE"/>
    <w:rsid w:val="006208DB"/>
    <w:rsid w:val="00620CB7"/>
    <w:rsid w:val="00620E51"/>
    <w:rsid w:val="00620EA1"/>
    <w:rsid w:val="00621335"/>
    <w:rsid w:val="00621387"/>
    <w:rsid w:val="00621A15"/>
    <w:rsid w:val="00621CD8"/>
    <w:rsid w:val="00621FB0"/>
    <w:rsid w:val="00622180"/>
    <w:rsid w:val="006222CB"/>
    <w:rsid w:val="00622479"/>
    <w:rsid w:val="0062254B"/>
    <w:rsid w:val="0062276E"/>
    <w:rsid w:val="0062286E"/>
    <w:rsid w:val="00622BFC"/>
    <w:rsid w:val="00622CC7"/>
    <w:rsid w:val="00622CD6"/>
    <w:rsid w:val="00622D86"/>
    <w:rsid w:val="00622DBC"/>
    <w:rsid w:val="00622F03"/>
    <w:rsid w:val="00623A9E"/>
    <w:rsid w:val="00623AE2"/>
    <w:rsid w:val="00623AF5"/>
    <w:rsid w:val="00623F32"/>
    <w:rsid w:val="0062409A"/>
    <w:rsid w:val="006240D3"/>
    <w:rsid w:val="0062425F"/>
    <w:rsid w:val="00624753"/>
    <w:rsid w:val="006247E4"/>
    <w:rsid w:val="00624E47"/>
    <w:rsid w:val="0062526B"/>
    <w:rsid w:val="00625588"/>
    <w:rsid w:val="0062561C"/>
    <w:rsid w:val="00625B8D"/>
    <w:rsid w:val="00625D16"/>
    <w:rsid w:val="00625D4B"/>
    <w:rsid w:val="00625DD4"/>
    <w:rsid w:val="00625F57"/>
    <w:rsid w:val="00625F73"/>
    <w:rsid w:val="0062603B"/>
    <w:rsid w:val="00626394"/>
    <w:rsid w:val="00626634"/>
    <w:rsid w:val="00626721"/>
    <w:rsid w:val="00626730"/>
    <w:rsid w:val="00626C48"/>
    <w:rsid w:val="00626D54"/>
    <w:rsid w:val="00626FE4"/>
    <w:rsid w:val="006300D8"/>
    <w:rsid w:val="00630841"/>
    <w:rsid w:val="00630C54"/>
    <w:rsid w:val="00630CB8"/>
    <w:rsid w:val="00630E1C"/>
    <w:rsid w:val="00630F30"/>
    <w:rsid w:val="006310F3"/>
    <w:rsid w:val="00631220"/>
    <w:rsid w:val="006312B0"/>
    <w:rsid w:val="006314FF"/>
    <w:rsid w:val="006315C1"/>
    <w:rsid w:val="00631710"/>
    <w:rsid w:val="006318C0"/>
    <w:rsid w:val="00631986"/>
    <w:rsid w:val="00631B93"/>
    <w:rsid w:val="00631F39"/>
    <w:rsid w:val="006326B1"/>
    <w:rsid w:val="006329C2"/>
    <w:rsid w:val="00632B50"/>
    <w:rsid w:val="00632C93"/>
    <w:rsid w:val="00633391"/>
    <w:rsid w:val="006335D0"/>
    <w:rsid w:val="00633621"/>
    <w:rsid w:val="00633717"/>
    <w:rsid w:val="006338F6"/>
    <w:rsid w:val="00633E5D"/>
    <w:rsid w:val="00633FDA"/>
    <w:rsid w:val="0063410F"/>
    <w:rsid w:val="006341BA"/>
    <w:rsid w:val="00634335"/>
    <w:rsid w:val="00634451"/>
    <w:rsid w:val="006344E2"/>
    <w:rsid w:val="006346F3"/>
    <w:rsid w:val="006349BF"/>
    <w:rsid w:val="00634AE5"/>
    <w:rsid w:val="00634AF2"/>
    <w:rsid w:val="0063526D"/>
    <w:rsid w:val="006353AA"/>
    <w:rsid w:val="00635788"/>
    <w:rsid w:val="00635EAE"/>
    <w:rsid w:val="00636034"/>
    <w:rsid w:val="00636414"/>
    <w:rsid w:val="00636488"/>
    <w:rsid w:val="006364ED"/>
    <w:rsid w:val="006366E8"/>
    <w:rsid w:val="006369B7"/>
    <w:rsid w:val="00636DAC"/>
    <w:rsid w:val="00636FEE"/>
    <w:rsid w:val="00636FEF"/>
    <w:rsid w:val="00637131"/>
    <w:rsid w:val="006373EC"/>
    <w:rsid w:val="00637614"/>
    <w:rsid w:val="0063767C"/>
    <w:rsid w:val="00637D09"/>
    <w:rsid w:val="00637F26"/>
    <w:rsid w:val="006408B0"/>
    <w:rsid w:val="00640C0B"/>
    <w:rsid w:val="00640CD2"/>
    <w:rsid w:val="00640D74"/>
    <w:rsid w:val="00640DC1"/>
    <w:rsid w:val="00640EB2"/>
    <w:rsid w:val="00640F91"/>
    <w:rsid w:val="0064183F"/>
    <w:rsid w:val="006418E2"/>
    <w:rsid w:val="00641FBA"/>
    <w:rsid w:val="0064210A"/>
    <w:rsid w:val="00642122"/>
    <w:rsid w:val="00642205"/>
    <w:rsid w:val="00642416"/>
    <w:rsid w:val="00642A3B"/>
    <w:rsid w:val="00642B40"/>
    <w:rsid w:val="00642ECF"/>
    <w:rsid w:val="00643037"/>
    <w:rsid w:val="00643173"/>
    <w:rsid w:val="0064323A"/>
    <w:rsid w:val="006433CA"/>
    <w:rsid w:val="00643950"/>
    <w:rsid w:val="00643BA2"/>
    <w:rsid w:val="00643C94"/>
    <w:rsid w:val="00643CB0"/>
    <w:rsid w:val="00643EAB"/>
    <w:rsid w:val="00644281"/>
    <w:rsid w:val="00644487"/>
    <w:rsid w:val="0064483C"/>
    <w:rsid w:val="0064498F"/>
    <w:rsid w:val="006449CB"/>
    <w:rsid w:val="00644BB3"/>
    <w:rsid w:val="006450D1"/>
    <w:rsid w:val="006450E5"/>
    <w:rsid w:val="006454EA"/>
    <w:rsid w:val="00645706"/>
    <w:rsid w:val="00645A14"/>
    <w:rsid w:val="00645BF4"/>
    <w:rsid w:val="00645F04"/>
    <w:rsid w:val="00645F21"/>
    <w:rsid w:val="006461E1"/>
    <w:rsid w:val="00646348"/>
    <w:rsid w:val="006466C8"/>
    <w:rsid w:val="00646AA7"/>
    <w:rsid w:val="00646C9B"/>
    <w:rsid w:val="00646ED4"/>
    <w:rsid w:val="00646FC2"/>
    <w:rsid w:val="0064704E"/>
    <w:rsid w:val="00647163"/>
    <w:rsid w:val="00647468"/>
    <w:rsid w:val="00647595"/>
    <w:rsid w:val="00647980"/>
    <w:rsid w:val="00647B07"/>
    <w:rsid w:val="00650200"/>
    <w:rsid w:val="0065034C"/>
    <w:rsid w:val="00650840"/>
    <w:rsid w:val="00650A05"/>
    <w:rsid w:val="0065103C"/>
    <w:rsid w:val="00651116"/>
    <w:rsid w:val="00651C85"/>
    <w:rsid w:val="00651CC2"/>
    <w:rsid w:val="006521EA"/>
    <w:rsid w:val="006522DA"/>
    <w:rsid w:val="00652421"/>
    <w:rsid w:val="006524CA"/>
    <w:rsid w:val="006528B3"/>
    <w:rsid w:val="00652BC9"/>
    <w:rsid w:val="00652E06"/>
    <w:rsid w:val="00653305"/>
    <w:rsid w:val="00653362"/>
    <w:rsid w:val="006533BF"/>
    <w:rsid w:val="00653412"/>
    <w:rsid w:val="0065346C"/>
    <w:rsid w:val="00653877"/>
    <w:rsid w:val="006539D2"/>
    <w:rsid w:val="00653D18"/>
    <w:rsid w:val="00653E24"/>
    <w:rsid w:val="006540D2"/>
    <w:rsid w:val="00654238"/>
    <w:rsid w:val="00654293"/>
    <w:rsid w:val="0065444E"/>
    <w:rsid w:val="00654D0A"/>
    <w:rsid w:val="00654D90"/>
    <w:rsid w:val="0065519A"/>
    <w:rsid w:val="006555D9"/>
    <w:rsid w:val="00655648"/>
    <w:rsid w:val="006557AD"/>
    <w:rsid w:val="006557C6"/>
    <w:rsid w:val="006558A9"/>
    <w:rsid w:val="00655B9E"/>
    <w:rsid w:val="00655D7D"/>
    <w:rsid w:val="00655E1E"/>
    <w:rsid w:val="00656929"/>
    <w:rsid w:val="00657376"/>
    <w:rsid w:val="00657704"/>
    <w:rsid w:val="006578B1"/>
    <w:rsid w:val="00657BCA"/>
    <w:rsid w:val="006605C0"/>
    <w:rsid w:val="006608F1"/>
    <w:rsid w:val="0066093A"/>
    <w:rsid w:val="00660AF3"/>
    <w:rsid w:val="00660B5D"/>
    <w:rsid w:val="00660B8B"/>
    <w:rsid w:val="006610DD"/>
    <w:rsid w:val="00661394"/>
    <w:rsid w:val="00661413"/>
    <w:rsid w:val="006615B9"/>
    <w:rsid w:val="006616C5"/>
    <w:rsid w:val="006618F2"/>
    <w:rsid w:val="00661A61"/>
    <w:rsid w:val="00661ACE"/>
    <w:rsid w:val="00661BF2"/>
    <w:rsid w:val="00661CC0"/>
    <w:rsid w:val="00661CCC"/>
    <w:rsid w:val="00661D43"/>
    <w:rsid w:val="006621A9"/>
    <w:rsid w:val="006621D4"/>
    <w:rsid w:val="006622D7"/>
    <w:rsid w:val="00662333"/>
    <w:rsid w:val="0066262D"/>
    <w:rsid w:val="0066268B"/>
    <w:rsid w:val="0066271E"/>
    <w:rsid w:val="00662A21"/>
    <w:rsid w:val="00662A80"/>
    <w:rsid w:val="00662CEF"/>
    <w:rsid w:val="006631BC"/>
    <w:rsid w:val="006631D3"/>
    <w:rsid w:val="0066336E"/>
    <w:rsid w:val="0066338C"/>
    <w:rsid w:val="006633ED"/>
    <w:rsid w:val="0066340C"/>
    <w:rsid w:val="00663433"/>
    <w:rsid w:val="0066372C"/>
    <w:rsid w:val="00663B23"/>
    <w:rsid w:val="00663C6F"/>
    <w:rsid w:val="00663FB8"/>
    <w:rsid w:val="0066401C"/>
    <w:rsid w:val="006641C2"/>
    <w:rsid w:val="006642F4"/>
    <w:rsid w:val="006643F6"/>
    <w:rsid w:val="006646E9"/>
    <w:rsid w:val="006647A0"/>
    <w:rsid w:val="0066481E"/>
    <w:rsid w:val="00664A4E"/>
    <w:rsid w:val="00664BC1"/>
    <w:rsid w:val="00664BEA"/>
    <w:rsid w:val="00664F87"/>
    <w:rsid w:val="00664FBB"/>
    <w:rsid w:val="00665016"/>
    <w:rsid w:val="0066525D"/>
    <w:rsid w:val="006656F9"/>
    <w:rsid w:val="0066581B"/>
    <w:rsid w:val="00665B4B"/>
    <w:rsid w:val="00665F7E"/>
    <w:rsid w:val="00666298"/>
    <w:rsid w:val="006662A7"/>
    <w:rsid w:val="00666694"/>
    <w:rsid w:val="00666B4A"/>
    <w:rsid w:val="00666B78"/>
    <w:rsid w:val="00666CDB"/>
    <w:rsid w:val="0066707D"/>
    <w:rsid w:val="0066716F"/>
    <w:rsid w:val="006675D1"/>
    <w:rsid w:val="006675E2"/>
    <w:rsid w:val="00667691"/>
    <w:rsid w:val="0066783E"/>
    <w:rsid w:val="00667A9D"/>
    <w:rsid w:val="00667C63"/>
    <w:rsid w:val="00667E19"/>
    <w:rsid w:val="00667F3F"/>
    <w:rsid w:val="006700FC"/>
    <w:rsid w:val="00670AEF"/>
    <w:rsid w:val="00670AF8"/>
    <w:rsid w:val="006713EC"/>
    <w:rsid w:val="0067157D"/>
    <w:rsid w:val="00671680"/>
    <w:rsid w:val="00671751"/>
    <w:rsid w:val="006717DD"/>
    <w:rsid w:val="006718D0"/>
    <w:rsid w:val="006722E7"/>
    <w:rsid w:val="006723F4"/>
    <w:rsid w:val="00672565"/>
    <w:rsid w:val="006725BE"/>
    <w:rsid w:val="00672716"/>
    <w:rsid w:val="0067296B"/>
    <w:rsid w:val="00672E50"/>
    <w:rsid w:val="0067309D"/>
    <w:rsid w:val="006731E5"/>
    <w:rsid w:val="00673537"/>
    <w:rsid w:val="0067399D"/>
    <w:rsid w:val="00673C02"/>
    <w:rsid w:val="00673DD7"/>
    <w:rsid w:val="0067407E"/>
    <w:rsid w:val="00674147"/>
    <w:rsid w:val="00674152"/>
    <w:rsid w:val="00674296"/>
    <w:rsid w:val="0067450E"/>
    <w:rsid w:val="006747DD"/>
    <w:rsid w:val="006748BD"/>
    <w:rsid w:val="00674B12"/>
    <w:rsid w:val="00674ED2"/>
    <w:rsid w:val="00674FB5"/>
    <w:rsid w:val="006752EE"/>
    <w:rsid w:val="00675719"/>
    <w:rsid w:val="00675A37"/>
    <w:rsid w:val="00675A39"/>
    <w:rsid w:val="00675F84"/>
    <w:rsid w:val="00676695"/>
    <w:rsid w:val="006769B7"/>
    <w:rsid w:val="00676B89"/>
    <w:rsid w:val="00676D5F"/>
    <w:rsid w:val="00676DD1"/>
    <w:rsid w:val="00676EA9"/>
    <w:rsid w:val="00677312"/>
    <w:rsid w:val="006773E7"/>
    <w:rsid w:val="00677778"/>
    <w:rsid w:val="00677B89"/>
    <w:rsid w:val="00677FB1"/>
    <w:rsid w:val="006803E2"/>
    <w:rsid w:val="00680433"/>
    <w:rsid w:val="006804D3"/>
    <w:rsid w:val="006809FC"/>
    <w:rsid w:val="00680BF6"/>
    <w:rsid w:val="00680C33"/>
    <w:rsid w:val="00680C4E"/>
    <w:rsid w:val="00680FD2"/>
    <w:rsid w:val="00680FD8"/>
    <w:rsid w:val="00681962"/>
    <w:rsid w:val="006819D6"/>
    <w:rsid w:val="00681AB1"/>
    <w:rsid w:val="00681C52"/>
    <w:rsid w:val="00681E8B"/>
    <w:rsid w:val="00681EFF"/>
    <w:rsid w:val="00682296"/>
    <w:rsid w:val="0068244A"/>
    <w:rsid w:val="006827C8"/>
    <w:rsid w:val="00682AE4"/>
    <w:rsid w:val="00682C78"/>
    <w:rsid w:val="00682D07"/>
    <w:rsid w:val="00682D1F"/>
    <w:rsid w:val="00682FBC"/>
    <w:rsid w:val="0068332E"/>
    <w:rsid w:val="00683858"/>
    <w:rsid w:val="00683BF1"/>
    <w:rsid w:val="00683DD8"/>
    <w:rsid w:val="00684187"/>
    <w:rsid w:val="006843A5"/>
    <w:rsid w:val="00684466"/>
    <w:rsid w:val="0068493C"/>
    <w:rsid w:val="00684A92"/>
    <w:rsid w:val="00684B71"/>
    <w:rsid w:val="00684BE1"/>
    <w:rsid w:val="00685EB6"/>
    <w:rsid w:val="00685FD7"/>
    <w:rsid w:val="00686170"/>
    <w:rsid w:val="0068675F"/>
    <w:rsid w:val="00686CE3"/>
    <w:rsid w:val="00687053"/>
    <w:rsid w:val="0068757E"/>
    <w:rsid w:val="00687685"/>
    <w:rsid w:val="00687B1B"/>
    <w:rsid w:val="00687D56"/>
    <w:rsid w:val="0069003E"/>
    <w:rsid w:val="00690514"/>
    <w:rsid w:val="00690B35"/>
    <w:rsid w:val="00690B59"/>
    <w:rsid w:val="00690D05"/>
    <w:rsid w:val="00690F58"/>
    <w:rsid w:val="00691047"/>
    <w:rsid w:val="00691059"/>
    <w:rsid w:val="006913EB"/>
    <w:rsid w:val="00691A80"/>
    <w:rsid w:val="00691ECC"/>
    <w:rsid w:val="00691FAA"/>
    <w:rsid w:val="006920DB"/>
    <w:rsid w:val="006923CE"/>
    <w:rsid w:val="0069248D"/>
    <w:rsid w:val="00692582"/>
    <w:rsid w:val="00692BB8"/>
    <w:rsid w:val="006932FE"/>
    <w:rsid w:val="0069398D"/>
    <w:rsid w:val="00693B1F"/>
    <w:rsid w:val="00693CB6"/>
    <w:rsid w:val="00693DA7"/>
    <w:rsid w:val="00693E53"/>
    <w:rsid w:val="00694155"/>
    <w:rsid w:val="006941ED"/>
    <w:rsid w:val="00694245"/>
    <w:rsid w:val="0069491A"/>
    <w:rsid w:val="00694A72"/>
    <w:rsid w:val="00694F54"/>
    <w:rsid w:val="006953A8"/>
    <w:rsid w:val="00695577"/>
    <w:rsid w:val="0069570E"/>
    <w:rsid w:val="00695887"/>
    <w:rsid w:val="00695AEF"/>
    <w:rsid w:val="00695B71"/>
    <w:rsid w:val="00695C6A"/>
    <w:rsid w:val="00695F84"/>
    <w:rsid w:val="00696166"/>
    <w:rsid w:val="00696223"/>
    <w:rsid w:val="0069635F"/>
    <w:rsid w:val="006968C8"/>
    <w:rsid w:val="00696AD1"/>
    <w:rsid w:val="00696AED"/>
    <w:rsid w:val="00696CB5"/>
    <w:rsid w:val="00696E34"/>
    <w:rsid w:val="00697449"/>
    <w:rsid w:val="006975BB"/>
    <w:rsid w:val="00697651"/>
    <w:rsid w:val="00697819"/>
    <w:rsid w:val="006979ED"/>
    <w:rsid w:val="00697A88"/>
    <w:rsid w:val="00697D25"/>
    <w:rsid w:val="00697E72"/>
    <w:rsid w:val="006A00D3"/>
    <w:rsid w:val="006A01F3"/>
    <w:rsid w:val="006A052B"/>
    <w:rsid w:val="006A0AC8"/>
    <w:rsid w:val="006A0B8E"/>
    <w:rsid w:val="006A0DF0"/>
    <w:rsid w:val="006A0E25"/>
    <w:rsid w:val="006A1054"/>
    <w:rsid w:val="006A106B"/>
    <w:rsid w:val="006A12D7"/>
    <w:rsid w:val="006A130D"/>
    <w:rsid w:val="006A1453"/>
    <w:rsid w:val="006A156A"/>
    <w:rsid w:val="006A195F"/>
    <w:rsid w:val="006A1B0C"/>
    <w:rsid w:val="006A1DE7"/>
    <w:rsid w:val="006A202B"/>
    <w:rsid w:val="006A243D"/>
    <w:rsid w:val="006A2577"/>
    <w:rsid w:val="006A2667"/>
    <w:rsid w:val="006A27B7"/>
    <w:rsid w:val="006A2854"/>
    <w:rsid w:val="006A29CD"/>
    <w:rsid w:val="006A339F"/>
    <w:rsid w:val="006A34DD"/>
    <w:rsid w:val="006A34E2"/>
    <w:rsid w:val="006A3725"/>
    <w:rsid w:val="006A3753"/>
    <w:rsid w:val="006A386C"/>
    <w:rsid w:val="006A39F4"/>
    <w:rsid w:val="006A3B4A"/>
    <w:rsid w:val="006A4041"/>
    <w:rsid w:val="006A4521"/>
    <w:rsid w:val="006A46D3"/>
    <w:rsid w:val="006A499F"/>
    <w:rsid w:val="006A4AD4"/>
    <w:rsid w:val="006A4C8C"/>
    <w:rsid w:val="006A5013"/>
    <w:rsid w:val="006A5288"/>
    <w:rsid w:val="006A5480"/>
    <w:rsid w:val="006A5590"/>
    <w:rsid w:val="006A56BC"/>
    <w:rsid w:val="006A57C9"/>
    <w:rsid w:val="006A58D0"/>
    <w:rsid w:val="006A5AC2"/>
    <w:rsid w:val="006A5BB3"/>
    <w:rsid w:val="006A5D10"/>
    <w:rsid w:val="006A5D93"/>
    <w:rsid w:val="006A5DDF"/>
    <w:rsid w:val="006A60C9"/>
    <w:rsid w:val="006A6142"/>
    <w:rsid w:val="006A6448"/>
    <w:rsid w:val="006A666E"/>
    <w:rsid w:val="006A679E"/>
    <w:rsid w:val="006A67EA"/>
    <w:rsid w:val="006A6E14"/>
    <w:rsid w:val="006A6EAD"/>
    <w:rsid w:val="006A6F81"/>
    <w:rsid w:val="006A7066"/>
    <w:rsid w:val="006A71E1"/>
    <w:rsid w:val="006A72BE"/>
    <w:rsid w:val="006A77B1"/>
    <w:rsid w:val="006A7F17"/>
    <w:rsid w:val="006B0188"/>
    <w:rsid w:val="006B02A6"/>
    <w:rsid w:val="006B083D"/>
    <w:rsid w:val="006B0BBC"/>
    <w:rsid w:val="006B0F33"/>
    <w:rsid w:val="006B1360"/>
    <w:rsid w:val="006B194E"/>
    <w:rsid w:val="006B1A54"/>
    <w:rsid w:val="006B2431"/>
    <w:rsid w:val="006B340E"/>
    <w:rsid w:val="006B3914"/>
    <w:rsid w:val="006B39C2"/>
    <w:rsid w:val="006B3FC5"/>
    <w:rsid w:val="006B43A2"/>
    <w:rsid w:val="006B4499"/>
    <w:rsid w:val="006B44F6"/>
    <w:rsid w:val="006B4A36"/>
    <w:rsid w:val="006B4B1F"/>
    <w:rsid w:val="006B4CB2"/>
    <w:rsid w:val="006B517A"/>
    <w:rsid w:val="006B53C0"/>
    <w:rsid w:val="006B56EE"/>
    <w:rsid w:val="006B57CF"/>
    <w:rsid w:val="006B5B6A"/>
    <w:rsid w:val="006B5D63"/>
    <w:rsid w:val="006B6026"/>
    <w:rsid w:val="006B62A2"/>
    <w:rsid w:val="006B6534"/>
    <w:rsid w:val="006B66DA"/>
    <w:rsid w:val="006B67F1"/>
    <w:rsid w:val="006B6911"/>
    <w:rsid w:val="006B6A6B"/>
    <w:rsid w:val="006B6ACB"/>
    <w:rsid w:val="006B7071"/>
    <w:rsid w:val="006B73CA"/>
    <w:rsid w:val="006B73D8"/>
    <w:rsid w:val="006B7AB6"/>
    <w:rsid w:val="006B7CF4"/>
    <w:rsid w:val="006B7FEC"/>
    <w:rsid w:val="006C076C"/>
    <w:rsid w:val="006C0F64"/>
    <w:rsid w:val="006C1620"/>
    <w:rsid w:val="006C1829"/>
    <w:rsid w:val="006C1A36"/>
    <w:rsid w:val="006C1A77"/>
    <w:rsid w:val="006C1B65"/>
    <w:rsid w:val="006C1B8F"/>
    <w:rsid w:val="006C1FA1"/>
    <w:rsid w:val="006C20B3"/>
    <w:rsid w:val="006C251C"/>
    <w:rsid w:val="006C2542"/>
    <w:rsid w:val="006C2BD3"/>
    <w:rsid w:val="006C30B2"/>
    <w:rsid w:val="006C3119"/>
    <w:rsid w:val="006C333F"/>
    <w:rsid w:val="006C3597"/>
    <w:rsid w:val="006C36A9"/>
    <w:rsid w:val="006C3DD6"/>
    <w:rsid w:val="006C3EBC"/>
    <w:rsid w:val="006C4287"/>
    <w:rsid w:val="006C4789"/>
    <w:rsid w:val="006C47F8"/>
    <w:rsid w:val="006C4B78"/>
    <w:rsid w:val="006C4BD8"/>
    <w:rsid w:val="006C4D8F"/>
    <w:rsid w:val="006C4F3C"/>
    <w:rsid w:val="006C4FF8"/>
    <w:rsid w:val="006C50D0"/>
    <w:rsid w:val="006C5701"/>
    <w:rsid w:val="006C5B43"/>
    <w:rsid w:val="006C5C8D"/>
    <w:rsid w:val="006C5CD3"/>
    <w:rsid w:val="006C5DCF"/>
    <w:rsid w:val="006C62BA"/>
    <w:rsid w:val="006C65E7"/>
    <w:rsid w:val="006C65F0"/>
    <w:rsid w:val="006C66E8"/>
    <w:rsid w:val="006C6764"/>
    <w:rsid w:val="006C6818"/>
    <w:rsid w:val="006C682C"/>
    <w:rsid w:val="006C6A8C"/>
    <w:rsid w:val="006C6B97"/>
    <w:rsid w:val="006C70EA"/>
    <w:rsid w:val="006C710C"/>
    <w:rsid w:val="006C7449"/>
    <w:rsid w:val="006C75C0"/>
    <w:rsid w:val="006C777B"/>
    <w:rsid w:val="006C7804"/>
    <w:rsid w:val="006C7854"/>
    <w:rsid w:val="006C7910"/>
    <w:rsid w:val="006C798A"/>
    <w:rsid w:val="006C7CA2"/>
    <w:rsid w:val="006C7ED0"/>
    <w:rsid w:val="006D009D"/>
    <w:rsid w:val="006D03CC"/>
    <w:rsid w:val="006D051D"/>
    <w:rsid w:val="006D06C8"/>
    <w:rsid w:val="006D073E"/>
    <w:rsid w:val="006D09FE"/>
    <w:rsid w:val="006D0B0C"/>
    <w:rsid w:val="006D0CCC"/>
    <w:rsid w:val="006D0D64"/>
    <w:rsid w:val="006D0E63"/>
    <w:rsid w:val="006D0F66"/>
    <w:rsid w:val="006D0FF9"/>
    <w:rsid w:val="006D12F9"/>
    <w:rsid w:val="006D14B5"/>
    <w:rsid w:val="006D186F"/>
    <w:rsid w:val="006D1872"/>
    <w:rsid w:val="006D1E7F"/>
    <w:rsid w:val="006D1EB6"/>
    <w:rsid w:val="006D2137"/>
    <w:rsid w:val="006D21EC"/>
    <w:rsid w:val="006D2665"/>
    <w:rsid w:val="006D26AA"/>
    <w:rsid w:val="006D26FD"/>
    <w:rsid w:val="006D2B87"/>
    <w:rsid w:val="006D2EB9"/>
    <w:rsid w:val="006D32F7"/>
    <w:rsid w:val="006D3398"/>
    <w:rsid w:val="006D38F0"/>
    <w:rsid w:val="006D39F5"/>
    <w:rsid w:val="006D3A3D"/>
    <w:rsid w:val="006D3C69"/>
    <w:rsid w:val="006D3CFD"/>
    <w:rsid w:val="006D40A5"/>
    <w:rsid w:val="006D42E0"/>
    <w:rsid w:val="006D464A"/>
    <w:rsid w:val="006D480A"/>
    <w:rsid w:val="006D4A78"/>
    <w:rsid w:val="006D4B39"/>
    <w:rsid w:val="006D4C72"/>
    <w:rsid w:val="006D4DA4"/>
    <w:rsid w:val="006D4E82"/>
    <w:rsid w:val="006D50B0"/>
    <w:rsid w:val="006D56A9"/>
    <w:rsid w:val="006D5AB4"/>
    <w:rsid w:val="006D5BA0"/>
    <w:rsid w:val="006D5C5D"/>
    <w:rsid w:val="006D5CC1"/>
    <w:rsid w:val="006D5CC6"/>
    <w:rsid w:val="006D5DFB"/>
    <w:rsid w:val="006D5DFE"/>
    <w:rsid w:val="006D5EAF"/>
    <w:rsid w:val="006D6069"/>
    <w:rsid w:val="006D65A3"/>
    <w:rsid w:val="006D669B"/>
    <w:rsid w:val="006D6A1A"/>
    <w:rsid w:val="006D6B46"/>
    <w:rsid w:val="006D6BA1"/>
    <w:rsid w:val="006D6C67"/>
    <w:rsid w:val="006D71C0"/>
    <w:rsid w:val="006D723A"/>
    <w:rsid w:val="006D7547"/>
    <w:rsid w:val="006D75DC"/>
    <w:rsid w:val="006D75DF"/>
    <w:rsid w:val="006D75F5"/>
    <w:rsid w:val="006D7661"/>
    <w:rsid w:val="006D774D"/>
    <w:rsid w:val="006D7871"/>
    <w:rsid w:val="006D7A14"/>
    <w:rsid w:val="006E066F"/>
    <w:rsid w:val="006E06F3"/>
    <w:rsid w:val="006E0B6F"/>
    <w:rsid w:val="006E0F0F"/>
    <w:rsid w:val="006E101A"/>
    <w:rsid w:val="006E1395"/>
    <w:rsid w:val="006E1407"/>
    <w:rsid w:val="006E14F2"/>
    <w:rsid w:val="006E1515"/>
    <w:rsid w:val="006E166E"/>
    <w:rsid w:val="006E1697"/>
    <w:rsid w:val="006E196B"/>
    <w:rsid w:val="006E1D7C"/>
    <w:rsid w:val="006E1E9B"/>
    <w:rsid w:val="006E1F99"/>
    <w:rsid w:val="006E1FB5"/>
    <w:rsid w:val="006E21CC"/>
    <w:rsid w:val="006E2382"/>
    <w:rsid w:val="006E295A"/>
    <w:rsid w:val="006E2A32"/>
    <w:rsid w:val="006E2A96"/>
    <w:rsid w:val="006E2AB0"/>
    <w:rsid w:val="006E2BA8"/>
    <w:rsid w:val="006E2D30"/>
    <w:rsid w:val="006E2F27"/>
    <w:rsid w:val="006E31D7"/>
    <w:rsid w:val="006E3398"/>
    <w:rsid w:val="006E3451"/>
    <w:rsid w:val="006E376F"/>
    <w:rsid w:val="006E37F6"/>
    <w:rsid w:val="006E3886"/>
    <w:rsid w:val="006E3AFF"/>
    <w:rsid w:val="006E3C7E"/>
    <w:rsid w:val="006E482F"/>
    <w:rsid w:val="006E48A2"/>
    <w:rsid w:val="006E4A6C"/>
    <w:rsid w:val="006E4B31"/>
    <w:rsid w:val="006E4E4A"/>
    <w:rsid w:val="006E50E1"/>
    <w:rsid w:val="006E5103"/>
    <w:rsid w:val="006E513D"/>
    <w:rsid w:val="006E521E"/>
    <w:rsid w:val="006E52BB"/>
    <w:rsid w:val="006E57AA"/>
    <w:rsid w:val="006E58C1"/>
    <w:rsid w:val="006E59E9"/>
    <w:rsid w:val="006E5A1F"/>
    <w:rsid w:val="006E5DD3"/>
    <w:rsid w:val="006E5EA2"/>
    <w:rsid w:val="006E605B"/>
    <w:rsid w:val="006E6596"/>
    <w:rsid w:val="006E65F4"/>
    <w:rsid w:val="006E6633"/>
    <w:rsid w:val="006E6A16"/>
    <w:rsid w:val="006E6F77"/>
    <w:rsid w:val="006E70B8"/>
    <w:rsid w:val="006E7221"/>
    <w:rsid w:val="006E7281"/>
    <w:rsid w:val="006E739D"/>
    <w:rsid w:val="006E7A35"/>
    <w:rsid w:val="006E7BDF"/>
    <w:rsid w:val="006E7CED"/>
    <w:rsid w:val="006E7E18"/>
    <w:rsid w:val="006F002F"/>
    <w:rsid w:val="006F0615"/>
    <w:rsid w:val="006F06BA"/>
    <w:rsid w:val="006F0E20"/>
    <w:rsid w:val="006F0F0A"/>
    <w:rsid w:val="006F0F1E"/>
    <w:rsid w:val="006F11F4"/>
    <w:rsid w:val="006F1A8B"/>
    <w:rsid w:val="006F2051"/>
    <w:rsid w:val="006F21D8"/>
    <w:rsid w:val="006F2351"/>
    <w:rsid w:val="006F2ABF"/>
    <w:rsid w:val="006F2B46"/>
    <w:rsid w:val="006F2E7C"/>
    <w:rsid w:val="006F2F9E"/>
    <w:rsid w:val="006F3016"/>
    <w:rsid w:val="006F3037"/>
    <w:rsid w:val="006F317A"/>
    <w:rsid w:val="006F37CE"/>
    <w:rsid w:val="006F3801"/>
    <w:rsid w:val="006F3840"/>
    <w:rsid w:val="006F390D"/>
    <w:rsid w:val="006F41B6"/>
    <w:rsid w:val="006F432C"/>
    <w:rsid w:val="006F43A2"/>
    <w:rsid w:val="006F4898"/>
    <w:rsid w:val="006F4981"/>
    <w:rsid w:val="006F4D61"/>
    <w:rsid w:val="006F4DA9"/>
    <w:rsid w:val="006F5504"/>
    <w:rsid w:val="006F561A"/>
    <w:rsid w:val="006F5A61"/>
    <w:rsid w:val="006F6127"/>
    <w:rsid w:val="006F64BD"/>
    <w:rsid w:val="006F6D32"/>
    <w:rsid w:val="006F6D96"/>
    <w:rsid w:val="006F6E0C"/>
    <w:rsid w:val="006F71D4"/>
    <w:rsid w:val="006F7506"/>
    <w:rsid w:val="006F76B7"/>
    <w:rsid w:val="006F76D8"/>
    <w:rsid w:val="006F76FB"/>
    <w:rsid w:val="006F78CE"/>
    <w:rsid w:val="006F7A1F"/>
    <w:rsid w:val="006F7B61"/>
    <w:rsid w:val="006F7DC0"/>
    <w:rsid w:val="006F7E76"/>
    <w:rsid w:val="006F7EEE"/>
    <w:rsid w:val="0070062C"/>
    <w:rsid w:val="00700CC5"/>
    <w:rsid w:val="007014BA"/>
    <w:rsid w:val="0070150B"/>
    <w:rsid w:val="00701827"/>
    <w:rsid w:val="00701A71"/>
    <w:rsid w:val="00701B4A"/>
    <w:rsid w:val="00701B52"/>
    <w:rsid w:val="0070218B"/>
    <w:rsid w:val="0070230B"/>
    <w:rsid w:val="0070243B"/>
    <w:rsid w:val="007024D7"/>
    <w:rsid w:val="0070255E"/>
    <w:rsid w:val="00702610"/>
    <w:rsid w:val="0070263A"/>
    <w:rsid w:val="007029B7"/>
    <w:rsid w:val="00702C0C"/>
    <w:rsid w:val="00702C1D"/>
    <w:rsid w:val="00702E39"/>
    <w:rsid w:val="00703191"/>
    <w:rsid w:val="007031C2"/>
    <w:rsid w:val="00703285"/>
    <w:rsid w:val="007038AA"/>
    <w:rsid w:val="00703D04"/>
    <w:rsid w:val="00703DF6"/>
    <w:rsid w:val="00703F63"/>
    <w:rsid w:val="00703F99"/>
    <w:rsid w:val="007046F6"/>
    <w:rsid w:val="00704AEC"/>
    <w:rsid w:val="00704EB9"/>
    <w:rsid w:val="0070552C"/>
    <w:rsid w:val="007058E6"/>
    <w:rsid w:val="00705A15"/>
    <w:rsid w:val="00705AB1"/>
    <w:rsid w:val="00705C18"/>
    <w:rsid w:val="00705DB2"/>
    <w:rsid w:val="0070608B"/>
    <w:rsid w:val="00706384"/>
    <w:rsid w:val="007065D0"/>
    <w:rsid w:val="007066DA"/>
    <w:rsid w:val="007068DB"/>
    <w:rsid w:val="00706A74"/>
    <w:rsid w:val="00706AE1"/>
    <w:rsid w:val="00706DDB"/>
    <w:rsid w:val="00706E35"/>
    <w:rsid w:val="007070B7"/>
    <w:rsid w:val="00707122"/>
    <w:rsid w:val="00707570"/>
    <w:rsid w:val="00707784"/>
    <w:rsid w:val="007077F4"/>
    <w:rsid w:val="007078CA"/>
    <w:rsid w:val="00707959"/>
    <w:rsid w:val="00707B96"/>
    <w:rsid w:val="00707D81"/>
    <w:rsid w:val="00707DC4"/>
    <w:rsid w:val="00707E24"/>
    <w:rsid w:val="00707FA4"/>
    <w:rsid w:val="0071022E"/>
    <w:rsid w:val="007109BF"/>
    <w:rsid w:val="00711184"/>
    <w:rsid w:val="00711361"/>
    <w:rsid w:val="007114E9"/>
    <w:rsid w:val="00711806"/>
    <w:rsid w:val="007118F0"/>
    <w:rsid w:val="00711C17"/>
    <w:rsid w:val="00711ED9"/>
    <w:rsid w:val="007122C3"/>
    <w:rsid w:val="00712387"/>
    <w:rsid w:val="00712AF3"/>
    <w:rsid w:val="00712FF8"/>
    <w:rsid w:val="0071304E"/>
    <w:rsid w:val="007131EE"/>
    <w:rsid w:val="0071321C"/>
    <w:rsid w:val="00713223"/>
    <w:rsid w:val="007132C1"/>
    <w:rsid w:val="007132C7"/>
    <w:rsid w:val="007132D5"/>
    <w:rsid w:val="00713392"/>
    <w:rsid w:val="007133B9"/>
    <w:rsid w:val="007133E3"/>
    <w:rsid w:val="007136C2"/>
    <w:rsid w:val="00713A29"/>
    <w:rsid w:val="0071421C"/>
    <w:rsid w:val="00714333"/>
    <w:rsid w:val="007143A1"/>
    <w:rsid w:val="0071480F"/>
    <w:rsid w:val="00714A27"/>
    <w:rsid w:val="00714AAB"/>
    <w:rsid w:val="00714C91"/>
    <w:rsid w:val="00715248"/>
    <w:rsid w:val="00715275"/>
    <w:rsid w:val="007152C5"/>
    <w:rsid w:val="00715486"/>
    <w:rsid w:val="00715510"/>
    <w:rsid w:val="007155CD"/>
    <w:rsid w:val="007155DA"/>
    <w:rsid w:val="00715820"/>
    <w:rsid w:val="00715A71"/>
    <w:rsid w:val="00715DAE"/>
    <w:rsid w:val="00715EAC"/>
    <w:rsid w:val="00715EB7"/>
    <w:rsid w:val="00716370"/>
    <w:rsid w:val="0071692C"/>
    <w:rsid w:val="007169FA"/>
    <w:rsid w:val="00716A8A"/>
    <w:rsid w:val="00716BDA"/>
    <w:rsid w:val="00716F48"/>
    <w:rsid w:val="00717073"/>
    <w:rsid w:val="00717240"/>
    <w:rsid w:val="007172CA"/>
    <w:rsid w:val="007172F0"/>
    <w:rsid w:val="00717670"/>
    <w:rsid w:val="0071795D"/>
    <w:rsid w:val="00717E17"/>
    <w:rsid w:val="00717E8B"/>
    <w:rsid w:val="00720105"/>
    <w:rsid w:val="00720E97"/>
    <w:rsid w:val="007211A9"/>
    <w:rsid w:val="007219A8"/>
    <w:rsid w:val="00721A2D"/>
    <w:rsid w:val="00721A5A"/>
    <w:rsid w:val="007223D7"/>
    <w:rsid w:val="007223ED"/>
    <w:rsid w:val="007224D9"/>
    <w:rsid w:val="00722618"/>
    <w:rsid w:val="00722658"/>
    <w:rsid w:val="007227AF"/>
    <w:rsid w:val="00722A5A"/>
    <w:rsid w:val="00722FCB"/>
    <w:rsid w:val="0072305E"/>
    <w:rsid w:val="0072321D"/>
    <w:rsid w:val="007233FD"/>
    <w:rsid w:val="007234EE"/>
    <w:rsid w:val="00723510"/>
    <w:rsid w:val="00723638"/>
    <w:rsid w:val="007238DA"/>
    <w:rsid w:val="007239CF"/>
    <w:rsid w:val="00723AEF"/>
    <w:rsid w:val="0072405C"/>
    <w:rsid w:val="00724250"/>
    <w:rsid w:val="007245F8"/>
    <w:rsid w:val="00724788"/>
    <w:rsid w:val="00724919"/>
    <w:rsid w:val="007249DA"/>
    <w:rsid w:val="0072521F"/>
    <w:rsid w:val="00725252"/>
    <w:rsid w:val="0072527F"/>
    <w:rsid w:val="00725582"/>
    <w:rsid w:val="007256AE"/>
    <w:rsid w:val="007256D2"/>
    <w:rsid w:val="00725B40"/>
    <w:rsid w:val="00725CA0"/>
    <w:rsid w:val="0072639C"/>
    <w:rsid w:val="00726462"/>
    <w:rsid w:val="00726536"/>
    <w:rsid w:val="0072675F"/>
    <w:rsid w:val="007268FF"/>
    <w:rsid w:val="00726FA2"/>
    <w:rsid w:val="00727008"/>
    <w:rsid w:val="007273BA"/>
    <w:rsid w:val="007276AF"/>
    <w:rsid w:val="00727839"/>
    <w:rsid w:val="00727A28"/>
    <w:rsid w:val="00727BA4"/>
    <w:rsid w:val="00727BD8"/>
    <w:rsid w:val="00727BE4"/>
    <w:rsid w:val="00727D6F"/>
    <w:rsid w:val="00727E0D"/>
    <w:rsid w:val="00727E12"/>
    <w:rsid w:val="00727E4B"/>
    <w:rsid w:val="00727EA8"/>
    <w:rsid w:val="00727F11"/>
    <w:rsid w:val="00727FAE"/>
    <w:rsid w:val="007301AA"/>
    <w:rsid w:val="0073026D"/>
    <w:rsid w:val="007305E2"/>
    <w:rsid w:val="00730D11"/>
    <w:rsid w:val="00731012"/>
    <w:rsid w:val="00731116"/>
    <w:rsid w:val="00731924"/>
    <w:rsid w:val="00731E85"/>
    <w:rsid w:val="00732029"/>
    <w:rsid w:val="0073235E"/>
    <w:rsid w:val="007323D0"/>
    <w:rsid w:val="007327A5"/>
    <w:rsid w:val="00732975"/>
    <w:rsid w:val="007329A1"/>
    <w:rsid w:val="007329BD"/>
    <w:rsid w:val="00732A30"/>
    <w:rsid w:val="00732B1C"/>
    <w:rsid w:val="00732E63"/>
    <w:rsid w:val="00732F58"/>
    <w:rsid w:val="00733127"/>
    <w:rsid w:val="0073314C"/>
    <w:rsid w:val="00733204"/>
    <w:rsid w:val="007336ED"/>
    <w:rsid w:val="007336F8"/>
    <w:rsid w:val="00733724"/>
    <w:rsid w:val="00733978"/>
    <w:rsid w:val="007339DF"/>
    <w:rsid w:val="00733A2D"/>
    <w:rsid w:val="00733C00"/>
    <w:rsid w:val="00733F8D"/>
    <w:rsid w:val="0073422C"/>
    <w:rsid w:val="00734331"/>
    <w:rsid w:val="00734683"/>
    <w:rsid w:val="007347A8"/>
    <w:rsid w:val="00734B79"/>
    <w:rsid w:val="00734F66"/>
    <w:rsid w:val="007355FB"/>
    <w:rsid w:val="007356AB"/>
    <w:rsid w:val="007359CC"/>
    <w:rsid w:val="00735A60"/>
    <w:rsid w:val="00735BD1"/>
    <w:rsid w:val="00736320"/>
    <w:rsid w:val="007365DD"/>
    <w:rsid w:val="00736A67"/>
    <w:rsid w:val="00736ABF"/>
    <w:rsid w:val="00736C5D"/>
    <w:rsid w:val="00736DBD"/>
    <w:rsid w:val="00736F5F"/>
    <w:rsid w:val="00737123"/>
    <w:rsid w:val="00737386"/>
    <w:rsid w:val="007378FC"/>
    <w:rsid w:val="00737974"/>
    <w:rsid w:val="00737DCF"/>
    <w:rsid w:val="007401DF"/>
    <w:rsid w:val="007401E0"/>
    <w:rsid w:val="007404A0"/>
    <w:rsid w:val="00740626"/>
    <w:rsid w:val="0074068E"/>
    <w:rsid w:val="00740759"/>
    <w:rsid w:val="00740B75"/>
    <w:rsid w:val="00740D43"/>
    <w:rsid w:val="00741334"/>
    <w:rsid w:val="00741490"/>
    <w:rsid w:val="007415DF"/>
    <w:rsid w:val="0074199C"/>
    <w:rsid w:val="00741B9E"/>
    <w:rsid w:val="007420B8"/>
    <w:rsid w:val="0074253D"/>
    <w:rsid w:val="007426EF"/>
    <w:rsid w:val="007426F5"/>
    <w:rsid w:val="00742764"/>
    <w:rsid w:val="00742C27"/>
    <w:rsid w:val="00742C95"/>
    <w:rsid w:val="00742D74"/>
    <w:rsid w:val="00742F7F"/>
    <w:rsid w:val="0074301B"/>
    <w:rsid w:val="00743053"/>
    <w:rsid w:val="007431C1"/>
    <w:rsid w:val="0074320B"/>
    <w:rsid w:val="0074337E"/>
    <w:rsid w:val="007434BB"/>
    <w:rsid w:val="00743518"/>
    <w:rsid w:val="00743A63"/>
    <w:rsid w:val="00744044"/>
    <w:rsid w:val="00744087"/>
    <w:rsid w:val="0074464D"/>
    <w:rsid w:val="0074470C"/>
    <w:rsid w:val="00744A0D"/>
    <w:rsid w:val="00744BAB"/>
    <w:rsid w:val="00744CF1"/>
    <w:rsid w:val="00744D88"/>
    <w:rsid w:val="00744E1E"/>
    <w:rsid w:val="00744EFD"/>
    <w:rsid w:val="007453F4"/>
    <w:rsid w:val="00745B3E"/>
    <w:rsid w:val="00745D85"/>
    <w:rsid w:val="00745FFC"/>
    <w:rsid w:val="00746013"/>
    <w:rsid w:val="0074619E"/>
    <w:rsid w:val="0074663F"/>
    <w:rsid w:val="007469CB"/>
    <w:rsid w:val="00746B3A"/>
    <w:rsid w:val="00746CE9"/>
    <w:rsid w:val="00746D3D"/>
    <w:rsid w:val="00746FE1"/>
    <w:rsid w:val="00746FFB"/>
    <w:rsid w:val="00747203"/>
    <w:rsid w:val="0074766D"/>
    <w:rsid w:val="00747A79"/>
    <w:rsid w:val="00747AC3"/>
    <w:rsid w:val="00747B40"/>
    <w:rsid w:val="00747B41"/>
    <w:rsid w:val="00747B6A"/>
    <w:rsid w:val="00747CE4"/>
    <w:rsid w:val="00747D32"/>
    <w:rsid w:val="00747EAD"/>
    <w:rsid w:val="00747FD7"/>
    <w:rsid w:val="0075042A"/>
    <w:rsid w:val="00750682"/>
    <w:rsid w:val="007507E3"/>
    <w:rsid w:val="007508E2"/>
    <w:rsid w:val="007508F3"/>
    <w:rsid w:val="00750C7A"/>
    <w:rsid w:val="00750DF4"/>
    <w:rsid w:val="0075105D"/>
    <w:rsid w:val="00751158"/>
    <w:rsid w:val="007511F5"/>
    <w:rsid w:val="00751742"/>
    <w:rsid w:val="00751878"/>
    <w:rsid w:val="00751910"/>
    <w:rsid w:val="0075195E"/>
    <w:rsid w:val="00751DE1"/>
    <w:rsid w:val="00751F3B"/>
    <w:rsid w:val="00752079"/>
    <w:rsid w:val="007523AE"/>
    <w:rsid w:val="00752776"/>
    <w:rsid w:val="007529A6"/>
    <w:rsid w:val="00752A8E"/>
    <w:rsid w:val="00752EE5"/>
    <w:rsid w:val="00752FB8"/>
    <w:rsid w:val="00753094"/>
    <w:rsid w:val="0075315E"/>
    <w:rsid w:val="00753324"/>
    <w:rsid w:val="00753485"/>
    <w:rsid w:val="00753AF9"/>
    <w:rsid w:val="00753B69"/>
    <w:rsid w:val="00753B7D"/>
    <w:rsid w:val="0075407C"/>
    <w:rsid w:val="0075415A"/>
    <w:rsid w:val="007548CF"/>
    <w:rsid w:val="007549CF"/>
    <w:rsid w:val="00754C2A"/>
    <w:rsid w:val="00754D89"/>
    <w:rsid w:val="00754F09"/>
    <w:rsid w:val="00754FE6"/>
    <w:rsid w:val="00755102"/>
    <w:rsid w:val="00755118"/>
    <w:rsid w:val="0075519A"/>
    <w:rsid w:val="007552E5"/>
    <w:rsid w:val="007553DB"/>
    <w:rsid w:val="007557DC"/>
    <w:rsid w:val="007558EB"/>
    <w:rsid w:val="00755B3A"/>
    <w:rsid w:val="00755D47"/>
    <w:rsid w:val="00756362"/>
    <w:rsid w:val="007564B4"/>
    <w:rsid w:val="00756589"/>
    <w:rsid w:val="007566C2"/>
    <w:rsid w:val="00756835"/>
    <w:rsid w:val="0075717D"/>
    <w:rsid w:val="0075770A"/>
    <w:rsid w:val="00757791"/>
    <w:rsid w:val="0075785A"/>
    <w:rsid w:val="00757891"/>
    <w:rsid w:val="00760839"/>
    <w:rsid w:val="00760A54"/>
    <w:rsid w:val="00760AEA"/>
    <w:rsid w:val="00760DA8"/>
    <w:rsid w:val="00760E1D"/>
    <w:rsid w:val="00760EF7"/>
    <w:rsid w:val="00760FB7"/>
    <w:rsid w:val="00761058"/>
    <w:rsid w:val="007610CB"/>
    <w:rsid w:val="007611E3"/>
    <w:rsid w:val="007621C4"/>
    <w:rsid w:val="00762252"/>
    <w:rsid w:val="007622AB"/>
    <w:rsid w:val="00762336"/>
    <w:rsid w:val="0076248F"/>
    <w:rsid w:val="00762687"/>
    <w:rsid w:val="007626AC"/>
    <w:rsid w:val="0076276D"/>
    <w:rsid w:val="00762CD8"/>
    <w:rsid w:val="007631B3"/>
    <w:rsid w:val="007631EC"/>
    <w:rsid w:val="00763249"/>
    <w:rsid w:val="0076368E"/>
    <w:rsid w:val="00763806"/>
    <w:rsid w:val="0076380B"/>
    <w:rsid w:val="00763A3A"/>
    <w:rsid w:val="00763E8D"/>
    <w:rsid w:val="00763F28"/>
    <w:rsid w:val="007645B5"/>
    <w:rsid w:val="007646B9"/>
    <w:rsid w:val="007646E5"/>
    <w:rsid w:val="007648C3"/>
    <w:rsid w:val="0076491D"/>
    <w:rsid w:val="00764C67"/>
    <w:rsid w:val="00764D11"/>
    <w:rsid w:val="00764EBE"/>
    <w:rsid w:val="00764ED2"/>
    <w:rsid w:val="00764F5E"/>
    <w:rsid w:val="00764F81"/>
    <w:rsid w:val="00765093"/>
    <w:rsid w:val="007650F2"/>
    <w:rsid w:val="00765176"/>
    <w:rsid w:val="00765276"/>
    <w:rsid w:val="007653E7"/>
    <w:rsid w:val="0076547A"/>
    <w:rsid w:val="007655B9"/>
    <w:rsid w:val="007656CC"/>
    <w:rsid w:val="00765A10"/>
    <w:rsid w:val="00765A3F"/>
    <w:rsid w:val="00765ABC"/>
    <w:rsid w:val="00765B75"/>
    <w:rsid w:val="00765F28"/>
    <w:rsid w:val="0076646A"/>
    <w:rsid w:val="00766532"/>
    <w:rsid w:val="007665A6"/>
    <w:rsid w:val="007665B6"/>
    <w:rsid w:val="00766850"/>
    <w:rsid w:val="00766AAF"/>
    <w:rsid w:val="00766D86"/>
    <w:rsid w:val="00766DBC"/>
    <w:rsid w:val="00766E67"/>
    <w:rsid w:val="00766F26"/>
    <w:rsid w:val="0076763F"/>
    <w:rsid w:val="00767FC5"/>
    <w:rsid w:val="0077006B"/>
    <w:rsid w:val="007701C9"/>
    <w:rsid w:val="007701EC"/>
    <w:rsid w:val="007706F9"/>
    <w:rsid w:val="00770856"/>
    <w:rsid w:val="00770881"/>
    <w:rsid w:val="00770957"/>
    <w:rsid w:val="0077097B"/>
    <w:rsid w:val="00770B72"/>
    <w:rsid w:val="00770BF2"/>
    <w:rsid w:val="00770C93"/>
    <w:rsid w:val="007712AE"/>
    <w:rsid w:val="0077196A"/>
    <w:rsid w:val="00771B1C"/>
    <w:rsid w:val="0077213D"/>
    <w:rsid w:val="0077223E"/>
    <w:rsid w:val="00772316"/>
    <w:rsid w:val="00772721"/>
    <w:rsid w:val="007727F4"/>
    <w:rsid w:val="00772D44"/>
    <w:rsid w:val="00772E3A"/>
    <w:rsid w:val="00772F68"/>
    <w:rsid w:val="007735E2"/>
    <w:rsid w:val="0077371C"/>
    <w:rsid w:val="007737D3"/>
    <w:rsid w:val="00773908"/>
    <w:rsid w:val="00773B71"/>
    <w:rsid w:val="00773E6E"/>
    <w:rsid w:val="00774349"/>
    <w:rsid w:val="0077435F"/>
    <w:rsid w:val="00774380"/>
    <w:rsid w:val="00774C90"/>
    <w:rsid w:val="00774CCD"/>
    <w:rsid w:val="00774D72"/>
    <w:rsid w:val="00774EA8"/>
    <w:rsid w:val="007750F2"/>
    <w:rsid w:val="007756A1"/>
    <w:rsid w:val="00775BCD"/>
    <w:rsid w:val="00775BDD"/>
    <w:rsid w:val="00775C5A"/>
    <w:rsid w:val="00775DCA"/>
    <w:rsid w:val="00775FAC"/>
    <w:rsid w:val="0077667E"/>
    <w:rsid w:val="0077690A"/>
    <w:rsid w:val="0077693E"/>
    <w:rsid w:val="00776BE7"/>
    <w:rsid w:val="00777318"/>
    <w:rsid w:val="0077749C"/>
    <w:rsid w:val="007777D5"/>
    <w:rsid w:val="007778BB"/>
    <w:rsid w:val="00777A20"/>
    <w:rsid w:val="00777AFE"/>
    <w:rsid w:val="00777B0F"/>
    <w:rsid w:val="00777BAC"/>
    <w:rsid w:val="00777D8B"/>
    <w:rsid w:val="007800A7"/>
    <w:rsid w:val="0078020C"/>
    <w:rsid w:val="007809DF"/>
    <w:rsid w:val="00780A27"/>
    <w:rsid w:val="00780DEE"/>
    <w:rsid w:val="007810DE"/>
    <w:rsid w:val="007813F1"/>
    <w:rsid w:val="00781500"/>
    <w:rsid w:val="00781806"/>
    <w:rsid w:val="007818DD"/>
    <w:rsid w:val="00782089"/>
    <w:rsid w:val="00782199"/>
    <w:rsid w:val="0078239A"/>
    <w:rsid w:val="0078245F"/>
    <w:rsid w:val="00782517"/>
    <w:rsid w:val="00782729"/>
    <w:rsid w:val="007827FE"/>
    <w:rsid w:val="007829B1"/>
    <w:rsid w:val="00782D5F"/>
    <w:rsid w:val="0078315F"/>
    <w:rsid w:val="007832ED"/>
    <w:rsid w:val="0078338C"/>
    <w:rsid w:val="00783445"/>
    <w:rsid w:val="0078345C"/>
    <w:rsid w:val="007834A6"/>
    <w:rsid w:val="007834CD"/>
    <w:rsid w:val="00783768"/>
    <w:rsid w:val="00783B08"/>
    <w:rsid w:val="00783BF8"/>
    <w:rsid w:val="007840C4"/>
    <w:rsid w:val="0078410D"/>
    <w:rsid w:val="00784259"/>
    <w:rsid w:val="00784366"/>
    <w:rsid w:val="007844CD"/>
    <w:rsid w:val="007847CB"/>
    <w:rsid w:val="00784A67"/>
    <w:rsid w:val="00784EDD"/>
    <w:rsid w:val="00785379"/>
    <w:rsid w:val="00785552"/>
    <w:rsid w:val="00785711"/>
    <w:rsid w:val="007858F4"/>
    <w:rsid w:val="00785AA3"/>
    <w:rsid w:val="00785C63"/>
    <w:rsid w:val="00786071"/>
    <w:rsid w:val="007860EB"/>
    <w:rsid w:val="00786278"/>
    <w:rsid w:val="00786290"/>
    <w:rsid w:val="007862BB"/>
    <w:rsid w:val="007862E4"/>
    <w:rsid w:val="0078648E"/>
    <w:rsid w:val="00786A78"/>
    <w:rsid w:val="00786AA2"/>
    <w:rsid w:val="00786EC4"/>
    <w:rsid w:val="00786F99"/>
    <w:rsid w:val="007871B5"/>
    <w:rsid w:val="00787215"/>
    <w:rsid w:val="00787251"/>
    <w:rsid w:val="007872E6"/>
    <w:rsid w:val="0078768B"/>
    <w:rsid w:val="007876EB"/>
    <w:rsid w:val="00787767"/>
    <w:rsid w:val="00787888"/>
    <w:rsid w:val="0078789E"/>
    <w:rsid w:val="00787D57"/>
    <w:rsid w:val="00787E3E"/>
    <w:rsid w:val="00790286"/>
    <w:rsid w:val="007904DA"/>
    <w:rsid w:val="0079070F"/>
    <w:rsid w:val="007907A7"/>
    <w:rsid w:val="00790A05"/>
    <w:rsid w:val="00790A6F"/>
    <w:rsid w:val="00790A99"/>
    <w:rsid w:val="00790CCE"/>
    <w:rsid w:val="00790DF1"/>
    <w:rsid w:val="00790F27"/>
    <w:rsid w:val="007911FB"/>
    <w:rsid w:val="00791426"/>
    <w:rsid w:val="007914CF"/>
    <w:rsid w:val="0079184E"/>
    <w:rsid w:val="00791A0C"/>
    <w:rsid w:val="00791ABB"/>
    <w:rsid w:val="00792015"/>
    <w:rsid w:val="0079243F"/>
    <w:rsid w:val="00792772"/>
    <w:rsid w:val="00792804"/>
    <w:rsid w:val="00792B80"/>
    <w:rsid w:val="00792EF9"/>
    <w:rsid w:val="00792F23"/>
    <w:rsid w:val="00792FBA"/>
    <w:rsid w:val="0079301E"/>
    <w:rsid w:val="007930AF"/>
    <w:rsid w:val="0079345D"/>
    <w:rsid w:val="00793650"/>
    <w:rsid w:val="00793999"/>
    <w:rsid w:val="00793A8F"/>
    <w:rsid w:val="00793EC2"/>
    <w:rsid w:val="0079409F"/>
    <w:rsid w:val="007940E0"/>
    <w:rsid w:val="007948CA"/>
    <w:rsid w:val="00794A47"/>
    <w:rsid w:val="00794C9B"/>
    <w:rsid w:val="00795002"/>
    <w:rsid w:val="007950BD"/>
    <w:rsid w:val="00795573"/>
    <w:rsid w:val="00795879"/>
    <w:rsid w:val="007958FA"/>
    <w:rsid w:val="00795B9E"/>
    <w:rsid w:val="00795E76"/>
    <w:rsid w:val="00795FCE"/>
    <w:rsid w:val="00795FFE"/>
    <w:rsid w:val="007964EE"/>
    <w:rsid w:val="00796A0C"/>
    <w:rsid w:val="00796A4F"/>
    <w:rsid w:val="00796F5F"/>
    <w:rsid w:val="00797006"/>
    <w:rsid w:val="0079722C"/>
    <w:rsid w:val="00797532"/>
    <w:rsid w:val="007975C9"/>
    <w:rsid w:val="0079791A"/>
    <w:rsid w:val="007A00BA"/>
    <w:rsid w:val="007A0C1A"/>
    <w:rsid w:val="007A0C1D"/>
    <w:rsid w:val="007A10E9"/>
    <w:rsid w:val="007A14AF"/>
    <w:rsid w:val="007A1580"/>
    <w:rsid w:val="007A168A"/>
    <w:rsid w:val="007A1854"/>
    <w:rsid w:val="007A1958"/>
    <w:rsid w:val="007A197A"/>
    <w:rsid w:val="007A1B46"/>
    <w:rsid w:val="007A1CCD"/>
    <w:rsid w:val="007A20B4"/>
    <w:rsid w:val="007A21BB"/>
    <w:rsid w:val="007A234A"/>
    <w:rsid w:val="007A27B4"/>
    <w:rsid w:val="007A2835"/>
    <w:rsid w:val="007A2CF4"/>
    <w:rsid w:val="007A2E36"/>
    <w:rsid w:val="007A2E79"/>
    <w:rsid w:val="007A2F98"/>
    <w:rsid w:val="007A2FA8"/>
    <w:rsid w:val="007A30A9"/>
    <w:rsid w:val="007A337D"/>
    <w:rsid w:val="007A345F"/>
    <w:rsid w:val="007A3587"/>
    <w:rsid w:val="007A3833"/>
    <w:rsid w:val="007A392F"/>
    <w:rsid w:val="007A3EC9"/>
    <w:rsid w:val="007A3F60"/>
    <w:rsid w:val="007A3FDE"/>
    <w:rsid w:val="007A411A"/>
    <w:rsid w:val="007A415D"/>
    <w:rsid w:val="007A46F5"/>
    <w:rsid w:val="007A4709"/>
    <w:rsid w:val="007A479B"/>
    <w:rsid w:val="007A4B4E"/>
    <w:rsid w:val="007A4B61"/>
    <w:rsid w:val="007A4B90"/>
    <w:rsid w:val="007A4BBA"/>
    <w:rsid w:val="007A50F8"/>
    <w:rsid w:val="007A5418"/>
    <w:rsid w:val="007A542A"/>
    <w:rsid w:val="007A555D"/>
    <w:rsid w:val="007A5B64"/>
    <w:rsid w:val="007A5B72"/>
    <w:rsid w:val="007A6052"/>
    <w:rsid w:val="007A6654"/>
    <w:rsid w:val="007A67D0"/>
    <w:rsid w:val="007A6888"/>
    <w:rsid w:val="007A6DED"/>
    <w:rsid w:val="007A701C"/>
    <w:rsid w:val="007A7216"/>
    <w:rsid w:val="007A7BA2"/>
    <w:rsid w:val="007A7BA7"/>
    <w:rsid w:val="007A7D9B"/>
    <w:rsid w:val="007B018A"/>
    <w:rsid w:val="007B04F5"/>
    <w:rsid w:val="007B0540"/>
    <w:rsid w:val="007B0556"/>
    <w:rsid w:val="007B0784"/>
    <w:rsid w:val="007B0826"/>
    <w:rsid w:val="007B097F"/>
    <w:rsid w:val="007B0990"/>
    <w:rsid w:val="007B099C"/>
    <w:rsid w:val="007B0A51"/>
    <w:rsid w:val="007B0B04"/>
    <w:rsid w:val="007B0C1B"/>
    <w:rsid w:val="007B10E7"/>
    <w:rsid w:val="007B11A1"/>
    <w:rsid w:val="007B15EC"/>
    <w:rsid w:val="007B1907"/>
    <w:rsid w:val="007B1B24"/>
    <w:rsid w:val="007B1B36"/>
    <w:rsid w:val="007B1DFC"/>
    <w:rsid w:val="007B2020"/>
    <w:rsid w:val="007B2122"/>
    <w:rsid w:val="007B2467"/>
    <w:rsid w:val="007B2B75"/>
    <w:rsid w:val="007B2C33"/>
    <w:rsid w:val="007B2D81"/>
    <w:rsid w:val="007B2E27"/>
    <w:rsid w:val="007B2E8C"/>
    <w:rsid w:val="007B2F12"/>
    <w:rsid w:val="007B324A"/>
    <w:rsid w:val="007B324C"/>
    <w:rsid w:val="007B327D"/>
    <w:rsid w:val="007B33A9"/>
    <w:rsid w:val="007B3485"/>
    <w:rsid w:val="007B3CBA"/>
    <w:rsid w:val="007B3E1A"/>
    <w:rsid w:val="007B3EB7"/>
    <w:rsid w:val="007B4179"/>
    <w:rsid w:val="007B442F"/>
    <w:rsid w:val="007B44F0"/>
    <w:rsid w:val="007B46CE"/>
    <w:rsid w:val="007B488D"/>
    <w:rsid w:val="007B4A38"/>
    <w:rsid w:val="007B4BF1"/>
    <w:rsid w:val="007B4EC7"/>
    <w:rsid w:val="007B5261"/>
    <w:rsid w:val="007B5A32"/>
    <w:rsid w:val="007B5C54"/>
    <w:rsid w:val="007B62E8"/>
    <w:rsid w:val="007B66DB"/>
    <w:rsid w:val="007B67F3"/>
    <w:rsid w:val="007B680D"/>
    <w:rsid w:val="007B6B19"/>
    <w:rsid w:val="007B6B74"/>
    <w:rsid w:val="007B712F"/>
    <w:rsid w:val="007B714B"/>
    <w:rsid w:val="007B74AC"/>
    <w:rsid w:val="007B763F"/>
    <w:rsid w:val="007B76A1"/>
    <w:rsid w:val="007B7CC7"/>
    <w:rsid w:val="007B7D21"/>
    <w:rsid w:val="007B7E43"/>
    <w:rsid w:val="007B7EED"/>
    <w:rsid w:val="007C0248"/>
    <w:rsid w:val="007C02B1"/>
    <w:rsid w:val="007C02CA"/>
    <w:rsid w:val="007C06D1"/>
    <w:rsid w:val="007C0BD9"/>
    <w:rsid w:val="007C0C22"/>
    <w:rsid w:val="007C10AD"/>
    <w:rsid w:val="007C15F3"/>
    <w:rsid w:val="007C19AC"/>
    <w:rsid w:val="007C1BE8"/>
    <w:rsid w:val="007C2146"/>
    <w:rsid w:val="007C22CB"/>
    <w:rsid w:val="007C2517"/>
    <w:rsid w:val="007C2519"/>
    <w:rsid w:val="007C28A9"/>
    <w:rsid w:val="007C2ACD"/>
    <w:rsid w:val="007C2C48"/>
    <w:rsid w:val="007C2DFD"/>
    <w:rsid w:val="007C305A"/>
    <w:rsid w:val="007C3346"/>
    <w:rsid w:val="007C3412"/>
    <w:rsid w:val="007C35F9"/>
    <w:rsid w:val="007C38BA"/>
    <w:rsid w:val="007C3973"/>
    <w:rsid w:val="007C3AAF"/>
    <w:rsid w:val="007C41B7"/>
    <w:rsid w:val="007C424C"/>
    <w:rsid w:val="007C44DB"/>
    <w:rsid w:val="007C45BF"/>
    <w:rsid w:val="007C4754"/>
    <w:rsid w:val="007C489A"/>
    <w:rsid w:val="007C48D5"/>
    <w:rsid w:val="007C4A64"/>
    <w:rsid w:val="007C4C4A"/>
    <w:rsid w:val="007C4D37"/>
    <w:rsid w:val="007C4D87"/>
    <w:rsid w:val="007C4D9E"/>
    <w:rsid w:val="007C50C1"/>
    <w:rsid w:val="007C5505"/>
    <w:rsid w:val="007C5568"/>
    <w:rsid w:val="007C56F3"/>
    <w:rsid w:val="007C56F5"/>
    <w:rsid w:val="007C575F"/>
    <w:rsid w:val="007C5860"/>
    <w:rsid w:val="007C5A8D"/>
    <w:rsid w:val="007C5DB7"/>
    <w:rsid w:val="007C61C4"/>
    <w:rsid w:val="007C6338"/>
    <w:rsid w:val="007C648B"/>
    <w:rsid w:val="007C6777"/>
    <w:rsid w:val="007C6877"/>
    <w:rsid w:val="007C68B5"/>
    <w:rsid w:val="007C6B8E"/>
    <w:rsid w:val="007C6BBD"/>
    <w:rsid w:val="007C6CD9"/>
    <w:rsid w:val="007C6CF5"/>
    <w:rsid w:val="007C7410"/>
    <w:rsid w:val="007C7440"/>
    <w:rsid w:val="007C74C1"/>
    <w:rsid w:val="007C764C"/>
    <w:rsid w:val="007C7B5D"/>
    <w:rsid w:val="007C7BE9"/>
    <w:rsid w:val="007C7D9D"/>
    <w:rsid w:val="007C7EA2"/>
    <w:rsid w:val="007D0032"/>
    <w:rsid w:val="007D005A"/>
    <w:rsid w:val="007D00F5"/>
    <w:rsid w:val="007D02C0"/>
    <w:rsid w:val="007D0341"/>
    <w:rsid w:val="007D037F"/>
    <w:rsid w:val="007D0862"/>
    <w:rsid w:val="007D0897"/>
    <w:rsid w:val="007D09B9"/>
    <w:rsid w:val="007D0A13"/>
    <w:rsid w:val="007D0C4A"/>
    <w:rsid w:val="007D0F9E"/>
    <w:rsid w:val="007D115B"/>
    <w:rsid w:val="007D12F9"/>
    <w:rsid w:val="007D1821"/>
    <w:rsid w:val="007D1AE4"/>
    <w:rsid w:val="007D1D6A"/>
    <w:rsid w:val="007D1E3E"/>
    <w:rsid w:val="007D1ECD"/>
    <w:rsid w:val="007D2039"/>
    <w:rsid w:val="007D2067"/>
    <w:rsid w:val="007D2112"/>
    <w:rsid w:val="007D21A4"/>
    <w:rsid w:val="007D21CE"/>
    <w:rsid w:val="007D22AB"/>
    <w:rsid w:val="007D230F"/>
    <w:rsid w:val="007D23D1"/>
    <w:rsid w:val="007D25CF"/>
    <w:rsid w:val="007D265C"/>
    <w:rsid w:val="007D27CE"/>
    <w:rsid w:val="007D29B5"/>
    <w:rsid w:val="007D2AEC"/>
    <w:rsid w:val="007D2DAD"/>
    <w:rsid w:val="007D3248"/>
    <w:rsid w:val="007D33F0"/>
    <w:rsid w:val="007D35A4"/>
    <w:rsid w:val="007D37B5"/>
    <w:rsid w:val="007D38A3"/>
    <w:rsid w:val="007D3957"/>
    <w:rsid w:val="007D3BA4"/>
    <w:rsid w:val="007D3FC8"/>
    <w:rsid w:val="007D42BD"/>
    <w:rsid w:val="007D4669"/>
    <w:rsid w:val="007D492B"/>
    <w:rsid w:val="007D4E7D"/>
    <w:rsid w:val="007D4FAE"/>
    <w:rsid w:val="007D4FF8"/>
    <w:rsid w:val="007D52F6"/>
    <w:rsid w:val="007D58A1"/>
    <w:rsid w:val="007D6270"/>
    <w:rsid w:val="007D62E6"/>
    <w:rsid w:val="007D6503"/>
    <w:rsid w:val="007D676A"/>
    <w:rsid w:val="007D6A41"/>
    <w:rsid w:val="007D6A81"/>
    <w:rsid w:val="007D6E06"/>
    <w:rsid w:val="007D6E7E"/>
    <w:rsid w:val="007D6F84"/>
    <w:rsid w:val="007D6FD3"/>
    <w:rsid w:val="007D6FD6"/>
    <w:rsid w:val="007D70C5"/>
    <w:rsid w:val="007D7299"/>
    <w:rsid w:val="007D75E2"/>
    <w:rsid w:val="007D766E"/>
    <w:rsid w:val="007D7759"/>
    <w:rsid w:val="007D7A89"/>
    <w:rsid w:val="007E0079"/>
    <w:rsid w:val="007E01FF"/>
    <w:rsid w:val="007E079A"/>
    <w:rsid w:val="007E0912"/>
    <w:rsid w:val="007E0C8E"/>
    <w:rsid w:val="007E0F95"/>
    <w:rsid w:val="007E0FEE"/>
    <w:rsid w:val="007E1317"/>
    <w:rsid w:val="007E14AB"/>
    <w:rsid w:val="007E16A5"/>
    <w:rsid w:val="007E1D0F"/>
    <w:rsid w:val="007E223E"/>
    <w:rsid w:val="007E2363"/>
    <w:rsid w:val="007E269E"/>
    <w:rsid w:val="007E288F"/>
    <w:rsid w:val="007E28FB"/>
    <w:rsid w:val="007E29D8"/>
    <w:rsid w:val="007E2D04"/>
    <w:rsid w:val="007E2DEF"/>
    <w:rsid w:val="007E2E54"/>
    <w:rsid w:val="007E3540"/>
    <w:rsid w:val="007E3709"/>
    <w:rsid w:val="007E3A3C"/>
    <w:rsid w:val="007E3CEA"/>
    <w:rsid w:val="007E3D21"/>
    <w:rsid w:val="007E3DA5"/>
    <w:rsid w:val="007E400E"/>
    <w:rsid w:val="007E4641"/>
    <w:rsid w:val="007E4767"/>
    <w:rsid w:val="007E488B"/>
    <w:rsid w:val="007E48CD"/>
    <w:rsid w:val="007E4A2E"/>
    <w:rsid w:val="007E4AD6"/>
    <w:rsid w:val="007E4D45"/>
    <w:rsid w:val="007E5132"/>
    <w:rsid w:val="007E5502"/>
    <w:rsid w:val="007E570D"/>
    <w:rsid w:val="007E5AAF"/>
    <w:rsid w:val="007E5B52"/>
    <w:rsid w:val="007E5C78"/>
    <w:rsid w:val="007E6341"/>
    <w:rsid w:val="007E646F"/>
    <w:rsid w:val="007E6625"/>
    <w:rsid w:val="007E6B17"/>
    <w:rsid w:val="007E6C4C"/>
    <w:rsid w:val="007E7017"/>
    <w:rsid w:val="007E70DB"/>
    <w:rsid w:val="007E7193"/>
    <w:rsid w:val="007E71F9"/>
    <w:rsid w:val="007E7274"/>
    <w:rsid w:val="007E73CA"/>
    <w:rsid w:val="007E741A"/>
    <w:rsid w:val="007E78E1"/>
    <w:rsid w:val="007E7B4D"/>
    <w:rsid w:val="007E7B92"/>
    <w:rsid w:val="007E7D66"/>
    <w:rsid w:val="007E7E8D"/>
    <w:rsid w:val="007E7E9C"/>
    <w:rsid w:val="007E7EA2"/>
    <w:rsid w:val="007F03A1"/>
    <w:rsid w:val="007F0419"/>
    <w:rsid w:val="007F0493"/>
    <w:rsid w:val="007F06AD"/>
    <w:rsid w:val="007F09DD"/>
    <w:rsid w:val="007F0AD8"/>
    <w:rsid w:val="007F0C5D"/>
    <w:rsid w:val="007F0F5D"/>
    <w:rsid w:val="007F0F89"/>
    <w:rsid w:val="007F15B4"/>
    <w:rsid w:val="007F16DB"/>
    <w:rsid w:val="007F1A2C"/>
    <w:rsid w:val="007F1AC6"/>
    <w:rsid w:val="007F1E7B"/>
    <w:rsid w:val="007F1F19"/>
    <w:rsid w:val="007F1F2A"/>
    <w:rsid w:val="007F22D8"/>
    <w:rsid w:val="007F23D9"/>
    <w:rsid w:val="007F2525"/>
    <w:rsid w:val="007F2F4C"/>
    <w:rsid w:val="007F3032"/>
    <w:rsid w:val="007F3204"/>
    <w:rsid w:val="007F3568"/>
    <w:rsid w:val="007F362D"/>
    <w:rsid w:val="007F3A7C"/>
    <w:rsid w:val="007F3B2B"/>
    <w:rsid w:val="007F3C66"/>
    <w:rsid w:val="007F3C85"/>
    <w:rsid w:val="007F3FF4"/>
    <w:rsid w:val="007F42F2"/>
    <w:rsid w:val="007F48E2"/>
    <w:rsid w:val="007F4AF7"/>
    <w:rsid w:val="007F4C92"/>
    <w:rsid w:val="007F4D77"/>
    <w:rsid w:val="007F4D83"/>
    <w:rsid w:val="007F4DE2"/>
    <w:rsid w:val="007F4EBA"/>
    <w:rsid w:val="007F4F66"/>
    <w:rsid w:val="007F4F8B"/>
    <w:rsid w:val="007F5009"/>
    <w:rsid w:val="007F51C6"/>
    <w:rsid w:val="007F51FE"/>
    <w:rsid w:val="007F53A7"/>
    <w:rsid w:val="007F56EE"/>
    <w:rsid w:val="007F59B5"/>
    <w:rsid w:val="007F5B9D"/>
    <w:rsid w:val="007F5E1D"/>
    <w:rsid w:val="007F6A45"/>
    <w:rsid w:val="007F72B0"/>
    <w:rsid w:val="007F740E"/>
    <w:rsid w:val="007F792C"/>
    <w:rsid w:val="007F7ACB"/>
    <w:rsid w:val="007F7B0D"/>
    <w:rsid w:val="007F7BCC"/>
    <w:rsid w:val="007F7C29"/>
    <w:rsid w:val="008001B5"/>
    <w:rsid w:val="00800280"/>
    <w:rsid w:val="008006EE"/>
    <w:rsid w:val="0080076E"/>
    <w:rsid w:val="00800AFC"/>
    <w:rsid w:val="00800C16"/>
    <w:rsid w:val="00800D20"/>
    <w:rsid w:val="00800D5B"/>
    <w:rsid w:val="00800E01"/>
    <w:rsid w:val="00800E46"/>
    <w:rsid w:val="00801068"/>
    <w:rsid w:val="008012F4"/>
    <w:rsid w:val="008014C0"/>
    <w:rsid w:val="0080164D"/>
    <w:rsid w:val="00801BDB"/>
    <w:rsid w:val="00801EA6"/>
    <w:rsid w:val="00801F97"/>
    <w:rsid w:val="008021D8"/>
    <w:rsid w:val="008022A5"/>
    <w:rsid w:val="00802372"/>
    <w:rsid w:val="0080281D"/>
    <w:rsid w:val="00802ACF"/>
    <w:rsid w:val="008034C1"/>
    <w:rsid w:val="008035EC"/>
    <w:rsid w:val="00803659"/>
    <w:rsid w:val="008036F4"/>
    <w:rsid w:val="00803901"/>
    <w:rsid w:val="00803D25"/>
    <w:rsid w:val="00803D69"/>
    <w:rsid w:val="0080423A"/>
    <w:rsid w:val="0080439A"/>
    <w:rsid w:val="00804A0A"/>
    <w:rsid w:val="00804A3D"/>
    <w:rsid w:val="00804B0B"/>
    <w:rsid w:val="008052C1"/>
    <w:rsid w:val="008054DB"/>
    <w:rsid w:val="008058F8"/>
    <w:rsid w:val="00806059"/>
    <w:rsid w:val="00806372"/>
    <w:rsid w:val="008069CF"/>
    <w:rsid w:val="00806BAB"/>
    <w:rsid w:val="008070BF"/>
    <w:rsid w:val="0080716C"/>
    <w:rsid w:val="00807219"/>
    <w:rsid w:val="008074E9"/>
    <w:rsid w:val="00807809"/>
    <w:rsid w:val="0080780E"/>
    <w:rsid w:val="00807824"/>
    <w:rsid w:val="00807F08"/>
    <w:rsid w:val="00807FEF"/>
    <w:rsid w:val="00810761"/>
    <w:rsid w:val="008107D4"/>
    <w:rsid w:val="0081084E"/>
    <w:rsid w:val="008108AB"/>
    <w:rsid w:val="00810974"/>
    <w:rsid w:val="008109CC"/>
    <w:rsid w:val="00811208"/>
    <w:rsid w:val="00811306"/>
    <w:rsid w:val="00811A56"/>
    <w:rsid w:val="00811CB2"/>
    <w:rsid w:val="00811E56"/>
    <w:rsid w:val="008121D5"/>
    <w:rsid w:val="008122E8"/>
    <w:rsid w:val="00812A22"/>
    <w:rsid w:val="00812AA9"/>
    <w:rsid w:val="00812E1B"/>
    <w:rsid w:val="008134CE"/>
    <w:rsid w:val="0081356B"/>
    <w:rsid w:val="008135C9"/>
    <w:rsid w:val="0081396B"/>
    <w:rsid w:val="00813A1D"/>
    <w:rsid w:val="00813A34"/>
    <w:rsid w:val="00813C5D"/>
    <w:rsid w:val="00813E05"/>
    <w:rsid w:val="00813F0E"/>
    <w:rsid w:val="00813F35"/>
    <w:rsid w:val="0081401B"/>
    <w:rsid w:val="00814320"/>
    <w:rsid w:val="008145A3"/>
    <w:rsid w:val="00814DF8"/>
    <w:rsid w:val="00814FA6"/>
    <w:rsid w:val="00815096"/>
    <w:rsid w:val="008150FF"/>
    <w:rsid w:val="00815140"/>
    <w:rsid w:val="008152C5"/>
    <w:rsid w:val="008152E9"/>
    <w:rsid w:val="0081549A"/>
    <w:rsid w:val="008154C5"/>
    <w:rsid w:val="008154DB"/>
    <w:rsid w:val="008159CE"/>
    <w:rsid w:val="00815A2C"/>
    <w:rsid w:val="00815A63"/>
    <w:rsid w:val="00815A94"/>
    <w:rsid w:val="00815B49"/>
    <w:rsid w:val="00815D5D"/>
    <w:rsid w:val="008164E9"/>
    <w:rsid w:val="0081662C"/>
    <w:rsid w:val="008167A5"/>
    <w:rsid w:val="00816923"/>
    <w:rsid w:val="00816A78"/>
    <w:rsid w:val="00816E35"/>
    <w:rsid w:val="00816FFA"/>
    <w:rsid w:val="008170B6"/>
    <w:rsid w:val="008175BC"/>
    <w:rsid w:val="0081776C"/>
    <w:rsid w:val="00817C9B"/>
    <w:rsid w:val="0082010D"/>
    <w:rsid w:val="00820ADC"/>
    <w:rsid w:val="00820D81"/>
    <w:rsid w:val="00820F09"/>
    <w:rsid w:val="00820FDE"/>
    <w:rsid w:val="00821352"/>
    <w:rsid w:val="008216D8"/>
    <w:rsid w:val="0082173C"/>
    <w:rsid w:val="0082175C"/>
    <w:rsid w:val="00821A85"/>
    <w:rsid w:val="00821CC9"/>
    <w:rsid w:val="00821D07"/>
    <w:rsid w:val="00821E95"/>
    <w:rsid w:val="00821EBC"/>
    <w:rsid w:val="00821FC1"/>
    <w:rsid w:val="008220CB"/>
    <w:rsid w:val="008221C4"/>
    <w:rsid w:val="008221C7"/>
    <w:rsid w:val="0082229D"/>
    <w:rsid w:val="008223B3"/>
    <w:rsid w:val="008224CC"/>
    <w:rsid w:val="008224F9"/>
    <w:rsid w:val="00822E5C"/>
    <w:rsid w:val="0082308B"/>
    <w:rsid w:val="008232D1"/>
    <w:rsid w:val="008235FB"/>
    <w:rsid w:val="00823865"/>
    <w:rsid w:val="00823C54"/>
    <w:rsid w:val="00824047"/>
    <w:rsid w:val="008240C7"/>
    <w:rsid w:val="00824104"/>
    <w:rsid w:val="00824400"/>
    <w:rsid w:val="00824437"/>
    <w:rsid w:val="00824768"/>
    <w:rsid w:val="00824933"/>
    <w:rsid w:val="00824AC2"/>
    <w:rsid w:val="00824AED"/>
    <w:rsid w:val="00824F1F"/>
    <w:rsid w:val="0082506C"/>
    <w:rsid w:val="0082520B"/>
    <w:rsid w:val="008252AF"/>
    <w:rsid w:val="00825404"/>
    <w:rsid w:val="008254B4"/>
    <w:rsid w:val="00825508"/>
    <w:rsid w:val="0082555F"/>
    <w:rsid w:val="0082568B"/>
    <w:rsid w:val="008259FA"/>
    <w:rsid w:val="00825B6A"/>
    <w:rsid w:val="00826326"/>
    <w:rsid w:val="00826992"/>
    <w:rsid w:val="00826AB1"/>
    <w:rsid w:val="00826B77"/>
    <w:rsid w:val="00826BB4"/>
    <w:rsid w:val="00827489"/>
    <w:rsid w:val="0082787B"/>
    <w:rsid w:val="00827C09"/>
    <w:rsid w:val="008300E2"/>
    <w:rsid w:val="00830212"/>
    <w:rsid w:val="00830386"/>
    <w:rsid w:val="00830596"/>
    <w:rsid w:val="008306FD"/>
    <w:rsid w:val="00830709"/>
    <w:rsid w:val="008309AC"/>
    <w:rsid w:val="00830B61"/>
    <w:rsid w:val="00830BFB"/>
    <w:rsid w:val="00830FF1"/>
    <w:rsid w:val="008310A1"/>
    <w:rsid w:val="008312A5"/>
    <w:rsid w:val="008315E7"/>
    <w:rsid w:val="008318B9"/>
    <w:rsid w:val="008319E2"/>
    <w:rsid w:val="00831A6C"/>
    <w:rsid w:val="00831BE2"/>
    <w:rsid w:val="00831E1D"/>
    <w:rsid w:val="0083204B"/>
    <w:rsid w:val="00832283"/>
    <w:rsid w:val="008323B6"/>
    <w:rsid w:val="00832403"/>
    <w:rsid w:val="0083245E"/>
    <w:rsid w:val="0083246D"/>
    <w:rsid w:val="0083261F"/>
    <w:rsid w:val="008327F1"/>
    <w:rsid w:val="00832F73"/>
    <w:rsid w:val="00833179"/>
    <w:rsid w:val="00833304"/>
    <w:rsid w:val="008333D9"/>
    <w:rsid w:val="00833403"/>
    <w:rsid w:val="00833E5A"/>
    <w:rsid w:val="00833EE6"/>
    <w:rsid w:val="00833FC1"/>
    <w:rsid w:val="00834009"/>
    <w:rsid w:val="00834099"/>
    <w:rsid w:val="00834441"/>
    <w:rsid w:val="0083445B"/>
    <w:rsid w:val="008345B8"/>
    <w:rsid w:val="008347B4"/>
    <w:rsid w:val="008348A1"/>
    <w:rsid w:val="00834B92"/>
    <w:rsid w:val="00834BEC"/>
    <w:rsid w:val="008351F8"/>
    <w:rsid w:val="008352D6"/>
    <w:rsid w:val="008355A3"/>
    <w:rsid w:val="008355FF"/>
    <w:rsid w:val="00835944"/>
    <w:rsid w:val="00835BE5"/>
    <w:rsid w:val="00835FD9"/>
    <w:rsid w:val="0083618C"/>
    <w:rsid w:val="00836374"/>
    <w:rsid w:val="008364C5"/>
    <w:rsid w:val="00836674"/>
    <w:rsid w:val="008366CA"/>
    <w:rsid w:val="00836700"/>
    <w:rsid w:val="00836CBD"/>
    <w:rsid w:val="00837028"/>
    <w:rsid w:val="00837031"/>
    <w:rsid w:val="00837092"/>
    <w:rsid w:val="00837228"/>
    <w:rsid w:val="008372B5"/>
    <w:rsid w:val="008373FE"/>
    <w:rsid w:val="0083747F"/>
    <w:rsid w:val="00837603"/>
    <w:rsid w:val="008377A4"/>
    <w:rsid w:val="00837A78"/>
    <w:rsid w:val="00837B3C"/>
    <w:rsid w:val="00837CB6"/>
    <w:rsid w:val="00837E5E"/>
    <w:rsid w:val="00837FF6"/>
    <w:rsid w:val="008400BB"/>
    <w:rsid w:val="00840955"/>
    <w:rsid w:val="00840AD3"/>
    <w:rsid w:val="00840DCD"/>
    <w:rsid w:val="00840ED9"/>
    <w:rsid w:val="00840F02"/>
    <w:rsid w:val="0084144A"/>
    <w:rsid w:val="008417F2"/>
    <w:rsid w:val="008418F2"/>
    <w:rsid w:val="00841DFC"/>
    <w:rsid w:val="00841E3F"/>
    <w:rsid w:val="00841F0D"/>
    <w:rsid w:val="00841F32"/>
    <w:rsid w:val="0084201D"/>
    <w:rsid w:val="0084224B"/>
    <w:rsid w:val="00842355"/>
    <w:rsid w:val="0084251E"/>
    <w:rsid w:val="00842B32"/>
    <w:rsid w:val="00842D82"/>
    <w:rsid w:val="0084331F"/>
    <w:rsid w:val="008435E0"/>
    <w:rsid w:val="00843746"/>
    <w:rsid w:val="0084379C"/>
    <w:rsid w:val="0084392E"/>
    <w:rsid w:val="00843A6A"/>
    <w:rsid w:val="00843C02"/>
    <w:rsid w:val="0084460B"/>
    <w:rsid w:val="00844665"/>
    <w:rsid w:val="00844743"/>
    <w:rsid w:val="0084484D"/>
    <w:rsid w:val="00844D55"/>
    <w:rsid w:val="00844E37"/>
    <w:rsid w:val="00844F04"/>
    <w:rsid w:val="00845199"/>
    <w:rsid w:val="00845664"/>
    <w:rsid w:val="00845BE7"/>
    <w:rsid w:val="00845CF7"/>
    <w:rsid w:val="00845F95"/>
    <w:rsid w:val="00846133"/>
    <w:rsid w:val="00846296"/>
    <w:rsid w:val="0084651B"/>
    <w:rsid w:val="008467AD"/>
    <w:rsid w:val="008469C4"/>
    <w:rsid w:val="008469F3"/>
    <w:rsid w:val="00846B00"/>
    <w:rsid w:val="00846F4C"/>
    <w:rsid w:val="00846FC2"/>
    <w:rsid w:val="00847288"/>
    <w:rsid w:val="0084771F"/>
    <w:rsid w:val="0084782E"/>
    <w:rsid w:val="00847BDF"/>
    <w:rsid w:val="00847CB7"/>
    <w:rsid w:val="00847DCA"/>
    <w:rsid w:val="00847E6A"/>
    <w:rsid w:val="0084B755"/>
    <w:rsid w:val="0085000E"/>
    <w:rsid w:val="00850306"/>
    <w:rsid w:val="008503D4"/>
    <w:rsid w:val="00850E2D"/>
    <w:rsid w:val="00850E3F"/>
    <w:rsid w:val="00850E52"/>
    <w:rsid w:val="00850ED8"/>
    <w:rsid w:val="00850FA3"/>
    <w:rsid w:val="00851132"/>
    <w:rsid w:val="0085145A"/>
    <w:rsid w:val="0085155F"/>
    <w:rsid w:val="008517F4"/>
    <w:rsid w:val="00851B31"/>
    <w:rsid w:val="00851F85"/>
    <w:rsid w:val="008522CF"/>
    <w:rsid w:val="0085253F"/>
    <w:rsid w:val="0085296C"/>
    <w:rsid w:val="008529C7"/>
    <w:rsid w:val="00852BCA"/>
    <w:rsid w:val="00852C10"/>
    <w:rsid w:val="00852CA9"/>
    <w:rsid w:val="00852E94"/>
    <w:rsid w:val="00852F59"/>
    <w:rsid w:val="00852FCA"/>
    <w:rsid w:val="00852FEE"/>
    <w:rsid w:val="0085344E"/>
    <w:rsid w:val="0085353F"/>
    <w:rsid w:val="008538FC"/>
    <w:rsid w:val="00853E38"/>
    <w:rsid w:val="00854525"/>
    <w:rsid w:val="00854534"/>
    <w:rsid w:val="0085490F"/>
    <w:rsid w:val="00854B0C"/>
    <w:rsid w:val="00854BE2"/>
    <w:rsid w:val="00854C8E"/>
    <w:rsid w:val="00854E8A"/>
    <w:rsid w:val="00854EEA"/>
    <w:rsid w:val="00854EF7"/>
    <w:rsid w:val="00854F64"/>
    <w:rsid w:val="00855202"/>
    <w:rsid w:val="008553C7"/>
    <w:rsid w:val="00855662"/>
    <w:rsid w:val="00855709"/>
    <w:rsid w:val="00855779"/>
    <w:rsid w:val="00855A68"/>
    <w:rsid w:val="00855ACE"/>
    <w:rsid w:val="00855B68"/>
    <w:rsid w:val="00855C1A"/>
    <w:rsid w:val="00855C1C"/>
    <w:rsid w:val="00855DE8"/>
    <w:rsid w:val="00855E44"/>
    <w:rsid w:val="00855F56"/>
    <w:rsid w:val="00856153"/>
    <w:rsid w:val="00856B40"/>
    <w:rsid w:val="00856EE0"/>
    <w:rsid w:val="0085776A"/>
    <w:rsid w:val="008577DF"/>
    <w:rsid w:val="00857AC6"/>
    <w:rsid w:val="00857B2C"/>
    <w:rsid w:val="00857C49"/>
    <w:rsid w:val="00857EEC"/>
    <w:rsid w:val="00860301"/>
    <w:rsid w:val="0086046B"/>
    <w:rsid w:val="0086070D"/>
    <w:rsid w:val="00860958"/>
    <w:rsid w:val="008609C3"/>
    <w:rsid w:val="00860A08"/>
    <w:rsid w:val="00860C27"/>
    <w:rsid w:val="00860C81"/>
    <w:rsid w:val="00860CED"/>
    <w:rsid w:val="00860F82"/>
    <w:rsid w:val="0086112B"/>
    <w:rsid w:val="00861831"/>
    <w:rsid w:val="00861A13"/>
    <w:rsid w:val="00861B0D"/>
    <w:rsid w:val="00861BD4"/>
    <w:rsid w:val="008620EB"/>
    <w:rsid w:val="00862977"/>
    <w:rsid w:val="00862F92"/>
    <w:rsid w:val="00863143"/>
    <w:rsid w:val="0086362B"/>
    <w:rsid w:val="00863963"/>
    <w:rsid w:val="00863B09"/>
    <w:rsid w:val="00863DBF"/>
    <w:rsid w:val="00864146"/>
    <w:rsid w:val="0086426C"/>
    <w:rsid w:val="0086465F"/>
    <w:rsid w:val="00864685"/>
    <w:rsid w:val="008647A7"/>
    <w:rsid w:val="00864A6D"/>
    <w:rsid w:val="00864AFE"/>
    <w:rsid w:val="0086522A"/>
    <w:rsid w:val="008652D2"/>
    <w:rsid w:val="00865834"/>
    <w:rsid w:val="008659FD"/>
    <w:rsid w:val="00865B9A"/>
    <w:rsid w:val="00865EE4"/>
    <w:rsid w:val="008660DA"/>
    <w:rsid w:val="008662B0"/>
    <w:rsid w:val="00866313"/>
    <w:rsid w:val="0086667E"/>
    <w:rsid w:val="00866ADA"/>
    <w:rsid w:val="00866B33"/>
    <w:rsid w:val="00866DB5"/>
    <w:rsid w:val="00866DD3"/>
    <w:rsid w:val="008673CF"/>
    <w:rsid w:val="00867706"/>
    <w:rsid w:val="008677E1"/>
    <w:rsid w:val="008677E9"/>
    <w:rsid w:val="00867C6B"/>
    <w:rsid w:val="00867FF1"/>
    <w:rsid w:val="008700CA"/>
    <w:rsid w:val="0087014C"/>
    <w:rsid w:val="008703FA"/>
    <w:rsid w:val="0087049C"/>
    <w:rsid w:val="008704F5"/>
    <w:rsid w:val="008708AD"/>
    <w:rsid w:val="008709BE"/>
    <w:rsid w:val="00870E77"/>
    <w:rsid w:val="00870E80"/>
    <w:rsid w:val="00870EBD"/>
    <w:rsid w:val="00870EE8"/>
    <w:rsid w:val="00871114"/>
    <w:rsid w:val="00871146"/>
    <w:rsid w:val="008711CC"/>
    <w:rsid w:val="008715B7"/>
    <w:rsid w:val="00871729"/>
    <w:rsid w:val="0087172F"/>
    <w:rsid w:val="00871BCD"/>
    <w:rsid w:val="008721AB"/>
    <w:rsid w:val="00872893"/>
    <w:rsid w:val="008729DE"/>
    <w:rsid w:val="008730D7"/>
    <w:rsid w:val="008735AB"/>
    <w:rsid w:val="008736EE"/>
    <w:rsid w:val="008737B0"/>
    <w:rsid w:val="00873E0B"/>
    <w:rsid w:val="0087402F"/>
    <w:rsid w:val="00874AE6"/>
    <w:rsid w:val="008752BB"/>
    <w:rsid w:val="00875427"/>
    <w:rsid w:val="0087546B"/>
    <w:rsid w:val="0087599A"/>
    <w:rsid w:val="008759FE"/>
    <w:rsid w:val="00875A0B"/>
    <w:rsid w:val="00875C43"/>
    <w:rsid w:val="00876989"/>
    <w:rsid w:val="00876EA3"/>
    <w:rsid w:val="00876FE3"/>
    <w:rsid w:val="00877121"/>
    <w:rsid w:val="008774A5"/>
    <w:rsid w:val="00877677"/>
    <w:rsid w:val="00877A6D"/>
    <w:rsid w:val="00877D70"/>
    <w:rsid w:val="00877DF0"/>
    <w:rsid w:val="00877F5F"/>
    <w:rsid w:val="0088029A"/>
    <w:rsid w:val="008805F1"/>
    <w:rsid w:val="00880612"/>
    <w:rsid w:val="008809AB"/>
    <w:rsid w:val="008809B2"/>
    <w:rsid w:val="00880A22"/>
    <w:rsid w:val="00880B2D"/>
    <w:rsid w:val="00880D3D"/>
    <w:rsid w:val="00881116"/>
    <w:rsid w:val="00881131"/>
    <w:rsid w:val="00881194"/>
    <w:rsid w:val="0088119E"/>
    <w:rsid w:val="008818AD"/>
    <w:rsid w:val="00881B50"/>
    <w:rsid w:val="00881BA0"/>
    <w:rsid w:val="00881C6F"/>
    <w:rsid w:val="008820B9"/>
    <w:rsid w:val="008823E6"/>
    <w:rsid w:val="008823F3"/>
    <w:rsid w:val="00882410"/>
    <w:rsid w:val="0088258B"/>
    <w:rsid w:val="00882757"/>
    <w:rsid w:val="00882A27"/>
    <w:rsid w:val="00882B82"/>
    <w:rsid w:val="00882C0A"/>
    <w:rsid w:val="00882D35"/>
    <w:rsid w:val="00882E3F"/>
    <w:rsid w:val="00882E78"/>
    <w:rsid w:val="0088328E"/>
    <w:rsid w:val="008834A0"/>
    <w:rsid w:val="008836A6"/>
    <w:rsid w:val="00883AF3"/>
    <w:rsid w:val="00883C45"/>
    <w:rsid w:val="00883CCB"/>
    <w:rsid w:val="00883F0B"/>
    <w:rsid w:val="00883FC4"/>
    <w:rsid w:val="008841E0"/>
    <w:rsid w:val="0088437B"/>
    <w:rsid w:val="008846B2"/>
    <w:rsid w:val="008848C5"/>
    <w:rsid w:val="00884919"/>
    <w:rsid w:val="00884C40"/>
    <w:rsid w:val="00885218"/>
    <w:rsid w:val="00885275"/>
    <w:rsid w:val="0088527C"/>
    <w:rsid w:val="00885770"/>
    <w:rsid w:val="008857AD"/>
    <w:rsid w:val="008857D6"/>
    <w:rsid w:val="00885D4F"/>
    <w:rsid w:val="00886177"/>
    <w:rsid w:val="008862B2"/>
    <w:rsid w:val="00886331"/>
    <w:rsid w:val="00886502"/>
    <w:rsid w:val="008865DF"/>
    <w:rsid w:val="00886870"/>
    <w:rsid w:val="00886B94"/>
    <w:rsid w:val="00886BD9"/>
    <w:rsid w:val="00886F71"/>
    <w:rsid w:val="0088704D"/>
    <w:rsid w:val="008872BD"/>
    <w:rsid w:val="0088748E"/>
    <w:rsid w:val="008876E5"/>
    <w:rsid w:val="0088783A"/>
    <w:rsid w:val="00887A65"/>
    <w:rsid w:val="00890655"/>
    <w:rsid w:val="00890913"/>
    <w:rsid w:val="00890C20"/>
    <w:rsid w:val="00890DB5"/>
    <w:rsid w:val="00890F10"/>
    <w:rsid w:val="008910B3"/>
    <w:rsid w:val="008910F4"/>
    <w:rsid w:val="00891201"/>
    <w:rsid w:val="0089122D"/>
    <w:rsid w:val="0089153C"/>
    <w:rsid w:val="00891926"/>
    <w:rsid w:val="00891C72"/>
    <w:rsid w:val="00891D58"/>
    <w:rsid w:val="00891DB8"/>
    <w:rsid w:val="00891E6A"/>
    <w:rsid w:val="00891FD6"/>
    <w:rsid w:val="00892208"/>
    <w:rsid w:val="0089222C"/>
    <w:rsid w:val="00892568"/>
    <w:rsid w:val="00892622"/>
    <w:rsid w:val="008926B1"/>
    <w:rsid w:val="008927F8"/>
    <w:rsid w:val="008928C0"/>
    <w:rsid w:val="00892913"/>
    <w:rsid w:val="0089292C"/>
    <w:rsid w:val="008934BD"/>
    <w:rsid w:val="008938EE"/>
    <w:rsid w:val="00893BEF"/>
    <w:rsid w:val="00893C38"/>
    <w:rsid w:val="00893E4D"/>
    <w:rsid w:val="00893F6C"/>
    <w:rsid w:val="0089417D"/>
    <w:rsid w:val="008944AB"/>
    <w:rsid w:val="00894799"/>
    <w:rsid w:val="00894903"/>
    <w:rsid w:val="00894CAA"/>
    <w:rsid w:val="00894E83"/>
    <w:rsid w:val="0089509C"/>
    <w:rsid w:val="0089515A"/>
    <w:rsid w:val="008951A1"/>
    <w:rsid w:val="008953E6"/>
    <w:rsid w:val="0089550F"/>
    <w:rsid w:val="00895593"/>
    <w:rsid w:val="00895682"/>
    <w:rsid w:val="008956B1"/>
    <w:rsid w:val="00895810"/>
    <w:rsid w:val="0089590E"/>
    <w:rsid w:val="00895AED"/>
    <w:rsid w:val="00895D57"/>
    <w:rsid w:val="00895DE9"/>
    <w:rsid w:val="008963B5"/>
    <w:rsid w:val="008964E5"/>
    <w:rsid w:val="00896742"/>
    <w:rsid w:val="008967CB"/>
    <w:rsid w:val="008967F8"/>
    <w:rsid w:val="00896FF0"/>
    <w:rsid w:val="00897019"/>
    <w:rsid w:val="0089701E"/>
    <w:rsid w:val="008972E9"/>
    <w:rsid w:val="00897383"/>
    <w:rsid w:val="00897535"/>
    <w:rsid w:val="00897695"/>
    <w:rsid w:val="0089773C"/>
    <w:rsid w:val="00897A68"/>
    <w:rsid w:val="00897F16"/>
    <w:rsid w:val="00897FAA"/>
    <w:rsid w:val="008A0031"/>
    <w:rsid w:val="008A0238"/>
    <w:rsid w:val="008A090B"/>
    <w:rsid w:val="008A0A40"/>
    <w:rsid w:val="008A1091"/>
    <w:rsid w:val="008A12D0"/>
    <w:rsid w:val="008A13F8"/>
    <w:rsid w:val="008A1629"/>
    <w:rsid w:val="008A1C17"/>
    <w:rsid w:val="008A1C46"/>
    <w:rsid w:val="008A22D1"/>
    <w:rsid w:val="008A2662"/>
    <w:rsid w:val="008A29D1"/>
    <w:rsid w:val="008A2A17"/>
    <w:rsid w:val="008A2E5F"/>
    <w:rsid w:val="008A2F2A"/>
    <w:rsid w:val="008A31C9"/>
    <w:rsid w:val="008A3A69"/>
    <w:rsid w:val="008A3B5D"/>
    <w:rsid w:val="008A3D85"/>
    <w:rsid w:val="008A3DF3"/>
    <w:rsid w:val="008A3E58"/>
    <w:rsid w:val="008A4164"/>
    <w:rsid w:val="008A4471"/>
    <w:rsid w:val="008A4480"/>
    <w:rsid w:val="008A44AB"/>
    <w:rsid w:val="008A44AC"/>
    <w:rsid w:val="008A45F9"/>
    <w:rsid w:val="008A4844"/>
    <w:rsid w:val="008A48E5"/>
    <w:rsid w:val="008A4ACF"/>
    <w:rsid w:val="008A4CED"/>
    <w:rsid w:val="008A500B"/>
    <w:rsid w:val="008A556A"/>
    <w:rsid w:val="008A5C84"/>
    <w:rsid w:val="008A5F4F"/>
    <w:rsid w:val="008A63C0"/>
    <w:rsid w:val="008A659F"/>
    <w:rsid w:val="008A65BA"/>
    <w:rsid w:val="008A692C"/>
    <w:rsid w:val="008A6DA5"/>
    <w:rsid w:val="008A6E11"/>
    <w:rsid w:val="008A7184"/>
    <w:rsid w:val="008A7193"/>
    <w:rsid w:val="008A73E1"/>
    <w:rsid w:val="008A75FD"/>
    <w:rsid w:val="008A7A03"/>
    <w:rsid w:val="008A7A69"/>
    <w:rsid w:val="008A7BEE"/>
    <w:rsid w:val="008A7C66"/>
    <w:rsid w:val="008A7F69"/>
    <w:rsid w:val="008B002B"/>
    <w:rsid w:val="008B0F23"/>
    <w:rsid w:val="008B1205"/>
    <w:rsid w:val="008B1410"/>
    <w:rsid w:val="008B143F"/>
    <w:rsid w:val="008B16A4"/>
    <w:rsid w:val="008B1768"/>
    <w:rsid w:val="008B1BBC"/>
    <w:rsid w:val="008B1D9F"/>
    <w:rsid w:val="008B20B9"/>
    <w:rsid w:val="008B20C8"/>
    <w:rsid w:val="008B2238"/>
    <w:rsid w:val="008B22A5"/>
    <w:rsid w:val="008B248A"/>
    <w:rsid w:val="008B29C9"/>
    <w:rsid w:val="008B2D64"/>
    <w:rsid w:val="008B2E38"/>
    <w:rsid w:val="008B308B"/>
    <w:rsid w:val="008B3210"/>
    <w:rsid w:val="008B3293"/>
    <w:rsid w:val="008B3AAD"/>
    <w:rsid w:val="008B3CEC"/>
    <w:rsid w:val="008B3F29"/>
    <w:rsid w:val="008B4110"/>
    <w:rsid w:val="008B4418"/>
    <w:rsid w:val="008B4482"/>
    <w:rsid w:val="008B4533"/>
    <w:rsid w:val="008B4633"/>
    <w:rsid w:val="008B467B"/>
    <w:rsid w:val="008B47F2"/>
    <w:rsid w:val="008B4801"/>
    <w:rsid w:val="008B504B"/>
    <w:rsid w:val="008B5223"/>
    <w:rsid w:val="008B530A"/>
    <w:rsid w:val="008B5433"/>
    <w:rsid w:val="008B5576"/>
    <w:rsid w:val="008B59A7"/>
    <w:rsid w:val="008B5DB2"/>
    <w:rsid w:val="008B61FA"/>
    <w:rsid w:val="008B6359"/>
    <w:rsid w:val="008B689F"/>
    <w:rsid w:val="008B6FE2"/>
    <w:rsid w:val="008B7031"/>
    <w:rsid w:val="008B7044"/>
    <w:rsid w:val="008B7070"/>
    <w:rsid w:val="008B76AA"/>
    <w:rsid w:val="008B78A5"/>
    <w:rsid w:val="008B7C43"/>
    <w:rsid w:val="008C00B3"/>
    <w:rsid w:val="008C022B"/>
    <w:rsid w:val="008C0270"/>
    <w:rsid w:val="008C037E"/>
    <w:rsid w:val="008C052C"/>
    <w:rsid w:val="008C0596"/>
    <w:rsid w:val="008C05B2"/>
    <w:rsid w:val="008C0699"/>
    <w:rsid w:val="008C0A2C"/>
    <w:rsid w:val="008C0AA2"/>
    <w:rsid w:val="008C0C30"/>
    <w:rsid w:val="008C0C7E"/>
    <w:rsid w:val="008C0C85"/>
    <w:rsid w:val="008C0EC1"/>
    <w:rsid w:val="008C1581"/>
    <w:rsid w:val="008C163A"/>
    <w:rsid w:val="008C236D"/>
    <w:rsid w:val="008C2B64"/>
    <w:rsid w:val="008C2FE1"/>
    <w:rsid w:val="008C312C"/>
    <w:rsid w:val="008C3195"/>
    <w:rsid w:val="008C32E6"/>
    <w:rsid w:val="008C330D"/>
    <w:rsid w:val="008C3471"/>
    <w:rsid w:val="008C35AF"/>
    <w:rsid w:val="008C36A3"/>
    <w:rsid w:val="008C3709"/>
    <w:rsid w:val="008C384F"/>
    <w:rsid w:val="008C3A8D"/>
    <w:rsid w:val="008C3B96"/>
    <w:rsid w:val="008C3C9C"/>
    <w:rsid w:val="008C3D7C"/>
    <w:rsid w:val="008C3F75"/>
    <w:rsid w:val="008C3FC0"/>
    <w:rsid w:val="008C4008"/>
    <w:rsid w:val="008C40A3"/>
    <w:rsid w:val="008C415F"/>
    <w:rsid w:val="008C4378"/>
    <w:rsid w:val="008C4489"/>
    <w:rsid w:val="008C48C7"/>
    <w:rsid w:val="008C49FE"/>
    <w:rsid w:val="008C4B42"/>
    <w:rsid w:val="008C4BE1"/>
    <w:rsid w:val="008C4D8C"/>
    <w:rsid w:val="008C4D9E"/>
    <w:rsid w:val="008C4DA9"/>
    <w:rsid w:val="008C4E6D"/>
    <w:rsid w:val="008C513A"/>
    <w:rsid w:val="008C52BF"/>
    <w:rsid w:val="008C5321"/>
    <w:rsid w:val="008C534C"/>
    <w:rsid w:val="008C53FB"/>
    <w:rsid w:val="008C5480"/>
    <w:rsid w:val="008C568F"/>
    <w:rsid w:val="008C5694"/>
    <w:rsid w:val="008C595C"/>
    <w:rsid w:val="008C59CA"/>
    <w:rsid w:val="008C59E4"/>
    <w:rsid w:val="008C5BA7"/>
    <w:rsid w:val="008C5BDB"/>
    <w:rsid w:val="008C5E64"/>
    <w:rsid w:val="008C5F6C"/>
    <w:rsid w:val="008C6241"/>
    <w:rsid w:val="008C66EF"/>
    <w:rsid w:val="008C6733"/>
    <w:rsid w:val="008C6953"/>
    <w:rsid w:val="008C6B6F"/>
    <w:rsid w:val="008C6E4D"/>
    <w:rsid w:val="008C6EDD"/>
    <w:rsid w:val="008C70C9"/>
    <w:rsid w:val="008C717B"/>
    <w:rsid w:val="008C7395"/>
    <w:rsid w:val="008C73C9"/>
    <w:rsid w:val="008C7972"/>
    <w:rsid w:val="008C7EB5"/>
    <w:rsid w:val="008D00B4"/>
    <w:rsid w:val="008D0186"/>
    <w:rsid w:val="008D058B"/>
    <w:rsid w:val="008D06B8"/>
    <w:rsid w:val="008D07F6"/>
    <w:rsid w:val="008D0E32"/>
    <w:rsid w:val="008D0E83"/>
    <w:rsid w:val="008D0EDB"/>
    <w:rsid w:val="008D1420"/>
    <w:rsid w:val="008D18E2"/>
    <w:rsid w:val="008D18F8"/>
    <w:rsid w:val="008D1959"/>
    <w:rsid w:val="008D19BF"/>
    <w:rsid w:val="008D1A40"/>
    <w:rsid w:val="008D2207"/>
    <w:rsid w:val="008D24FB"/>
    <w:rsid w:val="008D2814"/>
    <w:rsid w:val="008D2818"/>
    <w:rsid w:val="008D2A1F"/>
    <w:rsid w:val="008D2E9C"/>
    <w:rsid w:val="008D3007"/>
    <w:rsid w:val="008D30CF"/>
    <w:rsid w:val="008D33B9"/>
    <w:rsid w:val="008D3436"/>
    <w:rsid w:val="008D3451"/>
    <w:rsid w:val="008D345B"/>
    <w:rsid w:val="008D34E9"/>
    <w:rsid w:val="008D3541"/>
    <w:rsid w:val="008D3A6C"/>
    <w:rsid w:val="008D3CF2"/>
    <w:rsid w:val="008D3EA0"/>
    <w:rsid w:val="008D3F65"/>
    <w:rsid w:val="008D3F85"/>
    <w:rsid w:val="008D437C"/>
    <w:rsid w:val="008D44FE"/>
    <w:rsid w:val="008D4ACF"/>
    <w:rsid w:val="008D4BE8"/>
    <w:rsid w:val="008D4D54"/>
    <w:rsid w:val="008D4D7C"/>
    <w:rsid w:val="008D5140"/>
    <w:rsid w:val="008D52A4"/>
    <w:rsid w:val="008D56F7"/>
    <w:rsid w:val="008D57DD"/>
    <w:rsid w:val="008D5C9B"/>
    <w:rsid w:val="008D5D54"/>
    <w:rsid w:val="008D6010"/>
    <w:rsid w:val="008D672A"/>
    <w:rsid w:val="008D6772"/>
    <w:rsid w:val="008D67FA"/>
    <w:rsid w:val="008D6CD2"/>
    <w:rsid w:val="008D6D1D"/>
    <w:rsid w:val="008D70E1"/>
    <w:rsid w:val="008D716D"/>
    <w:rsid w:val="008D729F"/>
    <w:rsid w:val="008D743A"/>
    <w:rsid w:val="008D7474"/>
    <w:rsid w:val="008D78F7"/>
    <w:rsid w:val="008D7CB2"/>
    <w:rsid w:val="008E00BD"/>
    <w:rsid w:val="008E01E1"/>
    <w:rsid w:val="008E05AB"/>
    <w:rsid w:val="008E0784"/>
    <w:rsid w:val="008E07B5"/>
    <w:rsid w:val="008E0892"/>
    <w:rsid w:val="008E08B5"/>
    <w:rsid w:val="008E1097"/>
    <w:rsid w:val="008E11C7"/>
    <w:rsid w:val="008E1260"/>
    <w:rsid w:val="008E12AC"/>
    <w:rsid w:val="008E137A"/>
    <w:rsid w:val="008E14A3"/>
    <w:rsid w:val="008E17A4"/>
    <w:rsid w:val="008E1969"/>
    <w:rsid w:val="008E1DCB"/>
    <w:rsid w:val="008E1DF0"/>
    <w:rsid w:val="008E2083"/>
    <w:rsid w:val="008E209F"/>
    <w:rsid w:val="008E230E"/>
    <w:rsid w:val="008E2454"/>
    <w:rsid w:val="008E258C"/>
    <w:rsid w:val="008E263F"/>
    <w:rsid w:val="008E26C7"/>
    <w:rsid w:val="008E2A29"/>
    <w:rsid w:val="008E2E0E"/>
    <w:rsid w:val="008E2E35"/>
    <w:rsid w:val="008E3080"/>
    <w:rsid w:val="008E3142"/>
    <w:rsid w:val="008E3248"/>
    <w:rsid w:val="008E335C"/>
    <w:rsid w:val="008E3BEA"/>
    <w:rsid w:val="008E3EE0"/>
    <w:rsid w:val="008E3F2A"/>
    <w:rsid w:val="008E3F3A"/>
    <w:rsid w:val="008E3FA6"/>
    <w:rsid w:val="008E3FD7"/>
    <w:rsid w:val="008E42D8"/>
    <w:rsid w:val="008E4839"/>
    <w:rsid w:val="008E4C12"/>
    <w:rsid w:val="008E54E3"/>
    <w:rsid w:val="008E5835"/>
    <w:rsid w:val="008E58F8"/>
    <w:rsid w:val="008E59C1"/>
    <w:rsid w:val="008E5A2C"/>
    <w:rsid w:val="008E60B7"/>
    <w:rsid w:val="008E68D5"/>
    <w:rsid w:val="008E6AF6"/>
    <w:rsid w:val="008E6E32"/>
    <w:rsid w:val="008E7293"/>
    <w:rsid w:val="008E73C5"/>
    <w:rsid w:val="008E7477"/>
    <w:rsid w:val="008E7548"/>
    <w:rsid w:val="008E77B9"/>
    <w:rsid w:val="008E7A12"/>
    <w:rsid w:val="008E7A23"/>
    <w:rsid w:val="008E7CB0"/>
    <w:rsid w:val="008E7F85"/>
    <w:rsid w:val="008F0129"/>
    <w:rsid w:val="008F0380"/>
    <w:rsid w:val="008F07A1"/>
    <w:rsid w:val="008F089E"/>
    <w:rsid w:val="008F0A02"/>
    <w:rsid w:val="008F0E4C"/>
    <w:rsid w:val="008F0EE1"/>
    <w:rsid w:val="008F1149"/>
    <w:rsid w:val="008F1336"/>
    <w:rsid w:val="008F1422"/>
    <w:rsid w:val="008F15C8"/>
    <w:rsid w:val="008F17BD"/>
    <w:rsid w:val="008F17D7"/>
    <w:rsid w:val="008F1857"/>
    <w:rsid w:val="008F196A"/>
    <w:rsid w:val="008F1E99"/>
    <w:rsid w:val="008F1F68"/>
    <w:rsid w:val="008F207B"/>
    <w:rsid w:val="008F21EB"/>
    <w:rsid w:val="008F2604"/>
    <w:rsid w:val="008F26C0"/>
    <w:rsid w:val="008F2774"/>
    <w:rsid w:val="008F28C9"/>
    <w:rsid w:val="008F2B20"/>
    <w:rsid w:val="008F2FE2"/>
    <w:rsid w:val="008F336C"/>
    <w:rsid w:val="008F362A"/>
    <w:rsid w:val="008F3711"/>
    <w:rsid w:val="008F3A93"/>
    <w:rsid w:val="008F3DC9"/>
    <w:rsid w:val="008F3E05"/>
    <w:rsid w:val="008F3FAC"/>
    <w:rsid w:val="008F4178"/>
    <w:rsid w:val="008F41EA"/>
    <w:rsid w:val="008F4274"/>
    <w:rsid w:val="008F4284"/>
    <w:rsid w:val="008F4290"/>
    <w:rsid w:val="008F42A5"/>
    <w:rsid w:val="008F44D4"/>
    <w:rsid w:val="008F473E"/>
    <w:rsid w:val="008F48D0"/>
    <w:rsid w:val="008F4923"/>
    <w:rsid w:val="008F49E6"/>
    <w:rsid w:val="008F4DC6"/>
    <w:rsid w:val="008F4E92"/>
    <w:rsid w:val="008F5204"/>
    <w:rsid w:val="008F52D3"/>
    <w:rsid w:val="008F531F"/>
    <w:rsid w:val="008F53CE"/>
    <w:rsid w:val="008F5418"/>
    <w:rsid w:val="008F5911"/>
    <w:rsid w:val="008F5A52"/>
    <w:rsid w:val="008F5A69"/>
    <w:rsid w:val="008F5A9F"/>
    <w:rsid w:val="008F5B2E"/>
    <w:rsid w:val="008F5BF1"/>
    <w:rsid w:val="008F5CF6"/>
    <w:rsid w:val="008F630E"/>
    <w:rsid w:val="008F66DB"/>
    <w:rsid w:val="008F67FF"/>
    <w:rsid w:val="008F69EC"/>
    <w:rsid w:val="008F7302"/>
    <w:rsid w:val="008F7698"/>
    <w:rsid w:val="008F78AA"/>
    <w:rsid w:val="008F7916"/>
    <w:rsid w:val="008F7966"/>
    <w:rsid w:val="008F7C6B"/>
    <w:rsid w:val="0090020B"/>
    <w:rsid w:val="0090037E"/>
    <w:rsid w:val="009005E3"/>
    <w:rsid w:val="009006E0"/>
    <w:rsid w:val="00900971"/>
    <w:rsid w:val="00901126"/>
    <w:rsid w:val="00901306"/>
    <w:rsid w:val="0090159E"/>
    <w:rsid w:val="009017ED"/>
    <w:rsid w:val="009018C5"/>
    <w:rsid w:val="009018CC"/>
    <w:rsid w:val="00901B83"/>
    <w:rsid w:val="0090201A"/>
    <w:rsid w:val="009021F6"/>
    <w:rsid w:val="00902242"/>
    <w:rsid w:val="00902A67"/>
    <w:rsid w:val="00902B38"/>
    <w:rsid w:val="00902C56"/>
    <w:rsid w:val="00902E6A"/>
    <w:rsid w:val="0090316B"/>
    <w:rsid w:val="009031F3"/>
    <w:rsid w:val="00903237"/>
    <w:rsid w:val="009032B2"/>
    <w:rsid w:val="00903323"/>
    <w:rsid w:val="00903662"/>
    <w:rsid w:val="00903A57"/>
    <w:rsid w:val="00903A9F"/>
    <w:rsid w:val="00903CC3"/>
    <w:rsid w:val="00903E8E"/>
    <w:rsid w:val="00903EF4"/>
    <w:rsid w:val="0090436B"/>
    <w:rsid w:val="0090466D"/>
    <w:rsid w:val="009046C3"/>
    <w:rsid w:val="009047D0"/>
    <w:rsid w:val="009048A3"/>
    <w:rsid w:val="00904AD4"/>
    <w:rsid w:val="00905243"/>
    <w:rsid w:val="0090553E"/>
    <w:rsid w:val="0090554C"/>
    <w:rsid w:val="009055C6"/>
    <w:rsid w:val="00905609"/>
    <w:rsid w:val="00905640"/>
    <w:rsid w:val="0090569E"/>
    <w:rsid w:val="00905703"/>
    <w:rsid w:val="00905E86"/>
    <w:rsid w:val="009060BD"/>
    <w:rsid w:val="0090610C"/>
    <w:rsid w:val="009061BF"/>
    <w:rsid w:val="009061EB"/>
    <w:rsid w:val="0090637F"/>
    <w:rsid w:val="00906423"/>
    <w:rsid w:val="0090652D"/>
    <w:rsid w:val="00906969"/>
    <w:rsid w:val="00906BC5"/>
    <w:rsid w:val="00906CCD"/>
    <w:rsid w:val="00906EA9"/>
    <w:rsid w:val="00907165"/>
    <w:rsid w:val="00907300"/>
    <w:rsid w:val="0090770E"/>
    <w:rsid w:val="009078E1"/>
    <w:rsid w:val="00907A54"/>
    <w:rsid w:val="00907A5E"/>
    <w:rsid w:val="00907AC7"/>
    <w:rsid w:val="00907DE8"/>
    <w:rsid w:val="00907EB8"/>
    <w:rsid w:val="00910011"/>
    <w:rsid w:val="00910070"/>
    <w:rsid w:val="00910255"/>
    <w:rsid w:val="0091054C"/>
    <w:rsid w:val="0091061A"/>
    <w:rsid w:val="00910B4B"/>
    <w:rsid w:val="00910B9F"/>
    <w:rsid w:val="00910DAA"/>
    <w:rsid w:val="00910E66"/>
    <w:rsid w:val="009111ED"/>
    <w:rsid w:val="00911719"/>
    <w:rsid w:val="009117A5"/>
    <w:rsid w:val="009117E3"/>
    <w:rsid w:val="00911818"/>
    <w:rsid w:val="00911858"/>
    <w:rsid w:val="009119DD"/>
    <w:rsid w:val="00911BF8"/>
    <w:rsid w:val="00911C6C"/>
    <w:rsid w:val="00911C97"/>
    <w:rsid w:val="00911FB0"/>
    <w:rsid w:val="009121AD"/>
    <w:rsid w:val="0091253D"/>
    <w:rsid w:val="0091265B"/>
    <w:rsid w:val="0091281F"/>
    <w:rsid w:val="009128D4"/>
    <w:rsid w:val="00912A0A"/>
    <w:rsid w:val="00912B2A"/>
    <w:rsid w:val="00912CCC"/>
    <w:rsid w:val="00913187"/>
    <w:rsid w:val="009131AD"/>
    <w:rsid w:val="00913304"/>
    <w:rsid w:val="0091348A"/>
    <w:rsid w:val="00913819"/>
    <w:rsid w:val="00913A42"/>
    <w:rsid w:val="00913D8D"/>
    <w:rsid w:val="0091427D"/>
    <w:rsid w:val="009143ED"/>
    <w:rsid w:val="0091488B"/>
    <w:rsid w:val="00914A0A"/>
    <w:rsid w:val="00914B53"/>
    <w:rsid w:val="00914BAD"/>
    <w:rsid w:val="00914C9E"/>
    <w:rsid w:val="00914EBD"/>
    <w:rsid w:val="0091514E"/>
    <w:rsid w:val="0091525B"/>
    <w:rsid w:val="0091528F"/>
    <w:rsid w:val="00915404"/>
    <w:rsid w:val="009155D9"/>
    <w:rsid w:val="00915919"/>
    <w:rsid w:val="00915927"/>
    <w:rsid w:val="0091598C"/>
    <w:rsid w:val="00915B3F"/>
    <w:rsid w:val="00915C51"/>
    <w:rsid w:val="00915DEC"/>
    <w:rsid w:val="00915FD7"/>
    <w:rsid w:val="00916147"/>
    <w:rsid w:val="009163F3"/>
    <w:rsid w:val="00916901"/>
    <w:rsid w:val="00916C46"/>
    <w:rsid w:val="00916E23"/>
    <w:rsid w:val="00916E67"/>
    <w:rsid w:val="00916F7A"/>
    <w:rsid w:val="0091711F"/>
    <w:rsid w:val="00917238"/>
    <w:rsid w:val="00917297"/>
    <w:rsid w:val="009177D5"/>
    <w:rsid w:val="0091799B"/>
    <w:rsid w:val="00917AF0"/>
    <w:rsid w:val="00917B0F"/>
    <w:rsid w:val="00917CFF"/>
    <w:rsid w:val="00917D22"/>
    <w:rsid w:val="00917FD8"/>
    <w:rsid w:val="0092018A"/>
    <w:rsid w:val="0092033D"/>
    <w:rsid w:val="009203C0"/>
    <w:rsid w:val="00920440"/>
    <w:rsid w:val="009208B0"/>
    <w:rsid w:val="00920AD7"/>
    <w:rsid w:val="00920CDE"/>
    <w:rsid w:val="00921053"/>
    <w:rsid w:val="00921074"/>
    <w:rsid w:val="009210D2"/>
    <w:rsid w:val="0092145B"/>
    <w:rsid w:val="0092148C"/>
    <w:rsid w:val="00921492"/>
    <w:rsid w:val="00921575"/>
    <w:rsid w:val="0092182E"/>
    <w:rsid w:val="00921AE9"/>
    <w:rsid w:val="00921BED"/>
    <w:rsid w:val="00921C0F"/>
    <w:rsid w:val="00921D7C"/>
    <w:rsid w:val="00921E2D"/>
    <w:rsid w:val="00921E77"/>
    <w:rsid w:val="00921FC4"/>
    <w:rsid w:val="00922281"/>
    <w:rsid w:val="009226AE"/>
    <w:rsid w:val="009229AD"/>
    <w:rsid w:val="00922C0E"/>
    <w:rsid w:val="00922C45"/>
    <w:rsid w:val="00922E55"/>
    <w:rsid w:val="00923045"/>
    <w:rsid w:val="00923058"/>
    <w:rsid w:val="009232B0"/>
    <w:rsid w:val="0092334F"/>
    <w:rsid w:val="009233BB"/>
    <w:rsid w:val="0092366C"/>
    <w:rsid w:val="0092380F"/>
    <w:rsid w:val="00923968"/>
    <w:rsid w:val="00923A41"/>
    <w:rsid w:val="00923A8A"/>
    <w:rsid w:val="00923AB8"/>
    <w:rsid w:val="00923B22"/>
    <w:rsid w:val="00923C09"/>
    <w:rsid w:val="00923C2B"/>
    <w:rsid w:val="0092406E"/>
    <w:rsid w:val="00924388"/>
    <w:rsid w:val="009243C2"/>
    <w:rsid w:val="0092445E"/>
    <w:rsid w:val="0092486D"/>
    <w:rsid w:val="00924C1F"/>
    <w:rsid w:val="00924CE1"/>
    <w:rsid w:val="00924E51"/>
    <w:rsid w:val="009252A5"/>
    <w:rsid w:val="00925BFF"/>
    <w:rsid w:val="00925D49"/>
    <w:rsid w:val="00926088"/>
    <w:rsid w:val="009261A0"/>
    <w:rsid w:val="009261BD"/>
    <w:rsid w:val="00926396"/>
    <w:rsid w:val="009265E3"/>
    <w:rsid w:val="009267CC"/>
    <w:rsid w:val="009267FD"/>
    <w:rsid w:val="00926804"/>
    <w:rsid w:val="0092693B"/>
    <w:rsid w:val="00926976"/>
    <w:rsid w:val="00926A88"/>
    <w:rsid w:val="00926C3D"/>
    <w:rsid w:val="00926CBE"/>
    <w:rsid w:val="00927012"/>
    <w:rsid w:val="0092719C"/>
    <w:rsid w:val="009272D1"/>
    <w:rsid w:val="00927418"/>
    <w:rsid w:val="00927A78"/>
    <w:rsid w:val="00927B0C"/>
    <w:rsid w:val="00927B7F"/>
    <w:rsid w:val="00927DF7"/>
    <w:rsid w:val="00927ECB"/>
    <w:rsid w:val="00927FFC"/>
    <w:rsid w:val="009300F1"/>
    <w:rsid w:val="009301D9"/>
    <w:rsid w:val="0093023C"/>
    <w:rsid w:val="00930468"/>
    <w:rsid w:val="00930657"/>
    <w:rsid w:val="00930660"/>
    <w:rsid w:val="009309B1"/>
    <w:rsid w:val="00930ECD"/>
    <w:rsid w:val="009312D6"/>
    <w:rsid w:val="00931777"/>
    <w:rsid w:val="009322C8"/>
    <w:rsid w:val="00932319"/>
    <w:rsid w:val="0093234E"/>
    <w:rsid w:val="00932657"/>
    <w:rsid w:val="00932782"/>
    <w:rsid w:val="00932B25"/>
    <w:rsid w:val="00932D00"/>
    <w:rsid w:val="00932FCD"/>
    <w:rsid w:val="00933065"/>
    <w:rsid w:val="00933074"/>
    <w:rsid w:val="0093313F"/>
    <w:rsid w:val="009331AA"/>
    <w:rsid w:val="00933430"/>
    <w:rsid w:val="0093344A"/>
    <w:rsid w:val="00933522"/>
    <w:rsid w:val="009335F1"/>
    <w:rsid w:val="0093383B"/>
    <w:rsid w:val="00933870"/>
    <w:rsid w:val="00933A2E"/>
    <w:rsid w:val="00933A7C"/>
    <w:rsid w:val="00933AAE"/>
    <w:rsid w:val="00933C9B"/>
    <w:rsid w:val="00933E85"/>
    <w:rsid w:val="00934138"/>
    <w:rsid w:val="0093425A"/>
    <w:rsid w:val="009344CF"/>
    <w:rsid w:val="009344EB"/>
    <w:rsid w:val="00934574"/>
    <w:rsid w:val="0093487B"/>
    <w:rsid w:val="00934C8C"/>
    <w:rsid w:val="00935052"/>
    <w:rsid w:val="00935595"/>
    <w:rsid w:val="009356CE"/>
    <w:rsid w:val="00935721"/>
    <w:rsid w:val="00935A9D"/>
    <w:rsid w:val="00935B19"/>
    <w:rsid w:val="00935B2A"/>
    <w:rsid w:val="00935C5F"/>
    <w:rsid w:val="009363DA"/>
    <w:rsid w:val="00936598"/>
    <w:rsid w:val="00936CBF"/>
    <w:rsid w:val="00936DC9"/>
    <w:rsid w:val="00937117"/>
    <w:rsid w:val="0093716D"/>
    <w:rsid w:val="009371D9"/>
    <w:rsid w:val="0093764F"/>
    <w:rsid w:val="00937A67"/>
    <w:rsid w:val="00937AF9"/>
    <w:rsid w:val="00937ECB"/>
    <w:rsid w:val="00940113"/>
    <w:rsid w:val="009401A9"/>
    <w:rsid w:val="0094027E"/>
    <w:rsid w:val="0094030E"/>
    <w:rsid w:val="00940320"/>
    <w:rsid w:val="00940330"/>
    <w:rsid w:val="00940885"/>
    <w:rsid w:val="00940AB9"/>
    <w:rsid w:val="00940AD2"/>
    <w:rsid w:val="00940C14"/>
    <w:rsid w:val="009414FC"/>
    <w:rsid w:val="009415C4"/>
    <w:rsid w:val="009417A9"/>
    <w:rsid w:val="009417E0"/>
    <w:rsid w:val="00941A57"/>
    <w:rsid w:val="00941ABE"/>
    <w:rsid w:val="00941B66"/>
    <w:rsid w:val="00941B73"/>
    <w:rsid w:val="00941D92"/>
    <w:rsid w:val="0094203A"/>
    <w:rsid w:val="0094222D"/>
    <w:rsid w:val="00942624"/>
    <w:rsid w:val="0094269D"/>
    <w:rsid w:val="00942941"/>
    <w:rsid w:val="009431AC"/>
    <w:rsid w:val="00943332"/>
    <w:rsid w:val="009433D2"/>
    <w:rsid w:val="00943650"/>
    <w:rsid w:val="00943865"/>
    <w:rsid w:val="009438C7"/>
    <w:rsid w:val="00943A26"/>
    <w:rsid w:val="00943AAD"/>
    <w:rsid w:val="00943C42"/>
    <w:rsid w:val="00943DD3"/>
    <w:rsid w:val="00943FF9"/>
    <w:rsid w:val="00944096"/>
    <w:rsid w:val="00944287"/>
    <w:rsid w:val="00944344"/>
    <w:rsid w:val="009443E7"/>
    <w:rsid w:val="00944454"/>
    <w:rsid w:val="00944586"/>
    <w:rsid w:val="009445E7"/>
    <w:rsid w:val="00944929"/>
    <w:rsid w:val="00944D71"/>
    <w:rsid w:val="00944DE9"/>
    <w:rsid w:val="009451DD"/>
    <w:rsid w:val="00945424"/>
    <w:rsid w:val="00945558"/>
    <w:rsid w:val="00945F21"/>
    <w:rsid w:val="00946027"/>
    <w:rsid w:val="00946064"/>
    <w:rsid w:val="00946388"/>
    <w:rsid w:val="009465BF"/>
    <w:rsid w:val="00946894"/>
    <w:rsid w:val="00946C9C"/>
    <w:rsid w:val="00946E52"/>
    <w:rsid w:val="00947364"/>
    <w:rsid w:val="009479E1"/>
    <w:rsid w:val="00947BBF"/>
    <w:rsid w:val="00947DC0"/>
    <w:rsid w:val="00947F6C"/>
    <w:rsid w:val="00950301"/>
    <w:rsid w:val="00950435"/>
    <w:rsid w:val="009504EC"/>
    <w:rsid w:val="00950933"/>
    <w:rsid w:val="00950DC8"/>
    <w:rsid w:val="00950DF2"/>
    <w:rsid w:val="00950E27"/>
    <w:rsid w:val="00950F19"/>
    <w:rsid w:val="00950F67"/>
    <w:rsid w:val="00950F78"/>
    <w:rsid w:val="0095120B"/>
    <w:rsid w:val="0095193D"/>
    <w:rsid w:val="00951CC5"/>
    <w:rsid w:val="00951DFA"/>
    <w:rsid w:val="00951E5D"/>
    <w:rsid w:val="00951F1F"/>
    <w:rsid w:val="009521EE"/>
    <w:rsid w:val="00952580"/>
    <w:rsid w:val="009526DD"/>
    <w:rsid w:val="009526F5"/>
    <w:rsid w:val="0095281C"/>
    <w:rsid w:val="0095289F"/>
    <w:rsid w:val="00952C58"/>
    <w:rsid w:val="00952D0D"/>
    <w:rsid w:val="00952D60"/>
    <w:rsid w:val="00952FA1"/>
    <w:rsid w:val="00953016"/>
    <w:rsid w:val="009536CA"/>
    <w:rsid w:val="009538C3"/>
    <w:rsid w:val="00953AE9"/>
    <w:rsid w:val="00953DEC"/>
    <w:rsid w:val="00953F46"/>
    <w:rsid w:val="00954514"/>
    <w:rsid w:val="00954706"/>
    <w:rsid w:val="00954766"/>
    <w:rsid w:val="009549C8"/>
    <w:rsid w:val="00954A66"/>
    <w:rsid w:val="0095500A"/>
    <w:rsid w:val="00955043"/>
    <w:rsid w:val="0095510A"/>
    <w:rsid w:val="0095564C"/>
    <w:rsid w:val="00955CEE"/>
    <w:rsid w:val="00955D73"/>
    <w:rsid w:val="00955FBD"/>
    <w:rsid w:val="009563DA"/>
    <w:rsid w:val="0095690F"/>
    <w:rsid w:val="009569FD"/>
    <w:rsid w:val="00956AE7"/>
    <w:rsid w:val="00956BB4"/>
    <w:rsid w:val="00956C63"/>
    <w:rsid w:val="00956EC5"/>
    <w:rsid w:val="00956F48"/>
    <w:rsid w:val="00956FCB"/>
    <w:rsid w:val="00957998"/>
    <w:rsid w:val="00957DF9"/>
    <w:rsid w:val="00957F14"/>
    <w:rsid w:val="00957FC1"/>
    <w:rsid w:val="00960159"/>
    <w:rsid w:val="0096039A"/>
    <w:rsid w:val="00960668"/>
    <w:rsid w:val="009606CE"/>
    <w:rsid w:val="0096096A"/>
    <w:rsid w:val="00960FB9"/>
    <w:rsid w:val="0096108F"/>
    <w:rsid w:val="0096109E"/>
    <w:rsid w:val="009612DF"/>
    <w:rsid w:val="00961588"/>
    <w:rsid w:val="00961902"/>
    <w:rsid w:val="00962222"/>
    <w:rsid w:val="009623A1"/>
    <w:rsid w:val="0096243E"/>
    <w:rsid w:val="00962453"/>
    <w:rsid w:val="0096278E"/>
    <w:rsid w:val="00962925"/>
    <w:rsid w:val="00962A56"/>
    <w:rsid w:val="00962BD1"/>
    <w:rsid w:val="00962EF5"/>
    <w:rsid w:val="00962F89"/>
    <w:rsid w:val="00962F9D"/>
    <w:rsid w:val="00963034"/>
    <w:rsid w:val="0096315B"/>
    <w:rsid w:val="0096321E"/>
    <w:rsid w:val="009635BC"/>
    <w:rsid w:val="00963803"/>
    <w:rsid w:val="00963A25"/>
    <w:rsid w:val="00963A28"/>
    <w:rsid w:val="00963BB2"/>
    <w:rsid w:val="00963C1E"/>
    <w:rsid w:val="00963C4D"/>
    <w:rsid w:val="00963E02"/>
    <w:rsid w:val="00964676"/>
    <w:rsid w:val="00964805"/>
    <w:rsid w:val="0096494F"/>
    <w:rsid w:val="00964D0D"/>
    <w:rsid w:val="0096529E"/>
    <w:rsid w:val="009654DD"/>
    <w:rsid w:val="00965599"/>
    <w:rsid w:val="009655C9"/>
    <w:rsid w:val="0096577D"/>
    <w:rsid w:val="00965787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8B9"/>
    <w:rsid w:val="009669ED"/>
    <w:rsid w:val="00966DEB"/>
    <w:rsid w:val="00967038"/>
    <w:rsid w:val="00967081"/>
    <w:rsid w:val="009672A3"/>
    <w:rsid w:val="009672B0"/>
    <w:rsid w:val="00967622"/>
    <w:rsid w:val="009676EC"/>
    <w:rsid w:val="00967ABE"/>
    <w:rsid w:val="00967D7E"/>
    <w:rsid w:val="00967E22"/>
    <w:rsid w:val="00967E40"/>
    <w:rsid w:val="00967EC4"/>
    <w:rsid w:val="009700E0"/>
    <w:rsid w:val="00970400"/>
    <w:rsid w:val="009704BA"/>
    <w:rsid w:val="0097069F"/>
    <w:rsid w:val="009706B3"/>
    <w:rsid w:val="0097082A"/>
    <w:rsid w:val="009709F5"/>
    <w:rsid w:val="00970CFB"/>
    <w:rsid w:val="00970E67"/>
    <w:rsid w:val="00970EE3"/>
    <w:rsid w:val="00971113"/>
    <w:rsid w:val="0097131A"/>
    <w:rsid w:val="00971467"/>
    <w:rsid w:val="00971563"/>
    <w:rsid w:val="00971B39"/>
    <w:rsid w:val="0097237C"/>
    <w:rsid w:val="009723AA"/>
    <w:rsid w:val="009723E1"/>
    <w:rsid w:val="009725D5"/>
    <w:rsid w:val="009726CC"/>
    <w:rsid w:val="009727E3"/>
    <w:rsid w:val="0097290D"/>
    <w:rsid w:val="0097297E"/>
    <w:rsid w:val="00972AAD"/>
    <w:rsid w:val="00972B9D"/>
    <w:rsid w:val="00972D4B"/>
    <w:rsid w:val="00972EC7"/>
    <w:rsid w:val="00972F39"/>
    <w:rsid w:val="00972F61"/>
    <w:rsid w:val="00972F6C"/>
    <w:rsid w:val="009731FB"/>
    <w:rsid w:val="0097383F"/>
    <w:rsid w:val="009738B3"/>
    <w:rsid w:val="00973A53"/>
    <w:rsid w:val="00973C2B"/>
    <w:rsid w:val="00973CAC"/>
    <w:rsid w:val="00974470"/>
    <w:rsid w:val="00974664"/>
    <w:rsid w:val="0097468E"/>
    <w:rsid w:val="00974A10"/>
    <w:rsid w:val="00974B80"/>
    <w:rsid w:val="00974CA8"/>
    <w:rsid w:val="00974F54"/>
    <w:rsid w:val="00975042"/>
    <w:rsid w:val="009750B3"/>
    <w:rsid w:val="00975349"/>
    <w:rsid w:val="009754AB"/>
    <w:rsid w:val="0097577C"/>
    <w:rsid w:val="00975787"/>
    <w:rsid w:val="009759DE"/>
    <w:rsid w:val="00975AD0"/>
    <w:rsid w:val="0097606F"/>
    <w:rsid w:val="009760DB"/>
    <w:rsid w:val="0097620E"/>
    <w:rsid w:val="00976356"/>
    <w:rsid w:val="009765E4"/>
    <w:rsid w:val="00976656"/>
    <w:rsid w:val="00976D23"/>
    <w:rsid w:val="00976D5E"/>
    <w:rsid w:val="009770ED"/>
    <w:rsid w:val="009773CD"/>
    <w:rsid w:val="009774F4"/>
    <w:rsid w:val="0097779E"/>
    <w:rsid w:val="009777CB"/>
    <w:rsid w:val="00977846"/>
    <w:rsid w:val="009779DA"/>
    <w:rsid w:val="009779E3"/>
    <w:rsid w:val="00977A8B"/>
    <w:rsid w:val="00977AB0"/>
    <w:rsid w:val="00977B28"/>
    <w:rsid w:val="00977BBB"/>
    <w:rsid w:val="00977BE1"/>
    <w:rsid w:val="00980164"/>
    <w:rsid w:val="0098017B"/>
    <w:rsid w:val="00980A4B"/>
    <w:rsid w:val="00980ADF"/>
    <w:rsid w:val="00980CC8"/>
    <w:rsid w:val="00980E8B"/>
    <w:rsid w:val="00980F47"/>
    <w:rsid w:val="009810A4"/>
    <w:rsid w:val="00981356"/>
    <w:rsid w:val="00981374"/>
    <w:rsid w:val="009813F2"/>
    <w:rsid w:val="00981474"/>
    <w:rsid w:val="0098164E"/>
    <w:rsid w:val="00981934"/>
    <w:rsid w:val="00981957"/>
    <w:rsid w:val="00981CB2"/>
    <w:rsid w:val="0098207D"/>
    <w:rsid w:val="00982249"/>
    <w:rsid w:val="009822C6"/>
    <w:rsid w:val="00982D57"/>
    <w:rsid w:val="009835ED"/>
    <w:rsid w:val="0098384D"/>
    <w:rsid w:val="0098384E"/>
    <w:rsid w:val="00983A52"/>
    <w:rsid w:val="00983F97"/>
    <w:rsid w:val="009840A2"/>
    <w:rsid w:val="009841EA"/>
    <w:rsid w:val="0098433F"/>
    <w:rsid w:val="0098446D"/>
    <w:rsid w:val="00984760"/>
    <w:rsid w:val="009847DF"/>
    <w:rsid w:val="00984890"/>
    <w:rsid w:val="00984A0E"/>
    <w:rsid w:val="00984AE0"/>
    <w:rsid w:val="00985403"/>
    <w:rsid w:val="0098559B"/>
    <w:rsid w:val="009857F6"/>
    <w:rsid w:val="0098580D"/>
    <w:rsid w:val="00985942"/>
    <w:rsid w:val="00985B77"/>
    <w:rsid w:val="00985F8F"/>
    <w:rsid w:val="00986139"/>
    <w:rsid w:val="009861E5"/>
    <w:rsid w:val="0098635C"/>
    <w:rsid w:val="0098638B"/>
    <w:rsid w:val="009863E6"/>
    <w:rsid w:val="009864A9"/>
    <w:rsid w:val="009867BA"/>
    <w:rsid w:val="009869C2"/>
    <w:rsid w:val="009869D2"/>
    <w:rsid w:val="00986AE3"/>
    <w:rsid w:val="00986DB3"/>
    <w:rsid w:val="0098791B"/>
    <w:rsid w:val="00987A06"/>
    <w:rsid w:val="00987A0D"/>
    <w:rsid w:val="00987B7D"/>
    <w:rsid w:val="009902A2"/>
    <w:rsid w:val="00990DCF"/>
    <w:rsid w:val="00990E63"/>
    <w:rsid w:val="0099104B"/>
    <w:rsid w:val="00991137"/>
    <w:rsid w:val="00991206"/>
    <w:rsid w:val="009916AD"/>
    <w:rsid w:val="009916C2"/>
    <w:rsid w:val="009919CC"/>
    <w:rsid w:val="00991A0F"/>
    <w:rsid w:val="00991EA8"/>
    <w:rsid w:val="00992245"/>
    <w:rsid w:val="00992405"/>
    <w:rsid w:val="00992769"/>
    <w:rsid w:val="0099283A"/>
    <w:rsid w:val="009928CB"/>
    <w:rsid w:val="00992F4A"/>
    <w:rsid w:val="0099346F"/>
    <w:rsid w:val="00993949"/>
    <w:rsid w:val="00993991"/>
    <w:rsid w:val="00993B03"/>
    <w:rsid w:val="00993E2E"/>
    <w:rsid w:val="00993FE9"/>
    <w:rsid w:val="00994623"/>
    <w:rsid w:val="00994822"/>
    <w:rsid w:val="009949B1"/>
    <w:rsid w:val="00994F5B"/>
    <w:rsid w:val="009950B5"/>
    <w:rsid w:val="00995392"/>
    <w:rsid w:val="00995975"/>
    <w:rsid w:val="00995B17"/>
    <w:rsid w:val="00995C22"/>
    <w:rsid w:val="00996132"/>
    <w:rsid w:val="0099622D"/>
    <w:rsid w:val="00996446"/>
    <w:rsid w:val="0099659D"/>
    <w:rsid w:val="00996778"/>
    <w:rsid w:val="009969E5"/>
    <w:rsid w:val="009969E7"/>
    <w:rsid w:val="00996A55"/>
    <w:rsid w:val="00996B89"/>
    <w:rsid w:val="00996CF7"/>
    <w:rsid w:val="009979AD"/>
    <w:rsid w:val="00997B73"/>
    <w:rsid w:val="009A01AB"/>
    <w:rsid w:val="009A02C2"/>
    <w:rsid w:val="009A031E"/>
    <w:rsid w:val="009A0353"/>
    <w:rsid w:val="009A0854"/>
    <w:rsid w:val="009A0DE2"/>
    <w:rsid w:val="009A107A"/>
    <w:rsid w:val="009A135D"/>
    <w:rsid w:val="009A1448"/>
    <w:rsid w:val="009A15BC"/>
    <w:rsid w:val="009A16C1"/>
    <w:rsid w:val="009A178F"/>
    <w:rsid w:val="009A18AA"/>
    <w:rsid w:val="009A1C3C"/>
    <w:rsid w:val="009A1E0F"/>
    <w:rsid w:val="009A1E6A"/>
    <w:rsid w:val="009A226B"/>
    <w:rsid w:val="009A2483"/>
    <w:rsid w:val="009A260A"/>
    <w:rsid w:val="009A2714"/>
    <w:rsid w:val="009A2A0B"/>
    <w:rsid w:val="009A30E7"/>
    <w:rsid w:val="009A3190"/>
    <w:rsid w:val="009A31CB"/>
    <w:rsid w:val="009A352C"/>
    <w:rsid w:val="009A360E"/>
    <w:rsid w:val="009A3FBA"/>
    <w:rsid w:val="009A4471"/>
    <w:rsid w:val="009A46CE"/>
    <w:rsid w:val="009A49F0"/>
    <w:rsid w:val="009A505D"/>
    <w:rsid w:val="009A5232"/>
    <w:rsid w:val="009A52BF"/>
    <w:rsid w:val="009A5447"/>
    <w:rsid w:val="009A5B87"/>
    <w:rsid w:val="009A5C93"/>
    <w:rsid w:val="009A60BA"/>
    <w:rsid w:val="009A6109"/>
    <w:rsid w:val="009A6519"/>
    <w:rsid w:val="009A6824"/>
    <w:rsid w:val="009A6851"/>
    <w:rsid w:val="009A696E"/>
    <w:rsid w:val="009A6980"/>
    <w:rsid w:val="009A6CDA"/>
    <w:rsid w:val="009A6CEF"/>
    <w:rsid w:val="009A7496"/>
    <w:rsid w:val="009A7A6B"/>
    <w:rsid w:val="009A7CDF"/>
    <w:rsid w:val="009A7F2E"/>
    <w:rsid w:val="009B0360"/>
    <w:rsid w:val="009B06A9"/>
    <w:rsid w:val="009B07B0"/>
    <w:rsid w:val="009B0992"/>
    <w:rsid w:val="009B0A46"/>
    <w:rsid w:val="009B0B56"/>
    <w:rsid w:val="009B0F2F"/>
    <w:rsid w:val="009B119F"/>
    <w:rsid w:val="009B12D3"/>
    <w:rsid w:val="009B15AB"/>
    <w:rsid w:val="009B16AC"/>
    <w:rsid w:val="009B18ED"/>
    <w:rsid w:val="009B1AC4"/>
    <w:rsid w:val="009B1AFF"/>
    <w:rsid w:val="009B2002"/>
    <w:rsid w:val="009B2266"/>
    <w:rsid w:val="009B22DC"/>
    <w:rsid w:val="009B2472"/>
    <w:rsid w:val="009B2583"/>
    <w:rsid w:val="009B258A"/>
    <w:rsid w:val="009B26AB"/>
    <w:rsid w:val="009B2894"/>
    <w:rsid w:val="009B28D5"/>
    <w:rsid w:val="009B2908"/>
    <w:rsid w:val="009B298A"/>
    <w:rsid w:val="009B2AA9"/>
    <w:rsid w:val="009B2B08"/>
    <w:rsid w:val="009B2DB7"/>
    <w:rsid w:val="009B2F70"/>
    <w:rsid w:val="009B36EE"/>
    <w:rsid w:val="009B3909"/>
    <w:rsid w:val="009B3929"/>
    <w:rsid w:val="009B3B6A"/>
    <w:rsid w:val="009B3E24"/>
    <w:rsid w:val="009B440B"/>
    <w:rsid w:val="009B4514"/>
    <w:rsid w:val="009B4B4C"/>
    <w:rsid w:val="009B4CD1"/>
    <w:rsid w:val="009B50A2"/>
    <w:rsid w:val="009B50ED"/>
    <w:rsid w:val="009B53ED"/>
    <w:rsid w:val="009B53F8"/>
    <w:rsid w:val="009B543B"/>
    <w:rsid w:val="009B5D32"/>
    <w:rsid w:val="009B5F90"/>
    <w:rsid w:val="009B62F6"/>
    <w:rsid w:val="009B64C9"/>
    <w:rsid w:val="009B66E8"/>
    <w:rsid w:val="009B67C7"/>
    <w:rsid w:val="009B6ACA"/>
    <w:rsid w:val="009B6B00"/>
    <w:rsid w:val="009B6B96"/>
    <w:rsid w:val="009B6CCD"/>
    <w:rsid w:val="009B6DD4"/>
    <w:rsid w:val="009B7192"/>
    <w:rsid w:val="009B71B2"/>
    <w:rsid w:val="009B71DF"/>
    <w:rsid w:val="009B74BB"/>
    <w:rsid w:val="009B766C"/>
    <w:rsid w:val="009B7D54"/>
    <w:rsid w:val="009B7E37"/>
    <w:rsid w:val="009B7EF6"/>
    <w:rsid w:val="009C0147"/>
    <w:rsid w:val="009C01EF"/>
    <w:rsid w:val="009C0234"/>
    <w:rsid w:val="009C0502"/>
    <w:rsid w:val="009C05B7"/>
    <w:rsid w:val="009C0656"/>
    <w:rsid w:val="009C06D9"/>
    <w:rsid w:val="009C0858"/>
    <w:rsid w:val="009C0A0D"/>
    <w:rsid w:val="009C0AB7"/>
    <w:rsid w:val="009C0D50"/>
    <w:rsid w:val="009C0D78"/>
    <w:rsid w:val="009C0E20"/>
    <w:rsid w:val="009C0E44"/>
    <w:rsid w:val="009C0EE0"/>
    <w:rsid w:val="009C106E"/>
    <w:rsid w:val="009C10A5"/>
    <w:rsid w:val="009C13AC"/>
    <w:rsid w:val="009C13B3"/>
    <w:rsid w:val="009C13E6"/>
    <w:rsid w:val="009C15C3"/>
    <w:rsid w:val="009C19AA"/>
    <w:rsid w:val="009C1CD7"/>
    <w:rsid w:val="009C1DE8"/>
    <w:rsid w:val="009C2300"/>
    <w:rsid w:val="009C25DF"/>
    <w:rsid w:val="009C2803"/>
    <w:rsid w:val="009C298D"/>
    <w:rsid w:val="009C2A22"/>
    <w:rsid w:val="009C2B55"/>
    <w:rsid w:val="009C2D0C"/>
    <w:rsid w:val="009C2EFB"/>
    <w:rsid w:val="009C2FE7"/>
    <w:rsid w:val="009C323F"/>
    <w:rsid w:val="009C37D0"/>
    <w:rsid w:val="009C3DBA"/>
    <w:rsid w:val="009C3FE6"/>
    <w:rsid w:val="009C4021"/>
    <w:rsid w:val="009C41ED"/>
    <w:rsid w:val="009C4254"/>
    <w:rsid w:val="009C42F4"/>
    <w:rsid w:val="009C48FD"/>
    <w:rsid w:val="009C4D0E"/>
    <w:rsid w:val="009C4E2D"/>
    <w:rsid w:val="009C5616"/>
    <w:rsid w:val="009C5786"/>
    <w:rsid w:val="009C5953"/>
    <w:rsid w:val="009C5989"/>
    <w:rsid w:val="009C5A45"/>
    <w:rsid w:val="009C5B70"/>
    <w:rsid w:val="009C5EBF"/>
    <w:rsid w:val="009C5F2F"/>
    <w:rsid w:val="009C60B4"/>
    <w:rsid w:val="009C615B"/>
    <w:rsid w:val="009C691E"/>
    <w:rsid w:val="009C6C8F"/>
    <w:rsid w:val="009C711E"/>
    <w:rsid w:val="009C735F"/>
    <w:rsid w:val="009C74DC"/>
    <w:rsid w:val="009C75A0"/>
    <w:rsid w:val="009C7952"/>
    <w:rsid w:val="009C79A4"/>
    <w:rsid w:val="009C7C40"/>
    <w:rsid w:val="009C7E4F"/>
    <w:rsid w:val="009C7F83"/>
    <w:rsid w:val="009D00CB"/>
    <w:rsid w:val="009D011E"/>
    <w:rsid w:val="009D014E"/>
    <w:rsid w:val="009D0358"/>
    <w:rsid w:val="009D0840"/>
    <w:rsid w:val="009D087C"/>
    <w:rsid w:val="009D08A1"/>
    <w:rsid w:val="009D090C"/>
    <w:rsid w:val="009D0B11"/>
    <w:rsid w:val="009D132E"/>
    <w:rsid w:val="009D1349"/>
    <w:rsid w:val="009D1440"/>
    <w:rsid w:val="009D15A3"/>
    <w:rsid w:val="009D1611"/>
    <w:rsid w:val="009D1AEE"/>
    <w:rsid w:val="009D1B16"/>
    <w:rsid w:val="009D2AF3"/>
    <w:rsid w:val="009D2C53"/>
    <w:rsid w:val="009D2DF1"/>
    <w:rsid w:val="009D2E8B"/>
    <w:rsid w:val="009D2E98"/>
    <w:rsid w:val="009D2ED4"/>
    <w:rsid w:val="009D309F"/>
    <w:rsid w:val="009D331D"/>
    <w:rsid w:val="009D3663"/>
    <w:rsid w:val="009D36DF"/>
    <w:rsid w:val="009D3842"/>
    <w:rsid w:val="009D39C3"/>
    <w:rsid w:val="009D3D38"/>
    <w:rsid w:val="009D3DF4"/>
    <w:rsid w:val="009D43D3"/>
    <w:rsid w:val="009D44F8"/>
    <w:rsid w:val="009D44FF"/>
    <w:rsid w:val="009D4663"/>
    <w:rsid w:val="009D4709"/>
    <w:rsid w:val="009D4738"/>
    <w:rsid w:val="009D473B"/>
    <w:rsid w:val="009D48D6"/>
    <w:rsid w:val="009D49F9"/>
    <w:rsid w:val="009D4C05"/>
    <w:rsid w:val="009D4CD1"/>
    <w:rsid w:val="009D4DA3"/>
    <w:rsid w:val="009D5178"/>
    <w:rsid w:val="009D5192"/>
    <w:rsid w:val="009D549D"/>
    <w:rsid w:val="009D5500"/>
    <w:rsid w:val="009D5904"/>
    <w:rsid w:val="009D59A8"/>
    <w:rsid w:val="009D5A52"/>
    <w:rsid w:val="009D6133"/>
    <w:rsid w:val="009D64D1"/>
    <w:rsid w:val="009D655D"/>
    <w:rsid w:val="009D6860"/>
    <w:rsid w:val="009D692D"/>
    <w:rsid w:val="009D6F72"/>
    <w:rsid w:val="009D7019"/>
    <w:rsid w:val="009D726B"/>
    <w:rsid w:val="009D75E5"/>
    <w:rsid w:val="009D75E6"/>
    <w:rsid w:val="009D75ED"/>
    <w:rsid w:val="009D7891"/>
    <w:rsid w:val="009D7BC4"/>
    <w:rsid w:val="009D7BF4"/>
    <w:rsid w:val="009D7FCA"/>
    <w:rsid w:val="009E049B"/>
    <w:rsid w:val="009E0630"/>
    <w:rsid w:val="009E081B"/>
    <w:rsid w:val="009E08BF"/>
    <w:rsid w:val="009E08C1"/>
    <w:rsid w:val="009E0A74"/>
    <w:rsid w:val="009E0FE8"/>
    <w:rsid w:val="009E0FFB"/>
    <w:rsid w:val="009E10BF"/>
    <w:rsid w:val="009E11D6"/>
    <w:rsid w:val="009E1905"/>
    <w:rsid w:val="009E1936"/>
    <w:rsid w:val="009E1BAF"/>
    <w:rsid w:val="009E2002"/>
    <w:rsid w:val="009E2460"/>
    <w:rsid w:val="009E25A9"/>
    <w:rsid w:val="009E279A"/>
    <w:rsid w:val="009E2BF8"/>
    <w:rsid w:val="009E2CBB"/>
    <w:rsid w:val="009E2CCD"/>
    <w:rsid w:val="009E2D40"/>
    <w:rsid w:val="009E2E16"/>
    <w:rsid w:val="009E2E6D"/>
    <w:rsid w:val="009E31AF"/>
    <w:rsid w:val="009E32BC"/>
    <w:rsid w:val="009E33D7"/>
    <w:rsid w:val="009E347D"/>
    <w:rsid w:val="009E35C4"/>
    <w:rsid w:val="009E35FF"/>
    <w:rsid w:val="009E371D"/>
    <w:rsid w:val="009E39F9"/>
    <w:rsid w:val="009E3CD5"/>
    <w:rsid w:val="009E3DBE"/>
    <w:rsid w:val="009E415E"/>
    <w:rsid w:val="009E4316"/>
    <w:rsid w:val="009E4961"/>
    <w:rsid w:val="009E4A1A"/>
    <w:rsid w:val="009E4C95"/>
    <w:rsid w:val="009E4D8D"/>
    <w:rsid w:val="009E4FE1"/>
    <w:rsid w:val="009E577F"/>
    <w:rsid w:val="009E5A83"/>
    <w:rsid w:val="009E61C4"/>
    <w:rsid w:val="009E64D1"/>
    <w:rsid w:val="009E6782"/>
    <w:rsid w:val="009E6825"/>
    <w:rsid w:val="009E695E"/>
    <w:rsid w:val="009E6A06"/>
    <w:rsid w:val="009E6B42"/>
    <w:rsid w:val="009E6C41"/>
    <w:rsid w:val="009E6F70"/>
    <w:rsid w:val="009E7400"/>
    <w:rsid w:val="009E7AF2"/>
    <w:rsid w:val="009E7D0E"/>
    <w:rsid w:val="009E7F6A"/>
    <w:rsid w:val="009E7FCC"/>
    <w:rsid w:val="009F021A"/>
    <w:rsid w:val="009F0AEF"/>
    <w:rsid w:val="009F0C96"/>
    <w:rsid w:val="009F0FDE"/>
    <w:rsid w:val="009F15C0"/>
    <w:rsid w:val="009F1C7C"/>
    <w:rsid w:val="009F1EF3"/>
    <w:rsid w:val="009F1FB4"/>
    <w:rsid w:val="009F1FC7"/>
    <w:rsid w:val="009F20DE"/>
    <w:rsid w:val="009F2199"/>
    <w:rsid w:val="009F26C4"/>
    <w:rsid w:val="009F27EE"/>
    <w:rsid w:val="009F2BC2"/>
    <w:rsid w:val="009F2DCE"/>
    <w:rsid w:val="009F2DDD"/>
    <w:rsid w:val="009F30C1"/>
    <w:rsid w:val="009F31BB"/>
    <w:rsid w:val="009F3860"/>
    <w:rsid w:val="009F391F"/>
    <w:rsid w:val="009F3B5E"/>
    <w:rsid w:val="009F462C"/>
    <w:rsid w:val="009F4881"/>
    <w:rsid w:val="009F4CA3"/>
    <w:rsid w:val="009F4D42"/>
    <w:rsid w:val="009F4E85"/>
    <w:rsid w:val="009F4E93"/>
    <w:rsid w:val="009F54DE"/>
    <w:rsid w:val="009F55B8"/>
    <w:rsid w:val="009F597D"/>
    <w:rsid w:val="009F5A34"/>
    <w:rsid w:val="009F5B5A"/>
    <w:rsid w:val="009F5BF8"/>
    <w:rsid w:val="009F5CCD"/>
    <w:rsid w:val="009F5E27"/>
    <w:rsid w:val="009F5E45"/>
    <w:rsid w:val="009F5FEF"/>
    <w:rsid w:val="009F6074"/>
    <w:rsid w:val="009F6523"/>
    <w:rsid w:val="009F6629"/>
    <w:rsid w:val="009F679C"/>
    <w:rsid w:val="009F69C2"/>
    <w:rsid w:val="009F6E27"/>
    <w:rsid w:val="009F6EE9"/>
    <w:rsid w:val="009F7018"/>
    <w:rsid w:val="009F71A7"/>
    <w:rsid w:val="009F72F8"/>
    <w:rsid w:val="009F73A0"/>
    <w:rsid w:val="009F7800"/>
    <w:rsid w:val="00A0010E"/>
    <w:rsid w:val="00A00140"/>
    <w:rsid w:val="00A00447"/>
    <w:rsid w:val="00A0061E"/>
    <w:rsid w:val="00A0073D"/>
    <w:rsid w:val="00A00770"/>
    <w:rsid w:val="00A00C73"/>
    <w:rsid w:val="00A01375"/>
    <w:rsid w:val="00A014A4"/>
    <w:rsid w:val="00A014F7"/>
    <w:rsid w:val="00A01DF7"/>
    <w:rsid w:val="00A02213"/>
    <w:rsid w:val="00A02250"/>
    <w:rsid w:val="00A022D7"/>
    <w:rsid w:val="00A02394"/>
    <w:rsid w:val="00A02396"/>
    <w:rsid w:val="00A02407"/>
    <w:rsid w:val="00A02476"/>
    <w:rsid w:val="00A026D9"/>
    <w:rsid w:val="00A026E9"/>
    <w:rsid w:val="00A02A42"/>
    <w:rsid w:val="00A02AC1"/>
    <w:rsid w:val="00A02D0B"/>
    <w:rsid w:val="00A02E2D"/>
    <w:rsid w:val="00A02EB5"/>
    <w:rsid w:val="00A03375"/>
    <w:rsid w:val="00A03629"/>
    <w:rsid w:val="00A03CBD"/>
    <w:rsid w:val="00A03E1D"/>
    <w:rsid w:val="00A03EB1"/>
    <w:rsid w:val="00A04997"/>
    <w:rsid w:val="00A04BF3"/>
    <w:rsid w:val="00A04CDA"/>
    <w:rsid w:val="00A050C8"/>
    <w:rsid w:val="00A053E5"/>
    <w:rsid w:val="00A05712"/>
    <w:rsid w:val="00A0596E"/>
    <w:rsid w:val="00A05ABD"/>
    <w:rsid w:val="00A05AC6"/>
    <w:rsid w:val="00A05AE8"/>
    <w:rsid w:val="00A05B02"/>
    <w:rsid w:val="00A05B65"/>
    <w:rsid w:val="00A05C1E"/>
    <w:rsid w:val="00A05DBE"/>
    <w:rsid w:val="00A05F0A"/>
    <w:rsid w:val="00A062BC"/>
    <w:rsid w:val="00A063F7"/>
    <w:rsid w:val="00A06498"/>
    <w:rsid w:val="00A0655A"/>
    <w:rsid w:val="00A065C3"/>
    <w:rsid w:val="00A068FF"/>
    <w:rsid w:val="00A069B7"/>
    <w:rsid w:val="00A06ACF"/>
    <w:rsid w:val="00A06B59"/>
    <w:rsid w:val="00A06D4B"/>
    <w:rsid w:val="00A06E58"/>
    <w:rsid w:val="00A06F0D"/>
    <w:rsid w:val="00A07245"/>
    <w:rsid w:val="00A074BD"/>
    <w:rsid w:val="00A07AE1"/>
    <w:rsid w:val="00A07BA8"/>
    <w:rsid w:val="00A07D8E"/>
    <w:rsid w:val="00A10019"/>
    <w:rsid w:val="00A1001A"/>
    <w:rsid w:val="00A108CC"/>
    <w:rsid w:val="00A10A99"/>
    <w:rsid w:val="00A10B04"/>
    <w:rsid w:val="00A10B64"/>
    <w:rsid w:val="00A10F14"/>
    <w:rsid w:val="00A11152"/>
    <w:rsid w:val="00A111FF"/>
    <w:rsid w:val="00A1132D"/>
    <w:rsid w:val="00A11522"/>
    <w:rsid w:val="00A115ED"/>
    <w:rsid w:val="00A11648"/>
    <w:rsid w:val="00A11E36"/>
    <w:rsid w:val="00A11FD6"/>
    <w:rsid w:val="00A1251F"/>
    <w:rsid w:val="00A12AF4"/>
    <w:rsid w:val="00A12F07"/>
    <w:rsid w:val="00A12F39"/>
    <w:rsid w:val="00A13198"/>
    <w:rsid w:val="00A13612"/>
    <w:rsid w:val="00A13625"/>
    <w:rsid w:val="00A13BA3"/>
    <w:rsid w:val="00A13C6E"/>
    <w:rsid w:val="00A13CC9"/>
    <w:rsid w:val="00A13CDF"/>
    <w:rsid w:val="00A13F53"/>
    <w:rsid w:val="00A14201"/>
    <w:rsid w:val="00A14304"/>
    <w:rsid w:val="00A144AD"/>
    <w:rsid w:val="00A1469F"/>
    <w:rsid w:val="00A1477F"/>
    <w:rsid w:val="00A147D2"/>
    <w:rsid w:val="00A14AB0"/>
    <w:rsid w:val="00A14B3D"/>
    <w:rsid w:val="00A14C13"/>
    <w:rsid w:val="00A14C6E"/>
    <w:rsid w:val="00A14CC2"/>
    <w:rsid w:val="00A15196"/>
    <w:rsid w:val="00A15269"/>
    <w:rsid w:val="00A153EB"/>
    <w:rsid w:val="00A153FB"/>
    <w:rsid w:val="00A15518"/>
    <w:rsid w:val="00A15AD8"/>
    <w:rsid w:val="00A1608A"/>
    <w:rsid w:val="00A16152"/>
    <w:rsid w:val="00A1620B"/>
    <w:rsid w:val="00A162A3"/>
    <w:rsid w:val="00A16634"/>
    <w:rsid w:val="00A16DD9"/>
    <w:rsid w:val="00A16F1E"/>
    <w:rsid w:val="00A1712B"/>
    <w:rsid w:val="00A17441"/>
    <w:rsid w:val="00A17537"/>
    <w:rsid w:val="00A17995"/>
    <w:rsid w:val="00A17A6F"/>
    <w:rsid w:val="00A17BD5"/>
    <w:rsid w:val="00A17DE4"/>
    <w:rsid w:val="00A17E5F"/>
    <w:rsid w:val="00A17ED9"/>
    <w:rsid w:val="00A202F2"/>
    <w:rsid w:val="00A2078B"/>
    <w:rsid w:val="00A210B9"/>
    <w:rsid w:val="00A21518"/>
    <w:rsid w:val="00A21673"/>
    <w:rsid w:val="00A2171D"/>
    <w:rsid w:val="00A21A03"/>
    <w:rsid w:val="00A21B28"/>
    <w:rsid w:val="00A21B52"/>
    <w:rsid w:val="00A21C00"/>
    <w:rsid w:val="00A21F2E"/>
    <w:rsid w:val="00A223AC"/>
    <w:rsid w:val="00A2258E"/>
    <w:rsid w:val="00A2259B"/>
    <w:rsid w:val="00A225CF"/>
    <w:rsid w:val="00A22687"/>
    <w:rsid w:val="00A22945"/>
    <w:rsid w:val="00A22A17"/>
    <w:rsid w:val="00A22B65"/>
    <w:rsid w:val="00A22F00"/>
    <w:rsid w:val="00A23082"/>
    <w:rsid w:val="00A233CA"/>
    <w:rsid w:val="00A236D9"/>
    <w:rsid w:val="00A23973"/>
    <w:rsid w:val="00A239AA"/>
    <w:rsid w:val="00A23FF5"/>
    <w:rsid w:val="00A2402F"/>
    <w:rsid w:val="00A24083"/>
    <w:rsid w:val="00A2414B"/>
    <w:rsid w:val="00A24210"/>
    <w:rsid w:val="00A243C5"/>
    <w:rsid w:val="00A2463A"/>
    <w:rsid w:val="00A2497A"/>
    <w:rsid w:val="00A2498C"/>
    <w:rsid w:val="00A249AA"/>
    <w:rsid w:val="00A24DE5"/>
    <w:rsid w:val="00A2505F"/>
    <w:rsid w:val="00A25A5F"/>
    <w:rsid w:val="00A26336"/>
    <w:rsid w:val="00A264F4"/>
    <w:rsid w:val="00A2671D"/>
    <w:rsid w:val="00A2674D"/>
    <w:rsid w:val="00A26D66"/>
    <w:rsid w:val="00A27376"/>
    <w:rsid w:val="00A277B0"/>
    <w:rsid w:val="00A27B04"/>
    <w:rsid w:val="00A27F6F"/>
    <w:rsid w:val="00A30055"/>
    <w:rsid w:val="00A300FB"/>
    <w:rsid w:val="00A30124"/>
    <w:rsid w:val="00A30173"/>
    <w:rsid w:val="00A3045A"/>
    <w:rsid w:val="00A30614"/>
    <w:rsid w:val="00A307A8"/>
    <w:rsid w:val="00A30838"/>
    <w:rsid w:val="00A308CF"/>
    <w:rsid w:val="00A3093E"/>
    <w:rsid w:val="00A30C98"/>
    <w:rsid w:val="00A30E3B"/>
    <w:rsid w:val="00A30EF2"/>
    <w:rsid w:val="00A3117C"/>
    <w:rsid w:val="00A313B1"/>
    <w:rsid w:val="00A31422"/>
    <w:rsid w:val="00A319E8"/>
    <w:rsid w:val="00A31B98"/>
    <w:rsid w:val="00A31ECA"/>
    <w:rsid w:val="00A32455"/>
    <w:rsid w:val="00A324D0"/>
    <w:rsid w:val="00A32525"/>
    <w:rsid w:val="00A329A8"/>
    <w:rsid w:val="00A32C02"/>
    <w:rsid w:val="00A32C2D"/>
    <w:rsid w:val="00A32C9C"/>
    <w:rsid w:val="00A33117"/>
    <w:rsid w:val="00A33184"/>
    <w:rsid w:val="00A333A1"/>
    <w:rsid w:val="00A3349D"/>
    <w:rsid w:val="00A335E5"/>
    <w:rsid w:val="00A33718"/>
    <w:rsid w:val="00A33972"/>
    <w:rsid w:val="00A33A5F"/>
    <w:rsid w:val="00A33ACA"/>
    <w:rsid w:val="00A33D72"/>
    <w:rsid w:val="00A33E65"/>
    <w:rsid w:val="00A341F2"/>
    <w:rsid w:val="00A344D4"/>
    <w:rsid w:val="00A3451E"/>
    <w:rsid w:val="00A34568"/>
    <w:rsid w:val="00A3471C"/>
    <w:rsid w:val="00A34CC6"/>
    <w:rsid w:val="00A34D87"/>
    <w:rsid w:val="00A35030"/>
    <w:rsid w:val="00A350F5"/>
    <w:rsid w:val="00A35366"/>
    <w:rsid w:val="00A35384"/>
    <w:rsid w:val="00A353B9"/>
    <w:rsid w:val="00A35506"/>
    <w:rsid w:val="00A355A1"/>
    <w:rsid w:val="00A35751"/>
    <w:rsid w:val="00A358C2"/>
    <w:rsid w:val="00A35968"/>
    <w:rsid w:val="00A359B1"/>
    <w:rsid w:val="00A35F1F"/>
    <w:rsid w:val="00A35F73"/>
    <w:rsid w:val="00A36071"/>
    <w:rsid w:val="00A36248"/>
    <w:rsid w:val="00A36A3E"/>
    <w:rsid w:val="00A36B03"/>
    <w:rsid w:val="00A36D50"/>
    <w:rsid w:val="00A371A1"/>
    <w:rsid w:val="00A371F4"/>
    <w:rsid w:val="00A373DA"/>
    <w:rsid w:val="00A376D5"/>
    <w:rsid w:val="00A377DC"/>
    <w:rsid w:val="00A378C5"/>
    <w:rsid w:val="00A37A04"/>
    <w:rsid w:val="00A37A13"/>
    <w:rsid w:val="00A40143"/>
    <w:rsid w:val="00A402B3"/>
    <w:rsid w:val="00A4063B"/>
    <w:rsid w:val="00A4071E"/>
    <w:rsid w:val="00A4073C"/>
    <w:rsid w:val="00A40876"/>
    <w:rsid w:val="00A40A1F"/>
    <w:rsid w:val="00A4122F"/>
    <w:rsid w:val="00A413E4"/>
    <w:rsid w:val="00A4151D"/>
    <w:rsid w:val="00A41866"/>
    <w:rsid w:val="00A418F5"/>
    <w:rsid w:val="00A41B18"/>
    <w:rsid w:val="00A41D8A"/>
    <w:rsid w:val="00A41DA3"/>
    <w:rsid w:val="00A41E59"/>
    <w:rsid w:val="00A4203C"/>
    <w:rsid w:val="00A42466"/>
    <w:rsid w:val="00A42506"/>
    <w:rsid w:val="00A428AE"/>
    <w:rsid w:val="00A42982"/>
    <w:rsid w:val="00A42A61"/>
    <w:rsid w:val="00A42BFB"/>
    <w:rsid w:val="00A42DA5"/>
    <w:rsid w:val="00A42DBA"/>
    <w:rsid w:val="00A42EEB"/>
    <w:rsid w:val="00A42F28"/>
    <w:rsid w:val="00A439C5"/>
    <w:rsid w:val="00A439F7"/>
    <w:rsid w:val="00A43A24"/>
    <w:rsid w:val="00A43A89"/>
    <w:rsid w:val="00A43DF0"/>
    <w:rsid w:val="00A43E3F"/>
    <w:rsid w:val="00A43ECD"/>
    <w:rsid w:val="00A4420B"/>
    <w:rsid w:val="00A4426B"/>
    <w:rsid w:val="00A445BE"/>
    <w:rsid w:val="00A445E9"/>
    <w:rsid w:val="00A44A81"/>
    <w:rsid w:val="00A44BA2"/>
    <w:rsid w:val="00A44C56"/>
    <w:rsid w:val="00A44D36"/>
    <w:rsid w:val="00A44D7B"/>
    <w:rsid w:val="00A44E8C"/>
    <w:rsid w:val="00A451EB"/>
    <w:rsid w:val="00A4523C"/>
    <w:rsid w:val="00A45401"/>
    <w:rsid w:val="00A458B0"/>
    <w:rsid w:val="00A45BFC"/>
    <w:rsid w:val="00A45DC6"/>
    <w:rsid w:val="00A4604F"/>
    <w:rsid w:val="00A46054"/>
    <w:rsid w:val="00A46240"/>
    <w:rsid w:val="00A463C9"/>
    <w:rsid w:val="00A46480"/>
    <w:rsid w:val="00A466DC"/>
    <w:rsid w:val="00A47C36"/>
    <w:rsid w:val="00A47DC9"/>
    <w:rsid w:val="00A50078"/>
    <w:rsid w:val="00A50234"/>
    <w:rsid w:val="00A50377"/>
    <w:rsid w:val="00A504ED"/>
    <w:rsid w:val="00A50535"/>
    <w:rsid w:val="00A50578"/>
    <w:rsid w:val="00A50745"/>
    <w:rsid w:val="00A5077A"/>
    <w:rsid w:val="00A50A8A"/>
    <w:rsid w:val="00A50B1E"/>
    <w:rsid w:val="00A50E1B"/>
    <w:rsid w:val="00A50F48"/>
    <w:rsid w:val="00A5100A"/>
    <w:rsid w:val="00A51369"/>
    <w:rsid w:val="00A5155D"/>
    <w:rsid w:val="00A51756"/>
    <w:rsid w:val="00A5176B"/>
    <w:rsid w:val="00A51848"/>
    <w:rsid w:val="00A5184A"/>
    <w:rsid w:val="00A51941"/>
    <w:rsid w:val="00A519A1"/>
    <w:rsid w:val="00A51AB7"/>
    <w:rsid w:val="00A51F88"/>
    <w:rsid w:val="00A520B3"/>
    <w:rsid w:val="00A524B8"/>
    <w:rsid w:val="00A526C1"/>
    <w:rsid w:val="00A52812"/>
    <w:rsid w:val="00A528AA"/>
    <w:rsid w:val="00A52B33"/>
    <w:rsid w:val="00A531B5"/>
    <w:rsid w:val="00A532D9"/>
    <w:rsid w:val="00A53404"/>
    <w:rsid w:val="00A534B5"/>
    <w:rsid w:val="00A53590"/>
    <w:rsid w:val="00A5372B"/>
    <w:rsid w:val="00A53770"/>
    <w:rsid w:val="00A538C4"/>
    <w:rsid w:val="00A53945"/>
    <w:rsid w:val="00A53E08"/>
    <w:rsid w:val="00A54338"/>
    <w:rsid w:val="00A5469F"/>
    <w:rsid w:val="00A5495F"/>
    <w:rsid w:val="00A54BAD"/>
    <w:rsid w:val="00A54BE5"/>
    <w:rsid w:val="00A55584"/>
    <w:rsid w:val="00A556D4"/>
    <w:rsid w:val="00A556E6"/>
    <w:rsid w:val="00A55A13"/>
    <w:rsid w:val="00A55B03"/>
    <w:rsid w:val="00A55EF1"/>
    <w:rsid w:val="00A560AB"/>
    <w:rsid w:val="00A56138"/>
    <w:rsid w:val="00A562B3"/>
    <w:rsid w:val="00A56942"/>
    <w:rsid w:val="00A56A8B"/>
    <w:rsid w:val="00A56B93"/>
    <w:rsid w:val="00A56F96"/>
    <w:rsid w:val="00A56FD1"/>
    <w:rsid w:val="00A572E0"/>
    <w:rsid w:val="00A57AA6"/>
    <w:rsid w:val="00A57E60"/>
    <w:rsid w:val="00A60786"/>
    <w:rsid w:val="00A60FDC"/>
    <w:rsid w:val="00A610EA"/>
    <w:rsid w:val="00A61495"/>
    <w:rsid w:val="00A61682"/>
    <w:rsid w:val="00A6179B"/>
    <w:rsid w:val="00A618B3"/>
    <w:rsid w:val="00A618D7"/>
    <w:rsid w:val="00A61AF8"/>
    <w:rsid w:val="00A61E0C"/>
    <w:rsid w:val="00A61F70"/>
    <w:rsid w:val="00A62070"/>
    <w:rsid w:val="00A623B5"/>
    <w:rsid w:val="00A625D9"/>
    <w:rsid w:val="00A6265F"/>
    <w:rsid w:val="00A6274E"/>
    <w:rsid w:val="00A62A0D"/>
    <w:rsid w:val="00A62B93"/>
    <w:rsid w:val="00A62C17"/>
    <w:rsid w:val="00A62C46"/>
    <w:rsid w:val="00A62CE0"/>
    <w:rsid w:val="00A634B9"/>
    <w:rsid w:val="00A635A8"/>
    <w:rsid w:val="00A63960"/>
    <w:rsid w:val="00A63998"/>
    <w:rsid w:val="00A63BF7"/>
    <w:rsid w:val="00A6404E"/>
    <w:rsid w:val="00A643D5"/>
    <w:rsid w:val="00A645EC"/>
    <w:rsid w:val="00A646D1"/>
    <w:rsid w:val="00A64A3F"/>
    <w:rsid w:val="00A64D42"/>
    <w:rsid w:val="00A65105"/>
    <w:rsid w:val="00A6575B"/>
    <w:rsid w:val="00A65778"/>
    <w:rsid w:val="00A65820"/>
    <w:rsid w:val="00A65A6B"/>
    <w:rsid w:val="00A664B7"/>
    <w:rsid w:val="00A66697"/>
    <w:rsid w:val="00A67500"/>
    <w:rsid w:val="00A675A7"/>
    <w:rsid w:val="00A67753"/>
    <w:rsid w:val="00A67D76"/>
    <w:rsid w:val="00A67EB1"/>
    <w:rsid w:val="00A701D7"/>
    <w:rsid w:val="00A7025E"/>
    <w:rsid w:val="00A7030F"/>
    <w:rsid w:val="00A70328"/>
    <w:rsid w:val="00A7046C"/>
    <w:rsid w:val="00A70996"/>
    <w:rsid w:val="00A70B93"/>
    <w:rsid w:val="00A71149"/>
    <w:rsid w:val="00A71155"/>
    <w:rsid w:val="00A71156"/>
    <w:rsid w:val="00A71356"/>
    <w:rsid w:val="00A71B89"/>
    <w:rsid w:val="00A71BC7"/>
    <w:rsid w:val="00A71F23"/>
    <w:rsid w:val="00A723A0"/>
    <w:rsid w:val="00A72518"/>
    <w:rsid w:val="00A72BCE"/>
    <w:rsid w:val="00A72CDE"/>
    <w:rsid w:val="00A72DD1"/>
    <w:rsid w:val="00A72E26"/>
    <w:rsid w:val="00A72FDD"/>
    <w:rsid w:val="00A7334F"/>
    <w:rsid w:val="00A73753"/>
    <w:rsid w:val="00A73D8E"/>
    <w:rsid w:val="00A73F63"/>
    <w:rsid w:val="00A7414A"/>
    <w:rsid w:val="00A7470A"/>
    <w:rsid w:val="00A74B65"/>
    <w:rsid w:val="00A74D30"/>
    <w:rsid w:val="00A75048"/>
    <w:rsid w:val="00A75433"/>
    <w:rsid w:val="00A75704"/>
    <w:rsid w:val="00A757F8"/>
    <w:rsid w:val="00A7581F"/>
    <w:rsid w:val="00A75865"/>
    <w:rsid w:val="00A75958"/>
    <w:rsid w:val="00A75B67"/>
    <w:rsid w:val="00A75BD3"/>
    <w:rsid w:val="00A75C06"/>
    <w:rsid w:val="00A7607D"/>
    <w:rsid w:val="00A76085"/>
    <w:rsid w:val="00A760A6"/>
    <w:rsid w:val="00A7611F"/>
    <w:rsid w:val="00A7647C"/>
    <w:rsid w:val="00A76650"/>
    <w:rsid w:val="00A768E0"/>
    <w:rsid w:val="00A76C8C"/>
    <w:rsid w:val="00A76E54"/>
    <w:rsid w:val="00A77008"/>
    <w:rsid w:val="00A77183"/>
    <w:rsid w:val="00A77226"/>
    <w:rsid w:val="00A77311"/>
    <w:rsid w:val="00A77853"/>
    <w:rsid w:val="00A77D34"/>
    <w:rsid w:val="00A77E52"/>
    <w:rsid w:val="00A80CE8"/>
    <w:rsid w:val="00A80D5F"/>
    <w:rsid w:val="00A80FD2"/>
    <w:rsid w:val="00A81030"/>
    <w:rsid w:val="00A81094"/>
    <w:rsid w:val="00A81103"/>
    <w:rsid w:val="00A8118E"/>
    <w:rsid w:val="00A812C2"/>
    <w:rsid w:val="00A813EF"/>
    <w:rsid w:val="00A8172F"/>
    <w:rsid w:val="00A8177D"/>
    <w:rsid w:val="00A81AAE"/>
    <w:rsid w:val="00A81CF2"/>
    <w:rsid w:val="00A8210D"/>
    <w:rsid w:val="00A8221B"/>
    <w:rsid w:val="00A82229"/>
    <w:rsid w:val="00A827B8"/>
    <w:rsid w:val="00A82C03"/>
    <w:rsid w:val="00A82D52"/>
    <w:rsid w:val="00A82ED1"/>
    <w:rsid w:val="00A82F4D"/>
    <w:rsid w:val="00A83039"/>
    <w:rsid w:val="00A831F4"/>
    <w:rsid w:val="00A833EC"/>
    <w:rsid w:val="00A8347D"/>
    <w:rsid w:val="00A8350D"/>
    <w:rsid w:val="00A838AA"/>
    <w:rsid w:val="00A839A6"/>
    <w:rsid w:val="00A83C2C"/>
    <w:rsid w:val="00A8412C"/>
    <w:rsid w:val="00A84737"/>
    <w:rsid w:val="00A8479E"/>
    <w:rsid w:val="00A849C0"/>
    <w:rsid w:val="00A84E81"/>
    <w:rsid w:val="00A84F12"/>
    <w:rsid w:val="00A84F33"/>
    <w:rsid w:val="00A84F3E"/>
    <w:rsid w:val="00A8512F"/>
    <w:rsid w:val="00A85472"/>
    <w:rsid w:val="00A8554B"/>
    <w:rsid w:val="00A859C9"/>
    <w:rsid w:val="00A85A8E"/>
    <w:rsid w:val="00A85AEE"/>
    <w:rsid w:val="00A85BD0"/>
    <w:rsid w:val="00A85EB3"/>
    <w:rsid w:val="00A85FB0"/>
    <w:rsid w:val="00A85FD4"/>
    <w:rsid w:val="00A8600B"/>
    <w:rsid w:val="00A860AE"/>
    <w:rsid w:val="00A862AE"/>
    <w:rsid w:val="00A863CB"/>
    <w:rsid w:val="00A86623"/>
    <w:rsid w:val="00A867DE"/>
    <w:rsid w:val="00A86824"/>
    <w:rsid w:val="00A86CDF"/>
    <w:rsid w:val="00A86DFD"/>
    <w:rsid w:val="00A876EC"/>
    <w:rsid w:val="00A876FA"/>
    <w:rsid w:val="00A87C63"/>
    <w:rsid w:val="00A87D3B"/>
    <w:rsid w:val="00A87DA1"/>
    <w:rsid w:val="00A87F7D"/>
    <w:rsid w:val="00A90170"/>
    <w:rsid w:val="00A901EC"/>
    <w:rsid w:val="00A904A2"/>
    <w:rsid w:val="00A904E1"/>
    <w:rsid w:val="00A90524"/>
    <w:rsid w:val="00A90A81"/>
    <w:rsid w:val="00A90BDB"/>
    <w:rsid w:val="00A90DB3"/>
    <w:rsid w:val="00A90FF9"/>
    <w:rsid w:val="00A91144"/>
    <w:rsid w:val="00A917E7"/>
    <w:rsid w:val="00A9184C"/>
    <w:rsid w:val="00A919C4"/>
    <w:rsid w:val="00A91B1F"/>
    <w:rsid w:val="00A91B9E"/>
    <w:rsid w:val="00A91DA8"/>
    <w:rsid w:val="00A92183"/>
    <w:rsid w:val="00A924CD"/>
    <w:rsid w:val="00A92575"/>
    <w:rsid w:val="00A9297F"/>
    <w:rsid w:val="00A92A2B"/>
    <w:rsid w:val="00A92CEE"/>
    <w:rsid w:val="00A92DD2"/>
    <w:rsid w:val="00A92E23"/>
    <w:rsid w:val="00A9344A"/>
    <w:rsid w:val="00A934C4"/>
    <w:rsid w:val="00A93C97"/>
    <w:rsid w:val="00A93DD4"/>
    <w:rsid w:val="00A93E74"/>
    <w:rsid w:val="00A94252"/>
    <w:rsid w:val="00A9433A"/>
    <w:rsid w:val="00A9465A"/>
    <w:rsid w:val="00A948A4"/>
    <w:rsid w:val="00A94CC2"/>
    <w:rsid w:val="00A94E27"/>
    <w:rsid w:val="00A952DF"/>
    <w:rsid w:val="00A9548E"/>
    <w:rsid w:val="00A95723"/>
    <w:rsid w:val="00A95AC6"/>
    <w:rsid w:val="00A95B26"/>
    <w:rsid w:val="00A95B9F"/>
    <w:rsid w:val="00A95FA5"/>
    <w:rsid w:val="00A960E8"/>
    <w:rsid w:val="00A961DB"/>
    <w:rsid w:val="00A96A89"/>
    <w:rsid w:val="00A96D65"/>
    <w:rsid w:val="00A96E64"/>
    <w:rsid w:val="00A96EB5"/>
    <w:rsid w:val="00A97350"/>
    <w:rsid w:val="00A9788C"/>
    <w:rsid w:val="00A97B31"/>
    <w:rsid w:val="00A97CAF"/>
    <w:rsid w:val="00AA00E5"/>
    <w:rsid w:val="00AA0773"/>
    <w:rsid w:val="00AA081C"/>
    <w:rsid w:val="00AA0821"/>
    <w:rsid w:val="00AA089F"/>
    <w:rsid w:val="00AA0A42"/>
    <w:rsid w:val="00AA0BC6"/>
    <w:rsid w:val="00AA0CC0"/>
    <w:rsid w:val="00AA181D"/>
    <w:rsid w:val="00AA185D"/>
    <w:rsid w:val="00AA18E4"/>
    <w:rsid w:val="00AA1957"/>
    <w:rsid w:val="00AA1BD7"/>
    <w:rsid w:val="00AA2141"/>
    <w:rsid w:val="00AA216D"/>
    <w:rsid w:val="00AA21D6"/>
    <w:rsid w:val="00AA2269"/>
    <w:rsid w:val="00AA301E"/>
    <w:rsid w:val="00AA36E1"/>
    <w:rsid w:val="00AA37A4"/>
    <w:rsid w:val="00AA3856"/>
    <w:rsid w:val="00AA3870"/>
    <w:rsid w:val="00AA3A97"/>
    <w:rsid w:val="00AA3BFE"/>
    <w:rsid w:val="00AA3E16"/>
    <w:rsid w:val="00AA3F5A"/>
    <w:rsid w:val="00AA4237"/>
    <w:rsid w:val="00AA4253"/>
    <w:rsid w:val="00AA42E1"/>
    <w:rsid w:val="00AA44B3"/>
    <w:rsid w:val="00AA46A7"/>
    <w:rsid w:val="00AA48F7"/>
    <w:rsid w:val="00AA4B6A"/>
    <w:rsid w:val="00AA4C2E"/>
    <w:rsid w:val="00AA52DE"/>
    <w:rsid w:val="00AA583F"/>
    <w:rsid w:val="00AA5A63"/>
    <w:rsid w:val="00AA5A9B"/>
    <w:rsid w:val="00AA5EF4"/>
    <w:rsid w:val="00AA6035"/>
    <w:rsid w:val="00AA603B"/>
    <w:rsid w:val="00AA62B2"/>
    <w:rsid w:val="00AA685D"/>
    <w:rsid w:val="00AA696F"/>
    <w:rsid w:val="00AA6A38"/>
    <w:rsid w:val="00AA70D4"/>
    <w:rsid w:val="00AA71EA"/>
    <w:rsid w:val="00AA727A"/>
    <w:rsid w:val="00AA72FF"/>
    <w:rsid w:val="00AA776B"/>
    <w:rsid w:val="00AA77FB"/>
    <w:rsid w:val="00AA79C5"/>
    <w:rsid w:val="00AA7BE5"/>
    <w:rsid w:val="00AA7E9F"/>
    <w:rsid w:val="00AA7FC4"/>
    <w:rsid w:val="00AB003E"/>
    <w:rsid w:val="00AB098A"/>
    <w:rsid w:val="00AB0C6A"/>
    <w:rsid w:val="00AB0CED"/>
    <w:rsid w:val="00AB0DAF"/>
    <w:rsid w:val="00AB0FFD"/>
    <w:rsid w:val="00AB1753"/>
    <w:rsid w:val="00AB1AE8"/>
    <w:rsid w:val="00AB1CAD"/>
    <w:rsid w:val="00AB1DD3"/>
    <w:rsid w:val="00AB2089"/>
    <w:rsid w:val="00AB2233"/>
    <w:rsid w:val="00AB230E"/>
    <w:rsid w:val="00AB258E"/>
    <w:rsid w:val="00AB283E"/>
    <w:rsid w:val="00AB2892"/>
    <w:rsid w:val="00AB2ED0"/>
    <w:rsid w:val="00AB366B"/>
    <w:rsid w:val="00AB3A09"/>
    <w:rsid w:val="00AB3EB8"/>
    <w:rsid w:val="00AB3FC9"/>
    <w:rsid w:val="00AB3FF2"/>
    <w:rsid w:val="00AB40DC"/>
    <w:rsid w:val="00AB413D"/>
    <w:rsid w:val="00AB41D8"/>
    <w:rsid w:val="00AB4231"/>
    <w:rsid w:val="00AB4395"/>
    <w:rsid w:val="00AB47A1"/>
    <w:rsid w:val="00AB4A03"/>
    <w:rsid w:val="00AB4AC3"/>
    <w:rsid w:val="00AB4BB2"/>
    <w:rsid w:val="00AB4C59"/>
    <w:rsid w:val="00AB4DE0"/>
    <w:rsid w:val="00AB4E36"/>
    <w:rsid w:val="00AB51B2"/>
    <w:rsid w:val="00AB55F3"/>
    <w:rsid w:val="00AB59D0"/>
    <w:rsid w:val="00AB5D12"/>
    <w:rsid w:val="00AB60DC"/>
    <w:rsid w:val="00AB6103"/>
    <w:rsid w:val="00AB62AD"/>
    <w:rsid w:val="00AB6471"/>
    <w:rsid w:val="00AB666F"/>
    <w:rsid w:val="00AB67F3"/>
    <w:rsid w:val="00AB6AA5"/>
    <w:rsid w:val="00AB6B99"/>
    <w:rsid w:val="00AB6BA3"/>
    <w:rsid w:val="00AB7344"/>
    <w:rsid w:val="00AB737D"/>
    <w:rsid w:val="00AB73B7"/>
    <w:rsid w:val="00AB74D3"/>
    <w:rsid w:val="00AB757E"/>
    <w:rsid w:val="00AB76CB"/>
    <w:rsid w:val="00AB7AB6"/>
    <w:rsid w:val="00AB7B79"/>
    <w:rsid w:val="00AC0265"/>
    <w:rsid w:val="00AC051B"/>
    <w:rsid w:val="00AC0992"/>
    <w:rsid w:val="00AC0B05"/>
    <w:rsid w:val="00AC0BC2"/>
    <w:rsid w:val="00AC0BDC"/>
    <w:rsid w:val="00AC0BE2"/>
    <w:rsid w:val="00AC10ED"/>
    <w:rsid w:val="00AC12F0"/>
    <w:rsid w:val="00AC151B"/>
    <w:rsid w:val="00AC1573"/>
    <w:rsid w:val="00AC188F"/>
    <w:rsid w:val="00AC1AFB"/>
    <w:rsid w:val="00AC1B94"/>
    <w:rsid w:val="00AC1D25"/>
    <w:rsid w:val="00AC1D9B"/>
    <w:rsid w:val="00AC1DB0"/>
    <w:rsid w:val="00AC1F0A"/>
    <w:rsid w:val="00AC1FCD"/>
    <w:rsid w:val="00AC227E"/>
    <w:rsid w:val="00AC2292"/>
    <w:rsid w:val="00AC2613"/>
    <w:rsid w:val="00AC2664"/>
    <w:rsid w:val="00AC26F9"/>
    <w:rsid w:val="00AC275E"/>
    <w:rsid w:val="00AC2A1F"/>
    <w:rsid w:val="00AC34DD"/>
    <w:rsid w:val="00AC34FB"/>
    <w:rsid w:val="00AC3659"/>
    <w:rsid w:val="00AC4081"/>
    <w:rsid w:val="00AC40ED"/>
    <w:rsid w:val="00AC429F"/>
    <w:rsid w:val="00AC43D5"/>
    <w:rsid w:val="00AC450C"/>
    <w:rsid w:val="00AC45AC"/>
    <w:rsid w:val="00AC4747"/>
    <w:rsid w:val="00AC47E4"/>
    <w:rsid w:val="00AC4C7C"/>
    <w:rsid w:val="00AC4CF4"/>
    <w:rsid w:val="00AC4D8A"/>
    <w:rsid w:val="00AC4E4E"/>
    <w:rsid w:val="00AC4EA2"/>
    <w:rsid w:val="00AC5045"/>
    <w:rsid w:val="00AC534A"/>
    <w:rsid w:val="00AC545F"/>
    <w:rsid w:val="00AC56C5"/>
    <w:rsid w:val="00AC58D4"/>
    <w:rsid w:val="00AC5AE3"/>
    <w:rsid w:val="00AC5EAA"/>
    <w:rsid w:val="00AC6133"/>
    <w:rsid w:val="00AC627E"/>
    <w:rsid w:val="00AC62FB"/>
    <w:rsid w:val="00AC63A1"/>
    <w:rsid w:val="00AC67F3"/>
    <w:rsid w:val="00AC68D2"/>
    <w:rsid w:val="00AC69E2"/>
    <w:rsid w:val="00AC6EB1"/>
    <w:rsid w:val="00AC6FE1"/>
    <w:rsid w:val="00AC700F"/>
    <w:rsid w:val="00AC70F1"/>
    <w:rsid w:val="00AC721C"/>
    <w:rsid w:val="00AC75EE"/>
    <w:rsid w:val="00AC77E8"/>
    <w:rsid w:val="00AC7CFE"/>
    <w:rsid w:val="00AD0199"/>
    <w:rsid w:val="00AD02FA"/>
    <w:rsid w:val="00AD0433"/>
    <w:rsid w:val="00AD0B4C"/>
    <w:rsid w:val="00AD0BF2"/>
    <w:rsid w:val="00AD0CCE"/>
    <w:rsid w:val="00AD0E18"/>
    <w:rsid w:val="00AD1526"/>
    <w:rsid w:val="00AD15C7"/>
    <w:rsid w:val="00AD1832"/>
    <w:rsid w:val="00AD18A1"/>
    <w:rsid w:val="00AD18AA"/>
    <w:rsid w:val="00AD18C5"/>
    <w:rsid w:val="00AD1CB1"/>
    <w:rsid w:val="00AD1F8F"/>
    <w:rsid w:val="00AD2696"/>
    <w:rsid w:val="00AD26C0"/>
    <w:rsid w:val="00AD28B1"/>
    <w:rsid w:val="00AD2D22"/>
    <w:rsid w:val="00AD2DD0"/>
    <w:rsid w:val="00AD3242"/>
    <w:rsid w:val="00AD383A"/>
    <w:rsid w:val="00AD3864"/>
    <w:rsid w:val="00AD39B8"/>
    <w:rsid w:val="00AD3E6A"/>
    <w:rsid w:val="00AD40B8"/>
    <w:rsid w:val="00AD4417"/>
    <w:rsid w:val="00AD464F"/>
    <w:rsid w:val="00AD475F"/>
    <w:rsid w:val="00AD4EDB"/>
    <w:rsid w:val="00AD526B"/>
    <w:rsid w:val="00AD52BD"/>
    <w:rsid w:val="00AD534C"/>
    <w:rsid w:val="00AD547E"/>
    <w:rsid w:val="00AD55CB"/>
    <w:rsid w:val="00AD56F7"/>
    <w:rsid w:val="00AD5861"/>
    <w:rsid w:val="00AD5A1F"/>
    <w:rsid w:val="00AD5B91"/>
    <w:rsid w:val="00AD651C"/>
    <w:rsid w:val="00AD6637"/>
    <w:rsid w:val="00AD66BD"/>
    <w:rsid w:val="00AD67C8"/>
    <w:rsid w:val="00AD6AD1"/>
    <w:rsid w:val="00AD6BAE"/>
    <w:rsid w:val="00AD6CAF"/>
    <w:rsid w:val="00AD6D2A"/>
    <w:rsid w:val="00AD6E00"/>
    <w:rsid w:val="00AD7178"/>
    <w:rsid w:val="00AD732C"/>
    <w:rsid w:val="00AD7352"/>
    <w:rsid w:val="00AD7393"/>
    <w:rsid w:val="00AD73CD"/>
    <w:rsid w:val="00AD7904"/>
    <w:rsid w:val="00AD7C1F"/>
    <w:rsid w:val="00AD7FBE"/>
    <w:rsid w:val="00AE02E1"/>
    <w:rsid w:val="00AE079F"/>
    <w:rsid w:val="00AE0A9B"/>
    <w:rsid w:val="00AE0FF8"/>
    <w:rsid w:val="00AE11CB"/>
    <w:rsid w:val="00AE1492"/>
    <w:rsid w:val="00AE154B"/>
    <w:rsid w:val="00AE187A"/>
    <w:rsid w:val="00AE19B4"/>
    <w:rsid w:val="00AE19E0"/>
    <w:rsid w:val="00AE1B7B"/>
    <w:rsid w:val="00AE1F4A"/>
    <w:rsid w:val="00AE20D4"/>
    <w:rsid w:val="00AE22A1"/>
    <w:rsid w:val="00AE28AB"/>
    <w:rsid w:val="00AE2A7C"/>
    <w:rsid w:val="00AE2AF0"/>
    <w:rsid w:val="00AE2C55"/>
    <w:rsid w:val="00AE307E"/>
    <w:rsid w:val="00AE30A1"/>
    <w:rsid w:val="00AE3100"/>
    <w:rsid w:val="00AE3103"/>
    <w:rsid w:val="00AE3517"/>
    <w:rsid w:val="00AE3816"/>
    <w:rsid w:val="00AE38BA"/>
    <w:rsid w:val="00AE3D78"/>
    <w:rsid w:val="00AE3DB4"/>
    <w:rsid w:val="00AE3F10"/>
    <w:rsid w:val="00AE3F9E"/>
    <w:rsid w:val="00AE4768"/>
    <w:rsid w:val="00AE4E65"/>
    <w:rsid w:val="00AE5047"/>
    <w:rsid w:val="00AE521E"/>
    <w:rsid w:val="00AE5636"/>
    <w:rsid w:val="00AE5743"/>
    <w:rsid w:val="00AE5935"/>
    <w:rsid w:val="00AE5AF5"/>
    <w:rsid w:val="00AE5B2C"/>
    <w:rsid w:val="00AE5C78"/>
    <w:rsid w:val="00AE5D6C"/>
    <w:rsid w:val="00AE5FCB"/>
    <w:rsid w:val="00AE60D7"/>
    <w:rsid w:val="00AE62C3"/>
    <w:rsid w:val="00AE637C"/>
    <w:rsid w:val="00AE63E2"/>
    <w:rsid w:val="00AE6426"/>
    <w:rsid w:val="00AE657B"/>
    <w:rsid w:val="00AE674B"/>
    <w:rsid w:val="00AE69C1"/>
    <w:rsid w:val="00AE6B9A"/>
    <w:rsid w:val="00AE6BE3"/>
    <w:rsid w:val="00AE71A7"/>
    <w:rsid w:val="00AE737B"/>
    <w:rsid w:val="00AE73BC"/>
    <w:rsid w:val="00AE73FE"/>
    <w:rsid w:val="00AE7423"/>
    <w:rsid w:val="00AE7843"/>
    <w:rsid w:val="00AE786A"/>
    <w:rsid w:val="00AE798C"/>
    <w:rsid w:val="00AE7A7D"/>
    <w:rsid w:val="00AF0058"/>
    <w:rsid w:val="00AF00F1"/>
    <w:rsid w:val="00AF04EC"/>
    <w:rsid w:val="00AF0BE4"/>
    <w:rsid w:val="00AF0C43"/>
    <w:rsid w:val="00AF0E05"/>
    <w:rsid w:val="00AF14FB"/>
    <w:rsid w:val="00AF184B"/>
    <w:rsid w:val="00AF1BD8"/>
    <w:rsid w:val="00AF1BFD"/>
    <w:rsid w:val="00AF1C71"/>
    <w:rsid w:val="00AF1E8B"/>
    <w:rsid w:val="00AF2087"/>
    <w:rsid w:val="00AF2120"/>
    <w:rsid w:val="00AF2173"/>
    <w:rsid w:val="00AF21A7"/>
    <w:rsid w:val="00AF21B6"/>
    <w:rsid w:val="00AF2672"/>
    <w:rsid w:val="00AF26DA"/>
    <w:rsid w:val="00AF2852"/>
    <w:rsid w:val="00AF28ED"/>
    <w:rsid w:val="00AF2ADC"/>
    <w:rsid w:val="00AF2C32"/>
    <w:rsid w:val="00AF2DAD"/>
    <w:rsid w:val="00AF2DDC"/>
    <w:rsid w:val="00AF2FF1"/>
    <w:rsid w:val="00AF31DF"/>
    <w:rsid w:val="00AF38D4"/>
    <w:rsid w:val="00AF3AAF"/>
    <w:rsid w:val="00AF3C4A"/>
    <w:rsid w:val="00AF3DBB"/>
    <w:rsid w:val="00AF3E2D"/>
    <w:rsid w:val="00AF3E6C"/>
    <w:rsid w:val="00AF4257"/>
    <w:rsid w:val="00AF42B4"/>
    <w:rsid w:val="00AF48ED"/>
    <w:rsid w:val="00AF4DD2"/>
    <w:rsid w:val="00AF4DEA"/>
    <w:rsid w:val="00AF5156"/>
    <w:rsid w:val="00AF54AF"/>
    <w:rsid w:val="00AF567A"/>
    <w:rsid w:val="00AF57B6"/>
    <w:rsid w:val="00AF5946"/>
    <w:rsid w:val="00AF5A36"/>
    <w:rsid w:val="00AF5A86"/>
    <w:rsid w:val="00AF601F"/>
    <w:rsid w:val="00AF610A"/>
    <w:rsid w:val="00AF612E"/>
    <w:rsid w:val="00AF623D"/>
    <w:rsid w:val="00AF64C2"/>
    <w:rsid w:val="00AF6728"/>
    <w:rsid w:val="00AF6AB5"/>
    <w:rsid w:val="00AF6D15"/>
    <w:rsid w:val="00AF6E8C"/>
    <w:rsid w:val="00AF6F2B"/>
    <w:rsid w:val="00AF725D"/>
    <w:rsid w:val="00AF7617"/>
    <w:rsid w:val="00AF772E"/>
    <w:rsid w:val="00AF7BDE"/>
    <w:rsid w:val="00AF7C2E"/>
    <w:rsid w:val="00AF7C3C"/>
    <w:rsid w:val="00AF7D78"/>
    <w:rsid w:val="00B000F1"/>
    <w:rsid w:val="00B0014E"/>
    <w:rsid w:val="00B0058B"/>
    <w:rsid w:val="00B00A89"/>
    <w:rsid w:val="00B00C2D"/>
    <w:rsid w:val="00B016F5"/>
    <w:rsid w:val="00B016FF"/>
    <w:rsid w:val="00B01920"/>
    <w:rsid w:val="00B01A86"/>
    <w:rsid w:val="00B01F49"/>
    <w:rsid w:val="00B0262D"/>
    <w:rsid w:val="00B02868"/>
    <w:rsid w:val="00B029DE"/>
    <w:rsid w:val="00B02B14"/>
    <w:rsid w:val="00B02C09"/>
    <w:rsid w:val="00B02E61"/>
    <w:rsid w:val="00B02F3A"/>
    <w:rsid w:val="00B03014"/>
    <w:rsid w:val="00B031A2"/>
    <w:rsid w:val="00B03202"/>
    <w:rsid w:val="00B0337C"/>
    <w:rsid w:val="00B03591"/>
    <w:rsid w:val="00B0359F"/>
    <w:rsid w:val="00B03BE0"/>
    <w:rsid w:val="00B03F7A"/>
    <w:rsid w:val="00B042EE"/>
    <w:rsid w:val="00B04340"/>
    <w:rsid w:val="00B04508"/>
    <w:rsid w:val="00B04583"/>
    <w:rsid w:val="00B04739"/>
    <w:rsid w:val="00B047F5"/>
    <w:rsid w:val="00B04C96"/>
    <w:rsid w:val="00B04CD8"/>
    <w:rsid w:val="00B04D53"/>
    <w:rsid w:val="00B04E5D"/>
    <w:rsid w:val="00B04FFF"/>
    <w:rsid w:val="00B053F1"/>
    <w:rsid w:val="00B055F8"/>
    <w:rsid w:val="00B05A57"/>
    <w:rsid w:val="00B05CBE"/>
    <w:rsid w:val="00B05E9D"/>
    <w:rsid w:val="00B060FF"/>
    <w:rsid w:val="00B064BC"/>
    <w:rsid w:val="00B0693A"/>
    <w:rsid w:val="00B07075"/>
    <w:rsid w:val="00B0716C"/>
    <w:rsid w:val="00B07631"/>
    <w:rsid w:val="00B07653"/>
    <w:rsid w:val="00B10199"/>
    <w:rsid w:val="00B101C5"/>
    <w:rsid w:val="00B10432"/>
    <w:rsid w:val="00B1048A"/>
    <w:rsid w:val="00B104DD"/>
    <w:rsid w:val="00B1054E"/>
    <w:rsid w:val="00B105B9"/>
    <w:rsid w:val="00B1092D"/>
    <w:rsid w:val="00B10CF3"/>
    <w:rsid w:val="00B10D39"/>
    <w:rsid w:val="00B10E8A"/>
    <w:rsid w:val="00B11168"/>
    <w:rsid w:val="00B112A9"/>
    <w:rsid w:val="00B114AF"/>
    <w:rsid w:val="00B1169B"/>
    <w:rsid w:val="00B1177B"/>
    <w:rsid w:val="00B1183A"/>
    <w:rsid w:val="00B11924"/>
    <w:rsid w:val="00B1243C"/>
    <w:rsid w:val="00B124C4"/>
    <w:rsid w:val="00B12653"/>
    <w:rsid w:val="00B12702"/>
    <w:rsid w:val="00B1273A"/>
    <w:rsid w:val="00B12A96"/>
    <w:rsid w:val="00B12B1C"/>
    <w:rsid w:val="00B12E1E"/>
    <w:rsid w:val="00B12F00"/>
    <w:rsid w:val="00B12FC1"/>
    <w:rsid w:val="00B132C1"/>
    <w:rsid w:val="00B137D9"/>
    <w:rsid w:val="00B13B14"/>
    <w:rsid w:val="00B13C93"/>
    <w:rsid w:val="00B13D76"/>
    <w:rsid w:val="00B13DC2"/>
    <w:rsid w:val="00B13E50"/>
    <w:rsid w:val="00B13FB4"/>
    <w:rsid w:val="00B13FF9"/>
    <w:rsid w:val="00B14134"/>
    <w:rsid w:val="00B14228"/>
    <w:rsid w:val="00B142C7"/>
    <w:rsid w:val="00B14610"/>
    <w:rsid w:val="00B1464E"/>
    <w:rsid w:val="00B14AD8"/>
    <w:rsid w:val="00B14E8D"/>
    <w:rsid w:val="00B14E96"/>
    <w:rsid w:val="00B14F63"/>
    <w:rsid w:val="00B15084"/>
    <w:rsid w:val="00B152B5"/>
    <w:rsid w:val="00B15546"/>
    <w:rsid w:val="00B158B1"/>
    <w:rsid w:val="00B15990"/>
    <w:rsid w:val="00B15A40"/>
    <w:rsid w:val="00B15C5F"/>
    <w:rsid w:val="00B1623E"/>
    <w:rsid w:val="00B1638A"/>
    <w:rsid w:val="00B1643C"/>
    <w:rsid w:val="00B1643E"/>
    <w:rsid w:val="00B16791"/>
    <w:rsid w:val="00B1686E"/>
    <w:rsid w:val="00B168A6"/>
    <w:rsid w:val="00B169BA"/>
    <w:rsid w:val="00B16A1F"/>
    <w:rsid w:val="00B16A87"/>
    <w:rsid w:val="00B16E76"/>
    <w:rsid w:val="00B17036"/>
    <w:rsid w:val="00B1723D"/>
    <w:rsid w:val="00B1738A"/>
    <w:rsid w:val="00B1746B"/>
    <w:rsid w:val="00B174B0"/>
    <w:rsid w:val="00B17C16"/>
    <w:rsid w:val="00B17FB7"/>
    <w:rsid w:val="00B20329"/>
    <w:rsid w:val="00B208B9"/>
    <w:rsid w:val="00B20A40"/>
    <w:rsid w:val="00B20B2C"/>
    <w:rsid w:val="00B20BC4"/>
    <w:rsid w:val="00B218BD"/>
    <w:rsid w:val="00B218DE"/>
    <w:rsid w:val="00B2199E"/>
    <w:rsid w:val="00B21AA4"/>
    <w:rsid w:val="00B21C34"/>
    <w:rsid w:val="00B21C95"/>
    <w:rsid w:val="00B21D52"/>
    <w:rsid w:val="00B21FB0"/>
    <w:rsid w:val="00B220D8"/>
    <w:rsid w:val="00B2238E"/>
    <w:rsid w:val="00B22A15"/>
    <w:rsid w:val="00B22B07"/>
    <w:rsid w:val="00B23029"/>
    <w:rsid w:val="00B23296"/>
    <w:rsid w:val="00B236CF"/>
    <w:rsid w:val="00B23826"/>
    <w:rsid w:val="00B23D1C"/>
    <w:rsid w:val="00B23E1E"/>
    <w:rsid w:val="00B24155"/>
    <w:rsid w:val="00B24281"/>
    <w:rsid w:val="00B244C8"/>
    <w:rsid w:val="00B24789"/>
    <w:rsid w:val="00B24AFA"/>
    <w:rsid w:val="00B25213"/>
    <w:rsid w:val="00B25309"/>
    <w:rsid w:val="00B2541D"/>
    <w:rsid w:val="00B25578"/>
    <w:rsid w:val="00B2572C"/>
    <w:rsid w:val="00B25820"/>
    <w:rsid w:val="00B259C4"/>
    <w:rsid w:val="00B25A29"/>
    <w:rsid w:val="00B25E47"/>
    <w:rsid w:val="00B25FA0"/>
    <w:rsid w:val="00B263DE"/>
    <w:rsid w:val="00B26537"/>
    <w:rsid w:val="00B265B1"/>
    <w:rsid w:val="00B2673B"/>
    <w:rsid w:val="00B2699F"/>
    <w:rsid w:val="00B26A16"/>
    <w:rsid w:val="00B26A2C"/>
    <w:rsid w:val="00B26F0D"/>
    <w:rsid w:val="00B272BD"/>
    <w:rsid w:val="00B27561"/>
    <w:rsid w:val="00B277C5"/>
    <w:rsid w:val="00B27964"/>
    <w:rsid w:val="00B27AAF"/>
    <w:rsid w:val="00B27ABF"/>
    <w:rsid w:val="00B27DD9"/>
    <w:rsid w:val="00B27F63"/>
    <w:rsid w:val="00B3029B"/>
    <w:rsid w:val="00B30379"/>
    <w:rsid w:val="00B304FC"/>
    <w:rsid w:val="00B30C48"/>
    <w:rsid w:val="00B30C66"/>
    <w:rsid w:val="00B31201"/>
    <w:rsid w:val="00B313A1"/>
    <w:rsid w:val="00B31AC2"/>
    <w:rsid w:val="00B31C22"/>
    <w:rsid w:val="00B31DF3"/>
    <w:rsid w:val="00B32124"/>
    <w:rsid w:val="00B32220"/>
    <w:rsid w:val="00B3255C"/>
    <w:rsid w:val="00B32C5A"/>
    <w:rsid w:val="00B32C6F"/>
    <w:rsid w:val="00B32F8C"/>
    <w:rsid w:val="00B32FCC"/>
    <w:rsid w:val="00B33073"/>
    <w:rsid w:val="00B3325F"/>
    <w:rsid w:val="00B333D5"/>
    <w:rsid w:val="00B3365A"/>
    <w:rsid w:val="00B33663"/>
    <w:rsid w:val="00B3395E"/>
    <w:rsid w:val="00B34372"/>
    <w:rsid w:val="00B34573"/>
    <w:rsid w:val="00B348D3"/>
    <w:rsid w:val="00B34B38"/>
    <w:rsid w:val="00B34C7F"/>
    <w:rsid w:val="00B34D28"/>
    <w:rsid w:val="00B34F5A"/>
    <w:rsid w:val="00B35495"/>
    <w:rsid w:val="00B357FF"/>
    <w:rsid w:val="00B35FBF"/>
    <w:rsid w:val="00B36464"/>
    <w:rsid w:val="00B36701"/>
    <w:rsid w:val="00B367A4"/>
    <w:rsid w:val="00B36A6F"/>
    <w:rsid w:val="00B36C0F"/>
    <w:rsid w:val="00B36C59"/>
    <w:rsid w:val="00B36F1E"/>
    <w:rsid w:val="00B36F4D"/>
    <w:rsid w:val="00B370D6"/>
    <w:rsid w:val="00B3719E"/>
    <w:rsid w:val="00B37488"/>
    <w:rsid w:val="00B374BA"/>
    <w:rsid w:val="00B3751D"/>
    <w:rsid w:val="00B375F0"/>
    <w:rsid w:val="00B375F2"/>
    <w:rsid w:val="00B37708"/>
    <w:rsid w:val="00B379A1"/>
    <w:rsid w:val="00B37B86"/>
    <w:rsid w:val="00B37B99"/>
    <w:rsid w:val="00B37C90"/>
    <w:rsid w:val="00B4003E"/>
    <w:rsid w:val="00B400AB"/>
    <w:rsid w:val="00B40107"/>
    <w:rsid w:val="00B402D1"/>
    <w:rsid w:val="00B40381"/>
    <w:rsid w:val="00B404FB"/>
    <w:rsid w:val="00B4058A"/>
    <w:rsid w:val="00B4088F"/>
    <w:rsid w:val="00B4093C"/>
    <w:rsid w:val="00B409D7"/>
    <w:rsid w:val="00B40AA7"/>
    <w:rsid w:val="00B40F8F"/>
    <w:rsid w:val="00B4104F"/>
    <w:rsid w:val="00B4158B"/>
    <w:rsid w:val="00B417A4"/>
    <w:rsid w:val="00B41AA3"/>
    <w:rsid w:val="00B41C6C"/>
    <w:rsid w:val="00B41D4E"/>
    <w:rsid w:val="00B41E09"/>
    <w:rsid w:val="00B41F38"/>
    <w:rsid w:val="00B4202E"/>
    <w:rsid w:val="00B42432"/>
    <w:rsid w:val="00B425E3"/>
    <w:rsid w:val="00B42696"/>
    <w:rsid w:val="00B429F6"/>
    <w:rsid w:val="00B42A8C"/>
    <w:rsid w:val="00B42B30"/>
    <w:rsid w:val="00B42D32"/>
    <w:rsid w:val="00B430FD"/>
    <w:rsid w:val="00B432E4"/>
    <w:rsid w:val="00B43478"/>
    <w:rsid w:val="00B436E5"/>
    <w:rsid w:val="00B43A45"/>
    <w:rsid w:val="00B43C19"/>
    <w:rsid w:val="00B43D96"/>
    <w:rsid w:val="00B43E46"/>
    <w:rsid w:val="00B43F87"/>
    <w:rsid w:val="00B43F98"/>
    <w:rsid w:val="00B443F4"/>
    <w:rsid w:val="00B44478"/>
    <w:rsid w:val="00B44808"/>
    <w:rsid w:val="00B4487E"/>
    <w:rsid w:val="00B44AB9"/>
    <w:rsid w:val="00B44E37"/>
    <w:rsid w:val="00B44EB5"/>
    <w:rsid w:val="00B44F1F"/>
    <w:rsid w:val="00B45017"/>
    <w:rsid w:val="00B45556"/>
    <w:rsid w:val="00B4600E"/>
    <w:rsid w:val="00B465EB"/>
    <w:rsid w:val="00B4662C"/>
    <w:rsid w:val="00B466FE"/>
    <w:rsid w:val="00B46758"/>
    <w:rsid w:val="00B46891"/>
    <w:rsid w:val="00B4694E"/>
    <w:rsid w:val="00B469FE"/>
    <w:rsid w:val="00B46B92"/>
    <w:rsid w:val="00B46CEE"/>
    <w:rsid w:val="00B4736D"/>
    <w:rsid w:val="00B47467"/>
    <w:rsid w:val="00B4759F"/>
    <w:rsid w:val="00B47BE2"/>
    <w:rsid w:val="00B47C06"/>
    <w:rsid w:val="00B50376"/>
    <w:rsid w:val="00B50593"/>
    <w:rsid w:val="00B508F4"/>
    <w:rsid w:val="00B50DE5"/>
    <w:rsid w:val="00B50E2D"/>
    <w:rsid w:val="00B50E57"/>
    <w:rsid w:val="00B50F8D"/>
    <w:rsid w:val="00B50FFB"/>
    <w:rsid w:val="00B51456"/>
    <w:rsid w:val="00B51665"/>
    <w:rsid w:val="00B5168E"/>
    <w:rsid w:val="00B51831"/>
    <w:rsid w:val="00B51AD2"/>
    <w:rsid w:val="00B51CD8"/>
    <w:rsid w:val="00B51D9C"/>
    <w:rsid w:val="00B51DA7"/>
    <w:rsid w:val="00B5240A"/>
    <w:rsid w:val="00B52674"/>
    <w:rsid w:val="00B527EC"/>
    <w:rsid w:val="00B529E4"/>
    <w:rsid w:val="00B52B92"/>
    <w:rsid w:val="00B52D41"/>
    <w:rsid w:val="00B52EA0"/>
    <w:rsid w:val="00B52FF3"/>
    <w:rsid w:val="00B53044"/>
    <w:rsid w:val="00B5304E"/>
    <w:rsid w:val="00B530AC"/>
    <w:rsid w:val="00B53197"/>
    <w:rsid w:val="00B532EE"/>
    <w:rsid w:val="00B53E75"/>
    <w:rsid w:val="00B53F57"/>
    <w:rsid w:val="00B54008"/>
    <w:rsid w:val="00B540D9"/>
    <w:rsid w:val="00B542FA"/>
    <w:rsid w:val="00B5458B"/>
    <w:rsid w:val="00B549E5"/>
    <w:rsid w:val="00B54E30"/>
    <w:rsid w:val="00B55079"/>
    <w:rsid w:val="00B55276"/>
    <w:rsid w:val="00B552C6"/>
    <w:rsid w:val="00B5548B"/>
    <w:rsid w:val="00B55596"/>
    <w:rsid w:val="00B55897"/>
    <w:rsid w:val="00B559C1"/>
    <w:rsid w:val="00B559D1"/>
    <w:rsid w:val="00B55ACD"/>
    <w:rsid w:val="00B55D40"/>
    <w:rsid w:val="00B55D67"/>
    <w:rsid w:val="00B56313"/>
    <w:rsid w:val="00B563C8"/>
    <w:rsid w:val="00B564CF"/>
    <w:rsid w:val="00B566F3"/>
    <w:rsid w:val="00B568BC"/>
    <w:rsid w:val="00B56F06"/>
    <w:rsid w:val="00B5713D"/>
    <w:rsid w:val="00B571DA"/>
    <w:rsid w:val="00B5742A"/>
    <w:rsid w:val="00B57488"/>
    <w:rsid w:val="00B57660"/>
    <w:rsid w:val="00B57752"/>
    <w:rsid w:val="00B57C3E"/>
    <w:rsid w:val="00B57CFC"/>
    <w:rsid w:val="00B57F33"/>
    <w:rsid w:val="00B602AB"/>
    <w:rsid w:val="00B602CB"/>
    <w:rsid w:val="00B607B1"/>
    <w:rsid w:val="00B607B8"/>
    <w:rsid w:val="00B60A1C"/>
    <w:rsid w:val="00B60AC7"/>
    <w:rsid w:val="00B60C04"/>
    <w:rsid w:val="00B60D60"/>
    <w:rsid w:val="00B612C5"/>
    <w:rsid w:val="00B61496"/>
    <w:rsid w:val="00B61623"/>
    <w:rsid w:val="00B61723"/>
    <w:rsid w:val="00B61EB3"/>
    <w:rsid w:val="00B6205B"/>
    <w:rsid w:val="00B6216A"/>
    <w:rsid w:val="00B62214"/>
    <w:rsid w:val="00B62425"/>
    <w:rsid w:val="00B6246A"/>
    <w:rsid w:val="00B624F3"/>
    <w:rsid w:val="00B62C6F"/>
    <w:rsid w:val="00B62D84"/>
    <w:rsid w:val="00B62DB8"/>
    <w:rsid w:val="00B6310F"/>
    <w:rsid w:val="00B63385"/>
    <w:rsid w:val="00B637C1"/>
    <w:rsid w:val="00B6385F"/>
    <w:rsid w:val="00B63A42"/>
    <w:rsid w:val="00B63C51"/>
    <w:rsid w:val="00B63E01"/>
    <w:rsid w:val="00B63F62"/>
    <w:rsid w:val="00B64242"/>
    <w:rsid w:val="00B64741"/>
    <w:rsid w:val="00B64FCA"/>
    <w:rsid w:val="00B65182"/>
    <w:rsid w:val="00B6539C"/>
    <w:rsid w:val="00B6543F"/>
    <w:rsid w:val="00B65713"/>
    <w:rsid w:val="00B659AB"/>
    <w:rsid w:val="00B65A97"/>
    <w:rsid w:val="00B65B95"/>
    <w:rsid w:val="00B65DFA"/>
    <w:rsid w:val="00B65FF0"/>
    <w:rsid w:val="00B66005"/>
    <w:rsid w:val="00B6633F"/>
    <w:rsid w:val="00B665B7"/>
    <w:rsid w:val="00B66CD2"/>
    <w:rsid w:val="00B6708F"/>
    <w:rsid w:val="00B67267"/>
    <w:rsid w:val="00B676E1"/>
    <w:rsid w:val="00B67761"/>
    <w:rsid w:val="00B67A45"/>
    <w:rsid w:val="00B67D8A"/>
    <w:rsid w:val="00B67E4A"/>
    <w:rsid w:val="00B7055C"/>
    <w:rsid w:val="00B70733"/>
    <w:rsid w:val="00B70742"/>
    <w:rsid w:val="00B70832"/>
    <w:rsid w:val="00B7090C"/>
    <w:rsid w:val="00B70EAF"/>
    <w:rsid w:val="00B711AE"/>
    <w:rsid w:val="00B7170E"/>
    <w:rsid w:val="00B71AFD"/>
    <w:rsid w:val="00B71B6A"/>
    <w:rsid w:val="00B71E21"/>
    <w:rsid w:val="00B7206F"/>
    <w:rsid w:val="00B720D0"/>
    <w:rsid w:val="00B72120"/>
    <w:rsid w:val="00B721C0"/>
    <w:rsid w:val="00B723C6"/>
    <w:rsid w:val="00B725AE"/>
    <w:rsid w:val="00B7280E"/>
    <w:rsid w:val="00B728DE"/>
    <w:rsid w:val="00B729E6"/>
    <w:rsid w:val="00B72D78"/>
    <w:rsid w:val="00B72ED9"/>
    <w:rsid w:val="00B7308F"/>
    <w:rsid w:val="00B73204"/>
    <w:rsid w:val="00B73431"/>
    <w:rsid w:val="00B734E2"/>
    <w:rsid w:val="00B73614"/>
    <w:rsid w:val="00B73621"/>
    <w:rsid w:val="00B73633"/>
    <w:rsid w:val="00B738CB"/>
    <w:rsid w:val="00B738FE"/>
    <w:rsid w:val="00B73B51"/>
    <w:rsid w:val="00B73D27"/>
    <w:rsid w:val="00B73DF7"/>
    <w:rsid w:val="00B73FA5"/>
    <w:rsid w:val="00B740D6"/>
    <w:rsid w:val="00B74294"/>
    <w:rsid w:val="00B74546"/>
    <w:rsid w:val="00B7479C"/>
    <w:rsid w:val="00B74B54"/>
    <w:rsid w:val="00B74BCC"/>
    <w:rsid w:val="00B74D00"/>
    <w:rsid w:val="00B74E75"/>
    <w:rsid w:val="00B74EFF"/>
    <w:rsid w:val="00B75061"/>
    <w:rsid w:val="00B75692"/>
    <w:rsid w:val="00B75B16"/>
    <w:rsid w:val="00B75BE0"/>
    <w:rsid w:val="00B75D92"/>
    <w:rsid w:val="00B75F3E"/>
    <w:rsid w:val="00B75F68"/>
    <w:rsid w:val="00B7644B"/>
    <w:rsid w:val="00B7658E"/>
    <w:rsid w:val="00B76A76"/>
    <w:rsid w:val="00B76B44"/>
    <w:rsid w:val="00B76F77"/>
    <w:rsid w:val="00B76FF6"/>
    <w:rsid w:val="00B771FF"/>
    <w:rsid w:val="00B77299"/>
    <w:rsid w:val="00B7736D"/>
    <w:rsid w:val="00B77484"/>
    <w:rsid w:val="00B775E1"/>
    <w:rsid w:val="00B77A66"/>
    <w:rsid w:val="00B77D45"/>
    <w:rsid w:val="00B80403"/>
    <w:rsid w:val="00B8054E"/>
    <w:rsid w:val="00B807F9"/>
    <w:rsid w:val="00B81307"/>
    <w:rsid w:val="00B81467"/>
    <w:rsid w:val="00B8165D"/>
    <w:rsid w:val="00B8166B"/>
    <w:rsid w:val="00B8173A"/>
    <w:rsid w:val="00B81B5B"/>
    <w:rsid w:val="00B81D13"/>
    <w:rsid w:val="00B81D35"/>
    <w:rsid w:val="00B8203D"/>
    <w:rsid w:val="00B8208F"/>
    <w:rsid w:val="00B820E5"/>
    <w:rsid w:val="00B820E8"/>
    <w:rsid w:val="00B8225D"/>
    <w:rsid w:val="00B82737"/>
    <w:rsid w:val="00B828AF"/>
    <w:rsid w:val="00B828B1"/>
    <w:rsid w:val="00B82C4A"/>
    <w:rsid w:val="00B82DBC"/>
    <w:rsid w:val="00B830E3"/>
    <w:rsid w:val="00B835B8"/>
    <w:rsid w:val="00B8373C"/>
    <w:rsid w:val="00B83809"/>
    <w:rsid w:val="00B839EF"/>
    <w:rsid w:val="00B83AB4"/>
    <w:rsid w:val="00B83AB9"/>
    <w:rsid w:val="00B83CB6"/>
    <w:rsid w:val="00B83F04"/>
    <w:rsid w:val="00B83F94"/>
    <w:rsid w:val="00B8445B"/>
    <w:rsid w:val="00B845A3"/>
    <w:rsid w:val="00B848CE"/>
    <w:rsid w:val="00B849AF"/>
    <w:rsid w:val="00B8517B"/>
    <w:rsid w:val="00B85A20"/>
    <w:rsid w:val="00B85D0D"/>
    <w:rsid w:val="00B85D8F"/>
    <w:rsid w:val="00B85EC3"/>
    <w:rsid w:val="00B85FD4"/>
    <w:rsid w:val="00B86570"/>
    <w:rsid w:val="00B86580"/>
    <w:rsid w:val="00B868F2"/>
    <w:rsid w:val="00B86EE8"/>
    <w:rsid w:val="00B86EF2"/>
    <w:rsid w:val="00B86FAA"/>
    <w:rsid w:val="00B87342"/>
    <w:rsid w:val="00B87447"/>
    <w:rsid w:val="00B87592"/>
    <w:rsid w:val="00B8763D"/>
    <w:rsid w:val="00B87919"/>
    <w:rsid w:val="00B87EA5"/>
    <w:rsid w:val="00B87FBA"/>
    <w:rsid w:val="00B900FA"/>
    <w:rsid w:val="00B901CA"/>
    <w:rsid w:val="00B90286"/>
    <w:rsid w:val="00B902BC"/>
    <w:rsid w:val="00B905CF"/>
    <w:rsid w:val="00B90882"/>
    <w:rsid w:val="00B9097E"/>
    <w:rsid w:val="00B909E5"/>
    <w:rsid w:val="00B90D9C"/>
    <w:rsid w:val="00B9114F"/>
    <w:rsid w:val="00B918B7"/>
    <w:rsid w:val="00B91955"/>
    <w:rsid w:val="00B91962"/>
    <w:rsid w:val="00B91CDB"/>
    <w:rsid w:val="00B91D4D"/>
    <w:rsid w:val="00B91FE7"/>
    <w:rsid w:val="00B92074"/>
    <w:rsid w:val="00B92340"/>
    <w:rsid w:val="00B92662"/>
    <w:rsid w:val="00B92C3B"/>
    <w:rsid w:val="00B93498"/>
    <w:rsid w:val="00B934F8"/>
    <w:rsid w:val="00B935D9"/>
    <w:rsid w:val="00B93806"/>
    <w:rsid w:val="00B93C36"/>
    <w:rsid w:val="00B93C3E"/>
    <w:rsid w:val="00B93C4C"/>
    <w:rsid w:val="00B93C87"/>
    <w:rsid w:val="00B93F98"/>
    <w:rsid w:val="00B944C5"/>
    <w:rsid w:val="00B947EF"/>
    <w:rsid w:val="00B948F2"/>
    <w:rsid w:val="00B94BF3"/>
    <w:rsid w:val="00B94C92"/>
    <w:rsid w:val="00B94D12"/>
    <w:rsid w:val="00B94D3D"/>
    <w:rsid w:val="00B9508F"/>
    <w:rsid w:val="00B95203"/>
    <w:rsid w:val="00B95566"/>
    <w:rsid w:val="00B959D5"/>
    <w:rsid w:val="00B95B71"/>
    <w:rsid w:val="00B95B81"/>
    <w:rsid w:val="00B95DC4"/>
    <w:rsid w:val="00B95EB1"/>
    <w:rsid w:val="00B960F1"/>
    <w:rsid w:val="00B96509"/>
    <w:rsid w:val="00B96B1E"/>
    <w:rsid w:val="00B96E83"/>
    <w:rsid w:val="00B96F45"/>
    <w:rsid w:val="00B97151"/>
    <w:rsid w:val="00B97436"/>
    <w:rsid w:val="00B974D4"/>
    <w:rsid w:val="00B97624"/>
    <w:rsid w:val="00B97B83"/>
    <w:rsid w:val="00B97C97"/>
    <w:rsid w:val="00B97E0A"/>
    <w:rsid w:val="00BA0786"/>
    <w:rsid w:val="00BA0BFA"/>
    <w:rsid w:val="00BA0D90"/>
    <w:rsid w:val="00BA1395"/>
    <w:rsid w:val="00BA1795"/>
    <w:rsid w:val="00BA1BDA"/>
    <w:rsid w:val="00BA1C58"/>
    <w:rsid w:val="00BA1D34"/>
    <w:rsid w:val="00BA204C"/>
    <w:rsid w:val="00BA2134"/>
    <w:rsid w:val="00BA2681"/>
    <w:rsid w:val="00BA276B"/>
    <w:rsid w:val="00BA2867"/>
    <w:rsid w:val="00BA2CCF"/>
    <w:rsid w:val="00BA30C6"/>
    <w:rsid w:val="00BA30D0"/>
    <w:rsid w:val="00BA317E"/>
    <w:rsid w:val="00BA34EE"/>
    <w:rsid w:val="00BA3713"/>
    <w:rsid w:val="00BA38E7"/>
    <w:rsid w:val="00BA38EA"/>
    <w:rsid w:val="00BA3DFB"/>
    <w:rsid w:val="00BA406F"/>
    <w:rsid w:val="00BA416A"/>
    <w:rsid w:val="00BA4AF5"/>
    <w:rsid w:val="00BA4EB9"/>
    <w:rsid w:val="00BA5057"/>
    <w:rsid w:val="00BA5134"/>
    <w:rsid w:val="00BA5432"/>
    <w:rsid w:val="00BA599A"/>
    <w:rsid w:val="00BA5B08"/>
    <w:rsid w:val="00BA5B91"/>
    <w:rsid w:val="00BA5E6F"/>
    <w:rsid w:val="00BA5E94"/>
    <w:rsid w:val="00BA5EAF"/>
    <w:rsid w:val="00BA5F7A"/>
    <w:rsid w:val="00BA60E7"/>
    <w:rsid w:val="00BA618C"/>
    <w:rsid w:val="00BA621A"/>
    <w:rsid w:val="00BA6351"/>
    <w:rsid w:val="00BA644A"/>
    <w:rsid w:val="00BA64AF"/>
    <w:rsid w:val="00BA64DE"/>
    <w:rsid w:val="00BA6513"/>
    <w:rsid w:val="00BA6818"/>
    <w:rsid w:val="00BA68AB"/>
    <w:rsid w:val="00BA6930"/>
    <w:rsid w:val="00BA69CB"/>
    <w:rsid w:val="00BA7BDF"/>
    <w:rsid w:val="00BA7CCF"/>
    <w:rsid w:val="00BA7D89"/>
    <w:rsid w:val="00BB0C86"/>
    <w:rsid w:val="00BB1337"/>
    <w:rsid w:val="00BB14DE"/>
    <w:rsid w:val="00BB1598"/>
    <w:rsid w:val="00BB1778"/>
    <w:rsid w:val="00BB1895"/>
    <w:rsid w:val="00BB21A8"/>
    <w:rsid w:val="00BB2573"/>
    <w:rsid w:val="00BB278B"/>
    <w:rsid w:val="00BB2BFC"/>
    <w:rsid w:val="00BB30E9"/>
    <w:rsid w:val="00BB3520"/>
    <w:rsid w:val="00BB3549"/>
    <w:rsid w:val="00BB3ABF"/>
    <w:rsid w:val="00BB3CC5"/>
    <w:rsid w:val="00BB3DEA"/>
    <w:rsid w:val="00BB3FF7"/>
    <w:rsid w:val="00BB41BF"/>
    <w:rsid w:val="00BB43BA"/>
    <w:rsid w:val="00BB48CF"/>
    <w:rsid w:val="00BB4AA2"/>
    <w:rsid w:val="00BB4B38"/>
    <w:rsid w:val="00BB4C6B"/>
    <w:rsid w:val="00BB4D58"/>
    <w:rsid w:val="00BB4E2D"/>
    <w:rsid w:val="00BB4E30"/>
    <w:rsid w:val="00BB4F4B"/>
    <w:rsid w:val="00BB527E"/>
    <w:rsid w:val="00BB530E"/>
    <w:rsid w:val="00BB599F"/>
    <w:rsid w:val="00BB5A8C"/>
    <w:rsid w:val="00BB5C6E"/>
    <w:rsid w:val="00BB5D72"/>
    <w:rsid w:val="00BB5DF9"/>
    <w:rsid w:val="00BB5E2F"/>
    <w:rsid w:val="00BB6218"/>
    <w:rsid w:val="00BB65A3"/>
    <w:rsid w:val="00BB6663"/>
    <w:rsid w:val="00BB68F0"/>
    <w:rsid w:val="00BB6D1A"/>
    <w:rsid w:val="00BB6D60"/>
    <w:rsid w:val="00BB709B"/>
    <w:rsid w:val="00BB71DB"/>
    <w:rsid w:val="00BB7292"/>
    <w:rsid w:val="00BB76D0"/>
    <w:rsid w:val="00BC0018"/>
    <w:rsid w:val="00BC0255"/>
    <w:rsid w:val="00BC0295"/>
    <w:rsid w:val="00BC04FE"/>
    <w:rsid w:val="00BC0809"/>
    <w:rsid w:val="00BC0B5B"/>
    <w:rsid w:val="00BC110C"/>
    <w:rsid w:val="00BC1682"/>
    <w:rsid w:val="00BC17DF"/>
    <w:rsid w:val="00BC1A38"/>
    <w:rsid w:val="00BC1E84"/>
    <w:rsid w:val="00BC2055"/>
    <w:rsid w:val="00BC2171"/>
    <w:rsid w:val="00BC22B6"/>
    <w:rsid w:val="00BC2359"/>
    <w:rsid w:val="00BC24CA"/>
    <w:rsid w:val="00BC26E9"/>
    <w:rsid w:val="00BC28F5"/>
    <w:rsid w:val="00BC2939"/>
    <w:rsid w:val="00BC29A1"/>
    <w:rsid w:val="00BC2ADC"/>
    <w:rsid w:val="00BC2E0C"/>
    <w:rsid w:val="00BC2EC9"/>
    <w:rsid w:val="00BC2EE8"/>
    <w:rsid w:val="00BC3084"/>
    <w:rsid w:val="00BC3D31"/>
    <w:rsid w:val="00BC3DAD"/>
    <w:rsid w:val="00BC45EF"/>
    <w:rsid w:val="00BC4658"/>
    <w:rsid w:val="00BC473A"/>
    <w:rsid w:val="00BC48B6"/>
    <w:rsid w:val="00BC497A"/>
    <w:rsid w:val="00BC4BA5"/>
    <w:rsid w:val="00BC4D09"/>
    <w:rsid w:val="00BC4D27"/>
    <w:rsid w:val="00BC55BD"/>
    <w:rsid w:val="00BC57CD"/>
    <w:rsid w:val="00BC5C97"/>
    <w:rsid w:val="00BC6067"/>
    <w:rsid w:val="00BC6262"/>
    <w:rsid w:val="00BC6525"/>
    <w:rsid w:val="00BC6561"/>
    <w:rsid w:val="00BC68E2"/>
    <w:rsid w:val="00BC6B39"/>
    <w:rsid w:val="00BC6DA3"/>
    <w:rsid w:val="00BC70EA"/>
    <w:rsid w:val="00BC71BE"/>
    <w:rsid w:val="00BC745A"/>
    <w:rsid w:val="00BC74FA"/>
    <w:rsid w:val="00BC750C"/>
    <w:rsid w:val="00BC7673"/>
    <w:rsid w:val="00BC7E9B"/>
    <w:rsid w:val="00BC7F43"/>
    <w:rsid w:val="00BC7F79"/>
    <w:rsid w:val="00BD0142"/>
    <w:rsid w:val="00BD0183"/>
    <w:rsid w:val="00BD060C"/>
    <w:rsid w:val="00BD07A7"/>
    <w:rsid w:val="00BD09DC"/>
    <w:rsid w:val="00BD0A22"/>
    <w:rsid w:val="00BD0A5A"/>
    <w:rsid w:val="00BD0B5D"/>
    <w:rsid w:val="00BD0CC1"/>
    <w:rsid w:val="00BD0E62"/>
    <w:rsid w:val="00BD13DC"/>
    <w:rsid w:val="00BD1494"/>
    <w:rsid w:val="00BD175A"/>
    <w:rsid w:val="00BD1821"/>
    <w:rsid w:val="00BD1ABC"/>
    <w:rsid w:val="00BD1B76"/>
    <w:rsid w:val="00BD1D03"/>
    <w:rsid w:val="00BD215D"/>
    <w:rsid w:val="00BD23DA"/>
    <w:rsid w:val="00BD24C2"/>
    <w:rsid w:val="00BD2743"/>
    <w:rsid w:val="00BD27BB"/>
    <w:rsid w:val="00BD27C7"/>
    <w:rsid w:val="00BD2AFD"/>
    <w:rsid w:val="00BD2F2C"/>
    <w:rsid w:val="00BD3205"/>
    <w:rsid w:val="00BD337B"/>
    <w:rsid w:val="00BD34D8"/>
    <w:rsid w:val="00BD34F2"/>
    <w:rsid w:val="00BD3888"/>
    <w:rsid w:val="00BD38A7"/>
    <w:rsid w:val="00BD39A3"/>
    <w:rsid w:val="00BD3A84"/>
    <w:rsid w:val="00BD3C38"/>
    <w:rsid w:val="00BD3CAE"/>
    <w:rsid w:val="00BD3D44"/>
    <w:rsid w:val="00BD3DC4"/>
    <w:rsid w:val="00BD3E58"/>
    <w:rsid w:val="00BD4382"/>
    <w:rsid w:val="00BD48EE"/>
    <w:rsid w:val="00BD49C0"/>
    <w:rsid w:val="00BD4A44"/>
    <w:rsid w:val="00BD4ABF"/>
    <w:rsid w:val="00BD4F98"/>
    <w:rsid w:val="00BD5068"/>
    <w:rsid w:val="00BD50C3"/>
    <w:rsid w:val="00BD511E"/>
    <w:rsid w:val="00BD546C"/>
    <w:rsid w:val="00BD5479"/>
    <w:rsid w:val="00BD5555"/>
    <w:rsid w:val="00BD57C1"/>
    <w:rsid w:val="00BD57E5"/>
    <w:rsid w:val="00BD5951"/>
    <w:rsid w:val="00BD5991"/>
    <w:rsid w:val="00BD5D76"/>
    <w:rsid w:val="00BD60B6"/>
    <w:rsid w:val="00BD62D1"/>
    <w:rsid w:val="00BD6342"/>
    <w:rsid w:val="00BD6D0E"/>
    <w:rsid w:val="00BD6ED4"/>
    <w:rsid w:val="00BD6F0B"/>
    <w:rsid w:val="00BD6F26"/>
    <w:rsid w:val="00BD7332"/>
    <w:rsid w:val="00BD7504"/>
    <w:rsid w:val="00BD7D1C"/>
    <w:rsid w:val="00BD7F94"/>
    <w:rsid w:val="00BE0387"/>
    <w:rsid w:val="00BE044C"/>
    <w:rsid w:val="00BE09A8"/>
    <w:rsid w:val="00BE09B4"/>
    <w:rsid w:val="00BE0A08"/>
    <w:rsid w:val="00BE0B11"/>
    <w:rsid w:val="00BE0D93"/>
    <w:rsid w:val="00BE0FAF"/>
    <w:rsid w:val="00BE116A"/>
    <w:rsid w:val="00BE149E"/>
    <w:rsid w:val="00BE14E4"/>
    <w:rsid w:val="00BE1741"/>
    <w:rsid w:val="00BE1E69"/>
    <w:rsid w:val="00BE1E85"/>
    <w:rsid w:val="00BE1FF2"/>
    <w:rsid w:val="00BE206E"/>
    <w:rsid w:val="00BE2078"/>
    <w:rsid w:val="00BE2084"/>
    <w:rsid w:val="00BE22C8"/>
    <w:rsid w:val="00BE230B"/>
    <w:rsid w:val="00BE2331"/>
    <w:rsid w:val="00BE2566"/>
    <w:rsid w:val="00BE2954"/>
    <w:rsid w:val="00BE298E"/>
    <w:rsid w:val="00BE2FF8"/>
    <w:rsid w:val="00BE3313"/>
    <w:rsid w:val="00BE343D"/>
    <w:rsid w:val="00BE34A3"/>
    <w:rsid w:val="00BE354A"/>
    <w:rsid w:val="00BE357D"/>
    <w:rsid w:val="00BE35A8"/>
    <w:rsid w:val="00BE3716"/>
    <w:rsid w:val="00BE39DD"/>
    <w:rsid w:val="00BE3C7B"/>
    <w:rsid w:val="00BE3CC2"/>
    <w:rsid w:val="00BE3D1A"/>
    <w:rsid w:val="00BE40C7"/>
    <w:rsid w:val="00BE414D"/>
    <w:rsid w:val="00BE4156"/>
    <w:rsid w:val="00BE4267"/>
    <w:rsid w:val="00BE43B3"/>
    <w:rsid w:val="00BE44F6"/>
    <w:rsid w:val="00BE4622"/>
    <w:rsid w:val="00BE4891"/>
    <w:rsid w:val="00BE4A18"/>
    <w:rsid w:val="00BE4A65"/>
    <w:rsid w:val="00BE4BF0"/>
    <w:rsid w:val="00BE4C85"/>
    <w:rsid w:val="00BE5165"/>
    <w:rsid w:val="00BE5468"/>
    <w:rsid w:val="00BE5700"/>
    <w:rsid w:val="00BE57ED"/>
    <w:rsid w:val="00BE5827"/>
    <w:rsid w:val="00BE5F2B"/>
    <w:rsid w:val="00BE6042"/>
    <w:rsid w:val="00BE6094"/>
    <w:rsid w:val="00BE60EC"/>
    <w:rsid w:val="00BE6316"/>
    <w:rsid w:val="00BE66F7"/>
    <w:rsid w:val="00BE69D9"/>
    <w:rsid w:val="00BE6B7A"/>
    <w:rsid w:val="00BE6EC8"/>
    <w:rsid w:val="00BE70CC"/>
    <w:rsid w:val="00BE7234"/>
    <w:rsid w:val="00BE7EC1"/>
    <w:rsid w:val="00BF00E7"/>
    <w:rsid w:val="00BF010F"/>
    <w:rsid w:val="00BF018F"/>
    <w:rsid w:val="00BF043E"/>
    <w:rsid w:val="00BF0572"/>
    <w:rsid w:val="00BF06DA"/>
    <w:rsid w:val="00BF0745"/>
    <w:rsid w:val="00BF0A05"/>
    <w:rsid w:val="00BF0BA1"/>
    <w:rsid w:val="00BF0BC6"/>
    <w:rsid w:val="00BF139D"/>
    <w:rsid w:val="00BF1667"/>
    <w:rsid w:val="00BF1889"/>
    <w:rsid w:val="00BF18CB"/>
    <w:rsid w:val="00BF1B4A"/>
    <w:rsid w:val="00BF1EE2"/>
    <w:rsid w:val="00BF1FCB"/>
    <w:rsid w:val="00BF2168"/>
    <w:rsid w:val="00BF23D2"/>
    <w:rsid w:val="00BF258B"/>
    <w:rsid w:val="00BF2A91"/>
    <w:rsid w:val="00BF2BB0"/>
    <w:rsid w:val="00BF2BBE"/>
    <w:rsid w:val="00BF2FAB"/>
    <w:rsid w:val="00BF3E2E"/>
    <w:rsid w:val="00BF3E37"/>
    <w:rsid w:val="00BF425F"/>
    <w:rsid w:val="00BF4450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AF9"/>
    <w:rsid w:val="00BF4D5B"/>
    <w:rsid w:val="00BF4EE0"/>
    <w:rsid w:val="00BF5079"/>
    <w:rsid w:val="00BF52A4"/>
    <w:rsid w:val="00BF52CA"/>
    <w:rsid w:val="00BF5311"/>
    <w:rsid w:val="00BF531A"/>
    <w:rsid w:val="00BF54BA"/>
    <w:rsid w:val="00BF55B8"/>
    <w:rsid w:val="00BF5969"/>
    <w:rsid w:val="00BF597F"/>
    <w:rsid w:val="00BF59A4"/>
    <w:rsid w:val="00BF59CB"/>
    <w:rsid w:val="00BF5A5A"/>
    <w:rsid w:val="00BF5B54"/>
    <w:rsid w:val="00BF5B5E"/>
    <w:rsid w:val="00BF5C36"/>
    <w:rsid w:val="00BF5DEB"/>
    <w:rsid w:val="00BF5EDD"/>
    <w:rsid w:val="00BF5FF8"/>
    <w:rsid w:val="00BF618B"/>
    <w:rsid w:val="00BF61C8"/>
    <w:rsid w:val="00BF6394"/>
    <w:rsid w:val="00BF6442"/>
    <w:rsid w:val="00BF657A"/>
    <w:rsid w:val="00BF672A"/>
    <w:rsid w:val="00BF68CF"/>
    <w:rsid w:val="00BF6B4C"/>
    <w:rsid w:val="00BF6BE4"/>
    <w:rsid w:val="00BF6D2E"/>
    <w:rsid w:val="00BF6DAA"/>
    <w:rsid w:val="00BF707E"/>
    <w:rsid w:val="00BF71AC"/>
    <w:rsid w:val="00BF736A"/>
    <w:rsid w:val="00BF753A"/>
    <w:rsid w:val="00BF7545"/>
    <w:rsid w:val="00BF7695"/>
    <w:rsid w:val="00BF77E0"/>
    <w:rsid w:val="00BF79D5"/>
    <w:rsid w:val="00BF7B56"/>
    <w:rsid w:val="00BF7B60"/>
    <w:rsid w:val="00C001A7"/>
    <w:rsid w:val="00C0033C"/>
    <w:rsid w:val="00C00858"/>
    <w:rsid w:val="00C00CF8"/>
    <w:rsid w:val="00C00D1F"/>
    <w:rsid w:val="00C00F00"/>
    <w:rsid w:val="00C013D8"/>
    <w:rsid w:val="00C0179A"/>
    <w:rsid w:val="00C020C2"/>
    <w:rsid w:val="00C027EA"/>
    <w:rsid w:val="00C02A63"/>
    <w:rsid w:val="00C02A64"/>
    <w:rsid w:val="00C02ACC"/>
    <w:rsid w:val="00C02ADA"/>
    <w:rsid w:val="00C02B56"/>
    <w:rsid w:val="00C02C85"/>
    <w:rsid w:val="00C02D51"/>
    <w:rsid w:val="00C02DD5"/>
    <w:rsid w:val="00C02E1E"/>
    <w:rsid w:val="00C02EA7"/>
    <w:rsid w:val="00C02F97"/>
    <w:rsid w:val="00C0300C"/>
    <w:rsid w:val="00C03343"/>
    <w:rsid w:val="00C03596"/>
    <w:rsid w:val="00C03660"/>
    <w:rsid w:val="00C03B8F"/>
    <w:rsid w:val="00C03CB5"/>
    <w:rsid w:val="00C03D3B"/>
    <w:rsid w:val="00C03D66"/>
    <w:rsid w:val="00C03F20"/>
    <w:rsid w:val="00C03F32"/>
    <w:rsid w:val="00C04244"/>
    <w:rsid w:val="00C04278"/>
    <w:rsid w:val="00C0433B"/>
    <w:rsid w:val="00C0433C"/>
    <w:rsid w:val="00C0449E"/>
    <w:rsid w:val="00C04833"/>
    <w:rsid w:val="00C049EA"/>
    <w:rsid w:val="00C04B66"/>
    <w:rsid w:val="00C04F8F"/>
    <w:rsid w:val="00C050E7"/>
    <w:rsid w:val="00C0535E"/>
    <w:rsid w:val="00C05618"/>
    <w:rsid w:val="00C05A77"/>
    <w:rsid w:val="00C05AFC"/>
    <w:rsid w:val="00C05F2E"/>
    <w:rsid w:val="00C06079"/>
    <w:rsid w:val="00C0637F"/>
    <w:rsid w:val="00C065E0"/>
    <w:rsid w:val="00C0666E"/>
    <w:rsid w:val="00C0682D"/>
    <w:rsid w:val="00C06860"/>
    <w:rsid w:val="00C06895"/>
    <w:rsid w:val="00C06A17"/>
    <w:rsid w:val="00C06C01"/>
    <w:rsid w:val="00C06D4C"/>
    <w:rsid w:val="00C0700A"/>
    <w:rsid w:val="00C07090"/>
    <w:rsid w:val="00C0716C"/>
    <w:rsid w:val="00C073AF"/>
    <w:rsid w:val="00C07555"/>
    <w:rsid w:val="00C07562"/>
    <w:rsid w:val="00C079C4"/>
    <w:rsid w:val="00C07C8B"/>
    <w:rsid w:val="00C07CAD"/>
    <w:rsid w:val="00C07DF7"/>
    <w:rsid w:val="00C07E48"/>
    <w:rsid w:val="00C10117"/>
    <w:rsid w:val="00C1019B"/>
    <w:rsid w:val="00C1076C"/>
    <w:rsid w:val="00C108FC"/>
    <w:rsid w:val="00C10A39"/>
    <w:rsid w:val="00C10D32"/>
    <w:rsid w:val="00C10D79"/>
    <w:rsid w:val="00C10E0C"/>
    <w:rsid w:val="00C11A7D"/>
    <w:rsid w:val="00C11C5B"/>
    <w:rsid w:val="00C11F34"/>
    <w:rsid w:val="00C1204A"/>
    <w:rsid w:val="00C12188"/>
    <w:rsid w:val="00C121FF"/>
    <w:rsid w:val="00C12454"/>
    <w:rsid w:val="00C1252E"/>
    <w:rsid w:val="00C1290E"/>
    <w:rsid w:val="00C12E2D"/>
    <w:rsid w:val="00C12F5D"/>
    <w:rsid w:val="00C13236"/>
    <w:rsid w:val="00C132B5"/>
    <w:rsid w:val="00C13806"/>
    <w:rsid w:val="00C139C5"/>
    <w:rsid w:val="00C13A72"/>
    <w:rsid w:val="00C13F90"/>
    <w:rsid w:val="00C141CD"/>
    <w:rsid w:val="00C143AD"/>
    <w:rsid w:val="00C144F9"/>
    <w:rsid w:val="00C14961"/>
    <w:rsid w:val="00C14B44"/>
    <w:rsid w:val="00C14BBB"/>
    <w:rsid w:val="00C150DC"/>
    <w:rsid w:val="00C15186"/>
    <w:rsid w:val="00C15503"/>
    <w:rsid w:val="00C155F5"/>
    <w:rsid w:val="00C15739"/>
    <w:rsid w:val="00C15901"/>
    <w:rsid w:val="00C15ABB"/>
    <w:rsid w:val="00C163C5"/>
    <w:rsid w:val="00C1671A"/>
    <w:rsid w:val="00C167A6"/>
    <w:rsid w:val="00C16BAF"/>
    <w:rsid w:val="00C16E1D"/>
    <w:rsid w:val="00C16FBE"/>
    <w:rsid w:val="00C17324"/>
    <w:rsid w:val="00C1749B"/>
    <w:rsid w:val="00C17664"/>
    <w:rsid w:val="00C17903"/>
    <w:rsid w:val="00C17A7F"/>
    <w:rsid w:val="00C17B2C"/>
    <w:rsid w:val="00C17EE9"/>
    <w:rsid w:val="00C2012C"/>
    <w:rsid w:val="00C206C2"/>
    <w:rsid w:val="00C207AE"/>
    <w:rsid w:val="00C20B90"/>
    <w:rsid w:val="00C20D76"/>
    <w:rsid w:val="00C20DB5"/>
    <w:rsid w:val="00C20F6D"/>
    <w:rsid w:val="00C20FE3"/>
    <w:rsid w:val="00C21140"/>
    <w:rsid w:val="00C2144D"/>
    <w:rsid w:val="00C21486"/>
    <w:rsid w:val="00C218E2"/>
    <w:rsid w:val="00C21990"/>
    <w:rsid w:val="00C219F7"/>
    <w:rsid w:val="00C21F03"/>
    <w:rsid w:val="00C21F6D"/>
    <w:rsid w:val="00C21FCD"/>
    <w:rsid w:val="00C220DF"/>
    <w:rsid w:val="00C2212E"/>
    <w:rsid w:val="00C22191"/>
    <w:rsid w:val="00C22298"/>
    <w:rsid w:val="00C222C1"/>
    <w:rsid w:val="00C225A6"/>
    <w:rsid w:val="00C226D8"/>
    <w:rsid w:val="00C228D8"/>
    <w:rsid w:val="00C22BE0"/>
    <w:rsid w:val="00C22E54"/>
    <w:rsid w:val="00C235F0"/>
    <w:rsid w:val="00C2367D"/>
    <w:rsid w:val="00C238DB"/>
    <w:rsid w:val="00C23AA8"/>
    <w:rsid w:val="00C23BF1"/>
    <w:rsid w:val="00C23D57"/>
    <w:rsid w:val="00C23F91"/>
    <w:rsid w:val="00C24389"/>
    <w:rsid w:val="00C244DF"/>
    <w:rsid w:val="00C24681"/>
    <w:rsid w:val="00C246D3"/>
    <w:rsid w:val="00C249DA"/>
    <w:rsid w:val="00C24C07"/>
    <w:rsid w:val="00C251AD"/>
    <w:rsid w:val="00C25223"/>
    <w:rsid w:val="00C2523C"/>
    <w:rsid w:val="00C25282"/>
    <w:rsid w:val="00C25341"/>
    <w:rsid w:val="00C2560D"/>
    <w:rsid w:val="00C25734"/>
    <w:rsid w:val="00C25818"/>
    <w:rsid w:val="00C25969"/>
    <w:rsid w:val="00C25C5E"/>
    <w:rsid w:val="00C26018"/>
    <w:rsid w:val="00C2615C"/>
    <w:rsid w:val="00C26289"/>
    <w:rsid w:val="00C26344"/>
    <w:rsid w:val="00C265BA"/>
    <w:rsid w:val="00C2668B"/>
    <w:rsid w:val="00C2680B"/>
    <w:rsid w:val="00C26B83"/>
    <w:rsid w:val="00C27132"/>
    <w:rsid w:val="00C2736C"/>
    <w:rsid w:val="00C27ACB"/>
    <w:rsid w:val="00C27F88"/>
    <w:rsid w:val="00C30631"/>
    <w:rsid w:val="00C30B4F"/>
    <w:rsid w:val="00C30D2C"/>
    <w:rsid w:val="00C30E18"/>
    <w:rsid w:val="00C30E2E"/>
    <w:rsid w:val="00C30F4B"/>
    <w:rsid w:val="00C30F52"/>
    <w:rsid w:val="00C30F9E"/>
    <w:rsid w:val="00C311AA"/>
    <w:rsid w:val="00C314A7"/>
    <w:rsid w:val="00C316FA"/>
    <w:rsid w:val="00C31B80"/>
    <w:rsid w:val="00C321C8"/>
    <w:rsid w:val="00C3226A"/>
    <w:rsid w:val="00C324D9"/>
    <w:rsid w:val="00C32A6F"/>
    <w:rsid w:val="00C33186"/>
    <w:rsid w:val="00C331EE"/>
    <w:rsid w:val="00C332B1"/>
    <w:rsid w:val="00C33371"/>
    <w:rsid w:val="00C3354B"/>
    <w:rsid w:val="00C33554"/>
    <w:rsid w:val="00C3356C"/>
    <w:rsid w:val="00C33800"/>
    <w:rsid w:val="00C33A39"/>
    <w:rsid w:val="00C33ACE"/>
    <w:rsid w:val="00C33EAF"/>
    <w:rsid w:val="00C3400C"/>
    <w:rsid w:val="00C3457E"/>
    <w:rsid w:val="00C348EE"/>
    <w:rsid w:val="00C34A7A"/>
    <w:rsid w:val="00C34CFF"/>
    <w:rsid w:val="00C34FC7"/>
    <w:rsid w:val="00C350A1"/>
    <w:rsid w:val="00C35351"/>
    <w:rsid w:val="00C354A3"/>
    <w:rsid w:val="00C354F2"/>
    <w:rsid w:val="00C35A9D"/>
    <w:rsid w:val="00C35B71"/>
    <w:rsid w:val="00C35EFE"/>
    <w:rsid w:val="00C36214"/>
    <w:rsid w:val="00C36304"/>
    <w:rsid w:val="00C364A3"/>
    <w:rsid w:val="00C3660A"/>
    <w:rsid w:val="00C36687"/>
    <w:rsid w:val="00C366CD"/>
    <w:rsid w:val="00C366D8"/>
    <w:rsid w:val="00C3673B"/>
    <w:rsid w:val="00C36807"/>
    <w:rsid w:val="00C368B3"/>
    <w:rsid w:val="00C36BD4"/>
    <w:rsid w:val="00C3704E"/>
    <w:rsid w:val="00C374EC"/>
    <w:rsid w:val="00C378A4"/>
    <w:rsid w:val="00C37BDF"/>
    <w:rsid w:val="00C37BF7"/>
    <w:rsid w:val="00C400E0"/>
    <w:rsid w:val="00C402E0"/>
    <w:rsid w:val="00C402EE"/>
    <w:rsid w:val="00C40659"/>
    <w:rsid w:val="00C4076E"/>
    <w:rsid w:val="00C40D71"/>
    <w:rsid w:val="00C40F94"/>
    <w:rsid w:val="00C41217"/>
    <w:rsid w:val="00C41254"/>
    <w:rsid w:val="00C41498"/>
    <w:rsid w:val="00C41B1F"/>
    <w:rsid w:val="00C41EA7"/>
    <w:rsid w:val="00C41EEF"/>
    <w:rsid w:val="00C41F6A"/>
    <w:rsid w:val="00C42072"/>
    <w:rsid w:val="00C42092"/>
    <w:rsid w:val="00C4214C"/>
    <w:rsid w:val="00C42263"/>
    <w:rsid w:val="00C4237A"/>
    <w:rsid w:val="00C424A2"/>
    <w:rsid w:val="00C42618"/>
    <w:rsid w:val="00C42781"/>
    <w:rsid w:val="00C42918"/>
    <w:rsid w:val="00C42E16"/>
    <w:rsid w:val="00C43144"/>
    <w:rsid w:val="00C4335F"/>
    <w:rsid w:val="00C43401"/>
    <w:rsid w:val="00C43701"/>
    <w:rsid w:val="00C438F1"/>
    <w:rsid w:val="00C438FD"/>
    <w:rsid w:val="00C43BB5"/>
    <w:rsid w:val="00C43C2C"/>
    <w:rsid w:val="00C43D75"/>
    <w:rsid w:val="00C43DC1"/>
    <w:rsid w:val="00C43E03"/>
    <w:rsid w:val="00C4426D"/>
    <w:rsid w:val="00C443C4"/>
    <w:rsid w:val="00C4470C"/>
    <w:rsid w:val="00C4478A"/>
    <w:rsid w:val="00C448DE"/>
    <w:rsid w:val="00C44950"/>
    <w:rsid w:val="00C44955"/>
    <w:rsid w:val="00C44EAC"/>
    <w:rsid w:val="00C453D0"/>
    <w:rsid w:val="00C455CF"/>
    <w:rsid w:val="00C45792"/>
    <w:rsid w:val="00C45958"/>
    <w:rsid w:val="00C45C81"/>
    <w:rsid w:val="00C45EB9"/>
    <w:rsid w:val="00C45F93"/>
    <w:rsid w:val="00C45FE8"/>
    <w:rsid w:val="00C46091"/>
    <w:rsid w:val="00C46490"/>
    <w:rsid w:val="00C465C4"/>
    <w:rsid w:val="00C4687A"/>
    <w:rsid w:val="00C46977"/>
    <w:rsid w:val="00C46A43"/>
    <w:rsid w:val="00C46B7A"/>
    <w:rsid w:val="00C4705B"/>
    <w:rsid w:val="00C470AF"/>
    <w:rsid w:val="00C47354"/>
    <w:rsid w:val="00C474B5"/>
    <w:rsid w:val="00C475CD"/>
    <w:rsid w:val="00C4781E"/>
    <w:rsid w:val="00C47A0C"/>
    <w:rsid w:val="00C47A5A"/>
    <w:rsid w:val="00C47A62"/>
    <w:rsid w:val="00C47B40"/>
    <w:rsid w:val="00C47BC5"/>
    <w:rsid w:val="00C47D39"/>
    <w:rsid w:val="00C47E2E"/>
    <w:rsid w:val="00C50043"/>
    <w:rsid w:val="00C500EF"/>
    <w:rsid w:val="00C506B8"/>
    <w:rsid w:val="00C5081A"/>
    <w:rsid w:val="00C50A77"/>
    <w:rsid w:val="00C50AAC"/>
    <w:rsid w:val="00C50E00"/>
    <w:rsid w:val="00C50E0F"/>
    <w:rsid w:val="00C50F6C"/>
    <w:rsid w:val="00C50FE0"/>
    <w:rsid w:val="00C5140A"/>
    <w:rsid w:val="00C515D0"/>
    <w:rsid w:val="00C515F0"/>
    <w:rsid w:val="00C51764"/>
    <w:rsid w:val="00C517BA"/>
    <w:rsid w:val="00C51B93"/>
    <w:rsid w:val="00C51D6A"/>
    <w:rsid w:val="00C51D8F"/>
    <w:rsid w:val="00C51DF0"/>
    <w:rsid w:val="00C51F6A"/>
    <w:rsid w:val="00C52252"/>
    <w:rsid w:val="00C52859"/>
    <w:rsid w:val="00C52E26"/>
    <w:rsid w:val="00C53105"/>
    <w:rsid w:val="00C540AA"/>
    <w:rsid w:val="00C540E7"/>
    <w:rsid w:val="00C54412"/>
    <w:rsid w:val="00C5441A"/>
    <w:rsid w:val="00C544BF"/>
    <w:rsid w:val="00C546D0"/>
    <w:rsid w:val="00C550DD"/>
    <w:rsid w:val="00C555F8"/>
    <w:rsid w:val="00C55806"/>
    <w:rsid w:val="00C5598F"/>
    <w:rsid w:val="00C559F2"/>
    <w:rsid w:val="00C55AB4"/>
    <w:rsid w:val="00C55D21"/>
    <w:rsid w:val="00C55EEC"/>
    <w:rsid w:val="00C562A1"/>
    <w:rsid w:val="00C56306"/>
    <w:rsid w:val="00C5633A"/>
    <w:rsid w:val="00C564A8"/>
    <w:rsid w:val="00C564C6"/>
    <w:rsid w:val="00C5691E"/>
    <w:rsid w:val="00C56DEF"/>
    <w:rsid w:val="00C56F05"/>
    <w:rsid w:val="00C57008"/>
    <w:rsid w:val="00C570A1"/>
    <w:rsid w:val="00C5766D"/>
    <w:rsid w:val="00C57CC0"/>
    <w:rsid w:val="00C6011A"/>
    <w:rsid w:val="00C602A2"/>
    <w:rsid w:val="00C6096A"/>
    <w:rsid w:val="00C60D7A"/>
    <w:rsid w:val="00C60E26"/>
    <w:rsid w:val="00C61375"/>
    <w:rsid w:val="00C61635"/>
    <w:rsid w:val="00C6174A"/>
    <w:rsid w:val="00C6179D"/>
    <w:rsid w:val="00C61835"/>
    <w:rsid w:val="00C61A48"/>
    <w:rsid w:val="00C61A87"/>
    <w:rsid w:val="00C61D19"/>
    <w:rsid w:val="00C61DDF"/>
    <w:rsid w:val="00C61DF5"/>
    <w:rsid w:val="00C61FC4"/>
    <w:rsid w:val="00C62096"/>
    <w:rsid w:val="00C62145"/>
    <w:rsid w:val="00C623B4"/>
    <w:rsid w:val="00C625BF"/>
    <w:rsid w:val="00C62721"/>
    <w:rsid w:val="00C627D4"/>
    <w:rsid w:val="00C629DE"/>
    <w:rsid w:val="00C62A20"/>
    <w:rsid w:val="00C62A47"/>
    <w:rsid w:val="00C62A56"/>
    <w:rsid w:val="00C62AA8"/>
    <w:rsid w:val="00C62D7D"/>
    <w:rsid w:val="00C63395"/>
    <w:rsid w:val="00C63852"/>
    <w:rsid w:val="00C63A0E"/>
    <w:rsid w:val="00C63BEA"/>
    <w:rsid w:val="00C63FBD"/>
    <w:rsid w:val="00C6405E"/>
    <w:rsid w:val="00C64064"/>
    <w:rsid w:val="00C643BD"/>
    <w:rsid w:val="00C6443D"/>
    <w:rsid w:val="00C64834"/>
    <w:rsid w:val="00C64AB2"/>
    <w:rsid w:val="00C64B7F"/>
    <w:rsid w:val="00C64BBD"/>
    <w:rsid w:val="00C64DED"/>
    <w:rsid w:val="00C64F62"/>
    <w:rsid w:val="00C64F7D"/>
    <w:rsid w:val="00C64FBA"/>
    <w:rsid w:val="00C65598"/>
    <w:rsid w:val="00C657BA"/>
    <w:rsid w:val="00C65CBB"/>
    <w:rsid w:val="00C661C9"/>
    <w:rsid w:val="00C66450"/>
    <w:rsid w:val="00C66A01"/>
    <w:rsid w:val="00C66D5D"/>
    <w:rsid w:val="00C66E55"/>
    <w:rsid w:val="00C66F13"/>
    <w:rsid w:val="00C6707D"/>
    <w:rsid w:val="00C674AD"/>
    <w:rsid w:val="00C67528"/>
    <w:rsid w:val="00C67CFE"/>
    <w:rsid w:val="00C70060"/>
    <w:rsid w:val="00C70299"/>
    <w:rsid w:val="00C7073B"/>
    <w:rsid w:val="00C70743"/>
    <w:rsid w:val="00C70868"/>
    <w:rsid w:val="00C70F92"/>
    <w:rsid w:val="00C70FA7"/>
    <w:rsid w:val="00C710B3"/>
    <w:rsid w:val="00C714E7"/>
    <w:rsid w:val="00C71A8D"/>
    <w:rsid w:val="00C71F19"/>
    <w:rsid w:val="00C71F3E"/>
    <w:rsid w:val="00C720B7"/>
    <w:rsid w:val="00C72A95"/>
    <w:rsid w:val="00C72A99"/>
    <w:rsid w:val="00C72D9A"/>
    <w:rsid w:val="00C7322B"/>
    <w:rsid w:val="00C736C4"/>
    <w:rsid w:val="00C73792"/>
    <w:rsid w:val="00C73EF2"/>
    <w:rsid w:val="00C74067"/>
    <w:rsid w:val="00C74370"/>
    <w:rsid w:val="00C74454"/>
    <w:rsid w:val="00C7452B"/>
    <w:rsid w:val="00C746D8"/>
    <w:rsid w:val="00C74AB8"/>
    <w:rsid w:val="00C74BBB"/>
    <w:rsid w:val="00C752C1"/>
    <w:rsid w:val="00C754A8"/>
    <w:rsid w:val="00C75731"/>
    <w:rsid w:val="00C75B02"/>
    <w:rsid w:val="00C75BB3"/>
    <w:rsid w:val="00C75DD1"/>
    <w:rsid w:val="00C75E97"/>
    <w:rsid w:val="00C75EB7"/>
    <w:rsid w:val="00C760A2"/>
    <w:rsid w:val="00C765A3"/>
    <w:rsid w:val="00C76604"/>
    <w:rsid w:val="00C76841"/>
    <w:rsid w:val="00C7693A"/>
    <w:rsid w:val="00C7737D"/>
    <w:rsid w:val="00C77631"/>
    <w:rsid w:val="00C77792"/>
    <w:rsid w:val="00C77810"/>
    <w:rsid w:val="00C7782A"/>
    <w:rsid w:val="00C77908"/>
    <w:rsid w:val="00C77AC0"/>
    <w:rsid w:val="00C77CF9"/>
    <w:rsid w:val="00C80080"/>
    <w:rsid w:val="00C800BE"/>
    <w:rsid w:val="00C802E9"/>
    <w:rsid w:val="00C80621"/>
    <w:rsid w:val="00C80CDB"/>
    <w:rsid w:val="00C80E30"/>
    <w:rsid w:val="00C811B0"/>
    <w:rsid w:val="00C811FF"/>
    <w:rsid w:val="00C815C4"/>
    <w:rsid w:val="00C81710"/>
    <w:rsid w:val="00C81A9E"/>
    <w:rsid w:val="00C81BEC"/>
    <w:rsid w:val="00C81C56"/>
    <w:rsid w:val="00C81CC2"/>
    <w:rsid w:val="00C81DBD"/>
    <w:rsid w:val="00C81DFE"/>
    <w:rsid w:val="00C81E64"/>
    <w:rsid w:val="00C81EAA"/>
    <w:rsid w:val="00C8220B"/>
    <w:rsid w:val="00C82911"/>
    <w:rsid w:val="00C829C7"/>
    <w:rsid w:val="00C829E4"/>
    <w:rsid w:val="00C82A2A"/>
    <w:rsid w:val="00C82B83"/>
    <w:rsid w:val="00C82C5F"/>
    <w:rsid w:val="00C82D46"/>
    <w:rsid w:val="00C831F8"/>
    <w:rsid w:val="00C8357D"/>
    <w:rsid w:val="00C83DF8"/>
    <w:rsid w:val="00C83F6C"/>
    <w:rsid w:val="00C83FF7"/>
    <w:rsid w:val="00C84122"/>
    <w:rsid w:val="00C8435B"/>
    <w:rsid w:val="00C8446F"/>
    <w:rsid w:val="00C84C24"/>
    <w:rsid w:val="00C84F7B"/>
    <w:rsid w:val="00C85024"/>
    <w:rsid w:val="00C8516F"/>
    <w:rsid w:val="00C85EF3"/>
    <w:rsid w:val="00C8601D"/>
    <w:rsid w:val="00C86114"/>
    <w:rsid w:val="00C86357"/>
    <w:rsid w:val="00C8639E"/>
    <w:rsid w:val="00C86639"/>
    <w:rsid w:val="00C86C26"/>
    <w:rsid w:val="00C86C97"/>
    <w:rsid w:val="00C86EC3"/>
    <w:rsid w:val="00C86F1F"/>
    <w:rsid w:val="00C87475"/>
    <w:rsid w:val="00C876F8"/>
    <w:rsid w:val="00C87744"/>
    <w:rsid w:val="00C87A90"/>
    <w:rsid w:val="00C87C14"/>
    <w:rsid w:val="00C87DC2"/>
    <w:rsid w:val="00C87DCF"/>
    <w:rsid w:val="00C87F14"/>
    <w:rsid w:val="00C87FF0"/>
    <w:rsid w:val="00C90205"/>
    <w:rsid w:val="00C90646"/>
    <w:rsid w:val="00C90DB9"/>
    <w:rsid w:val="00C91096"/>
    <w:rsid w:val="00C910A9"/>
    <w:rsid w:val="00C910DB"/>
    <w:rsid w:val="00C91990"/>
    <w:rsid w:val="00C91E98"/>
    <w:rsid w:val="00C92D3E"/>
    <w:rsid w:val="00C92DD7"/>
    <w:rsid w:val="00C93276"/>
    <w:rsid w:val="00C932E0"/>
    <w:rsid w:val="00C932EA"/>
    <w:rsid w:val="00C935A5"/>
    <w:rsid w:val="00C935B0"/>
    <w:rsid w:val="00C938F2"/>
    <w:rsid w:val="00C93BCA"/>
    <w:rsid w:val="00C93CB3"/>
    <w:rsid w:val="00C93DA8"/>
    <w:rsid w:val="00C93F18"/>
    <w:rsid w:val="00C94029"/>
    <w:rsid w:val="00C940EF"/>
    <w:rsid w:val="00C94161"/>
    <w:rsid w:val="00C941D8"/>
    <w:rsid w:val="00C94419"/>
    <w:rsid w:val="00C9458B"/>
    <w:rsid w:val="00C949C0"/>
    <w:rsid w:val="00C94A81"/>
    <w:rsid w:val="00C94B1A"/>
    <w:rsid w:val="00C94B65"/>
    <w:rsid w:val="00C94CE4"/>
    <w:rsid w:val="00C955E4"/>
    <w:rsid w:val="00C956DD"/>
    <w:rsid w:val="00C958D0"/>
    <w:rsid w:val="00C95E76"/>
    <w:rsid w:val="00C95E9B"/>
    <w:rsid w:val="00C95FB7"/>
    <w:rsid w:val="00C960B4"/>
    <w:rsid w:val="00C96229"/>
    <w:rsid w:val="00C96352"/>
    <w:rsid w:val="00C964FA"/>
    <w:rsid w:val="00C96725"/>
    <w:rsid w:val="00C96A75"/>
    <w:rsid w:val="00C96EE1"/>
    <w:rsid w:val="00C97216"/>
    <w:rsid w:val="00C9737E"/>
    <w:rsid w:val="00C976EC"/>
    <w:rsid w:val="00C97A89"/>
    <w:rsid w:val="00C97CBC"/>
    <w:rsid w:val="00CA0597"/>
    <w:rsid w:val="00CA0888"/>
    <w:rsid w:val="00CA0934"/>
    <w:rsid w:val="00CA0B0F"/>
    <w:rsid w:val="00CA0B95"/>
    <w:rsid w:val="00CA0C8F"/>
    <w:rsid w:val="00CA0CF2"/>
    <w:rsid w:val="00CA109C"/>
    <w:rsid w:val="00CA1565"/>
    <w:rsid w:val="00CA1D2B"/>
    <w:rsid w:val="00CA1DB1"/>
    <w:rsid w:val="00CA1E53"/>
    <w:rsid w:val="00CA21E5"/>
    <w:rsid w:val="00CA21FD"/>
    <w:rsid w:val="00CA24DE"/>
    <w:rsid w:val="00CA2572"/>
    <w:rsid w:val="00CA2B67"/>
    <w:rsid w:val="00CA33FA"/>
    <w:rsid w:val="00CA34F0"/>
    <w:rsid w:val="00CA350A"/>
    <w:rsid w:val="00CA3554"/>
    <w:rsid w:val="00CA3624"/>
    <w:rsid w:val="00CA386B"/>
    <w:rsid w:val="00CA40D8"/>
    <w:rsid w:val="00CA426A"/>
    <w:rsid w:val="00CA45A2"/>
    <w:rsid w:val="00CA4976"/>
    <w:rsid w:val="00CA4DCE"/>
    <w:rsid w:val="00CA4E97"/>
    <w:rsid w:val="00CA4F49"/>
    <w:rsid w:val="00CA5040"/>
    <w:rsid w:val="00CA509C"/>
    <w:rsid w:val="00CA515F"/>
    <w:rsid w:val="00CA5278"/>
    <w:rsid w:val="00CA5365"/>
    <w:rsid w:val="00CA5461"/>
    <w:rsid w:val="00CA5971"/>
    <w:rsid w:val="00CA5E64"/>
    <w:rsid w:val="00CA62B3"/>
    <w:rsid w:val="00CA6A0F"/>
    <w:rsid w:val="00CA6B91"/>
    <w:rsid w:val="00CA6C6A"/>
    <w:rsid w:val="00CA70D8"/>
    <w:rsid w:val="00CA75EE"/>
    <w:rsid w:val="00CA797E"/>
    <w:rsid w:val="00CB04B9"/>
    <w:rsid w:val="00CB0BF3"/>
    <w:rsid w:val="00CB0C09"/>
    <w:rsid w:val="00CB1525"/>
    <w:rsid w:val="00CB188A"/>
    <w:rsid w:val="00CB1A08"/>
    <w:rsid w:val="00CB1CC7"/>
    <w:rsid w:val="00CB1CCD"/>
    <w:rsid w:val="00CB1E66"/>
    <w:rsid w:val="00CB1F6E"/>
    <w:rsid w:val="00CB21F7"/>
    <w:rsid w:val="00CB24AF"/>
    <w:rsid w:val="00CB24D5"/>
    <w:rsid w:val="00CB24EB"/>
    <w:rsid w:val="00CB2503"/>
    <w:rsid w:val="00CB264F"/>
    <w:rsid w:val="00CB28B5"/>
    <w:rsid w:val="00CB29A7"/>
    <w:rsid w:val="00CB2B1B"/>
    <w:rsid w:val="00CB2B2C"/>
    <w:rsid w:val="00CB2B31"/>
    <w:rsid w:val="00CB2B43"/>
    <w:rsid w:val="00CB2B58"/>
    <w:rsid w:val="00CB2BA4"/>
    <w:rsid w:val="00CB2F17"/>
    <w:rsid w:val="00CB3057"/>
    <w:rsid w:val="00CB3079"/>
    <w:rsid w:val="00CB3265"/>
    <w:rsid w:val="00CB37B6"/>
    <w:rsid w:val="00CB3AC3"/>
    <w:rsid w:val="00CB3B41"/>
    <w:rsid w:val="00CB3D5A"/>
    <w:rsid w:val="00CB3E40"/>
    <w:rsid w:val="00CB3FE2"/>
    <w:rsid w:val="00CB405E"/>
    <w:rsid w:val="00CB40EE"/>
    <w:rsid w:val="00CB44AF"/>
    <w:rsid w:val="00CB4630"/>
    <w:rsid w:val="00CB4918"/>
    <w:rsid w:val="00CB4BCF"/>
    <w:rsid w:val="00CB4D55"/>
    <w:rsid w:val="00CB4F58"/>
    <w:rsid w:val="00CB5143"/>
    <w:rsid w:val="00CB52D8"/>
    <w:rsid w:val="00CB539C"/>
    <w:rsid w:val="00CB5A95"/>
    <w:rsid w:val="00CB5AD3"/>
    <w:rsid w:val="00CB5E69"/>
    <w:rsid w:val="00CB6004"/>
    <w:rsid w:val="00CB673E"/>
    <w:rsid w:val="00CB6999"/>
    <w:rsid w:val="00CB6BDB"/>
    <w:rsid w:val="00CB6C96"/>
    <w:rsid w:val="00CB70ED"/>
    <w:rsid w:val="00CB750D"/>
    <w:rsid w:val="00CB7587"/>
    <w:rsid w:val="00CB75BA"/>
    <w:rsid w:val="00CB7AD5"/>
    <w:rsid w:val="00CB7B98"/>
    <w:rsid w:val="00CB7D82"/>
    <w:rsid w:val="00CB7E09"/>
    <w:rsid w:val="00CB7E96"/>
    <w:rsid w:val="00CB7EC7"/>
    <w:rsid w:val="00CC036B"/>
    <w:rsid w:val="00CC0504"/>
    <w:rsid w:val="00CC087B"/>
    <w:rsid w:val="00CC155A"/>
    <w:rsid w:val="00CC18E7"/>
    <w:rsid w:val="00CC1A61"/>
    <w:rsid w:val="00CC1B78"/>
    <w:rsid w:val="00CC1E7F"/>
    <w:rsid w:val="00CC1FEC"/>
    <w:rsid w:val="00CC2055"/>
    <w:rsid w:val="00CC22E2"/>
    <w:rsid w:val="00CC233E"/>
    <w:rsid w:val="00CC2ABF"/>
    <w:rsid w:val="00CC2B79"/>
    <w:rsid w:val="00CC2D1D"/>
    <w:rsid w:val="00CC2E23"/>
    <w:rsid w:val="00CC3292"/>
    <w:rsid w:val="00CC32B9"/>
    <w:rsid w:val="00CC3615"/>
    <w:rsid w:val="00CC36E5"/>
    <w:rsid w:val="00CC3B72"/>
    <w:rsid w:val="00CC3D25"/>
    <w:rsid w:val="00CC42EB"/>
    <w:rsid w:val="00CC4421"/>
    <w:rsid w:val="00CC4677"/>
    <w:rsid w:val="00CC46D5"/>
    <w:rsid w:val="00CC473D"/>
    <w:rsid w:val="00CC4E2D"/>
    <w:rsid w:val="00CC4FA6"/>
    <w:rsid w:val="00CC5024"/>
    <w:rsid w:val="00CC5418"/>
    <w:rsid w:val="00CC5970"/>
    <w:rsid w:val="00CC5A42"/>
    <w:rsid w:val="00CC5AB1"/>
    <w:rsid w:val="00CC600D"/>
    <w:rsid w:val="00CC603D"/>
    <w:rsid w:val="00CC6093"/>
    <w:rsid w:val="00CC623E"/>
    <w:rsid w:val="00CC6734"/>
    <w:rsid w:val="00CC6A9D"/>
    <w:rsid w:val="00CC6B60"/>
    <w:rsid w:val="00CC6D9E"/>
    <w:rsid w:val="00CC6F76"/>
    <w:rsid w:val="00CC6F9E"/>
    <w:rsid w:val="00CC73FA"/>
    <w:rsid w:val="00CC7720"/>
    <w:rsid w:val="00CC77DF"/>
    <w:rsid w:val="00CC7878"/>
    <w:rsid w:val="00CC7E3A"/>
    <w:rsid w:val="00CC7E7F"/>
    <w:rsid w:val="00CD00DB"/>
    <w:rsid w:val="00CD0349"/>
    <w:rsid w:val="00CD03A8"/>
    <w:rsid w:val="00CD0426"/>
    <w:rsid w:val="00CD052F"/>
    <w:rsid w:val="00CD0979"/>
    <w:rsid w:val="00CD0A86"/>
    <w:rsid w:val="00CD0C0F"/>
    <w:rsid w:val="00CD0EC0"/>
    <w:rsid w:val="00CD100F"/>
    <w:rsid w:val="00CD10DE"/>
    <w:rsid w:val="00CD11DF"/>
    <w:rsid w:val="00CD1473"/>
    <w:rsid w:val="00CD149B"/>
    <w:rsid w:val="00CD15EF"/>
    <w:rsid w:val="00CD162E"/>
    <w:rsid w:val="00CD17AC"/>
    <w:rsid w:val="00CD200C"/>
    <w:rsid w:val="00CD21B2"/>
    <w:rsid w:val="00CD2560"/>
    <w:rsid w:val="00CD27E5"/>
    <w:rsid w:val="00CD2F10"/>
    <w:rsid w:val="00CD2F52"/>
    <w:rsid w:val="00CD2FD1"/>
    <w:rsid w:val="00CD312D"/>
    <w:rsid w:val="00CD35E0"/>
    <w:rsid w:val="00CD36E3"/>
    <w:rsid w:val="00CD3874"/>
    <w:rsid w:val="00CD3B63"/>
    <w:rsid w:val="00CD3E30"/>
    <w:rsid w:val="00CD4095"/>
    <w:rsid w:val="00CD40B0"/>
    <w:rsid w:val="00CD423A"/>
    <w:rsid w:val="00CD42D3"/>
    <w:rsid w:val="00CD4441"/>
    <w:rsid w:val="00CD4614"/>
    <w:rsid w:val="00CD46FC"/>
    <w:rsid w:val="00CD489B"/>
    <w:rsid w:val="00CD4990"/>
    <w:rsid w:val="00CD4A7E"/>
    <w:rsid w:val="00CD4FC6"/>
    <w:rsid w:val="00CD4FCE"/>
    <w:rsid w:val="00CD5245"/>
    <w:rsid w:val="00CD54E0"/>
    <w:rsid w:val="00CD5542"/>
    <w:rsid w:val="00CD5667"/>
    <w:rsid w:val="00CD5FAF"/>
    <w:rsid w:val="00CD60BE"/>
    <w:rsid w:val="00CD612E"/>
    <w:rsid w:val="00CD62A2"/>
    <w:rsid w:val="00CD653A"/>
    <w:rsid w:val="00CD6818"/>
    <w:rsid w:val="00CD6A1E"/>
    <w:rsid w:val="00CD6A4B"/>
    <w:rsid w:val="00CD6BDF"/>
    <w:rsid w:val="00CD6DCF"/>
    <w:rsid w:val="00CD6E78"/>
    <w:rsid w:val="00CD6F48"/>
    <w:rsid w:val="00CD6FA1"/>
    <w:rsid w:val="00CD70CE"/>
    <w:rsid w:val="00CD726A"/>
    <w:rsid w:val="00CD73CE"/>
    <w:rsid w:val="00CD744E"/>
    <w:rsid w:val="00CD74DF"/>
    <w:rsid w:val="00CD75F4"/>
    <w:rsid w:val="00CD7887"/>
    <w:rsid w:val="00CD7AA8"/>
    <w:rsid w:val="00CD7B2F"/>
    <w:rsid w:val="00CD7CDB"/>
    <w:rsid w:val="00CD7F69"/>
    <w:rsid w:val="00CE007A"/>
    <w:rsid w:val="00CE034B"/>
    <w:rsid w:val="00CE045E"/>
    <w:rsid w:val="00CE05A7"/>
    <w:rsid w:val="00CE0700"/>
    <w:rsid w:val="00CE074B"/>
    <w:rsid w:val="00CE0858"/>
    <w:rsid w:val="00CE11B5"/>
    <w:rsid w:val="00CE151B"/>
    <w:rsid w:val="00CE1667"/>
    <w:rsid w:val="00CE193A"/>
    <w:rsid w:val="00CE199C"/>
    <w:rsid w:val="00CE1E04"/>
    <w:rsid w:val="00CE1EB9"/>
    <w:rsid w:val="00CE1F10"/>
    <w:rsid w:val="00CE2920"/>
    <w:rsid w:val="00CE2AA6"/>
    <w:rsid w:val="00CE2E09"/>
    <w:rsid w:val="00CE3034"/>
    <w:rsid w:val="00CE322B"/>
    <w:rsid w:val="00CE340B"/>
    <w:rsid w:val="00CE3489"/>
    <w:rsid w:val="00CE3937"/>
    <w:rsid w:val="00CE3955"/>
    <w:rsid w:val="00CE429F"/>
    <w:rsid w:val="00CE48CC"/>
    <w:rsid w:val="00CE4915"/>
    <w:rsid w:val="00CE4BA0"/>
    <w:rsid w:val="00CE4D1A"/>
    <w:rsid w:val="00CE4F49"/>
    <w:rsid w:val="00CE4F4F"/>
    <w:rsid w:val="00CE5089"/>
    <w:rsid w:val="00CE5163"/>
    <w:rsid w:val="00CE527D"/>
    <w:rsid w:val="00CE5794"/>
    <w:rsid w:val="00CE589B"/>
    <w:rsid w:val="00CE58BE"/>
    <w:rsid w:val="00CE5A24"/>
    <w:rsid w:val="00CE5B38"/>
    <w:rsid w:val="00CE5DF4"/>
    <w:rsid w:val="00CE5E82"/>
    <w:rsid w:val="00CE6090"/>
    <w:rsid w:val="00CE619B"/>
    <w:rsid w:val="00CE6451"/>
    <w:rsid w:val="00CE6663"/>
    <w:rsid w:val="00CE69F9"/>
    <w:rsid w:val="00CE6DCD"/>
    <w:rsid w:val="00CE6E6C"/>
    <w:rsid w:val="00CE6E72"/>
    <w:rsid w:val="00CE71AD"/>
    <w:rsid w:val="00CE74A6"/>
    <w:rsid w:val="00CE7575"/>
    <w:rsid w:val="00CE7654"/>
    <w:rsid w:val="00CE7799"/>
    <w:rsid w:val="00CE7DCF"/>
    <w:rsid w:val="00CE7DF8"/>
    <w:rsid w:val="00CF025C"/>
    <w:rsid w:val="00CF0475"/>
    <w:rsid w:val="00CF06E9"/>
    <w:rsid w:val="00CF095E"/>
    <w:rsid w:val="00CF09FF"/>
    <w:rsid w:val="00CF0AEB"/>
    <w:rsid w:val="00CF0C04"/>
    <w:rsid w:val="00CF1286"/>
    <w:rsid w:val="00CF15B0"/>
    <w:rsid w:val="00CF16E6"/>
    <w:rsid w:val="00CF1DEF"/>
    <w:rsid w:val="00CF1E86"/>
    <w:rsid w:val="00CF2021"/>
    <w:rsid w:val="00CF25EF"/>
    <w:rsid w:val="00CF287D"/>
    <w:rsid w:val="00CF2949"/>
    <w:rsid w:val="00CF2BEE"/>
    <w:rsid w:val="00CF3606"/>
    <w:rsid w:val="00CF3929"/>
    <w:rsid w:val="00CF3B08"/>
    <w:rsid w:val="00CF3B2F"/>
    <w:rsid w:val="00CF3B8F"/>
    <w:rsid w:val="00CF3D91"/>
    <w:rsid w:val="00CF4BE3"/>
    <w:rsid w:val="00CF4DE2"/>
    <w:rsid w:val="00CF5181"/>
    <w:rsid w:val="00CF5303"/>
    <w:rsid w:val="00CF55AF"/>
    <w:rsid w:val="00CF5D6C"/>
    <w:rsid w:val="00CF5DC9"/>
    <w:rsid w:val="00CF5DE3"/>
    <w:rsid w:val="00CF5F1E"/>
    <w:rsid w:val="00CF5F5D"/>
    <w:rsid w:val="00CF61A3"/>
    <w:rsid w:val="00CF6334"/>
    <w:rsid w:val="00CF6373"/>
    <w:rsid w:val="00CF6551"/>
    <w:rsid w:val="00CF67ED"/>
    <w:rsid w:val="00CF6E97"/>
    <w:rsid w:val="00CF7270"/>
    <w:rsid w:val="00CF7455"/>
    <w:rsid w:val="00CF749C"/>
    <w:rsid w:val="00CF74D1"/>
    <w:rsid w:val="00CF7646"/>
    <w:rsid w:val="00CF772C"/>
    <w:rsid w:val="00CF7738"/>
    <w:rsid w:val="00D00098"/>
    <w:rsid w:val="00D000C3"/>
    <w:rsid w:val="00D00408"/>
    <w:rsid w:val="00D00618"/>
    <w:rsid w:val="00D0067B"/>
    <w:rsid w:val="00D006A9"/>
    <w:rsid w:val="00D0084F"/>
    <w:rsid w:val="00D008E3"/>
    <w:rsid w:val="00D00905"/>
    <w:rsid w:val="00D0091F"/>
    <w:rsid w:val="00D00A1C"/>
    <w:rsid w:val="00D00CE2"/>
    <w:rsid w:val="00D00E7A"/>
    <w:rsid w:val="00D016E2"/>
    <w:rsid w:val="00D01732"/>
    <w:rsid w:val="00D0173F"/>
    <w:rsid w:val="00D01B49"/>
    <w:rsid w:val="00D01B65"/>
    <w:rsid w:val="00D01BB6"/>
    <w:rsid w:val="00D01D91"/>
    <w:rsid w:val="00D01E0B"/>
    <w:rsid w:val="00D01F26"/>
    <w:rsid w:val="00D0201F"/>
    <w:rsid w:val="00D0265C"/>
    <w:rsid w:val="00D032AE"/>
    <w:rsid w:val="00D03482"/>
    <w:rsid w:val="00D038AD"/>
    <w:rsid w:val="00D039A9"/>
    <w:rsid w:val="00D03D79"/>
    <w:rsid w:val="00D03E13"/>
    <w:rsid w:val="00D03ED1"/>
    <w:rsid w:val="00D03EDF"/>
    <w:rsid w:val="00D03F13"/>
    <w:rsid w:val="00D03F84"/>
    <w:rsid w:val="00D0435A"/>
    <w:rsid w:val="00D04502"/>
    <w:rsid w:val="00D04521"/>
    <w:rsid w:val="00D0499B"/>
    <w:rsid w:val="00D049B0"/>
    <w:rsid w:val="00D04A5F"/>
    <w:rsid w:val="00D04C77"/>
    <w:rsid w:val="00D04E6C"/>
    <w:rsid w:val="00D052F5"/>
    <w:rsid w:val="00D05797"/>
    <w:rsid w:val="00D06088"/>
    <w:rsid w:val="00D0646C"/>
    <w:rsid w:val="00D06523"/>
    <w:rsid w:val="00D065E4"/>
    <w:rsid w:val="00D06BB7"/>
    <w:rsid w:val="00D06CE4"/>
    <w:rsid w:val="00D06ECE"/>
    <w:rsid w:val="00D06F85"/>
    <w:rsid w:val="00D06FD9"/>
    <w:rsid w:val="00D07894"/>
    <w:rsid w:val="00D07E75"/>
    <w:rsid w:val="00D1005C"/>
    <w:rsid w:val="00D100EE"/>
    <w:rsid w:val="00D100F6"/>
    <w:rsid w:val="00D10120"/>
    <w:rsid w:val="00D107C2"/>
    <w:rsid w:val="00D108B7"/>
    <w:rsid w:val="00D10B4E"/>
    <w:rsid w:val="00D10C5B"/>
    <w:rsid w:val="00D10F93"/>
    <w:rsid w:val="00D10FC8"/>
    <w:rsid w:val="00D1141A"/>
    <w:rsid w:val="00D12395"/>
    <w:rsid w:val="00D124E1"/>
    <w:rsid w:val="00D12675"/>
    <w:rsid w:val="00D12904"/>
    <w:rsid w:val="00D129BF"/>
    <w:rsid w:val="00D129CB"/>
    <w:rsid w:val="00D12B95"/>
    <w:rsid w:val="00D1316B"/>
    <w:rsid w:val="00D13737"/>
    <w:rsid w:val="00D1373C"/>
    <w:rsid w:val="00D137EE"/>
    <w:rsid w:val="00D13C38"/>
    <w:rsid w:val="00D13D04"/>
    <w:rsid w:val="00D1405F"/>
    <w:rsid w:val="00D1474C"/>
    <w:rsid w:val="00D149D9"/>
    <w:rsid w:val="00D14A03"/>
    <w:rsid w:val="00D14BAA"/>
    <w:rsid w:val="00D14DF9"/>
    <w:rsid w:val="00D15A2F"/>
    <w:rsid w:val="00D15CDD"/>
    <w:rsid w:val="00D15DD2"/>
    <w:rsid w:val="00D15E8B"/>
    <w:rsid w:val="00D15EBA"/>
    <w:rsid w:val="00D1609D"/>
    <w:rsid w:val="00D16166"/>
    <w:rsid w:val="00D162C3"/>
    <w:rsid w:val="00D162F0"/>
    <w:rsid w:val="00D166E8"/>
    <w:rsid w:val="00D167DD"/>
    <w:rsid w:val="00D16911"/>
    <w:rsid w:val="00D16ED8"/>
    <w:rsid w:val="00D16EF1"/>
    <w:rsid w:val="00D16F4C"/>
    <w:rsid w:val="00D17055"/>
    <w:rsid w:val="00D1730C"/>
    <w:rsid w:val="00D176E0"/>
    <w:rsid w:val="00D17744"/>
    <w:rsid w:val="00D17A7B"/>
    <w:rsid w:val="00D17B51"/>
    <w:rsid w:val="00D17D35"/>
    <w:rsid w:val="00D17EF3"/>
    <w:rsid w:val="00D19152"/>
    <w:rsid w:val="00D20000"/>
    <w:rsid w:val="00D202F6"/>
    <w:rsid w:val="00D20712"/>
    <w:rsid w:val="00D20719"/>
    <w:rsid w:val="00D21182"/>
    <w:rsid w:val="00D213AF"/>
    <w:rsid w:val="00D219B5"/>
    <w:rsid w:val="00D21A1F"/>
    <w:rsid w:val="00D21A68"/>
    <w:rsid w:val="00D21FE5"/>
    <w:rsid w:val="00D2211B"/>
    <w:rsid w:val="00D2234F"/>
    <w:rsid w:val="00D223AD"/>
    <w:rsid w:val="00D2245F"/>
    <w:rsid w:val="00D2257C"/>
    <w:rsid w:val="00D22E22"/>
    <w:rsid w:val="00D2313A"/>
    <w:rsid w:val="00D232C3"/>
    <w:rsid w:val="00D23974"/>
    <w:rsid w:val="00D24112"/>
    <w:rsid w:val="00D242BF"/>
    <w:rsid w:val="00D2481A"/>
    <w:rsid w:val="00D24A0D"/>
    <w:rsid w:val="00D24CE6"/>
    <w:rsid w:val="00D24D52"/>
    <w:rsid w:val="00D24E3A"/>
    <w:rsid w:val="00D24E50"/>
    <w:rsid w:val="00D24FCE"/>
    <w:rsid w:val="00D252B0"/>
    <w:rsid w:val="00D2571E"/>
    <w:rsid w:val="00D2587D"/>
    <w:rsid w:val="00D25FEB"/>
    <w:rsid w:val="00D2607B"/>
    <w:rsid w:val="00D260CC"/>
    <w:rsid w:val="00D268C6"/>
    <w:rsid w:val="00D26963"/>
    <w:rsid w:val="00D26B1D"/>
    <w:rsid w:val="00D26DEE"/>
    <w:rsid w:val="00D26E2E"/>
    <w:rsid w:val="00D26F2F"/>
    <w:rsid w:val="00D27030"/>
    <w:rsid w:val="00D2711D"/>
    <w:rsid w:val="00D272C2"/>
    <w:rsid w:val="00D27414"/>
    <w:rsid w:val="00D275B0"/>
    <w:rsid w:val="00D277DD"/>
    <w:rsid w:val="00D27A94"/>
    <w:rsid w:val="00D27B51"/>
    <w:rsid w:val="00D27DDD"/>
    <w:rsid w:val="00D27F42"/>
    <w:rsid w:val="00D30603"/>
    <w:rsid w:val="00D306A8"/>
    <w:rsid w:val="00D306B0"/>
    <w:rsid w:val="00D3099D"/>
    <w:rsid w:val="00D30A03"/>
    <w:rsid w:val="00D30A32"/>
    <w:rsid w:val="00D30BC6"/>
    <w:rsid w:val="00D314D8"/>
    <w:rsid w:val="00D315C0"/>
    <w:rsid w:val="00D315DB"/>
    <w:rsid w:val="00D315E5"/>
    <w:rsid w:val="00D3191D"/>
    <w:rsid w:val="00D31AB4"/>
    <w:rsid w:val="00D31B31"/>
    <w:rsid w:val="00D31BF6"/>
    <w:rsid w:val="00D31C6D"/>
    <w:rsid w:val="00D3264E"/>
    <w:rsid w:val="00D327BA"/>
    <w:rsid w:val="00D32CFE"/>
    <w:rsid w:val="00D33380"/>
    <w:rsid w:val="00D33838"/>
    <w:rsid w:val="00D339D8"/>
    <w:rsid w:val="00D33A0B"/>
    <w:rsid w:val="00D33CC4"/>
    <w:rsid w:val="00D340EC"/>
    <w:rsid w:val="00D34269"/>
    <w:rsid w:val="00D34556"/>
    <w:rsid w:val="00D346A4"/>
    <w:rsid w:val="00D34AB1"/>
    <w:rsid w:val="00D34B7D"/>
    <w:rsid w:val="00D34E94"/>
    <w:rsid w:val="00D350D5"/>
    <w:rsid w:val="00D3519A"/>
    <w:rsid w:val="00D3524B"/>
    <w:rsid w:val="00D35274"/>
    <w:rsid w:val="00D354B5"/>
    <w:rsid w:val="00D354D8"/>
    <w:rsid w:val="00D35AC9"/>
    <w:rsid w:val="00D35D95"/>
    <w:rsid w:val="00D362C4"/>
    <w:rsid w:val="00D36489"/>
    <w:rsid w:val="00D3656C"/>
    <w:rsid w:val="00D36A5F"/>
    <w:rsid w:val="00D36C72"/>
    <w:rsid w:val="00D37229"/>
    <w:rsid w:val="00D372D4"/>
    <w:rsid w:val="00D373C2"/>
    <w:rsid w:val="00D37475"/>
    <w:rsid w:val="00D3760A"/>
    <w:rsid w:val="00D37641"/>
    <w:rsid w:val="00D3766C"/>
    <w:rsid w:val="00D3778E"/>
    <w:rsid w:val="00D3790F"/>
    <w:rsid w:val="00D379B7"/>
    <w:rsid w:val="00D37CF7"/>
    <w:rsid w:val="00D37D9D"/>
    <w:rsid w:val="00D37EA4"/>
    <w:rsid w:val="00D40338"/>
    <w:rsid w:val="00D40384"/>
    <w:rsid w:val="00D40478"/>
    <w:rsid w:val="00D4084C"/>
    <w:rsid w:val="00D40E57"/>
    <w:rsid w:val="00D41B7A"/>
    <w:rsid w:val="00D41B9F"/>
    <w:rsid w:val="00D41EC5"/>
    <w:rsid w:val="00D41FC8"/>
    <w:rsid w:val="00D420EA"/>
    <w:rsid w:val="00D42596"/>
    <w:rsid w:val="00D42636"/>
    <w:rsid w:val="00D4273F"/>
    <w:rsid w:val="00D427BB"/>
    <w:rsid w:val="00D42826"/>
    <w:rsid w:val="00D42D03"/>
    <w:rsid w:val="00D4303B"/>
    <w:rsid w:val="00D435C7"/>
    <w:rsid w:val="00D43888"/>
    <w:rsid w:val="00D43BB3"/>
    <w:rsid w:val="00D4408C"/>
    <w:rsid w:val="00D44166"/>
    <w:rsid w:val="00D4433D"/>
    <w:rsid w:val="00D44551"/>
    <w:rsid w:val="00D44CF3"/>
    <w:rsid w:val="00D4518C"/>
    <w:rsid w:val="00D4569C"/>
    <w:rsid w:val="00D45896"/>
    <w:rsid w:val="00D45B08"/>
    <w:rsid w:val="00D45D2C"/>
    <w:rsid w:val="00D45D87"/>
    <w:rsid w:val="00D45DFE"/>
    <w:rsid w:val="00D45E24"/>
    <w:rsid w:val="00D45F1C"/>
    <w:rsid w:val="00D462C5"/>
    <w:rsid w:val="00D462EF"/>
    <w:rsid w:val="00D466FB"/>
    <w:rsid w:val="00D46939"/>
    <w:rsid w:val="00D469CB"/>
    <w:rsid w:val="00D46ADC"/>
    <w:rsid w:val="00D46BF9"/>
    <w:rsid w:val="00D46C9A"/>
    <w:rsid w:val="00D46D86"/>
    <w:rsid w:val="00D46E9B"/>
    <w:rsid w:val="00D46FA3"/>
    <w:rsid w:val="00D471AA"/>
    <w:rsid w:val="00D47339"/>
    <w:rsid w:val="00D47565"/>
    <w:rsid w:val="00D47741"/>
    <w:rsid w:val="00D47C2E"/>
    <w:rsid w:val="00D47FF9"/>
    <w:rsid w:val="00D50221"/>
    <w:rsid w:val="00D50243"/>
    <w:rsid w:val="00D5031D"/>
    <w:rsid w:val="00D5066E"/>
    <w:rsid w:val="00D507BC"/>
    <w:rsid w:val="00D508B1"/>
    <w:rsid w:val="00D50B42"/>
    <w:rsid w:val="00D5103B"/>
    <w:rsid w:val="00D510A0"/>
    <w:rsid w:val="00D51134"/>
    <w:rsid w:val="00D5149B"/>
    <w:rsid w:val="00D5184E"/>
    <w:rsid w:val="00D51B4D"/>
    <w:rsid w:val="00D51BF5"/>
    <w:rsid w:val="00D51F6F"/>
    <w:rsid w:val="00D52022"/>
    <w:rsid w:val="00D5205E"/>
    <w:rsid w:val="00D521AE"/>
    <w:rsid w:val="00D521F2"/>
    <w:rsid w:val="00D52373"/>
    <w:rsid w:val="00D524FA"/>
    <w:rsid w:val="00D5255E"/>
    <w:rsid w:val="00D528B8"/>
    <w:rsid w:val="00D52CF1"/>
    <w:rsid w:val="00D52DB4"/>
    <w:rsid w:val="00D52DDA"/>
    <w:rsid w:val="00D52FC2"/>
    <w:rsid w:val="00D533B8"/>
    <w:rsid w:val="00D53699"/>
    <w:rsid w:val="00D538A1"/>
    <w:rsid w:val="00D539A1"/>
    <w:rsid w:val="00D53AF4"/>
    <w:rsid w:val="00D53B46"/>
    <w:rsid w:val="00D53C7F"/>
    <w:rsid w:val="00D53DA1"/>
    <w:rsid w:val="00D53E46"/>
    <w:rsid w:val="00D5411F"/>
    <w:rsid w:val="00D544E2"/>
    <w:rsid w:val="00D545D1"/>
    <w:rsid w:val="00D547D8"/>
    <w:rsid w:val="00D548C4"/>
    <w:rsid w:val="00D54924"/>
    <w:rsid w:val="00D549AD"/>
    <w:rsid w:val="00D54CE2"/>
    <w:rsid w:val="00D55015"/>
    <w:rsid w:val="00D552F3"/>
    <w:rsid w:val="00D5594B"/>
    <w:rsid w:val="00D55C0F"/>
    <w:rsid w:val="00D561CA"/>
    <w:rsid w:val="00D56323"/>
    <w:rsid w:val="00D564AD"/>
    <w:rsid w:val="00D56532"/>
    <w:rsid w:val="00D56C56"/>
    <w:rsid w:val="00D56CC9"/>
    <w:rsid w:val="00D56E13"/>
    <w:rsid w:val="00D56FDB"/>
    <w:rsid w:val="00D570DF"/>
    <w:rsid w:val="00D570F9"/>
    <w:rsid w:val="00D57366"/>
    <w:rsid w:val="00D574A3"/>
    <w:rsid w:val="00D57679"/>
    <w:rsid w:val="00D5791B"/>
    <w:rsid w:val="00D57941"/>
    <w:rsid w:val="00D57B1B"/>
    <w:rsid w:val="00D57B62"/>
    <w:rsid w:val="00D57BD0"/>
    <w:rsid w:val="00D57E31"/>
    <w:rsid w:val="00D60331"/>
    <w:rsid w:val="00D6098D"/>
    <w:rsid w:val="00D60A46"/>
    <w:rsid w:val="00D60C2B"/>
    <w:rsid w:val="00D60DB3"/>
    <w:rsid w:val="00D61148"/>
    <w:rsid w:val="00D61AD2"/>
    <w:rsid w:val="00D61C8A"/>
    <w:rsid w:val="00D61DEA"/>
    <w:rsid w:val="00D61EDA"/>
    <w:rsid w:val="00D61F17"/>
    <w:rsid w:val="00D61F89"/>
    <w:rsid w:val="00D620CA"/>
    <w:rsid w:val="00D621BE"/>
    <w:rsid w:val="00D6238F"/>
    <w:rsid w:val="00D62555"/>
    <w:rsid w:val="00D6283C"/>
    <w:rsid w:val="00D62966"/>
    <w:rsid w:val="00D629EF"/>
    <w:rsid w:val="00D62DCB"/>
    <w:rsid w:val="00D63055"/>
    <w:rsid w:val="00D632D7"/>
    <w:rsid w:val="00D632F5"/>
    <w:rsid w:val="00D63357"/>
    <w:rsid w:val="00D63439"/>
    <w:rsid w:val="00D63536"/>
    <w:rsid w:val="00D63720"/>
    <w:rsid w:val="00D638A1"/>
    <w:rsid w:val="00D63AB5"/>
    <w:rsid w:val="00D63D66"/>
    <w:rsid w:val="00D63EBC"/>
    <w:rsid w:val="00D63FD6"/>
    <w:rsid w:val="00D64061"/>
    <w:rsid w:val="00D64195"/>
    <w:rsid w:val="00D641D3"/>
    <w:rsid w:val="00D646F9"/>
    <w:rsid w:val="00D6488D"/>
    <w:rsid w:val="00D64974"/>
    <w:rsid w:val="00D64A81"/>
    <w:rsid w:val="00D64C97"/>
    <w:rsid w:val="00D64D89"/>
    <w:rsid w:val="00D64E4B"/>
    <w:rsid w:val="00D65010"/>
    <w:rsid w:val="00D650E2"/>
    <w:rsid w:val="00D6538C"/>
    <w:rsid w:val="00D65475"/>
    <w:rsid w:val="00D65797"/>
    <w:rsid w:val="00D65AB8"/>
    <w:rsid w:val="00D65EA7"/>
    <w:rsid w:val="00D65F4F"/>
    <w:rsid w:val="00D65F88"/>
    <w:rsid w:val="00D662A6"/>
    <w:rsid w:val="00D663A8"/>
    <w:rsid w:val="00D665E0"/>
    <w:rsid w:val="00D66770"/>
    <w:rsid w:val="00D668C6"/>
    <w:rsid w:val="00D66A86"/>
    <w:rsid w:val="00D66ABA"/>
    <w:rsid w:val="00D66CF6"/>
    <w:rsid w:val="00D66D96"/>
    <w:rsid w:val="00D672A4"/>
    <w:rsid w:val="00D67363"/>
    <w:rsid w:val="00D673B2"/>
    <w:rsid w:val="00D6788A"/>
    <w:rsid w:val="00D678BA"/>
    <w:rsid w:val="00D67925"/>
    <w:rsid w:val="00D67969"/>
    <w:rsid w:val="00D67B25"/>
    <w:rsid w:val="00D7016C"/>
    <w:rsid w:val="00D701F5"/>
    <w:rsid w:val="00D70248"/>
    <w:rsid w:val="00D704E3"/>
    <w:rsid w:val="00D7079F"/>
    <w:rsid w:val="00D70A67"/>
    <w:rsid w:val="00D70EA1"/>
    <w:rsid w:val="00D7120C"/>
    <w:rsid w:val="00D715EF"/>
    <w:rsid w:val="00D715F5"/>
    <w:rsid w:val="00D7196F"/>
    <w:rsid w:val="00D719CA"/>
    <w:rsid w:val="00D71A02"/>
    <w:rsid w:val="00D71A04"/>
    <w:rsid w:val="00D71D09"/>
    <w:rsid w:val="00D71E06"/>
    <w:rsid w:val="00D720AF"/>
    <w:rsid w:val="00D7214C"/>
    <w:rsid w:val="00D72300"/>
    <w:rsid w:val="00D72369"/>
    <w:rsid w:val="00D7242A"/>
    <w:rsid w:val="00D725C3"/>
    <w:rsid w:val="00D72A34"/>
    <w:rsid w:val="00D72A58"/>
    <w:rsid w:val="00D72C9E"/>
    <w:rsid w:val="00D72F40"/>
    <w:rsid w:val="00D72F99"/>
    <w:rsid w:val="00D7313E"/>
    <w:rsid w:val="00D734D3"/>
    <w:rsid w:val="00D7366C"/>
    <w:rsid w:val="00D736E7"/>
    <w:rsid w:val="00D73717"/>
    <w:rsid w:val="00D74294"/>
    <w:rsid w:val="00D74387"/>
    <w:rsid w:val="00D74398"/>
    <w:rsid w:val="00D745A8"/>
    <w:rsid w:val="00D74707"/>
    <w:rsid w:val="00D748B1"/>
    <w:rsid w:val="00D74A69"/>
    <w:rsid w:val="00D74ACE"/>
    <w:rsid w:val="00D74E02"/>
    <w:rsid w:val="00D74F7D"/>
    <w:rsid w:val="00D74FA1"/>
    <w:rsid w:val="00D753BE"/>
    <w:rsid w:val="00D754F1"/>
    <w:rsid w:val="00D7565C"/>
    <w:rsid w:val="00D75995"/>
    <w:rsid w:val="00D75BA5"/>
    <w:rsid w:val="00D75C2C"/>
    <w:rsid w:val="00D75D31"/>
    <w:rsid w:val="00D75DD9"/>
    <w:rsid w:val="00D75EC4"/>
    <w:rsid w:val="00D7607F"/>
    <w:rsid w:val="00D761B0"/>
    <w:rsid w:val="00D76658"/>
    <w:rsid w:val="00D7682A"/>
    <w:rsid w:val="00D76C48"/>
    <w:rsid w:val="00D76DA8"/>
    <w:rsid w:val="00D76EF8"/>
    <w:rsid w:val="00D7702D"/>
    <w:rsid w:val="00D7712A"/>
    <w:rsid w:val="00D7713E"/>
    <w:rsid w:val="00D771AF"/>
    <w:rsid w:val="00D771CF"/>
    <w:rsid w:val="00D7727E"/>
    <w:rsid w:val="00D775BE"/>
    <w:rsid w:val="00D7767D"/>
    <w:rsid w:val="00D77A65"/>
    <w:rsid w:val="00D77A69"/>
    <w:rsid w:val="00D77AE2"/>
    <w:rsid w:val="00D804B3"/>
    <w:rsid w:val="00D804D3"/>
    <w:rsid w:val="00D8064F"/>
    <w:rsid w:val="00D80699"/>
    <w:rsid w:val="00D80E46"/>
    <w:rsid w:val="00D811C6"/>
    <w:rsid w:val="00D8143B"/>
    <w:rsid w:val="00D81490"/>
    <w:rsid w:val="00D815C5"/>
    <w:rsid w:val="00D81BDC"/>
    <w:rsid w:val="00D81C6C"/>
    <w:rsid w:val="00D81E74"/>
    <w:rsid w:val="00D81EAF"/>
    <w:rsid w:val="00D82574"/>
    <w:rsid w:val="00D82779"/>
    <w:rsid w:val="00D827D9"/>
    <w:rsid w:val="00D828D3"/>
    <w:rsid w:val="00D82926"/>
    <w:rsid w:val="00D82D1F"/>
    <w:rsid w:val="00D832AD"/>
    <w:rsid w:val="00D83434"/>
    <w:rsid w:val="00D834C3"/>
    <w:rsid w:val="00D83501"/>
    <w:rsid w:val="00D838EB"/>
    <w:rsid w:val="00D83A49"/>
    <w:rsid w:val="00D83C21"/>
    <w:rsid w:val="00D840B5"/>
    <w:rsid w:val="00D841AC"/>
    <w:rsid w:val="00D84590"/>
    <w:rsid w:val="00D8459C"/>
    <w:rsid w:val="00D845CB"/>
    <w:rsid w:val="00D84707"/>
    <w:rsid w:val="00D84966"/>
    <w:rsid w:val="00D84BC8"/>
    <w:rsid w:val="00D84D3E"/>
    <w:rsid w:val="00D84E72"/>
    <w:rsid w:val="00D84EAE"/>
    <w:rsid w:val="00D854AF"/>
    <w:rsid w:val="00D8552D"/>
    <w:rsid w:val="00D859DD"/>
    <w:rsid w:val="00D85D5F"/>
    <w:rsid w:val="00D85DCF"/>
    <w:rsid w:val="00D85F61"/>
    <w:rsid w:val="00D86482"/>
    <w:rsid w:val="00D86926"/>
    <w:rsid w:val="00D86AB3"/>
    <w:rsid w:val="00D86B05"/>
    <w:rsid w:val="00D86C4D"/>
    <w:rsid w:val="00D86FF4"/>
    <w:rsid w:val="00D87153"/>
    <w:rsid w:val="00D871D7"/>
    <w:rsid w:val="00D8744B"/>
    <w:rsid w:val="00D879EB"/>
    <w:rsid w:val="00D87A05"/>
    <w:rsid w:val="00D87F18"/>
    <w:rsid w:val="00D87F7D"/>
    <w:rsid w:val="00D89AE2"/>
    <w:rsid w:val="00D903CC"/>
    <w:rsid w:val="00D90460"/>
    <w:rsid w:val="00D90831"/>
    <w:rsid w:val="00D90A47"/>
    <w:rsid w:val="00D90B17"/>
    <w:rsid w:val="00D90D28"/>
    <w:rsid w:val="00D90D9E"/>
    <w:rsid w:val="00D91789"/>
    <w:rsid w:val="00D92114"/>
    <w:rsid w:val="00D922FE"/>
    <w:rsid w:val="00D92307"/>
    <w:rsid w:val="00D9258B"/>
    <w:rsid w:val="00D927E5"/>
    <w:rsid w:val="00D92D5E"/>
    <w:rsid w:val="00D92DEF"/>
    <w:rsid w:val="00D92E54"/>
    <w:rsid w:val="00D92FD8"/>
    <w:rsid w:val="00D930B1"/>
    <w:rsid w:val="00D934E2"/>
    <w:rsid w:val="00D93B35"/>
    <w:rsid w:val="00D93EF8"/>
    <w:rsid w:val="00D94121"/>
    <w:rsid w:val="00D946EF"/>
    <w:rsid w:val="00D94983"/>
    <w:rsid w:val="00D94AA9"/>
    <w:rsid w:val="00D94D01"/>
    <w:rsid w:val="00D94ECB"/>
    <w:rsid w:val="00D953D9"/>
    <w:rsid w:val="00D954DB"/>
    <w:rsid w:val="00D957BF"/>
    <w:rsid w:val="00D95D16"/>
    <w:rsid w:val="00D95E3A"/>
    <w:rsid w:val="00D95E6F"/>
    <w:rsid w:val="00D95F2D"/>
    <w:rsid w:val="00D9610B"/>
    <w:rsid w:val="00D962C0"/>
    <w:rsid w:val="00D96433"/>
    <w:rsid w:val="00D964C3"/>
    <w:rsid w:val="00D965C3"/>
    <w:rsid w:val="00D967D4"/>
    <w:rsid w:val="00D96A34"/>
    <w:rsid w:val="00D96E91"/>
    <w:rsid w:val="00D971D1"/>
    <w:rsid w:val="00D97404"/>
    <w:rsid w:val="00D974EA"/>
    <w:rsid w:val="00D975EA"/>
    <w:rsid w:val="00D97A76"/>
    <w:rsid w:val="00D97B6D"/>
    <w:rsid w:val="00D97D5C"/>
    <w:rsid w:val="00D97D67"/>
    <w:rsid w:val="00D97F16"/>
    <w:rsid w:val="00DA002B"/>
    <w:rsid w:val="00DA00FF"/>
    <w:rsid w:val="00DA0158"/>
    <w:rsid w:val="00DA0184"/>
    <w:rsid w:val="00DA0740"/>
    <w:rsid w:val="00DA0A8B"/>
    <w:rsid w:val="00DA0B3C"/>
    <w:rsid w:val="00DA0BC2"/>
    <w:rsid w:val="00DA0EE5"/>
    <w:rsid w:val="00DA116D"/>
    <w:rsid w:val="00DA12ED"/>
    <w:rsid w:val="00DA1BEF"/>
    <w:rsid w:val="00DA1EB6"/>
    <w:rsid w:val="00DA1FB2"/>
    <w:rsid w:val="00DA21EC"/>
    <w:rsid w:val="00DA2303"/>
    <w:rsid w:val="00DA24F0"/>
    <w:rsid w:val="00DA254F"/>
    <w:rsid w:val="00DA29A9"/>
    <w:rsid w:val="00DA2A21"/>
    <w:rsid w:val="00DA2C08"/>
    <w:rsid w:val="00DA2C50"/>
    <w:rsid w:val="00DA2D8E"/>
    <w:rsid w:val="00DA3112"/>
    <w:rsid w:val="00DA3581"/>
    <w:rsid w:val="00DA3900"/>
    <w:rsid w:val="00DA3BF5"/>
    <w:rsid w:val="00DA3D1F"/>
    <w:rsid w:val="00DA3FFA"/>
    <w:rsid w:val="00DA4613"/>
    <w:rsid w:val="00DA461A"/>
    <w:rsid w:val="00DA49A9"/>
    <w:rsid w:val="00DA4CF3"/>
    <w:rsid w:val="00DA4DEC"/>
    <w:rsid w:val="00DA4FB4"/>
    <w:rsid w:val="00DA54E4"/>
    <w:rsid w:val="00DA568B"/>
    <w:rsid w:val="00DA59D1"/>
    <w:rsid w:val="00DA5A63"/>
    <w:rsid w:val="00DA5BDE"/>
    <w:rsid w:val="00DA5CD8"/>
    <w:rsid w:val="00DA5D47"/>
    <w:rsid w:val="00DA5D68"/>
    <w:rsid w:val="00DA5F72"/>
    <w:rsid w:val="00DA6002"/>
    <w:rsid w:val="00DA6067"/>
    <w:rsid w:val="00DA6114"/>
    <w:rsid w:val="00DA613B"/>
    <w:rsid w:val="00DA62CD"/>
    <w:rsid w:val="00DA6728"/>
    <w:rsid w:val="00DA680B"/>
    <w:rsid w:val="00DA6882"/>
    <w:rsid w:val="00DA6A44"/>
    <w:rsid w:val="00DA6A97"/>
    <w:rsid w:val="00DA6C98"/>
    <w:rsid w:val="00DA6F61"/>
    <w:rsid w:val="00DA6FB5"/>
    <w:rsid w:val="00DA6FDF"/>
    <w:rsid w:val="00DA71CB"/>
    <w:rsid w:val="00DA7242"/>
    <w:rsid w:val="00DA7288"/>
    <w:rsid w:val="00DA78DF"/>
    <w:rsid w:val="00DA7B14"/>
    <w:rsid w:val="00DA7C5A"/>
    <w:rsid w:val="00DA7CBD"/>
    <w:rsid w:val="00DA7ECB"/>
    <w:rsid w:val="00DB0419"/>
    <w:rsid w:val="00DB081D"/>
    <w:rsid w:val="00DB111C"/>
    <w:rsid w:val="00DB12C9"/>
    <w:rsid w:val="00DB1901"/>
    <w:rsid w:val="00DB1C03"/>
    <w:rsid w:val="00DB1DB5"/>
    <w:rsid w:val="00DB1F86"/>
    <w:rsid w:val="00DB2236"/>
    <w:rsid w:val="00DB2605"/>
    <w:rsid w:val="00DB2828"/>
    <w:rsid w:val="00DB29BF"/>
    <w:rsid w:val="00DB2E47"/>
    <w:rsid w:val="00DB377F"/>
    <w:rsid w:val="00DB3C58"/>
    <w:rsid w:val="00DB3E4F"/>
    <w:rsid w:val="00DB3E53"/>
    <w:rsid w:val="00DB3FC4"/>
    <w:rsid w:val="00DB4888"/>
    <w:rsid w:val="00DB4A67"/>
    <w:rsid w:val="00DB4AB5"/>
    <w:rsid w:val="00DB4E47"/>
    <w:rsid w:val="00DB5328"/>
    <w:rsid w:val="00DB568D"/>
    <w:rsid w:val="00DB568F"/>
    <w:rsid w:val="00DB57B7"/>
    <w:rsid w:val="00DB5A9D"/>
    <w:rsid w:val="00DB5CDE"/>
    <w:rsid w:val="00DB5D2E"/>
    <w:rsid w:val="00DB5E07"/>
    <w:rsid w:val="00DB5EE4"/>
    <w:rsid w:val="00DB6071"/>
    <w:rsid w:val="00DB60CD"/>
    <w:rsid w:val="00DB652D"/>
    <w:rsid w:val="00DB67EC"/>
    <w:rsid w:val="00DB6818"/>
    <w:rsid w:val="00DB6A75"/>
    <w:rsid w:val="00DB6B58"/>
    <w:rsid w:val="00DB6C62"/>
    <w:rsid w:val="00DB71CB"/>
    <w:rsid w:val="00DB733A"/>
    <w:rsid w:val="00DB78A8"/>
    <w:rsid w:val="00DB7999"/>
    <w:rsid w:val="00DB7A33"/>
    <w:rsid w:val="00DB7B4F"/>
    <w:rsid w:val="00DC002B"/>
    <w:rsid w:val="00DC0576"/>
    <w:rsid w:val="00DC0855"/>
    <w:rsid w:val="00DC089A"/>
    <w:rsid w:val="00DC0EF1"/>
    <w:rsid w:val="00DC1838"/>
    <w:rsid w:val="00DC199E"/>
    <w:rsid w:val="00DC2050"/>
    <w:rsid w:val="00DC23A0"/>
    <w:rsid w:val="00DC2504"/>
    <w:rsid w:val="00DC2505"/>
    <w:rsid w:val="00DC2551"/>
    <w:rsid w:val="00DC26F7"/>
    <w:rsid w:val="00DC287A"/>
    <w:rsid w:val="00DC29B8"/>
    <w:rsid w:val="00DC2DE5"/>
    <w:rsid w:val="00DC3071"/>
    <w:rsid w:val="00DC3167"/>
    <w:rsid w:val="00DC347C"/>
    <w:rsid w:val="00DC3631"/>
    <w:rsid w:val="00DC3637"/>
    <w:rsid w:val="00DC3895"/>
    <w:rsid w:val="00DC3932"/>
    <w:rsid w:val="00DC3A8A"/>
    <w:rsid w:val="00DC3B30"/>
    <w:rsid w:val="00DC3D1D"/>
    <w:rsid w:val="00DC3E0C"/>
    <w:rsid w:val="00DC3FC5"/>
    <w:rsid w:val="00DC40F7"/>
    <w:rsid w:val="00DC4421"/>
    <w:rsid w:val="00DC44CF"/>
    <w:rsid w:val="00DC45DE"/>
    <w:rsid w:val="00DC4664"/>
    <w:rsid w:val="00DC4A70"/>
    <w:rsid w:val="00DC4C47"/>
    <w:rsid w:val="00DC4DC4"/>
    <w:rsid w:val="00DC5119"/>
    <w:rsid w:val="00DC51C4"/>
    <w:rsid w:val="00DC5206"/>
    <w:rsid w:val="00DC5742"/>
    <w:rsid w:val="00DC5970"/>
    <w:rsid w:val="00DC5B27"/>
    <w:rsid w:val="00DC5CFD"/>
    <w:rsid w:val="00DC5D72"/>
    <w:rsid w:val="00DC6373"/>
    <w:rsid w:val="00DC6487"/>
    <w:rsid w:val="00DC6739"/>
    <w:rsid w:val="00DC6DAD"/>
    <w:rsid w:val="00DC6DFA"/>
    <w:rsid w:val="00DC6EC0"/>
    <w:rsid w:val="00DC6EF5"/>
    <w:rsid w:val="00DC721D"/>
    <w:rsid w:val="00DC734F"/>
    <w:rsid w:val="00DC76F1"/>
    <w:rsid w:val="00DC78A6"/>
    <w:rsid w:val="00DC7B0B"/>
    <w:rsid w:val="00DC7D39"/>
    <w:rsid w:val="00DC7D60"/>
    <w:rsid w:val="00DC7F42"/>
    <w:rsid w:val="00DD0205"/>
    <w:rsid w:val="00DD060A"/>
    <w:rsid w:val="00DD0633"/>
    <w:rsid w:val="00DD06BD"/>
    <w:rsid w:val="00DD0A7B"/>
    <w:rsid w:val="00DD0A7F"/>
    <w:rsid w:val="00DD0CD4"/>
    <w:rsid w:val="00DD0CD9"/>
    <w:rsid w:val="00DD0CFA"/>
    <w:rsid w:val="00DD0D8B"/>
    <w:rsid w:val="00DD122E"/>
    <w:rsid w:val="00DD18E1"/>
    <w:rsid w:val="00DD18F9"/>
    <w:rsid w:val="00DD1EB2"/>
    <w:rsid w:val="00DD1FB1"/>
    <w:rsid w:val="00DD2087"/>
    <w:rsid w:val="00DD2289"/>
    <w:rsid w:val="00DD2303"/>
    <w:rsid w:val="00DD2434"/>
    <w:rsid w:val="00DD2A03"/>
    <w:rsid w:val="00DD2AC3"/>
    <w:rsid w:val="00DD2C71"/>
    <w:rsid w:val="00DD2D93"/>
    <w:rsid w:val="00DD3708"/>
    <w:rsid w:val="00DD3711"/>
    <w:rsid w:val="00DD3734"/>
    <w:rsid w:val="00DD3981"/>
    <w:rsid w:val="00DD3A1B"/>
    <w:rsid w:val="00DD3AE7"/>
    <w:rsid w:val="00DD3C6D"/>
    <w:rsid w:val="00DD3E51"/>
    <w:rsid w:val="00DD3FE1"/>
    <w:rsid w:val="00DD4198"/>
    <w:rsid w:val="00DD42AE"/>
    <w:rsid w:val="00DD439E"/>
    <w:rsid w:val="00DD44DC"/>
    <w:rsid w:val="00DD454C"/>
    <w:rsid w:val="00DD51D6"/>
    <w:rsid w:val="00DD54C3"/>
    <w:rsid w:val="00DD54C6"/>
    <w:rsid w:val="00DD5595"/>
    <w:rsid w:val="00DD56D7"/>
    <w:rsid w:val="00DD587E"/>
    <w:rsid w:val="00DD5D04"/>
    <w:rsid w:val="00DD5FA5"/>
    <w:rsid w:val="00DD607C"/>
    <w:rsid w:val="00DD6274"/>
    <w:rsid w:val="00DD6359"/>
    <w:rsid w:val="00DD6741"/>
    <w:rsid w:val="00DD67AD"/>
    <w:rsid w:val="00DD6F65"/>
    <w:rsid w:val="00DD73B9"/>
    <w:rsid w:val="00DD7E0A"/>
    <w:rsid w:val="00DE015E"/>
    <w:rsid w:val="00DE0207"/>
    <w:rsid w:val="00DE0216"/>
    <w:rsid w:val="00DE021D"/>
    <w:rsid w:val="00DE0605"/>
    <w:rsid w:val="00DE086C"/>
    <w:rsid w:val="00DE0A7D"/>
    <w:rsid w:val="00DE0AEE"/>
    <w:rsid w:val="00DE0B28"/>
    <w:rsid w:val="00DE0C0C"/>
    <w:rsid w:val="00DE0DE0"/>
    <w:rsid w:val="00DE1311"/>
    <w:rsid w:val="00DE14D8"/>
    <w:rsid w:val="00DE1572"/>
    <w:rsid w:val="00DE177D"/>
    <w:rsid w:val="00DE17B2"/>
    <w:rsid w:val="00DE1A2A"/>
    <w:rsid w:val="00DE1E7B"/>
    <w:rsid w:val="00DE1FEE"/>
    <w:rsid w:val="00DE20F4"/>
    <w:rsid w:val="00DE20FB"/>
    <w:rsid w:val="00DE2247"/>
    <w:rsid w:val="00DE2373"/>
    <w:rsid w:val="00DE2494"/>
    <w:rsid w:val="00DE27ED"/>
    <w:rsid w:val="00DE27F1"/>
    <w:rsid w:val="00DE2E38"/>
    <w:rsid w:val="00DE334F"/>
    <w:rsid w:val="00DE3679"/>
    <w:rsid w:val="00DE3CDE"/>
    <w:rsid w:val="00DE3E49"/>
    <w:rsid w:val="00DE414B"/>
    <w:rsid w:val="00DE416F"/>
    <w:rsid w:val="00DE41DF"/>
    <w:rsid w:val="00DE43ED"/>
    <w:rsid w:val="00DE4614"/>
    <w:rsid w:val="00DE468F"/>
    <w:rsid w:val="00DE4702"/>
    <w:rsid w:val="00DE4938"/>
    <w:rsid w:val="00DE49BE"/>
    <w:rsid w:val="00DE4AE5"/>
    <w:rsid w:val="00DE4F46"/>
    <w:rsid w:val="00DE5052"/>
    <w:rsid w:val="00DE5359"/>
    <w:rsid w:val="00DE5551"/>
    <w:rsid w:val="00DE5A51"/>
    <w:rsid w:val="00DE610B"/>
    <w:rsid w:val="00DE6390"/>
    <w:rsid w:val="00DE6898"/>
    <w:rsid w:val="00DE68AB"/>
    <w:rsid w:val="00DE6AF2"/>
    <w:rsid w:val="00DE6E23"/>
    <w:rsid w:val="00DE7087"/>
    <w:rsid w:val="00DE7264"/>
    <w:rsid w:val="00DE7B96"/>
    <w:rsid w:val="00DE7C46"/>
    <w:rsid w:val="00DE7C8E"/>
    <w:rsid w:val="00DF0364"/>
    <w:rsid w:val="00DF03D9"/>
    <w:rsid w:val="00DF0648"/>
    <w:rsid w:val="00DF06AF"/>
    <w:rsid w:val="00DF084F"/>
    <w:rsid w:val="00DF0932"/>
    <w:rsid w:val="00DF09EE"/>
    <w:rsid w:val="00DF0F77"/>
    <w:rsid w:val="00DF119A"/>
    <w:rsid w:val="00DF1252"/>
    <w:rsid w:val="00DF1A9C"/>
    <w:rsid w:val="00DF1AC4"/>
    <w:rsid w:val="00DF2099"/>
    <w:rsid w:val="00DF213E"/>
    <w:rsid w:val="00DF215C"/>
    <w:rsid w:val="00DF2440"/>
    <w:rsid w:val="00DF24C0"/>
    <w:rsid w:val="00DF253F"/>
    <w:rsid w:val="00DF26EA"/>
    <w:rsid w:val="00DF2913"/>
    <w:rsid w:val="00DF2C92"/>
    <w:rsid w:val="00DF326B"/>
    <w:rsid w:val="00DF33B2"/>
    <w:rsid w:val="00DF364C"/>
    <w:rsid w:val="00DF3865"/>
    <w:rsid w:val="00DF3C85"/>
    <w:rsid w:val="00DF4595"/>
    <w:rsid w:val="00DF4A9A"/>
    <w:rsid w:val="00DF4CE3"/>
    <w:rsid w:val="00DF5372"/>
    <w:rsid w:val="00DF53EB"/>
    <w:rsid w:val="00DF5698"/>
    <w:rsid w:val="00DF5751"/>
    <w:rsid w:val="00DF5AAB"/>
    <w:rsid w:val="00DF5B36"/>
    <w:rsid w:val="00DF5DE7"/>
    <w:rsid w:val="00DF67D6"/>
    <w:rsid w:val="00DF67FE"/>
    <w:rsid w:val="00DF68B1"/>
    <w:rsid w:val="00DF68C8"/>
    <w:rsid w:val="00DF68F6"/>
    <w:rsid w:val="00DF695C"/>
    <w:rsid w:val="00DF7127"/>
    <w:rsid w:val="00DF7333"/>
    <w:rsid w:val="00DF77A0"/>
    <w:rsid w:val="00DF7B48"/>
    <w:rsid w:val="00DF7FAB"/>
    <w:rsid w:val="00E000F1"/>
    <w:rsid w:val="00E00247"/>
    <w:rsid w:val="00E004E1"/>
    <w:rsid w:val="00E008E0"/>
    <w:rsid w:val="00E00E11"/>
    <w:rsid w:val="00E0111D"/>
    <w:rsid w:val="00E01138"/>
    <w:rsid w:val="00E012D7"/>
    <w:rsid w:val="00E01443"/>
    <w:rsid w:val="00E01BBA"/>
    <w:rsid w:val="00E01F5F"/>
    <w:rsid w:val="00E021CC"/>
    <w:rsid w:val="00E0277D"/>
    <w:rsid w:val="00E02791"/>
    <w:rsid w:val="00E028CE"/>
    <w:rsid w:val="00E02A71"/>
    <w:rsid w:val="00E02BF9"/>
    <w:rsid w:val="00E0324A"/>
    <w:rsid w:val="00E03F19"/>
    <w:rsid w:val="00E040A5"/>
    <w:rsid w:val="00E045D7"/>
    <w:rsid w:val="00E046D1"/>
    <w:rsid w:val="00E05023"/>
    <w:rsid w:val="00E0504A"/>
    <w:rsid w:val="00E052FC"/>
    <w:rsid w:val="00E05527"/>
    <w:rsid w:val="00E05663"/>
    <w:rsid w:val="00E0588B"/>
    <w:rsid w:val="00E05EFB"/>
    <w:rsid w:val="00E05F38"/>
    <w:rsid w:val="00E060AA"/>
    <w:rsid w:val="00E06533"/>
    <w:rsid w:val="00E069DA"/>
    <w:rsid w:val="00E06AEB"/>
    <w:rsid w:val="00E06C88"/>
    <w:rsid w:val="00E06CEE"/>
    <w:rsid w:val="00E06F9A"/>
    <w:rsid w:val="00E07128"/>
    <w:rsid w:val="00E0716C"/>
    <w:rsid w:val="00E075A9"/>
    <w:rsid w:val="00E07837"/>
    <w:rsid w:val="00E07E68"/>
    <w:rsid w:val="00E10402"/>
    <w:rsid w:val="00E105EE"/>
    <w:rsid w:val="00E1074C"/>
    <w:rsid w:val="00E10766"/>
    <w:rsid w:val="00E10921"/>
    <w:rsid w:val="00E10BA2"/>
    <w:rsid w:val="00E10D25"/>
    <w:rsid w:val="00E10E3C"/>
    <w:rsid w:val="00E111F4"/>
    <w:rsid w:val="00E113C8"/>
    <w:rsid w:val="00E11555"/>
    <w:rsid w:val="00E1157A"/>
    <w:rsid w:val="00E1172D"/>
    <w:rsid w:val="00E11791"/>
    <w:rsid w:val="00E117BA"/>
    <w:rsid w:val="00E119A9"/>
    <w:rsid w:val="00E11BD0"/>
    <w:rsid w:val="00E11DEE"/>
    <w:rsid w:val="00E11E26"/>
    <w:rsid w:val="00E11EBA"/>
    <w:rsid w:val="00E11FEE"/>
    <w:rsid w:val="00E122DE"/>
    <w:rsid w:val="00E12735"/>
    <w:rsid w:val="00E1298F"/>
    <w:rsid w:val="00E129EF"/>
    <w:rsid w:val="00E12F67"/>
    <w:rsid w:val="00E130AC"/>
    <w:rsid w:val="00E138E1"/>
    <w:rsid w:val="00E13CEC"/>
    <w:rsid w:val="00E140BD"/>
    <w:rsid w:val="00E141A3"/>
    <w:rsid w:val="00E148CA"/>
    <w:rsid w:val="00E14A10"/>
    <w:rsid w:val="00E14BF2"/>
    <w:rsid w:val="00E14CA4"/>
    <w:rsid w:val="00E14CBA"/>
    <w:rsid w:val="00E14E40"/>
    <w:rsid w:val="00E14EBC"/>
    <w:rsid w:val="00E14ED6"/>
    <w:rsid w:val="00E1512B"/>
    <w:rsid w:val="00E154A9"/>
    <w:rsid w:val="00E15548"/>
    <w:rsid w:val="00E15601"/>
    <w:rsid w:val="00E1579B"/>
    <w:rsid w:val="00E15DCE"/>
    <w:rsid w:val="00E165E2"/>
    <w:rsid w:val="00E16685"/>
    <w:rsid w:val="00E1689E"/>
    <w:rsid w:val="00E16981"/>
    <w:rsid w:val="00E16B14"/>
    <w:rsid w:val="00E16BF5"/>
    <w:rsid w:val="00E16D86"/>
    <w:rsid w:val="00E1716C"/>
    <w:rsid w:val="00E1717A"/>
    <w:rsid w:val="00E173E3"/>
    <w:rsid w:val="00E17482"/>
    <w:rsid w:val="00E174BE"/>
    <w:rsid w:val="00E1764E"/>
    <w:rsid w:val="00E1775F"/>
    <w:rsid w:val="00E178A5"/>
    <w:rsid w:val="00E178C4"/>
    <w:rsid w:val="00E178EF"/>
    <w:rsid w:val="00E179E9"/>
    <w:rsid w:val="00E17B10"/>
    <w:rsid w:val="00E17C0A"/>
    <w:rsid w:val="00E17D51"/>
    <w:rsid w:val="00E17D6B"/>
    <w:rsid w:val="00E2000D"/>
    <w:rsid w:val="00E2046F"/>
    <w:rsid w:val="00E2047F"/>
    <w:rsid w:val="00E20508"/>
    <w:rsid w:val="00E20A8B"/>
    <w:rsid w:val="00E20C50"/>
    <w:rsid w:val="00E210EE"/>
    <w:rsid w:val="00E211B9"/>
    <w:rsid w:val="00E21254"/>
    <w:rsid w:val="00E21481"/>
    <w:rsid w:val="00E2183B"/>
    <w:rsid w:val="00E2183C"/>
    <w:rsid w:val="00E21B73"/>
    <w:rsid w:val="00E21C14"/>
    <w:rsid w:val="00E21DF9"/>
    <w:rsid w:val="00E21EFF"/>
    <w:rsid w:val="00E21F21"/>
    <w:rsid w:val="00E21F8A"/>
    <w:rsid w:val="00E21F93"/>
    <w:rsid w:val="00E2215F"/>
    <w:rsid w:val="00E22165"/>
    <w:rsid w:val="00E223E1"/>
    <w:rsid w:val="00E225B5"/>
    <w:rsid w:val="00E22952"/>
    <w:rsid w:val="00E2296F"/>
    <w:rsid w:val="00E229A7"/>
    <w:rsid w:val="00E22C06"/>
    <w:rsid w:val="00E22E10"/>
    <w:rsid w:val="00E230BD"/>
    <w:rsid w:val="00E2319B"/>
    <w:rsid w:val="00E233B2"/>
    <w:rsid w:val="00E23464"/>
    <w:rsid w:val="00E237E7"/>
    <w:rsid w:val="00E23BE8"/>
    <w:rsid w:val="00E23CA7"/>
    <w:rsid w:val="00E23CF9"/>
    <w:rsid w:val="00E23D63"/>
    <w:rsid w:val="00E23DAE"/>
    <w:rsid w:val="00E23EFB"/>
    <w:rsid w:val="00E240D2"/>
    <w:rsid w:val="00E24FE4"/>
    <w:rsid w:val="00E2524B"/>
    <w:rsid w:val="00E25636"/>
    <w:rsid w:val="00E257B2"/>
    <w:rsid w:val="00E25821"/>
    <w:rsid w:val="00E2597E"/>
    <w:rsid w:val="00E259D8"/>
    <w:rsid w:val="00E25B2D"/>
    <w:rsid w:val="00E25E7D"/>
    <w:rsid w:val="00E25EE1"/>
    <w:rsid w:val="00E25F0D"/>
    <w:rsid w:val="00E2605E"/>
    <w:rsid w:val="00E2618D"/>
    <w:rsid w:val="00E2648A"/>
    <w:rsid w:val="00E26729"/>
    <w:rsid w:val="00E26A58"/>
    <w:rsid w:val="00E26BBF"/>
    <w:rsid w:val="00E26C7A"/>
    <w:rsid w:val="00E26E23"/>
    <w:rsid w:val="00E26F04"/>
    <w:rsid w:val="00E26F63"/>
    <w:rsid w:val="00E27056"/>
    <w:rsid w:val="00E273A6"/>
    <w:rsid w:val="00E273ED"/>
    <w:rsid w:val="00E2743E"/>
    <w:rsid w:val="00E274FB"/>
    <w:rsid w:val="00E27BED"/>
    <w:rsid w:val="00E30460"/>
    <w:rsid w:val="00E30A10"/>
    <w:rsid w:val="00E30A1E"/>
    <w:rsid w:val="00E30BFE"/>
    <w:rsid w:val="00E30C76"/>
    <w:rsid w:val="00E30C78"/>
    <w:rsid w:val="00E30DE7"/>
    <w:rsid w:val="00E311B7"/>
    <w:rsid w:val="00E3130D"/>
    <w:rsid w:val="00E31491"/>
    <w:rsid w:val="00E314B3"/>
    <w:rsid w:val="00E315F7"/>
    <w:rsid w:val="00E31920"/>
    <w:rsid w:val="00E31DE9"/>
    <w:rsid w:val="00E32315"/>
    <w:rsid w:val="00E323A8"/>
    <w:rsid w:val="00E323E2"/>
    <w:rsid w:val="00E324FA"/>
    <w:rsid w:val="00E3259E"/>
    <w:rsid w:val="00E325C7"/>
    <w:rsid w:val="00E3296B"/>
    <w:rsid w:val="00E32A7A"/>
    <w:rsid w:val="00E32C5D"/>
    <w:rsid w:val="00E32D43"/>
    <w:rsid w:val="00E33070"/>
    <w:rsid w:val="00E334DC"/>
    <w:rsid w:val="00E338ED"/>
    <w:rsid w:val="00E33CCB"/>
    <w:rsid w:val="00E33F9C"/>
    <w:rsid w:val="00E340BB"/>
    <w:rsid w:val="00E344DF"/>
    <w:rsid w:val="00E3452F"/>
    <w:rsid w:val="00E346BE"/>
    <w:rsid w:val="00E34B14"/>
    <w:rsid w:val="00E34B47"/>
    <w:rsid w:val="00E34BA2"/>
    <w:rsid w:val="00E34D7B"/>
    <w:rsid w:val="00E34DF0"/>
    <w:rsid w:val="00E35660"/>
    <w:rsid w:val="00E35756"/>
    <w:rsid w:val="00E35AC3"/>
    <w:rsid w:val="00E36351"/>
    <w:rsid w:val="00E3647C"/>
    <w:rsid w:val="00E367EC"/>
    <w:rsid w:val="00E36A01"/>
    <w:rsid w:val="00E36BC8"/>
    <w:rsid w:val="00E370E5"/>
    <w:rsid w:val="00E37286"/>
    <w:rsid w:val="00E372C5"/>
    <w:rsid w:val="00E37653"/>
    <w:rsid w:val="00E377D4"/>
    <w:rsid w:val="00E37E72"/>
    <w:rsid w:val="00E401AD"/>
    <w:rsid w:val="00E402D4"/>
    <w:rsid w:val="00E402E8"/>
    <w:rsid w:val="00E403F0"/>
    <w:rsid w:val="00E4043E"/>
    <w:rsid w:val="00E404CC"/>
    <w:rsid w:val="00E406B7"/>
    <w:rsid w:val="00E407DF"/>
    <w:rsid w:val="00E4092F"/>
    <w:rsid w:val="00E40E2F"/>
    <w:rsid w:val="00E40EDA"/>
    <w:rsid w:val="00E412AB"/>
    <w:rsid w:val="00E41430"/>
    <w:rsid w:val="00E418B8"/>
    <w:rsid w:val="00E418E4"/>
    <w:rsid w:val="00E41E22"/>
    <w:rsid w:val="00E42433"/>
    <w:rsid w:val="00E42830"/>
    <w:rsid w:val="00E42BCE"/>
    <w:rsid w:val="00E43148"/>
    <w:rsid w:val="00E43152"/>
    <w:rsid w:val="00E43155"/>
    <w:rsid w:val="00E431E2"/>
    <w:rsid w:val="00E436C4"/>
    <w:rsid w:val="00E43967"/>
    <w:rsid w:val="00E439ED"/>
    <w:rsid w:val="00E43B85"/>
    <w:rsid w:val="00E43BCC"/>
    <w:rsid w:val="00E43BEA"/>
    <w:rsid w:val="00E43C61"/>
    <w:rsid w:val="00E440FD"/>
    <w:rsid w:val="00E444B6"/>
    <w:rsid w:val="00E446F4"/>
    <w:rsid w:val="00E44C09"/>
    <w:rsid w:val="00E4512B"/>
    <w:rsid w:val="00E451D3"/>
    <w:rsid w:val="00E453CA"/>
    <w:rsid w:val="00E459E1"/>
    <w:rsid w:val="00E45B15"/>
    <w:rsid w:val="00E45CD4"/>
    <w:rsid w:val="00E45E8E"/>
    <w:rsid w:val="00E463FC"/>
    <w:rsid w:val="00E46589"/>
    <w:rsid w:val="00E46693"/>
    <w:rsid w:val="00E466FD"/>
    <w:rsid w:val="00E468E2"/>
    <w:rsid w:val="00E46B35"/>
    <w:rsid w:val="00E46FAE"/>
    <w:rsid w:val="00E47505"/>
    <w:rsid w:val="00E4772D"/>
    <w:rsid w:val="00E478E4"/>
    <w:rsid w:val="00E47C90"/>
    <w:rsid w:val="00E50242"/>
    <w:rsid w:val="00E5035A"/>
    <w:rsid w:val="00E50553"/>
    <w:rsid w:val="00E50CF5"/>
    <w:rsid w:val="00E50E02"/>
    <w:rsid w:val="00E511A4"/>
    <w:rsid w:val="00E51235"/>
    <w:rsid w:val="00E515B3"/>
    <w:rsid w:val="00E515E2"/>
    <w:rsid w:val="00E51FE3"/>
    <w:rsid w:val="00E52074"/>
    <w:rsid w:val="00E52286"/>
    <w:rsid w:val="00E523F3"/>
    <w:rsid w:val="00E52606"/>
    <w:rsid w:val="00E52BAE"/>
    <w:rsid w:val="00E52D43"/>
    <w:rsid w:val="00E52EEB"/>
    <w:rsid w:val="00E5306B"/>
    <w:rsid w:val="00E530B3"/>
    <w:rsid w:val="00E53211"/>
    <w:rsid w:val="00E53308"/>
    <w:rsid w:val="00E53352"/>
    <w:rsid w:val="00E533CE"/>
    <w:rsid w:val="00E53653"/>
    <w:rsid w:val="00E5373B"/>
    <w:rsid w:val="00E5374B"/>
    <w:rsid w:val="00E53979"/>
    <w:rsid w:val="00E53AF9"/>
    <w:rsid w:val="00E53B62"/>
    <w:rsid w:val="00E53D49"/>
    <w:rsid w:val="00E53DC8"/>
    <w:rsid w:val="00E53F4B"/>
    <w:rsid w:val="00E540D8"/>
    <w:rsid w:val="00E542B3"/>
    <w:rsid w:val="00E545D8"/>
    <w:rsid w:val="00E54612"/>
    <w:rsid w:val="00E5461A"/>
    <w:rsid w:val="00E54813"/>
    <w:rsid w:val="00E54A3A"/>
    <w:rsid w:val="00E54B5E"/>
    <w:rsid w:val="00E54D21"/>
    <w:rsid w:val="00E54F3B"/>
    <w:rsid w:val="00E54F94"/>
    <w:rsid w:val="00E55028"/>
    <w:rsid w:val="00E55084"/>
    <w:rsid w:val="00E55144"/>
    <w:rsid w:val="00E551B9"/>
    <w:rsid w:val="00E5541C"/>
    <w:rsid w:val="00E55ADB"/>
    <w:rsid w:val="00E55B00"/>
    <w:rsid w:val="00E55DC2"/>
    <w:rsid w:val="00E55E5F"/>
    <w:rsid w:val="00E56612"/>
    <w:rsid w:val="00E5663F"/>
    <w:rsid w:val="00E5679E"/>
    <w:rsid w:val="00E569BF"/>
    <w:rsid w:val="00E56E36"/>
    <w:rsid w:val="00E56F2F"/>
    <w:rsid w:val="00E571F4"/>
    <w:rsid w:val="00E573FB"/>
    <w:rsid w:val="00E57938"/>
    <w:rsid w:val="00E57BE2"/>
    <w:rsid w:val="00E57F39"/>
    <w:rsid w:val="00E601C7"/>
    <w:rsid w:val="00E6036D"/>
    <w:rsid w:val="00E6055C"/>
    <w:rsid w:val="00E605AD"/>
    <w:rsid w:val="00E609D5"/>
    <w:rsid w:val="00E60A50"/>
    <w:rsid w:val="00E60C5F"/>
    <w:rsid w:val="00E60D58"/>
    <w:rsid w:val="00E60D71"/>
    <w:rsid w:val="00E60E18"/>
    <w:rsid w:val="00E6100F"/>
    <w:rsid w:val="00E616D9"/>
    <w:rsid w:val="00E6196E"/>
    <w:rsid w:val="00E61AEA"/>
    <w:rsid w:val="00E61B57"/>
    <w:rsid w:val="00E61CAC"/>
    <w:rsid w:val="00E61E21"/>
    <w:rsid w:val="00E620A4"/>
    <w:rsid w:val="00E62129"/>
    <w:rsid w:val="00E62169"/>
    <w:rsid w:val="00E62215"/>
    <w:rsid w:val="00E6235A"/>
    <w:rsid w:val="00E625A2"/>
    <w:rsid w:val="00E625F8"/>
    <w:rsid w:val="00E6291E"/>
    <w:rsid w:val="00E62C88"/>
    <w:rsid w:val="00E62F5F"/>
    <w:rsid w:val="00E62FF6"/>
    <w:rsid w:val="00E63198"/>
    <w:rsid w:val="00E631C7"/>
    <w:rsid w:val="00E632BB"/>
    <w:rsid w:val="00E6336F"/>
    <w:rsid w:val="00E63392"/>
    <w:rsid w:val="00E6345E"/>
    <w:rsid w:val="00E63560"/>
    <w:rsid w:val="00E63786"/>
    <w:rsid w:val="00E637A2"/>
    <w:rsid w:val="00E63937"/>
    <w:rsid w:val="00E63AA6"/>
    <w:rsid w:val="00E63FE3"/>
    <w:rsid w:val="00E6449B"/>
    <w:rsid w:val="00E64614"/>
    <w:rsid w:val="00E64828"/>
    <w:rsid w:val="00E64BA3"/>
    <w:rsid w:val="00E64C8E"/>
    <w:rsid w:val="00E64DB3"/>
    <w:rsid w:val="00E64DE3"/>
    <w:rsid w:val="00E64E78"/>
    <w:rsid w:val="00E6503A"/>
    <w:rsid w:val="00E6517F"/>
    <w:rsid w:val="00E65180"/>
    <w:rsid w:val="00E6538D"/>
    <w:rsid w:val="00E653E4"/>
    <w:rsid w:val="00E65410"/>
    <w:rsid w:val="00E654B6"/>
    <w:rsid w:val="00E654C4"/>
    <w:rsid w:val="00E65CAC"/>
    <w:rsid w:val="00E65F2C"/>
    <w:rsid w:val="00E65FE9"/>
    <w:rsid w:val="00E6611E"/>
    <w:rsid w:val="00E6633A"/>
    <w:rsid w:val="00E664D5"/>
    <w:rsid w:val="00E66544"/>
    <w:rsid w:val="00E66545"/>
    <w:rsid w:val="00E6656C"/>
    <w:rsid w:val="00E66717"/>
    <w:rsid w:val="00E66D27"/>
    <w:rsid w:val="00E671BC"/>
    <w:rsid w:val="00E6746F"/>
    <w:rsid w:val="00E67991"/>
    <w:rsid w:val="00E67A44"/>
    <w:rsid w:val="00E67A6D"/>
    <w:rsid w:val="00E67DA2"/>
    <w:rsid w:val="00E67E08"/>
    <w:rsid w:val="00E67E64"/>
    <w:rsid w:val="00E67FF8"/>
    <w:rsid w:val="00E70433"/>
    <w:rsid w:val="00E706B5"/>
    <w:rsid w:val="00E7098B"/>
    <w:rsid w:val="00E7109D"/>
    <w:rsid w:val="00E710FA"/>
    <w:rsid w:val="00E711A4"/>
    <w:rsid w:val="00E71717"/>
    <w:rsid w:val="00E718DF"/>
    <w:rsid w:val="00E71A01"/>
    <w:rsid w:val="00E7219F"/>
    <w:rsid w:val="00E72309"/>
    <w:rsid w:val="00E72379"/>
    <w:rsid w:val="00E723E4"/>
    <w:rsid w:val="00E726F4"/>
    <w:rsid w:val="00E72822"/>
    <w:rsid w:val="00E728C5"/>
    <w:rsid w:val="00E72BF3"/>
    <w:rsid w:val="00E72D14"/>
    <w:rsid w:val="00E72E91"/>
    <w:rsid w:val="00E73207"/>
    <w:rsid w:val="00E73313"/>
    <w:rsid w:val="00E733E0"/>
    <w:rsid w:val="00E737FB"/>
    <w:rsid w:val="00E739B9"/>
    <w:rsid w:val="00E73A69"/>
    <w:rsid w:val="00E73B6C"/>
    <w:rsid w:val="00E73C53"/>
    <w:rsid w:val="00E73D18"/>
    <w:rsid w:val="00E73F96"/>
    <w:rsid w:val="00E7427A"/>
    <w:rsid w:val="00E7431A"/>
    <w:rsid w:val="00E7478F"/>
    <w:rsid w:val="00E749F6"/>
    <w:rsid w:val="00E74DA2"/>
    <w:rsid w:val="00E74DE9"/>
    <w:rsid w:val="00E74F6C"/>
    <w:rsid w:val="00E75016"/>
    <w:rsid w:val="00E75082"/>
    <w:rsid w:val="00E753A5"/>
    <w:rsid w:val="00E75601"/>
    <w:rsid w:val="00E75670"/>
    <w:rsid w:val="00E75748"/>
    <w:rsid w:val="00E758C6"/>
    <w:rsid w:val="00E759F7"/>
    <w:rsid w:val="00E75B60"/>
    <w:rsid w:val="00E75BAB"/>
    <w:rsid w:val="00E75C76"/>
    <w:rsid w:val="00E75D8E"/>
    <w:rsid w:val="00E75E49"/>
    <w:rsid w:val="00E76478"/>
    <w:rsid w:val="00E765C9"/>
    <w:rsid w:val="00E767D7"/>
    <w:rsid w:val="00E7699B"/>
    <w:rsid w:val="00E76FF9"/>
    <w:rsid w:val="00E77500"/>
    <w:rsid w:val="00E776B8"/>
    <w:rsid w:val="00E7775E"/>
    <w:rsid w:val="00E7791E"/>
    <w:rsid w:val="00E77A68"/>
    <w:rsid w:val="00E77AA2"/>
    <w:rsid w:val="00E77B75"/>
    <w:rsid w:val="00E77F1A"/>
    <w:rsid w:val="00E8024F"/>
    <w:rsid w:val="00E8057E"/>
    <w:rsid w:val="00E80B61"/>
    <w:rsid w:val="00E80F86"/>
    <w:rsid w:val="00E81359"/>
    <w:rsid w:val="00E8136D"/>
    <w:rsid w:val="00E8151E"/>
    <w:rsid w:val="00E8165B"/>
    <w:rsid w:val="00E816A8"/>
    <w:rsid w:val="00E816E0"/>
    <w:rsid w:val="00E8175C"/>
    <w:rsid w:val="00E819B5"/>
    <w:rsid w:val="00E819D1"/>
    <w:rsid w:val="00E81A6E"/>
    <w:rsid w:val="00E81DD6"/>
    <w:rsid w:val="00E8244D"/>
    <w:rsid w:val="00E82653"/>
    <w:rsid w:val="00E82834"/>
    <w:rsid w:val="00E82B52"/>
    <w:rsid w:val="00E82BDF"/>
    <w:rsid w:val="00E82F2B"/>
    <w:rsid w:val="00E82F7D"/>
    <w:rsid w:val="00E83191"/>
    <w:rsid w:val="00E835E6"/>
    <w:rsid w:val="00E8360D"/>
    <w:rsid w:val="00E838B9"/>
    <w:rsid w:val="00E839A7"/>
    <w:rsid w:val="00E839E2"/>
    <w:rsid w:val="00E83E10"/>
    <w:rsid w:val="00E83F63"/>
    <w:rsid w:val="00E84286"/>
    <w:rsid w:val="00E8453D"/>
    <w:rsid w:val="00E845EB"/>
    <w:rsid w:val="00E85122"/>
    <w:rsid w:val="00E852D5"/>
    <w:rsid w:val="00E85382"/>
    <w:rsid w:val="00E857B1"/>
    <w:rsid w:val="00E8591F"/>
    <w:rsid w:val="00E85C02"/>
    <w:rsid w:val="00E8609A"/>
    <w:rsid w:val="00E86162"/>
    <w:rsid w:val="00E864AD"/>
    <w:rsid w:val="00E864C1"/>
    <w:rsid w:val="00E8650C"/>
    <w:rsid w:val="00E86663"/>
    <w:rsid w:val="00E86729"/>
    <w:rsid w:val="00E86758"/>
    <w:rsid w:val="00E867B2"/>
    <w:rsid w:val="00E86C02"/>
    <w:rsid w:val="00E86C7B"/>
    <w:rsid w:val="00E870FA"/>
    <w:rsid w:val="00E8768A"/>
    <w:rsid w:val="00E876A1"/>
    <w:rsid w:val="00E876E7"/>
    <w:rsid w:val="00E87839"/>
    <w:rsid w:val="00E878E6"/>
    <w:rsid w:val="00E878F2"/>
    <w:rsid w:val="00E87BE6"/>
    <w:rsid w:val="00E87CE3"/>
    <w:rsid w:val="00E900A6"/>
    <w:rsid w:val="00E900D8"/>
    <w:rsid w:val="00E9037E"/>
    <w:rsid w:val="00E9049F"/>
    <w:rsid w:val="00E905EB"/>
    <w:rsid w:val="00E9085A"/>
    <w:rsid w:val="00E90946"/>
    <w:rsid w:val="00E90966"/>
    <w:rsid w:val="00E90B82"/>
    <w:rsid w:val="00E90BAA"/>
    <w:rsid w:val="00E91085"/>
    <w:rsid w:val="00E910A2"/>
    <w:rsid w:val="00E913A5"/>
    <w:rsid w:val="00E913C4"/>
    <w:rsid w:val="00E9160D"/>
    <w:rsid w:val="00E91617"/>
    <w:rsid w:val="00E91782"/>
    <w:rsid w:val="00E91A10"/>
    <w:rsid w:val="00E91CCD"/>
    <w:rsid w:val="00E91D4E"/>
    <w:rsid w:val="00E92775"/>
    <w:rsid w:val="00E929B0"/>
    <w:rsid w:val="00E929E9"/>
    <w:rsid w:val="00E929FF"/>
    <w:rsid w:val="00E92CB4"/>
    <w:rsid w:val="00E92EA6"/>
    <w:rsid w:val="00E92FC5"/>
    <w:rsid w:val="00E9353B"/>
    <w:rsid w:val="00E93570"/>
    <w:rsid w:val="00E936A0"/>
    <w:rsid w:val="00E93973"/>
    <w:rsid w:val="00E93F3F"/>
    <w:rsid w:val="00E93F77"/>
    <w:rsid w:val="00E941DB"/>
    <w:rsid w:val="00E94315"/>
    <w:rsid w:val="00E943E0"/>
    <w:rsid w:val="00E94502"/>
    <w:rsid w:val="00E94552"/>
    <w:rsid w:val="00E9477A"/>
    <w:rsid w:val="00E948D7"/>
    <w:rsid w:val="00E9490E"/>
    <w:rsid w:val="00E94AFA"/>
    <w:rsid w:val="00E94E73"/>
    <w:rsid w:val="00E953A3"/>
    <w:rsid w:val="00E9552E"/>
    <w:rsid w:val="00E955BA"/>
    <w:rsid w:val="00E955C7"/>
    <w:rsid w:val="00E956B2"/>
    <w:rsid w:val="00E95EBB"/>
    <w:rsid w:val="00E960C8"/>
    <w:rsid w:val="00E960F6"/>
    <w:rsid w:val="00E961E3"/>
    <w:rsid w:val="00E964F4"/>
    <w:rsid w:val="00E9657D"/>
    <w:rsid w:val="00E96714"/>
    <w:rsid w:val="00E9684A"/>
    <w:rsid w:val="00E96979"/>
    <w:rsid w:val="00E96987"/>
    <w:rsid w:val="00E96A5B"/>
    <w:rsid w:val="00E97115"/>
    <w:rsid w:val="00E9735E"/>
    <w:rsid w:val="00E97540"/>
    <w:rsid w:val="00E97608"/>
    <w:rsid w:val="00E977B3"/>
    <w:rsid w:val="00E97A3C"/>
    <w:rsid w:val="00E97AF5"/>
    <w:rsid w:val="00E97FB0"/>
    <w:rsid w:val="00EA01BB"/>
    <w:rsid w:val="00EA02F2"/>
    <w:rsid w:val="00EA0437"/>
    <w:rsid w:val="00EA079B"/>
    <w:rsid w:val="00EA07B7"/>
    <w:rsid w:val="00EA0C39"/>
    <w:rsid w:val="00EA0CF5"/>
    <w:rsid w:val="00EA110D"/>
    <w:rsid w:val="00EA11B5"/>
    <w:rsid w:val="00EA1314"/>
    <w:rsid w:val="00EA13CB"/>
    <w:rsid w:val="00EA14E4"/>
    <w:rsid w:val="00EA1855"/>
    <w:rsid w:val="00EA1914"/>
    <w:rsid w:val="00EA1A5B"/>
    <w:rsid w:val="00EA1B2C"/>
    <w:rsid w:val="00EA1CDA"/>
    <w:rsid w:val="00EA21F9"/>
    <w:rsid w:val="00EA22A2"/>
    <w:rsid w:val="00EA24AA"/>
    <w:rsid w:val="00EA26D7"/>
    <w:rsid w:val="00EA27DC"/>
    <w:rsid w:val="00EA29EE"/>
    <w:rsid w:val="00EA2CA4"/>
    <w:rsid w:val="00EA2D4D"/>
    <w:rsid w:val="00EA3730"/>
    <w:rsid w:val="00EA3BA0"/>
    <w:rsid w:val="00EA3D10"/>
    <w:rsid w:val="00EA4190"/>
    <w:rsid w:val="00EA4429"/>
    <w:rsid w:val="00EA48CC"/>
    <w:rsid w:val="00EA4E5D"/>
    <w:rsid w:val="00EA4EAF"/>
    <w:rsid w:val="00EA4F02"/>
    <w:rsid w:val="00EA503B"/>
    <w:rsid w:val="00EA533A"/>
    <w:rsid w:val="00EA5452"/>
    <w:rsid w:val="00EA5710"/>
    <w:rsid w:val="00EA5909"/>
    <w:rsid w:val="00EA5B7D"/>
    <w:rsid w:val="00EA5B92"/>
    <w:rsid w:val="00EA5C21"/>
    <w:rsid w:val="00EA5EBA"/>
    <w:rsid w:val="00EA6083"/>
    <w:rsid w:val="00EA621C"/>
    <w:rsid w:val="00EA63F3"/>
    <w:rsid w:val="00EA64FB"/>
    <w:rsid w:val="00EA65E3"/>
    <w:rsid w:val="00EA67D0"/>
    <w:rsid w:val="00EA68E6"/>
    <w:rsid w:val="00EA691B"/>
    <w:rsid w:val="00EA6999"/>
    <w:rsid w:val="00EA71B5"/>
    <w:rsid w:val="00EA71EB"/>
    <w:rsid w:val="00EA7292"/>
    <w:rsid w:val="00EA7358"/>
    <w:rsid w:val="00EA73AC"/>
    <w:rsid w:val="00EA7642"/>
    <w:rsid w:val="00EA7802"/>
    <w:rsid w:val="00EA79FB"/>
    <w:rsid w:val="00EA7BDA"/>
    <w:rsid w:val="00EA7BFD"/>
    <w:rsid w:val="00EA7C22"/>
    <w:rsid w:val="00EA7D68"/>
    <w:rsid w:val="00EA7E94"/>
    <w:rsid w:val="00EB0209"/>
    <w:rsid w:val="00EB0364"/>
    <w:rsid w:val="00EB03B8"/>
    <w:rsid w:val="00EB0435"/>
    <w:rsid w:val="00EB09BC"/>
    <w:rsid w:val="00EB0B8B"/>
    <w:rsid w:val="00EB0E18"/>
    <w:rsid w:val="00EB10A8"/>
    <w:rsid w:val="00EB10AC"/>
    <w:rsid w:val="00EB111F"/>
    <w:rsid w:val="00EB11A7"/>
    <w:rsid w:val="00EB12C0"/>
    <w:rsid w:val="00EB156F"/>
    <w:rsid w:val="00EB1A70"/>
    <w:rsid w:val="00EB1E36"/>
    <w:rsid w:val="00EB1ED2"/>
    <w:rsid w:val="00EB1F30"/>
    <w:rsid w:val="00EB21BA"/>
    <w:rsid w:val="00EB227B"/>
    <w:rsid w:val="00EB22B5"/>
    <w:rsid w:val="00EB2337"/>
    <w:rsid w:val="00EB23B7"/>
    <w:rsid w:val="00EB2487"/>
    <w:rsid w:val="00EB27C8"/>
    <w:rsid w:val="00EB27E1"/>
    <w:rsid w:val="00EB2A62"/>
    <w:rsid w:val="00EB2C87"/>
    <w:rsid w:val="00EB2D45"/>
    <w:rsid w:val="00EB2DBE"/>
    <w:rsid w:val="00EB324D"/>
    <w:rsid w:val="00EB32DB"/>
    <w:rsid w:val="00EB3447"/>
    <w:rsid w:val="00EB3610"/>
    <w:rsid w:val="00EB3746"/>
    <w:rsid w:val="00EB393D"/>
    <w:rsid w:val="00EB395B"/>
    <w:rsid w:val="00EB3E30"/>
    <w:rsid w:val="00EB3F48"/>
    <w:rsid w:val="00EB4110"/>
    <w:rsid w:val="00EB4943"/>
    <w:rsid w:val="00EB49B7"/>
    <w:rsid w:val="00EB4D2C"/>
    <w:rsid w:val="00EB4FC4"/>
    <w:rsid w:val="00EB50F3"/>
    <w:rsid w:val="00EB5203"/>
    <w:rsid w:val="00EB567C"/>
    <w:rsid w:val="00EB56A5"/>
    <w:rsid w:val="00EB59B1"/>
    <w:rsid w:val="00EB5D9E"/>
    <w:rsid w:val="00EB5DD8"/>
    <w:rsid w:val="00EB5F2E"/>
    <w:rsid w:val="00EB6748"/>
    <w:rsid w:val="00EB678A"/>
    <w:rsid w:val="00EB69EE"/>
    <w:rsid w:val="00EB6C2B"/>
    <w:rsid w:val="00EB6EFC"/>
    <w:rsid w:val="00EB6F42"/>
    <w:rsid w:val="00EB703A"/>
    <w:rsid w:val="00EB714C"/>
    <w:rsid w:val="00EB72C3"/>
    <w:rsid w:val="00EB7483"/>
    <w:rsid w:val="00EB74DC"/>
    <w:rsid w:val="00EB78CD"/>
    <w:rsid w:val="00EB7985"/>
    <w:rsid w:val="00EB79FC"/>
    <w:rsid w:val="00EB7CDB"/>
    <w:rsid w:val="00EB7D72"/>
    <w:rsid w:val="00EB7F08"/>
    <w:rsid w:val="00EC006D"/>
    <w:rsid w:val="00EC017E"/>
    <w:rsid w:val="00EC07CF"/>
    <w:rsid w:val="00EC07EF"/>
    <w:rsid w:val="00EC0803"/>
    <w:rsid w:val="00EC0A52"/>
    <w:rsid w:val="00EC0BAA"/>
    <w:rsid w:val="00EC0FE6"/>
    <w:rsid w:val="00EC1089"/>
    <w:rsid w:val="00EC18CB"/>
    <w:rsid w:val="00EC19AF"/>
    <w:rsid w:val="00EC1B8C"/>
    <w:rsid w:val="00EC1BC3"/>
    <w:rsid w:val="00EC2059"/>
    <w:rsid w:val="00EC23F3"/>
    <w:rsid w:val="00EC26E7"/>
    <w:rsid w:val="00EC27FE"/>
    <w:rsid w:val="00EC2B01"/>
    <w:rsid w:val="00EC2F1A"/>
    <w:rsid w:val="00EC31FD"/>
    <w:rsid w:val="00EC3279"/>
    <w:rsid w:val="00EC33C0"/>
    <w:rsid w:val="00EC3860"/>
    <w:rsid w:val="00EC3A00"/>
    <w:rsid w:val="00EC3A5E"/>
    <w:rsid w:val="00EC3E27"/>
    <w:rsid w:val="00EC4295"/>
    <w:rsid w:val="00EC453D"/>
    <w:rsid w:val="00EC46F3"/>
    <w:rsid w:val="00EC4E6C"/>
    <w:rsid w:val="00EC4EC1"/>
    <w:rsid w:val="00EC5229"/>
    <w:rsid w:val="00EC596C"/>
    <w:rsid w:val="00EC5976"/>
    <w:rsid w:val="00EC5A78"/>
    <w:rsid w:val="00EC5B3C"/>
    <w:rsid w:val="00EC5C3E"/>
    <w:rsid w:val="00EC5E30"/>
    <w:rsid w:val="00EC6065"/>
    <w:rsid w:val="00EC659C"/>
    <w:rsid w:val="00EC68BE"/>
    <w:rsid w:val="00EC6952"/>
    <w:rsid w:val="00EC6C05"/>
    <w:rsid w:val="00EC71DA"/>
    <w:rsid w:val="00EC7875"/>
    <w:rsid w:val="00EC78D9"/>
    <w:rsid w:val="00EC797F"/>
    <w:rsid w:val="00EC7A6F"/>
    <w:rsid w:val="00EC7D15"/>
    <w:rsid w:val="00EC7DBE"/>
    <w:rsid w:val="00EC7FAA"/>
    <w:rsid w:val="00ED0163"/>
    <w:rsid w:val="00ED023F"/>
    <w:rsid w:val="00ED0379"/>
    <w:rsid w:val="00ED0908"/>
    <w:rsid w:val="00ED0B4D"/>
    <w:rsid w:val="00ED0B7E"/>
    <w:rsid w:val="00ED0FD6"/>
    <w:rsid w:val="00ED134F"/>
    <w:rsid w:val="00ED1487"/>
    <w:rsid w:val="00ED1D2E"/>
    <w:rsid w:val="00ED1EE5"/>
    <w:rsid w:val="00ED1FEC"/>
    <w:rsid w:val="00ED200C"/>
    <w:rsid w:val="00ED20E9"/>
    <w:rsid w:val="00ED22AE"/>
    <w:rsid w:val="00ED2434"/>
    <w:rsid w:val="00ED25A2"/>
    <w:rsid w:val="00ED25F9"/>
    <w:rsid w:val="00ED2652"/>
    <w:rsid w:val="00ED283E"/>
    <w:rsid w:val="00ED28AF"/>
    <w:rsid w:val="00ED28F2"/>
    <w:rsid w:val="00ED2A1C"/>
    <w:rsid w:val="00ED2A2A"/>
    <w:rsid w:val="00ED2ADF"/>
    <w:rsid w:val="00ED2B1F"/>
    <w:rsid w:val="00ED2B51"/>
    <w:rsid w:val="00ED2DC4"/>
    <w:rsid w:val="00ED2FE8"/>
    <w:rsid w:val="00ED3010"/>
    <w:rsid w:val="00ED3084"/>
    <w:rsid w:val="00ED30AE"/>
    <w:rsid w:val="00ED3164"/>
    <w:rsid w:val="00ED39D6"/>
    <w:rsid w:val="00ED3B40"/>
    <w:rsid w:val="00ED3EBD"/>
    <w:rsid w:val="00ED4081"/>
    <w:rsid w:val="00ED4135"/>
    <w:rsid w:val="00ED41EC"/>
    <w:rsid w:val="00ED4459"/>
    <w:rsid w:val="00ED4731"/>
    <w:rsid w:val="00ED4918"/>
    <w:rsid w:val="00ED5090"/>
    <w:rsid w:val="00ED517F"/>
    <w:rsid w:val="00ED55E0"/>
    <w:rsid w:val="00ED575B"/>
    <w:rsid w:val="00ED587E"/>
    <w:rsid w:val="00ED58C3"/>
    <w:rsid w:val="00ED5B00"/>
    <w:rsid w:val="00ED5CC6"/>
    <w:rsid w:val="00ED5CE2"/>
    <w:rsid w:val="00ED5D4B"/>
    <w:rsid w:val="00ED61DE"/>
    <w:rsid w:val="00ED623E"/>
    <w:rsid w:val="00ED64AF"/>
    <w:rsid w:val="00ED680E"/>
    <w:rsid w:val="00ED6A94"/>
    <w:rsid w:val="00ED6C57"/>
    <w:rsid w:val="00ED6CC6"/>
    <w:rsid w:val="00ED6CD1"/>
    <w:rsid w:val="00ED6DC9"/>
    <w:rsid w:val="00ED6F37"/>
    <w:rsid w:val="00ED70BA"/>
    <w:rsid w:val="00ED74D8"/>
    <w:rsid w:val="00ED78E3"/>
    <w:rsid w:val="00ED7AA4"/>
    <w:rsid w:val="00ED7D2C"/>
    <w:rsid w:val="00EE0284"/>
    <w:rsid w:val="00EE03C8"/>
    <w:rsid w:val="00EE03F8"/>
    <w:rsid w:val="00EE0988"/>
    <w:rsid w:val="00EE0BED"/>
    <w:rsid w:val="00EE10C0"/>
    <w:rsid w:val="00EE10D2"/>
    <w:rsid w:val="00EE11C8"/>
    <w:rsid w:val="00EE1407"/>
    <w:rsid w:val="00EE1621"/>
    <w:rsid w:val="00EE1C96"/>
    <w:rsid w:val="00EE1CEA"/>
    <w:rsid w:val="00EE1D0B"/>
    <w:rsid w:val="00EE1D30"/>
    <w:rsid w:val="00EE1D3E"/>
    <w:rsid w:val="00EE1EE5"/>
    <w:rsid w:val="00EE1F0F"/>
    <w:rsid w:val="00EE2005"/>
    <w:rsid w:val="00EE21B6"/>
    <w:rsid w:val="00EE2418"/>
    <w:rsid w:val="00EE2611"/>
    <w:rsid w:val="00EE2719"/>
    <w:rsid w:val="00EE29A9"/>
    <w:rsid w:val="00EE29D1"/>
    <w:rsid w:val="00EE2B6D"/>
    <w:rsid w:val="00EE2C84"/>
    <w:rsid w:val="00EE2E33"/>
    <w:rsid w:val="00EE2E9C"/>
    <w:rsid w:val="00EE3228"/>
    <w:rsid w:val="00EE3427"/>
    <w:rsid w:val="00EE3823"/>
    <w:rsid w:val="00EE3877"/>
    <w:rsid w:val="00EE3937"/>
    <w:rsid w:val="00EE3BA0"/>
    <w:rsid w:val="00EE3C16"/>
    <w:rsid w:val="00EE3CBA"/>
    <w:rsid w:val="00EE3D07"/>
    <w:rsid w:val="00EE3D1F"/>
    <w:rsid w:val="00EE4310"/>
    <w:rsid w:val="00EE4596"/>
    <w:rsid w:val="00EE4727"/>
    <w:rsid w:val="00EE4748"/>
    <w:rsid w:val="00EE4AC6"/>
    <w:rsid w:val="00EE4F6F"/>
    <w:rsid w:val="00EE50DF"/>
    <w:rsid w:val="00EE5207"/>
    <w:rsid w:val="00EE52E1"/>
    <w:rsid w:val="00EE5845"/>
    <w:rsid w:val="00EE5F7C"/>
    <w:rsid w:val="00EE6105"/>
    <w:rsid w:val="00EE61F1"/>
    <w:rsid w:val="00EE6373"/>
    <w:rsid w:val="00EE63C6"/>
    <w:rsid w:val="00EE67EB"/>
    <w:rsid w:val="00EE690E"/>
    <w:rsid w:val="00EE6B45"/>
    <w:rsid w:val="00EE6E82"/>
    <w:rsid w:val="00EE70DA"/>
    <w:rsid w:val="00EE73A4"/>
    <w:rsid w:val="00EE7417"/>
    <w:rsid w:val="00EE7668"/>
    <w:rsid w:val="00EE7841"/>
    <w:rsid w:val="00EE7AAB"/>
    <w:rsid w:val="00EE7BD6"/>
    <w:rsid w:val="00EE7CC8"/>
    <w:rsid w:val="00EF01D5"/>
    <w:rsid w:val="00EF07FF"/>
    <w:rsid w:val="00EF0853"/>
    <w:rsid w:val="00EF0985"/>
    <w:rsid w:val="00EF0A5A"/>
    <w:rsid w:val="00EF0A89"/>
    <w:rsid w:val="00EF0C2D"/>
    <w:rsid w:val="00EF0D37"/>
    <w:rsid w:val="00EF0E5F"/>
    <w:rsid w:val="00EF0FA9"/>
    <w:rsid w:val="00EF1264"/>
    <w:rsid w:val="00EF139F"/>
    <w:rsid w:val="00EF1BCC"/>
    <w:rsid w:val="00EF1EB7"/>
    <w:rsid w:val="00EF1F71"/>
    <w:rsid w:val="00EF204A"/>
    <w:rsid w:val="00EF21B8"/>
    <w:rsid w:val="00EF231D"/>
    <w:rsid w:val="00EF2675"/>
    <w:rsid w:val="00EF2C7E"/>
    <w:rsid w:val="00EF3046"/>
    <w:rsid w:val="00EF366E"/>
    <w:rsid w:val="00EF3C28"/>
    <w:rsid w:val="00EF3C52"/>
    <w:rsid w:val="00EF3DC6"/>
    <w:rsid w:val="00EF3F0D"/>
    <w:rsid w:val="00EF4384"/>
    <w:rsid w:val="00EF451B"/>
    <w:rsid w:val="00EF45C7"/>
    <w:rsid w:val="00EF4681"/>
    <w:rsid w:val="00EF482B"/>
    <w:rsid w:val="00EF5165"/>
    <w:rsid w:val="00EF52C0"/>
    <w:rsid w:val="00EF52FF"/>
    <w:rsid w:val="00EF53C4"/>
    <w:rsid w:val="00EF56D4"/>
    <w:rsid w:val="00EF5833"/>
    <w:rsid w:val="00EF58A5"/>
    <w:rsid w:val="00EF5A83"/>
    <w:rsid w:val="00EF5CBD"/>
    <w:rsid w:val="00EF5E72"/>
    <w:rsid w:val="00EF5F72"/>
    <w:rsid w:val="00EF61E8"/>
    <w:rsid w:val="00EF62EE"/>
    <w:rsid w:val="00EF63B8"/>
    <w:rsid w:val="00EF6673"/>
    <w:rsid w:val="00EF687B"/>
    <w:rsid w:val="00EF6891"/>
    <w:rsid w:val="00EF6944"/>
    <w:rsid w:val="00EF6F6E"/>
    <w:rsid w:val="00EF70CF"/>
    <w:rsid w:val="00EF7267"/>
    <w:rsid w:val="00EF7713"/>
    <w:rsid w:val="00F001EC"/>
    <w:rsid w:val="00F002A9"/>
    <w:rsid w:val="00F00403"/>
    <w:rsid w:val="00F00445"/>
    <w:rsid w:val="00F00603"/>
    <w:rsid w:val="00F00659"/>
    <w:rsid w:val="00F00ACD"/>
    <w:rsid w:val="00F00B29"/>
    <w:rsid w:val="00F01162"/>
    <w:rsid w:val="00F0129E"/>
    <w:rsid w:val="00F0143A"/>
    <w:rsid w:val="00F014E4"/>
    <w:rsid w:val="00F01697"/>
    <w:rsid w:val="00F01798"/>
    <w:rsid w:val="00F0183D"/>
    <w:rsid w:val="00F01C6F"/>
    <w:rsid w:val="00F01DFD"/>
    <w:rsid w:val="00F02238"/>
    <w:rsid w:val="00F02247"/>
    <w:rsid w:val="00F022B5"/>
    <w:rsid w:val="00F02686"/>
    <w:rsid w:val="00F026C5"/>
    <w:rsid w:val="00F02A92"/>
    <w:rsid w:val="00F02B50"/>
    <w:rsid w:val="00F02BE7"/>
    <w:rsid w:val="00F02C4C"/>
    <w:rsid w:val="00F02D04"/>
    <w:rsid w:val="00F0341A"/>
    <w:rsid w:val="00F034DB"/>
    <w:rsid w:val="00F035C9"/>
    <w:rsid w:val="00F035D3"/>
    <w:rsid w:val="00F037DB"/>
    <w:rsid w:val="00F03892"/>
    <w:rsid w:val="00F038C4"/>
    <w:rsid w:val="00F038CD"/>
    <w:rsid w:val="00F03A77"/>
    <w:rsid w:val="00F03DFD"/>
    <w:rsid w:val="00F03F46"/>
    <w:rsid w:val="00F04005"/>
    <w:rsid w:val="00F042D8"/>
    <w:rsid w:val="00F044AF"/>
    <w:rsid w:val="00F0456C"/>
    <w:rsid w:val="00F04578"/>
    <w:rsid w:val="00F045A0"/>
    <w:rsid w:val="00F04D69"/>
    <w:rsid w:val="00F051B7"/>
    <w:rsid w:val="00F051D8"/>
    <w:rsid w:val="00F0537D"/>
    <w:rsid w:val="00F05529"/>
    <w:rsid w:val="00F0567C"/>
    <w:rsid w:val="00F05BF5"/>
    <w:rsid w:val="00F05FE6"/>
    <w:rsid w:val="00F061D5"/>
    <w:rsid w:val="00F064C1"/>
    <w:rsid w:val="00F06544"/>
    <w:rsid w:val="00F066BE"/>
    <w:rsid w:val="00F06A63"/>
    <w:rsid w:val="00F06B5D"/>
    <w:rsid w:val="00F06E0F"/>
    <w:rsid w:val="00F06E87"/>
    <w:rsid w:val="00F06ED9"/>
    <w:rsid w:val="00F06F1C"/>
    <w:rsid w:val="00F070BE"/>
    <w:rsid w:val="00F07253"/>
    <w:rsid w:val="00F07255"/>
    <w:rsid w:val="00F07327"/>
    <w:rsid w:val="00F07374"/>
    <w:rsid w:val="00F07779"/>
    <w:rsid w:val="00F0789B"/>
    <w:rsid w:val="00F07983"/>
    <w:rsid w:val="00F07B2F"/>
    <w:rsid w:val="00F10494"/>
    <w:rsid w:val="00F104D7"/>
    <w:rsid w:val="00F1059F"/>
    <w:rsid w:val="00F10615"/>
    <w:rsid w:val="00F1068B"/>
    <w:rsid w:val="00F108BC"/>
    <w:rsid w:val="00F10BE5"/>
    <w:rsid w:val="00F10D05"/>
    <w:rsid w:val="00F10E8A"/>
    <w:rsid w:val="00F11301"/>
    <w:rsid w:val="00F114AB"/>
    <w:rsid w:val="00F116AF"/>
    <w:rsid w:val="00F1185A"/>
    <w:rsid w:val="00F118B1"/>
    <w:rsid w:val="00F11B36"/>
    <w:rsid w:val="00F11F3C"/>
    <w:rsid w:val="00F11F65"/>
    <w:rsid w:val="00F12013"/>
    <w:rsid w:val="00F1218E"/>
    <w:rsid w:val="00F12197"/>
    <w:rsid w:val="00F121E1"/>
    <w:rsid w:val="00F1241F"/>
    <w:rsid w:val="00F12625"/>
    <w:rsid w:val="00F12707"/>
    <w:rsid w:val="00F12890"/>
    <w:rsid w:val="00F128CF"/>
    <w:rsid w:val="00F12985"/>
    <w:rsid w:val="00F12C27"/>
    <w:rsid w:val="00F12DB0"/>
    <w:rsid w:val="00F12F1C"/>
    <w:rsid w:val="00F1309F"/>
    <w:rsid w:val="00F130A3"/>
    <w:rsid w:val="00F134F7"/>
    <w:rsid w:val="00F13565"/>
    <w:rsid w:val="00F137C2"/>
    <w:rsid w:val="00F137C3"/>
    <w:rsid w:val="00F13E92"/>
    <w:rsid w:val="00F14039"/>
    <w:rsid w:val="00F142B4"/>
    <w:rsid w:val="00F1483C"/>
    <w:rsid w:val="00F14FE0"/>
    <w:rsid w:val="00F150EF"/>
    <w:rsid w:val="00F1527D"/>
    <w:rsid w:val="00F154F5"/>
    <w:rsid w:val="00F15600"/>
    <w:rsid w:val="00F156C9"/>
    <w:rsid w:val="00F15790"/>
    <w:rsid w:val="00F15B7A"/>
    <w:rsid w:val="00F15E18"/>
    <w:rsid w:val="00F161A6"/>
    <w:rsid w:val="00F16405"/>
    <w:rsid w:val="00F164F2"/>
    <w:rsid w:val="00F1669C"/>
    <w:rsid w:val="00F16883"/>
    <w:rsid w:val="00F16933"/>
    <w:rsid w:val="00F17106"/>
    <w:rsid w:val="00F172B5"/>
    <w:rsid w:val="00F173ED"/>
    <w:rsid w:val="00F176FA"/>
    <w:rsid w:val="00F17D74"/>
    <w:rsid w:val="00F17DDE"/>
    <w:rsid w:val="00F17E3A"/>
    <w:rsid w:val="00F17E7A"/>
    <w:rsid w:val="00F17FD5"/>
    <w:rsid w:val="00F17FDD"/>
    <w:rsid w:val="00F20102"/>
    <w:rsid w:val="00F204BD"/>
    <w:rsid w:val="00F2068B"/>
    <w:rsid w:val="00F20771"/>
    <w:rsid w:val="00F207A0"/>
    <w:rsid w:val="00F207C9"/>
    <w:rsid w:val="00F2087E"/>
    <w:rsid w:val="00F208D9"/>
    <w:rsid w:val="00F20944"/>
    <w:rsid w:val="00F20A5B"/>
    <w:rsid w:val="00F20BB8"/>
    <w:rsid w:val="00F20D74"/>
    <w:rsid w:val="00F20D75"/>
    <w:rsid w:val="00F210A9"/>
    <w:rsid w:val="00F2118C"/>
    <w:rsid w:val="00F212B7"/>
    <w:rsid w:val="00F2135F"/>
    <w:rsid w:val="00F21A68"/>
    <w:rsid w:val="00F21C89"/>
    <w:rsid w:val="00F21D9C"/>
    <w:rsid w:val="00F21E0A"/>
    <w:rsid w:val="00F2224C"/>
    <w:rsid w:val="00F2235A"/>
    <w:rsid w:val="00F2243B"/>
    <w:rsid w:val="00F22512"/>
    <w:rsid w:val="00F2257F"/>
    <w:rsid w:val="00F226D0"/>
    <w:rsid w:val="00F229D6"/>
    <w:rsid w:val="00F22ABD"/>
    <w:rsid w:val="00F22ADE"/>
    <w:rsid w:val="00F22EF7"/>
    <w:rsid w:val="00F23076"/>
    <w:rsid w:val="00F23082"/>
    <w:rsid w:val="00F230AF"/>
    <w:rsid w:val="00F232A9"/>
    <w:rsid w:val="00F23350"/>
    <w:rsid w:val="00F2368E"/>
    <w:rsid w:val="00F237B4"/>
    <w:rsid w:val="00F23893"/>
    <w:rsid w:val="00F239D3"/>
    <w:rsid w:val="00F23B48"/>
    <w:rsid w:val="00F23BD6"/>
    <w:rsid w:val="00F23EC3"/>
    <w:rsid w:val="00F2425C"/>
    <w:rsid w:val="00F242C0"/>
    <w:rsid w:val="00F24756"/>
    <w:rsid w:val="00F24C90"/>
    <w:rsid w:val="00F25240"/>
    <w:rsid w:val="00F25250"/>
    <w:rsid w:val="00F253C6"/>
    <w:rsid w:val="00F257D2"/>
    <w:rsid w:val="00F258D3"/>
    <w:rsid w:val="00F25A69"/>
    <w:rsid w:val="00F25A80"/>
    <w:rsid w:val="00F25B72"/>
    <w:rsid w:val="00F25EDE"/>
    <w:rsid w:val="00F26402"/>
    <w:rsid w:val="00F26610"/>
    <w:rsid w:val="00F2677A"/>
    <w:rsid w:val="00F26C9B"/>
    <w:rsid w:val="00F26CB1"/>
    <w:rsid w:val="00F26CB2"/>
    <w:rsid w:val="00F26E48"/>
    <w:rsid w:val="00F26EBA"/>
    <w:rsid w:val="00F26F44"/>
    <w:rsid w:val="00F2703D"/>
    <w:rsid w:val="00F27326"/>
    <w:rsid w:val="00F2753B"/>
    <w:rsid w:val="00F275D7"/>
    <w:rsid w:val="00F2774F"/>
    <w:rsid w:val="00F27F04"/>
    <w:rsid w:val="00F27FEC"/>
    <w:rsid w:val="00F27FF3"/>
    <w:rsid w:val="00F303FF"/>
    <w:rsid w:val="00F30E3A"/>
    <w:rsid w:val="00F31436"/>
    <w:rsid w:val="00F31521"/>
    <w:rsid w:val="00F3199D"/>
    <w:rsid w:val="00F31A28"/>
    <w:rsid w:val="00F31F0F"/>
    <w:rsid w:val="00F3214C"/>
    <w:rsid w:val="00F3274F"/>
    <w:rsid w:val="00F32805"/>
    <w:rsid w:val="00F3285D"/>
    <w:rsid w:val="00F328DF"/>
    <w:rsid w:val="00F32D69"/>
    <w:rsid w:val="00F32F15"/>
    <w:rsid w:val="00F33257"/>
    <w:rsid w:val="00F332B2"/>
    <w:rsid w:val="00F33632"/>
    <w:rsid w:val="00F3366E"/>
    <w:rsid w:val="00F339BB"/>
    <w:rsid w:val="00F33BB2"/>
    <w:rsid w:val="00F34331"/>
    <w:rsid w:val="00F34723"/>
    <w:rsid w:val="00F349BE"/>
    <w:rsid w:val="00F34A95"/>
    <w:rsid w:val="00F34B15"/>
    <w:rsid w:val="00F34C89"/>
    <w:rsid w:val="00F34EB6"/>
    <w:rsid w:val="00F354C4"/>
    <w:rsid w:val="00F35669"/>
    <w:rsid w:val="00F35680"/>
    <w:rsid w:val="00F35868"/>
    <w:rsid w:val="00F359B9"/>
    <w:rsid w:val="00F35CBE"/>
    <w:rsid w:val="00F35D1B"/>
    <w:rsid w:val="00F35EDF"/>
    <w:rsid w:val="00F36074"/>
    <w:rsid w:val="00F36234"/>
    <w:rsid w:val="00F3678A"/>
    <w:rsid w:val="00F36798"/>
    <w:rsid w:val="00F367B8"/>
    <w:rsid w:val="00F36E5E"/>
    <w:rsid w:val="00F37068"/>
    <w:rsid w:val="00F3706F"/>
    <w:rsid w:val="00F3713D"/>
    <w:rsid w:val="00F37274"/>
    <w:rsid w:val="00F37353"/>
    <w:rsid w:val="00F374CB"/>
    <w:rsid w:val="00F375CA"/>
    <w:rsid w:val="00F37CF5"/>
    <w:rsid w:val="00F40100"/>
    <w:rsid w:val="00F401A4"/>
    <w:rsid w:val="00F40322"/>
    <w:rsid w:val="00F403BC"/>
    <w:rsid w:val="00F40575"/>
    <w:rsid w:val="00F40A6A"/>
    <w:rsid w:val="00F40B15"/>
    <w:rsid w:val="00F40FAA"/>
    <w:rsid w:val="00F4125C"/>
    <w:rsid w:val="00F4129D"/>
    <w:rsid w:val="00F41B06"/>
    <w:rsid w:val="00F41B92"/>
    <w:rsid w:val="00F41C8D"/>
    <w:rsid w:val="00F41D37"/>
    <w:rsid w:val="00F41DA1"/>
    <w:rsid w:val="00F41E1C"/>
    <w:rsid w:val="00F41E86"/>
    <w:rsid w:val="00F420CE"/>
    <w:rsid w:val="00F42251"/>
    <w:rsid w:val="00F423C8"/>
    <w:rsid w:val="00F424E8"/>
    <w:rsid w:val="00F425F2"/>
    <w:rsid w:val="00F4262C"/>
    <w:rsid w:val="00F4272F"/>
    <w:rsid w:val="00F429C0"/>
    <w:rsid w:val="00F42CFF"/>
    <w:rsid w:val="00F42D5B"/>
    <w:rsid w:val="00F4357E"/>
    <w:rsid w:val="00F436EB"/>
    <w:rsid w:val="00F439AF"/>
    <w:rsid w:val="00F43BE1"/>
    <w:rsid w:val="00F43D0C"/>
    <w:rsid w:val="00F43E36"/>
    <w:rsid w:val="00F44087"/>
    <w:rsid w:val="00F440DD"/>
    <w:rsid w:val="00F44272"/>
    <w:rsid w:val="00F442F6"/>
    <w:rsid w:val="00F448FB"/>
    <w:rsid w:val="00F449E8"/>
    <w:rsid w:val="00F44AE5"/>
    <w:rsid w:val="00F44E28"/>
    <w:rsid w:val="00F45546"/>
    <w:rsid w:val="00F45ADC"/>
    <w:rsid w:val="00F45B17"/>
    <w:rsid w:val="00F45B76"/>
    <w:rsid w:val="00F45CA1"/>
    <w:rsid w:val="00F45CEF"/>
    <w:rsid w:val="00F46384"/>
    <w:rsid w:val="00F46403"/>
    <w:rsid w:val="00F46533"/>
    <w:rsid w:val="00F46A2F"/>
    <w:rsid w:val="00F46B53"/>
    <w:rsid w:val="00F46E72"/>
    <w:rsid w:val="00F47193"/>
    <w:rsid w:val="00F4730D"/>
    <w:rsid w:val="00F47473"/>
    <w:rsid w:val="00F4754C"/>
    <w:rsid w:val="00F4759A"/>
    <w:rsid w:val="00F476E0"/>
    <w:rsid w:val="00F47BE0"/>
    <w:rsid w:val="00F47C61"/>
    <w:rsid w:val="00F47C65"/>
    <w:rsid w:val="00F47FB7"/>
    <w:rsid w:val="00F50037"/>
    <w:rsid w:val="00F503E5"/>
    <w:rsid w:val="00F503F7"/>
    <w:rsid w:val="00F50593"/>
    <w:rsid w:val="00F506A9"/>
    <w:rsid w:val="00F50854"/>
    <w:rsid w:val="00F50B16"/>
    <w:rsid w:val="00F50BA3"/>
    <w:rsid w:val="00F50DC5"/>
    <w:rsid w:val="00F50E3D"/>
    <w:rsid w:val="00F510E1"/>
    <w:rsid w:val="00F513F6"/>
    <w:rsid w:val="00F51796"/>
    <w:rsid w:val="00F51AC9"/>
    <w:rsid w:val="00F51B64"/>
    <w:rsid w:val="00F51CD5"/>
    <w:rsid w:val="00F51D82"/>
    <w:rsid w:val="00F51E58"/>
    <w:rsid w:val="00F51F92"/>
    <w:rsid w:val="00F52044"/>
    <w:rsid w:val="00F521F6"/>
    <w:rsid w:val="00F52298"/>
    <w:rsid w:val="00F5239C"/>
    <w:rsid w:val="00F52586"/>
    <w:rsid w:val="00F52684"/>
    <w:rsid w:val="00F52760"/>
    <w:rsid w:val="00F527E6"/>
    <w:rsid w:val="00F52B3C"/>
    <w:rsid w:val="00F52FCE"/>
    <w:rsid w:val="00F531D3"/>
    <w:rsid w:val="00F5328C"/>
    <w:rsid w:val="00F5354B"/>
    <w:rsid w:val="00F5362C"/>
    <w:rsid w:val="00F53D58"/>
    <w:rsid w:val="00F53DCB"/>
    <w:rsid w:val="00F5402B"/>
    <w:rsid w:val="00F54193"/>
    <w:rsid w:val="00F54497"/>
    <w:rsid w:val="00F54775"/>
    <w:rsid w:val="00F54EC2"/>
    <w:rsid w:val="00F55235"/>
    <w:rsid w:val="00F5534D"/>
    <w:rsid w:val="00F553D3"/>
    <w:rsid w:val="00F559A1"/>
    <w:rsid w:val="00F55A0E"/>
    <w:rsid w:val="00F55A12"/>
    <w:rsid w:val="00F55AF3"/>
    <w:rsid w:val="00F55EA6"/>
    <w:rsid w:val="00F55F24"/>
    <w:rsid w:val="00F56218"/>
    <w:rsid w:val="00F5624F"/>
    <w:rsid w:val="00F56305"/>
    <w:rsid w:val="00F5647E"/>
    <w:rsid w:val="00F56A56"/>
    <w:rsid w:val="00F56AB4"/>
    <w:rsid w:val="00F56D4E"/>
    <w:rsid w:val="00F5722F"/>
    <w:rsid w:val="00F57393"/>
    <w:rsid w:val="00F573A5"/>
    <w:rsid w:val="00F57A55"/>
    <w:rsid w:val="00F57C82"/>
    <w:rsid w:val="00F57F7A"/>
    <w:rsid w:val="00F60032"/>
    <w:rsid w:val="00F60508"/>
    <w:rsid w:val="00F60730"/>
    <w:rsid w:val="00F60AE7"/>
    <w:rsid w:val="00F60BDB"/>
    <w:rsid w:val="00F60C7A"/>
    <w:rsid w:val="00F60D38"/>
    <w:rsid w:val="00F60D44"/>
    <w:rsid w:val="00F60DF8"/>
    <w:rsid w:val="00F611C1"/>
    <w:rsid w:val="00F6126B"/>
    <w:rsid w:val="00F612D5"/>
    <w:rsid w:val="00F613AD"/>
    <w:rsid w:val="00F61622"/>
    <w:rsid w:val="00F619AC"/>
    <w:rsid w:val="00F61ACE"/>
    <w:rsid w:val="00F61E40"/>
    <w:rsid w:val="00F61FB0"/>
    <w:rsid w:val="00F62223"/>
    <w:rsid w:val="00F62613"/>
    <w:rsid w:val="00F626F1"/>
    <w:rsid w:val="00F629B9"/>
    <w:rsid w:val="00F62ADD"/>
    <w:rsid w:val="00F62D6A"/>
    <w:rsid w:val="00F63347"/>
    <w:rsid w:val="00F634C0"/>
    <w:rsid w:val="00F641BA"/>
    <w:rsid w:val="00F64230"/>
    <w:rsid w:val="00F643B4"/>
    <w:rsid w:val="00F644CF"/>
    <w:rsid w:val="00F6464C"/>
    <w:rsid w:val="00F646F5"/>
    <w:rsid w:val="00F64A87"/>
    <w:rsid w:val="00F64AAA"/>
    <w:rsid w:val="00F64E1C"/>
    <w:rsid w:val="00F64FD1"/>
    <w:rsid w:val="00F6522D"/>
    <w:rsid w:val="00F6526F"/>
    <w:rsid w:val="00F65485"/>
    <w:rsid w:val="00F659F1"/>
    <w:rsid w:val="00F65E39"/>
    <w:rsid w:val="00F65FC8"/>
    <w:rsid w:val="00F66093"/>
    <w:rsid w:val="00F665B8"/>
    <w:rsid w:val="00F667BF"/>
    <w:rsid w:val="00F667DC"/>
    <w:rsid w:val="00F66814"/>
    <w:rsid w:val="00F66A3C"/>
    <w:rsid w:val="00F66E60"/>
    <w:rsid w:val="00F67278"/>
    <w:rsid w:val="00F67373"/>
    <w:rsid w:val="00F674AF"/>
    <w:rsid w:val="00F676AD"/>
    <w:rsid w:val="00F67943"/>
    <w:rsid w:val="00F67972"/>
    <w:rsid w:val="00F67AF7"/>
    <w:rsid w:val="00F67B2E"/>
    <w:rsid w:val="00F67C63"/>
    <w:rsid w:val="00F67E8C"/>
    <w:rsid w:val="00F70233"/>
    <w:rsid w:val="00F704A0"/>
    <w:rsid w:val="00F7059F"/>
    <w:rsid w:val="00F706E3"/>
    <w:rsid w:val="00F707A6"/>
    <w:rsid w:val="00F7085E"/>
    <w:rsid w:val="00F70A33"/>
    <w:rsid w:val="00F70A41"/>
    <w:rsid w:val="00F70B18"/>
    <w:rsid w:val="00F70B49"/>
    <w:rsid w:val="00F70EF0"/>
    <w:rsid w:val="00F70F22"/>
    <w:rsid w:val="00F71389"/>
    <w:rsid w:val="00F71678"/>
    <w:rsid w:val="00F718B1"/>
    <w:rsid w:val="00F71A91"/>
    <w:rsid w:val="00F720D8"/>
    <w:rsid w:val="00F728D6"/>
    <w:rsid w:val="00F72B19"/>
    <w:rsid w:val="00F730FF"/>
    <w:rsid w:val="00F73349"/>
    <w:rsid w:val="00F733CC"/>
    <w:rsid w:val="00F73433"/>
    <w:rsid w:val="00F73B31"/>
    <w:rsid w:val="00F73D02"/>
    <w:rsid w:val="00F73E83"/>
    <w:rsid w:val="00F73EE2"/>
    <w:rsid w:val="00F73FBB"/>
    <w:rsid w:val="00F7454C"/>
    <w:rsid w:val="00F74587"/>
    <w:rsid w:val="00F7460C"/>
    <w:rsid w:val="00F74685"/>
    <w:rsid w:val="00F749C9"/>
    <w:rsid w:val="00F74C1E"/>
    <w:rsid w:val="00F74EF6"/>
    <w:rsid w:val="00F751B2"/>
    <w:rsid w:val="00F75431"/>
    <w:rsid w:val="00F757CB"/>
    <w:rsid w:val="00F75A6C"/>
    <w:rsid w:val="00F75ED7"/>
    <w:rsid w:val="00F761D8"/>
    <w:rsid w:val="00F76622"/>
    <w:rsid w:val="00F7677A"/>
    <w:rsid w:val="00F76844"/>
    <w:rsid w:val="00F76849"/>
    <w:rsid w:val="00F76881"/>
    <w:rsid w:val="00F76ABB"/>
    <w:rsid w:val="00F76BAB"/>
    <w:rsid w:val="00F76E8A"/>
    <w:rsid w:val="00F76EB3"/>
    <w:rsid w:val="00F770ED"/>
    <w:rsid w:val="00F7740D"/>
    <w:rsid w:val="00F77BD0"/>
    <w:rsid w:val="00F8062F"/>
    <w:rsid w:val="00F80641"/>
    <w:rsid w:val="00F8070B"/>
    <w:rsid w:val="00F808DE"/>
    <w:rsid w:val="00F808F5"/>
    <w:rsid w:val="00F80D3B"/>
    <w:rsid w:val="00F80E2D"/>
    <w:rsid w:val="00F80E76"/>
    <w:rsid w:val="00F80EC0"/>
    <w:rsid w:val="00F81234"/>
    <w:rsid w:val="00F8160C"/>
    <w:rsid w:val="00F81A95"/>
    <w:rsid w:val="00F81ABA"/>
    <w:rsid w:val="00F81DD0"/>
    <w:rsid w:val="00F81EBA"/>
    <w:rsid w:val="00F822A0"/>
    <w:rsid w:val="00F82766"/>
    <w:rsid w:val="00F8278F"/>
    <w:rsid w:val="00F82859"/>
    <w:rsid w:val="00F82A0B"/>
    <w:rsid w:val="00F82A2C"/>
    <w:rsid w:val="00F82D80"/>
    <w:rsid w:val="00F82F48"/>
    <w:rsid w:val="00F82FE8"/>
    <w:rsid w:val="00F8344B"/>
    <w:rsid w:val="00F834BE"/>
    <w:rsid w:val="00F835DE"/>
    <w:rsid w:val="00F83834"/>
    <w:rsid w:val="00F8393D"/>
    <w:rsid w:val="00F83A14"/>
    <w:rsid w:val="00F83CCF"/>
    <w:rsid w:val="00F83E8D"/>
    <w:rsid w:val="00F84686"/>
    <w:rsid w:val="00F84728"/>
    <w:rsid w:val="00F847C0"/>
    <w:rsid w:val="00F84C6B"/>
    <w:rsid w:val="00F850C1"/>
    <w:rsid w:val="00F85536"/>
    <w:rsid w:val="00F8589A"/>
    <w:rsid w:val="00F85E10"/>
    <w:rsid w:val="00F86094"/>
    <w:rsid w:val="00F86183"/>
    <w:rsid w:val="00F8646B"/>
    <w:rsid w:val="00F86514"/>
    <w:rsid w:val="00F86565"/>
    <w:rsid w:val="00F866AA"/>
    <w:rsid w:val="00F86711"/>
    <w:rsid w:val="00F869AC"/>
    <w:rsid w:val="00F86AC9"/>
    <w:rsid w:val="00F86D87"/>
    <w:rsid w:val="00F8710B"/>
    <w:rsid w:val="00F871AC"/>
    <w:rsid w:val="00F87212"/>
    <w:rsid w:val="00F872CE"/>
    <w:rsid w:val="00F87852"/>
    <w:rsid w:val="00F8796C"/>
    <w:rsid w:val="00F87EA4"/>
    <w:rsid w:val="00F90BB0"/>
    <w:rsid w:val="00F90D4C"/>
    <w:rsid w:val="00F91039"/>
    <w:rsid w:val="00F9110C"/>
    <w:rsid w:val="00F91395"/>
    <w:rsid w:val="00F91CC2"/>
    <w:rsid w:val="00F91DDF"/>
    <w:rsid w:val="00F92226"/>
    <w:rsid w:val="00F92229"/>
    <w:rsid w:val="00F923F8"/>
    <w:rsid w:val="00F92485"/>
    <w:rsid w:val="00F925D5"/>
    <w:rsid w:val="00F926B8"/>
    <w:rsid w:val="00F926B9"/>
    <w:rsid w:val="00F929CD"/>
    <w:rsid w:val="00F92C1B"/>
    <w:rsid w:val="00F92FAB"/>
    <w:rsid w:val="00F930A4"/>
    <w:rsid w:val="00F93269"/>
    <w:rsid w:val="00F932D9"/>
    <w:rsid w:val="00F9367B"/>
    <w:rsid w:val="00F93850"/>
    <w:rsid w:val="00F938AD"/>
    <w:rsid w:val="00F93C61"/>
    <w:rsid w:val="00F93E61"/>
    <w:rsid w:val="00F93F33"/>
    <w:rsid w:val="00F940ED"/>
    <w:rsid w:val="00F9443F"/>
    <w:rsid w:val="00F94A05"/>
    <w:rsid w:val="00F94CDB"/>
    <w:rsid w:val="00F94D69"/>
    <w:rsid w:val="00F94DFA"/>
    <w:rsid w:val="00F94EF4"/>
    <w:rsid w:val="00F95E66"/>
    <w:rsid w:val="00F95F02"/>
    <w:rsid w:val="00F96020"/>
    <w:rsid w:val="00F963FA"/>
    <w:rsid w:val="00F965E6"/>
    <w:rsid w:val="00F96792"/>
    <w:rsid w:val="00F969F2"/>
    <w:rsid w:val="00F97280"/>
    <w:rsid w:val="00F972DC"/>
    <w:rsid w:val="00F979B0"/>
    <w:rsid w:val="00F97A57"/>
    <w:rsid w:val="00F97DFD"/>
    <w:rsid w:val="00FA000B"/>
    <w:rsid w:val="00FA011E"/>
    <w:rsid w:val="00FA01F2"/>
    <w:rsid w:val="00FA046B"/>
    <w:rsid w:val="00FA04A0"/>
    <w:rsid w:val="00FA063E"/>
    <w:rsid w:val="00FA069F"/>
    <w:rsid w:val="00FA06A4"/>
    <w:rsid w:val="00FA06AE"/>
    <w:rsid w:val="00FA07AF"/>
    <w:rsid w:val="00FA085C"/>
    <w:rsid w:val="00FA09FB"/>
    <w:rsid w:val="00FA0ED7"/>
    <w:rsid w:val="00FA11E2"/>
    <w:rsid w:val="00FA14DB"/>
    <w:rsid w:val="00FA160B"/>
    <w:rsid w:val="00FA2150"/>
    <w:rsid w:val="00FA21F3"/>
    <w:rsid w:val="00FA2435"/>
    <w:rsid w:val="00FA263F"/>
    <w:rsid w:val="00FA2719"/>
    <w:rsid w:val="00FA2750"/>
    <w:rsid w:val="00FA29FB"/>
    <w:rsid w:val="00FA2B63"/>
    <w:rsid w:val="00FA2BF9"/>
    <w:rsid w:val="00FA2D28"/>
    <w:rsid w:val="00FA3151"/>
    <w:rsid w:val="00FA33F3"/>
    <w:rsid w:val="00FA375B"/>
    <w:rsid w:val="00FA37EB"/>
    <w:rsid w:val="00FA3D76"/>
    <w:rsid w:val="00FA3ECB"/>
    <w:rsid w:val="00FA3F80"/>
    <w:rsid w:val="00FA462E"/>
    <w:rsid w:val="00FA46D1"/>
    <w:rsid w:val="00FA471C"/>
    <w:rsid w:val="00FA4D33"/>
    <w:rsid w:val="00FA4FEB"/>
    <w:rsid w:val="00FA5043"/>
    <w:rsid w:val="00FA5123"/>
    <w:rsid w:val="00FA58B7"/>
    <w:rsid w:val="00FA5922"/>
    <w:rsid w:val="00FA59E9"/>
    <w:rsid w:val="00FA5A53"/>
    <w:rsid w:val="00FA5A6D"/>
    <w:rsid w:val="00FA5C3D"/>
    <w:rsid w:val="00FA5FA4"/>
    <w:rsid w:val="00FA614A"/>
    <w:rsid w:val="00FA6452"/>
    <w:rsid w:val="00FA647D"/>
    <w:rsid w:val="00FA6B9A"/>
    <w:rsid w:val="00FA6EB1"/>
    <w:rsid w:val="00FA6F3B"/>
    <w:rsid w:val="00FA70FB"/>
    <w:rsid w:val="00FA7500"/>
    <w:rsid w:val="00FA777A"/>
    <w:rsid w:val="00FA7847"/>
    <w:rsid w:val="00FA79A2"/>
    <w:rsid w:val="00FA7CB1"/>
    <w:rsid w:val="00FA7E65"/>
    <w:rsid w:val="00FA7E6B"/>
    <w:rsid w:val="00FA7F56"/>
    <w:rsid w:val="00FB036D"/>
    <w:rsid w:val="00FB0A0C"/>
    <w:rsid w:val="00FB0A96"/>
    <w:rsid w:val="00FB0E3D"/>
    <w:rsid w:val="00FB15E9"/>
    <w:rsid w:val="00FB1747"/>
    <w:rsid w:val="00FB175E"/>
    <w:rsid w:val="00FB1789"/>
    <w:rsid w:val="00FB19FB"/>
    <w:rsid w:val="00FB1AE1"/>
    <w:rsid w:val="00FB1BAB"/>
    <w:rsid w:val="00FB1FBF"/>
    <w:rsid w:val="00FB1FED"/>
    <w:rsid w:val="00FB20F2"/>
    <w:rsid w:val="00FB215B"/>
    <w:rsid w:val="00FB251B"/>
    <w:rsid w:val="00FB277E"/>
    <w:rsid w:val="00FB29EE"/>
    <w:rsid w:val="00FB2ADB"/>
    <w:rsid w:val="00FB2B5D"/>
    <w:rsid w:val="00FB35B2"/>
    <w:rsid w:val="00FB3849"/>
    <w:rsid w:val="00FB3BC9"/>
    <w:rsid w:val="00FB40F0"/>
    <w:rsid w:val="00FB4218"/>
    <w:rsid w:val="00FB466E"/>
    <w:rsid w:val="00FB46CE"/>
    <w:rsid w:val="00FB46FD"/>
    <w:rsid w:val="00FB4A69"/>
    <w:rsid w:val="00FB4B5F"/>
    <w:rsid w:val="00FB4BBA"/>
    <w:rsid w:val="00FB4F40"/>
    <w:rsid w:val="00FB5252"/>
    <w:rsid w:val="00FB5275"/>
    <w:rsid w:val="00FB5404"/>
    <w:rsid w:val="00FB545F"/>
    <w:rsid w:val="00FB55A1"/>
    <w:rsid w:val="00FB5659"/>
    <w:rsid w:val="00FB56DC"/>
    <w:rsid w:val="00FB59D0"/>
    <w:rsid w:val="00FB5E80"/>
    <w:rsid w:val="00FB60E4"/>
    <w:rsid w:val="00FB63C1"/>
    <w:rsid w:val="00FB67D2"/>
    <w:rsid w:val="00FB6878"/>
    <w:rsid w:val="00FB68F5"/>
    <w:rsid w:val="00FB69CA"/>
    <w:rsid w:val="00FB6D54"/>
    <w:rsid w:val="00FB6E80"/>
    <w:rsid w:val="00FB6EC0"/>
    <w:rsid w:val="00FB7029"/>
    <w:rsid w:val="00FB7087"/>
    <w:rsid w:val="00FB736C"/>
    <w:rsid w:val="00FB7781"/>
    <w:rsid w:val="00FB7DDE"/>
    <w:rsid w:val="00FB7F56"/>
    <w:rsid w:val="00FB7F82"/>
    <w:rsid w:val="00FC0634"/>
    <w:rsid w:val="00FC0676"/>
    <w:rsid w:val="00FC0955"/>
    <w:rsid w:val="00FC0C81"/>
    <w:rsid w:val="00FC0DB7"/>
    <w:rsid w:val="00FC0FFD"/>
    <w:rsid w:val="00FC1082"/>
    <w:rsid w:val="00FC1098"/>
    <w:rsid w:val="00FC12DF"/>
    <w:rsid w:val="00FC18AF"/>
    <w:rsid w:val="00FC1A6D"/>
    <w:rsid w:val="00FC1AE0"/>
    <w:rsid w:val="00FC223F"/>
    <w:rsid w:val="00FC251B"/>
    <w:rsid w:val="00FC25AA"/>
    <w:rsid w:val="00FC2700"/>
    <w:rsid w:val="00FC29AB"/>
    <w:rsid w:val="00FC2C71"/>
    <w:rsid w:val="00FC3021"/>
    <w:rsid w:val="00FC3694"/>
    <w:rsid w:val="00FC3749"/>
    <w:rsid w:val="00FC3D39"/>
    <w:rsid w:val="00FC3E3D"/>
    <w:rsid w:val="00FC4212"/>
    <w:rsid w:val="00FC4CC6"/>
    <w:rsid w:val="00FC4D55"/>
    <w:rsid w:val="00FC4E4F"/>
    <w:rsid w:val="00FC4ED0"/>
    <w:rsid w:val="00FC4FB8"/>
    <w:rsid w:val="00FC4FC5"/>
    <w:rsid w:val="00FC588C"/>
    <w:rsid w:val="00FC5E1D"/>
    <w:rsid w:val="00FC5FDD"/>
    <w:rsid w:val="00FC602D"/>
    <w:rsid w:val="00FC612B"/>
    <w:rsid w:val="00FC632B"/>
    <w:rsid w:val="00FC635B"/>
    <w:rsid w:val="00FC63B0"/>
    <w:rsid w:val="00FC655F"/>
    <w:rsid w:val="00FC6AAB"/>
    <w:rsid w:val="00FC6C95"/>
    <w:rsid w:val="00FC6D51"/>
    <w:rsid w:val="00FC6DA7"/>
    <w:rsid w:val="00FC6DB7"/>
    <w:rsid w:val="00FC6DEA"/>
    <w:rsid w:val="00FC7003"/>
    <w:rsid w:val="00FC7087"/>
    <w:rsid w:val="00FC72CC"/>
    <w:rsid w:val="00FC74A3"/>
    <w:rsid w:val="00FC74B2"/>
    <w:rsid w:val="00FC7562"/>
    <w:rsid w:val="00FC7704"/>
    <w:rsid w:val="00FC7751"/>
    <w:rsid w:val="00FC7B68"/>
    <w:rsid w:val="00FC7CA9"/>
    <w:rsid w:val="00FC7DC3"/>
    <w:rsid w:val="00FD02AE"/>
    <w:rsid w:val="00FD075C"/>
    <w:rsid w:val="00FD0857"/>
    <w:rsid w:val="00FD0CA9"/>
    <w:rsid w:val="00FD0CC7"/>
    <w:rsid w:val="00FD0D58"/>
    <w:rsid w:val="00FD0EDB"/>
    <w:rsid w:val="00FD1096"/>
    <w:rsid w:val="00FD117F"/>
    <w:rsid w:val="00FD1D90"/>
    <w:rsid w:val="00FD208C"/>
    <w:rsid w:val="00FD2359"/>
    <w:rsid w:val="00FD2436"/>
    <w:rsid w:val="00FD2707"/>
    <w:rsid w:val="00FD2D44"/>
    <w:rsid w:val="00FD2D6B"/>
    <w:rsid w:val="00FD346A"/>
    <w:rsid w:val="00FD37E4"/>
    <w:rsid w:val="00FD3B6F"/>
    <w:rsid w:val="00FD3B88"/>
    <w:rsid w:val="00FD3D6E"/>
    <w:rsid w:val="00FD3EFC"/>
    <w:rsid w:val="00FD3F75"/>
    <w:rsid w:val="00FD40DA"/>
    <w:rsid w:val="00FD4103"/>
    <w:rsid w:val="00FD4395"/>
    <w:rsid w:val="00FD46B8"/>
    <w:rsid w:val="00FD479F"/>
    <w:rsid w:val="00FD4832"/>
    <w:rsid w:val="00FD4CEC"/>
    <w:rsid w:val="00FD4D47"/>
    <w:rsid w:val="00FD509F"/>
    <w:rsid w:val="00FD51D2"/>
    <w:rsid w:val="00FD539B"/>
    <w:rsid w:val="00FD56E1"/>
    <w:rsid w:val="00FD58E7"/>
    <w:rsid w:val="00FD5B28"/>
    <w:rsid w:val="00FD5BB7"/>
    <w:rsid w:val="00FD5F50"/>
    <w:rsid w:val="00FD5FCE"/>
    <w:rsid w:val="00FD6171"/>
    <w:rsid w:val="00FD618A"/>
    <w:rsid w:val="00FD6253"/>
    <w:rsid w:val="00FD66D4"/>
    <w:rsid w:val="00FD6796"/>
    <w:rsid w:val="00FD6843"/>
    <w:rsid w:val="00FD68EC"/>
    <w:rsid w:val="00FD6A6C"/>
    <w:rsid w:val="00FD6B11"/>
    <w:rsid w:val="00FD6B49"/>
    <w:rsid w:val="00FD6BE5"/>
    <w:rsid w:val="00FD6C10"/>
    <w:rsid w:val="00FD6D5C"/>
    <w:rsid w:val="00FD6F30"/>
    <w:rsid w:val="00FD73EC"/>
    <w:rsid w:val="00FD7AE9"/>
    <w:rsid w:val="00FD7C38"/>
    <w:rsid w:val="00FD7F94"/>
    <w:rsid w:val="00FE017F"/>
    <w:rsid w:val="00FE01E3"/>
    <w:rsid w:val="00FE0306"/>
    <w:rsid w:val="00FE0619"/>
    <w:rsid w:val="00FE0DBC"/>
    <w:rsid w:val="00FE0E14"/>
    <w:rsid w:val="00FE109C"/>
    <w:rsid w:val="00FE1139"/>
    <w:rsid w:val="00FE11D3"/>
    <w:rsid w:val="00FE124D"/>
    <w:rsid w:val="00FE1481"/>
    <w:rsid w:val="00FE1AED"/>
    <w:rsid w:val="00FE1C28"/>
    <w:rsid w:val="00FE1CD0"/>
    <w:rsid w:val="00FE1E0C"/>
    <w:rsid w:val="00FE2095"/>
    <w:rsid w:val="00FE24F1"/>
    <w:rsid w:val="00FE2641"/>
    <w:rsid w:val="00FE29B4"/>
    <w:rsid w:val="00FE2BBE"/>
    <w:rsid w:val="00FE2CF9"/>
    <w:rsid w:val="00FE2F3A"/>
    <w:rsid w:val="00FE3234"/>
    <w:rsid w:val="00FE37AE"/>
    <w:rsid w:val="00FE399E"/>
    <w:rsid w:val="00FE3B35"/>
    <w:rsid w:val="00FE3BB5"/>
    <w:rsid w:val="00FE41AC"/>
    <w:rsid w:val="00FE45B1"/>
    <w:rsid w:val="00FE4973"/>
    <w:rsid w:val="00FE49B6"/>
    <w:rsid w:val="00FE4B76"/>
    <w:rsid w:val="00FE4E60"/>
    <w:rsid w:val="00FE4FA7"/>
    <w:rsid w:val="00FE5222"/>
    <w:rsid w:val="00FE53CD"/>
    <w:rsid w:val="00FE54D4"/>
    <w:rsid w:val="00FE55A6"/>
    <w:rsid w:val="00FE57A6"/>
    <w:rsid w:val="00FE5BA3"/>
    <w:rsid w:val="00FE5FEE"/>
    <w:rsid w:val="00FE61A2"/>
    <w:rsid w:val="00FE65CB"/>
    <w:rsid w:val="00FE66AF"/>
    <w:rsid w:val="00FE67F8"/>
    <w:rsid w:val="00FE691E"/>
    <w:rsid w:val="00FE6C65"/>
    <w:rsid w:val="00FE6E75"/>
    <w:rsid w:val="00FE6F49"/>
    <w:rsid w:val="00FE708F"/>
    <w:rsid w:val="00FE70B3"/>
    <w:rsid w:val="00FE70F4"/>
    <w:rsid w:val="00FE72A0"/>
    <w:rsid w:val="00FE75AF"/>
    <w:rsid w:val="00FE775B"/>
    <w:rsid w:val="00FE7BC5"/>
    <w:rsid w:val="00FE7BCA"/>
    <w:rsid w:val="00FF0246"/>
    <w:rsid w:val="00FF042B"/>
    <w:rsid w:val="00FF068C"/>
    <w:rsid w:val="00FF078E"/>
    <w:rsid w:val="00FF0881"/>
    <w:rsid w:val="00FF0A18"/>
    <w:rsid w:val="00FF0AD5"/>
    <w:rsid w:val="00FF0B06"/>
    <w:rsid w:val="00FF0B89"/>
    <w:rsid w:val="00FF1082"/>
    <w:rsid w:val="00FF12B5"/>
    <w:rsid w:val="00FF136C"/>
    <w:rsid w:val="00FF1702"/>
    <w:rsid w:val="00FF19FD"/>
    <w:rsid w:val="00FF1E47"/>
    <w:rsid w:val="00FF2622"/>
    <w:rsid w:val="00FF27C1"/>
    <w:rsid w:val="00FF28A6"/>
    <w:rsid w:val="00FF2B39"/>
    <w:rsid w:val="00FF2C25"/>
    <w:rsid w:val="00FF3059"/>
    <w:rsid w:val="00FF3476"/>
    <w:rsid w:val="00FF34B7"/>
    <w:rsid w:val="00FF3691"/>
    <w:rsid w:val="00FF3803"/>
    <w:rsid w:val="00FF3AFA"/>
    <w:rsid w:val="00FF3C8D"/>
    <w:rsid w:val="00FF3C9F"/>
    <w:rsid w:val="00FF3D4F"/>
    <w:rsid w:val="00FF423D"/>
    <w:rsid w:val="00FF4592"/>
    <w:rsid w:val="00FF4674"/>
    <w:rsid w:val="00FF48C6"/>
    <w:rsid w:val="00FF4E67"/>
    <w:rsid w:val="00FF532A"/>
    <w:rsid w:val="00FF5577"/>
    <w:rsid w:val="00FF565E"/>
    <w:rsid w:val="00FF5B46"/>
    <w:rsid w:val="00FF5B65"/>
    <w:rsid w:val="00FF6153"/>
    <w:rsid w:val="00FF64F7"/>
    <w:rsid w:val="00FF688A"/>
    <w:rsid w:val="00FF6DD8"/>
    <w:rsid w:val="00FF6FA5"/>
    <w:rsid w:val="00FF74B3"/>
    <w:rsid w:val="00FF74E1"/>
    <w:rsid w:val="00FF7AB9"/>
    <w:rsid w:val="00FF7C47"/>
    <w:rsid w:val="00FF7CCC"/>
    <w:rsid w:val="00FF7E5F"/>
    <w:rsid w:val="00FF7F55"/>
    <w:rsid w:val="010E96F9"/>
    <w:rsid w:val="01684F7C"/>
    <w:rsid w:val="0196DB99"/>
    <w:rsid w:val="0266D1A1"/>
    <w:rsid w:val="026ED33E"/>
    <w:rsid w:val="04001D60"/>
    <w:rsid w:val="04B4667E"/>
    <w:rsid w:val="04DE23BC"/>
    <w:rsid w:val="04EC3042"/>
    <w:rsid w:val="055A8197"/>
    <w:rsid w:val="05676C5A"/>
    <w:rsid w:val="05818A17"/>
    <w:rsid w:val="059902EC"/>
    <w:rsid w:val="05B5E77B"/>
    <w:rsid w:val="05DFC245"/>
    <w:rsid w:val="06220E5E"/>
    <w:rsid w:val="0689761E"/>
    <w:rsid w:val="068AEB15"/>
    <w:rsid w:val="068E7F29"/>
    <w:rsid w:val="06950E4E"/>
    <w:rsid w:val="06AFBB82"/>
    <w:rsid w:val="06BC2EC4"/>
    <w:rsid w:val="06C25EEC"/>
    <w:rsid w:val="06CF2C57"/>
    <w:rsid w:val="07080174"/>
    <w:rsid w:val="079F1B16"/>
    <w:rsid w:val="08387E22"/>
    <w:rsid w:val="083E868C"/>
    <w:rsid w:val="084AF69C"/>
    <w:rsid w:val="0869ADA4"/>
    <w:rsid w:val="08844BB5"/>
    <w:rsid w:val="08994B22"/>
    <w:rsid w:val="08A6CE30"/>
    <w:rsid w:val="08C70A9C"/>
    <w:rsid w:val="08CC02BC"/>
    <w:rsid w:val="08D0F3C0"/>
    <w:rsid w:val="09893F29"/>
    <w:rsid w:val="098EB285"/>
    <w:rsid w:val="09B6B131"/>
    <w:rsid w:val="09CD46F6"/>
    <w:rsid w:val="09F8CDC2"/>
    <w:rsid w:val="0A0B0691"/>
    <w:rsid w:val="0A3921F0"/>
    <w:rsid w:val="0A475BF3"/>
    <w:rsid w:val="0A6240D3"/>
    <w:rsid w:val="0A70AC22"/>
    <w:rsid w:val="0AA38AC9"/>
    <w:rsid w:val="0AD552BD"/>
    <w:rsid w:val="0B54C879"/>
    <w:rsid w:val="0B5B707A"/>
    <w:rsid w:val="0B8E4708"/>
    <w:rsid w:val="0B99998F"/>
    <w:rsid w:val="0BA090BB"/>
    <w:rsid w:val="0BF788AB"/>
    <w:rsid w:val="0C01E00C"/>
    <w:rsid w:val="0C1246B8"/>
    <w:rsid w:val="0C378985"/>
    <w:rsid w:val="0C4870D0"/>
    <w:rsid w:val="0C5CDC5E"/>
    <w:rsid w:val="0D6B07EC"/>
    <w:rsid w:val="0D772CB9"/>
    <w:rsid w:val="0DC33050"/>
    <w:rsid w:val="0EA29FCF"/>
    <w:rsid w:val="0ED1FEBC"/>
    <w:rsid w:val="0F0CDD16"/>
    <w:rsid w:val="0F24F9EA"/>
    <w:rsid w:val="0F5EC632"/>
    <w:rsid w:val="104AD79F"/>
    <w:rsid w:val="104E1C2D"/>
    <w:rsid w:val="1065FAAE"/>
    <w:rsid w:val="1077FAC7"/>
    <w:rsid w:val="109B8FCE"/>
    <w:rsid w:val="10C7FC51"/>
    <w:rsid w:val="1105DA6D"/>
    <w:rsid w:val="111503D3"/>
    <w:rsid w:val="116ACDD7"/>
    <w:rsid w:val="117A6EBC"/>
    <w:rsid w:val="11D1E015"/>
    <w:rsid w:val="126C1866"/>
    <w:rsid w:val="1296BF30"/>
    <w:rsid w:val="13599EC1"/>
    <w:rsid w:val="13AFF723"/>
    <w:rsid w:val="13C917FB"/>
    <w:rsid w:val="141617B1"/>
    <w:rsid w:val="14553B16"/>
    <w:rsid w:val="1466CAF8"/>
    <w:rsid w:val="1481C496"/>
    <w:rsid w:val="15064EBA"/>
    <w:rsid w:val="151A4375"/>
    <w:rsid w:val="1533846C"/>
    <w:rsid w:val="154AD472"/>
    <w:rsid w:val="15C4A72E"/>
    <w:rsid w:val="15EED63A"/>
    <w:rsid w:val="161C48CE"/>
    <w:rsid w:val="167D8975"/>
    <w:rsid w:val="169B57CB"/>
    <w:rsid w:val="16E5EFC1"/>
    <w:rsid w:val="17581D1E"/>
    <w:rsid w:val="17C477C3"/>
    <w:rsid w:val="182A51A7"/>
    <w:rsid w:val="184834AE"/>
    <w:rsid w:val="187EABF9"/>
    <w:rsid w:val="18867DCE"/>
    <w:rsid w:val="18897507"/>
    <w:rsid w:val="192D50D3"/>
    <w:rsid w:val="196FE2D9"/>
    <w:rsid w:val="19873729"/>
    <w:rsid w:val="1A0A4582"/>
    <w:rsid w:val="1A78DFBA"/>
    <w:rsid w:val="1A8447F4"/>
    <w:rsid w:val="1AB67FD1"/>
    <w:rsid w:val="1AB7D0B6"/>
    <w:rsid w:val="1ACC2541"/>
    <w:rsid w:val="1AF42E0E"/>
    <w:rsid w:val="1B08727E"/>
    <w:rsid w:val="1B3BA714"/>
    <w:rsid w:val="1B915BC9"/>
    <w:rsid w:val="1BD2A6DB"/>
    <w:rsid w:val="1BD9CBBF"/>
    <w:rsid w:val="1BF809B7"/>
    <w:rsid w:val="1C0C8916"/>
    <w:rsid w:val="1C2008EB"/>
    <w:rsid w:val="1C246B39"/>
    <w:rsid w:val="1C35DF99"/>
    <w:rsid w:val="1C6BD883"/>
    <w:rsid w:val="1D0BBBEC"/>
    <w:rsid w:val="1D1186E0"/>
    <w:rsid w:val="1D18CFB9"/>
    <w:rsid w:val="1D829E7B"/>
    <w:rsid w:val="1D950ABF"/>
    <w:rsid w:val="1DA84FA5"/>
    <w:rsid w:val="1DB23F3B"/>
    <w:rsid w:val="1DC4C44A"/>
    <w:rsid w:val="1E65BF26"/>
    <w:rsid w:val="1EB643B8"/>
    <w:rsid w:val="1EC2C691"/>
    <w:rsid w:val="1ED44E7B"/>
    <w:rsid w:val="1EDD13BA"/>
    <w:rsid w:val="1EEE89AB"/>
    <w:rsid w:val="1F3966B6"/>
    <w:rsid w:val="1F46E74E"/>
    <w:rsid w:val="1F759FB7"/>
    <w:rsid w:val="1FAD2591"/>
    <w:rsid w:val="1FE5C4F7"/>
    <w:rsid w:val="202D1A3F"/>
    <w:rsid w:val="2058E674"/>
    <w:rsid w:val="2065112E"/>
    <w:rsid w:val="20C180B1"/>
    <w:rsid w:val="210D4BEF"/>
    <w:rsid w:val="215030E1"/>
    <w:rsid w:val="21B3EA2B"/>
    <w:rsid w:val="21DCBD13"/>
    <w:rsid w:val="21E31CAE"/>
    <w:rsid w:val="21F5C49A"/>
    <w:rsid w:val="223C9BB9"/>
    <w:rsid w:val="226F0471"/>
    <w:rsid w:val="22F4894C"/>
    <w:rsid w:val="230A52C2"/>
    <w:rsid w:val="233B6784"/>
    <w:rsid w:val="235F555A"/>
    <w:rsid w:val="236FA39A"/>
    <w:rsid w:val="23777A18"/>
    <w:rsid w:val="238534C1"/>
    <w:rsid w:val="23A626C5"/>
    <w:rsid w:val="23E513EB"/>
    <w:rsid w:val="23FDC811"/>
    <w:rsid w:val="24082F79"/>
    <w:rsid w:val="2465B90F"/>
    <w:rsid w:val="24677888"/>
    <w:rsid w:val="24E89ACC"/>
    <w:rsid w:val="251BFB91"/>
    <w:rsid w:val="253FC623"/>
    <w:rsid w:val="25581FC3"/>
    <w:rsid w:val="258B126A"/>
    <w:rsid w:val="2619E491"/>
    <w:rsid w:val="262A76BC"/>
    <w:rsid w:val="26596DDA"/>
    <w:rsid w:val="2659F5F5"/>
    <w:rsid w:val="2685116B"/>
    <w:rsid w:val="268CE401"/>
    <w:rsid w:val="26E8EE5D"/>
    <w:rsid w:val="26FAD5F8"/>
    <w:rsid w:val="2763A714"/>
    <w:rsid w:val="27844412"/>
    <w:rsid w:val="27C712A4"/>
    <w:rsid w:val="283EF30A"/>
    <w:rsid w:val="29160840"/>
    <w:rsid w:val="29350C19"/>
    <w:rsid w:val="297F66A6"/>
    <w:rsid w:val="29E1C980"/>
    <w:rsid w:val="2A013C42"/>
    <w:rsid w:val="2A625A03"/>
    <w:rsid w:val="2ACE2099"/>
    <w:rsid w:val="2B00CEA7"/>
    <w:rsid w:val="2B160170"/>
    <w:rsid w:val="2B4BB1B4"/>
    <w:rsid w:val="2B63EA0A"/>
    <w:rsid w:val="2B75C983"/>
    <w:rsid w:val="2BB64B4B"/>
    <w:rsid w:val="2BCE0EB1"/>
    <w:rsid w:val="2BD8558F"/>
    <w:rsid w:val="2BF917BC"/>
    <w:rsid w:val="2CAB248D"/>
    <w:rsid w:val="2CE12024"/>
    <w:rsid w:val="2D4AAE03"/>
    <w:rsid w:val="2D7198BB"/>
    <w:rsid w:val="2E5F359C"/>
    <w:rsid w:val="2E68E793"/>
    <w:rsid w:val="2E6D69B7"/>
    <w:rsid w:val="2EA413BC"/>
    <w:rsid w:val="2F40EC8E"/>
    <w:rsid w:val="2F82D547"/>
    <w:rsid w:val="2FD39C08"/>
    <w:rsid w:val="300B4522"/>
    <w:rsid w:val="305104AF"/>
    <w:rsid w:val="30EFC5C8"/>
    <w:rsid w:val="30FDCC0A"/>
    <w:rsid w:val="31068593"/>
    <w:rsid w:val="3173D7A6"/>
    <w:rsid w:val="31A43B99"/>
    <w:rsid w:val="31A82B24"/>
    <w:rsid w:val="31DD161E"/>
    <w:rsid w:val="322DA0DA"/>
    <w:rsid w:val="32430592"/>
    <w:rsid w:val="3252650C"/>
    <w:rsid w:val="32C791F9"/>
    <w:rsid w:val="3319088A"/>
    <w:rsid w:val="332A099B"/>
    <w:rsid w:val="333A0D45"/>
    <w:rsid w:val="33606182"/>
    <w:rsid w:val="337A9239"/>
    <w:rsid w:val="33941749"/>
    <w:rsid w:val="339C4F97"/>
    <w:rsid w:val="342D3879"/>
    <w:rsid w:val="344C60F1"/>
    <w:rsid w:val="347A2C16"/>
    <w:rsid w:val="3568CD0F"/>
    <w:rsid w:val="35C3F703"/>
    <w:rsid w:val="360B4359"/>
    <w:rsid w:val="36AD5663"/>
    <w:rsid w:val="36C6B191"/>
    <w:rsid w:val="36DEAA75"/>
    <w:rsid w:val="371AE35B"/>
    <w:rsid w:val="371BAD9A"/>
    <w:rsid w:val="3759C4E1"/>
    <w:rsid w:val="37685A85"/>
    <w:rsid w:val="377CE7C0"/>
    <w:rsid w:val="3794DEE6"/>
    <w:rsid w:val="37A13438"/>
    <w:rsid w:val="37CC7B45"/>
    <w:rsid w:val="37CDE31D"/>
    <w:rsid w:val="37F0733F"/>
    <w:rsid w:val="38F87F4E"/>
    <w:rsid w:val="394EC544"/>
    <w:rsid w:val="39578E8E"/>
    <w:rsid w:val="395F4190"/>
    <w:rsid w:val="39780366"/>
    <w:rsid w:val="39C0B192"/>
    <w:rsid w:val="39C13680"/>
    <w:rsid w:val="39C2BAC3"/>
    <w:rsid w:val="39CC09A2"/>
    <w:rsid w:val="39CE7187"/>
    <w:rsid w:val="39D13313"/>
    <w:rsid w:val="39DAEB65"/>
    <w:rsid w:val="39F31C23"/>
    <w:rsid w:val="3A8E0048"/>
    <w:rsid w:val="3A8F7AA0"/>
    <w:rsid w:val="3A95D241"/>
    <w:rsid w:val="3ADE76C2"/>
    <w:rsid w:val="3AE0C848"/>
    <w:rsid w:val="3AE22091"/>
    <w:rsid w:val="3AEBE1B7"/>
    <w:rsid w:val="3B5ABD54"/>
    <w:rsid w:val="3B697731"/>
    <w:rsid w:val="3BDD3897"/>
    <w:rsid w:val="3C2CD879"/>
    <w:rsid w:val="3C6318B4"/>
    <w:rsid w:val="3C88F3B3"/>
    <w:rsid w:val="3C97F9D7"/>
    <w:rsid w:val="3CB36A09"/>
    <w:rsid w:val="3D15D857"/>
    <w:rsid w:val="3D843DF5"/>
    <w:rsid w:val="3DD8C368"/>
    <w:rsid w:val="3DFA1E95"/>
    <w:rsid w:val="3ED3FE54"/>
    <w:rsid w:val="3EF7040D"/>
    <w:rsid w:val="3F0590BD"/>
    <w:rsid w:val="3F10C51D"/>
    <w:rsid w:val="3F2A14A1"/>
    <w:rsid w:val="3F36D233"/>
    <w:rsid w:val="3F67A946"/>
    <w:rsid w:val="3F907374"/>
    <w:rsid w:val="3FAB2AFF"/>
    <w:rsid w:val="3FAE499C"/>
    <w:rsid w:val="3FCFD997"/>
    <w:rsid w:val="3FF821C7"/>
    <w:rsid w:val="402CC1D8"/>
    <w:rsid w:val="406A35BB"/>
    <w:rsid w:val="40869A76"/>
    <w:rsid w:val="408FCB8F"/>
    <w:rsid w:val="40BBCEE5"/>
    <w:rsid w:val="40DFA8AF"/>
    <w:rsid w:val="412F01F3"/>
    <w:rsid w:val="4150B8FD"/>
    <w:rsid w:val="41750B2C"/>
    <w:rsid w:val="41888944"/>
    <w:rsid w:val="41E7D319"/>
    <w:rsid w:val="41F42AD6"/>
    <w:rsid w:val="42AA9BE9"/>
    <w:rsid w:val="42FD98BD"/>
    <w:rsid w:val="43A5DD24"/>
    <w:rsid w:val="43F0699F"/>
    <w:rsid w:val="443FB909"/>
    <w:rsid w:val="4448A959"/>
    <w:rsid w:val="444D8FC5"/>
    <w:rsid w:val="44D0008F"/>
    <w:rsid w:val="44E2D251"/>
    <w:rsid w:val="45065816"/>
    <w:rsid w:val="451E3AA1"/>
    <w:rsid w:val="45C46C93"/>
    <w:rsid w:val="45CF5AE1"/>
    <w:rsid w:val="46240D23"/>
    <w:rsid w:val="46284B27"/>
    <w:rsid w:val="4666BC1A"/>
    <w:rsid w:val="46B8092C"/>
    <w:rsid w:val="46CC64A1"/>
    <w:rsid w:val="46EE8F5E"/>
    <w:rsid w:val="46F64E8E"/>
    <w:rsid w:val="476514FE"/>
    <w:rsid w:val="476F913C"/>
    <w:rsid w:val="479B2218"/>
    <w:rsid w:val="47CFCBEB"/>
    <w:rsid w:val="481AE1BF"/>
    <w:rsid w:val="486C5D24"/>
    <w:rsid w:val="48766F78"/>
    <w:rsid w:val="48956310"/>
    <w:rsid w:val="48980A91"/>
    <w:rsid w:val="48B34114"/>
    <w:rsid w:val="4907C44B"/>
    <w:rsid w:val="490E8A49"/>
    <w:rsid w:val="4928EA4E"/>
    <w:rsid w:val="495FDEE2"/>
    <w:rsid w:val="49A61819"/>
    <w:rsid w:val="49DDAB04"/>
    <w:rsid w:val="49EEF9E7"/>
    <w:rsid w:val="4AC4663B"/>
    <w:rsid w:val="4AFA0AC3"/>
    <w:rsid w:val="4B0FD207"/>
    <w:rsid w:val="4BB5AE02"/>
    <w:rsid w:val="4C2C5CB7"/>
    <w:rsid w:val="4C2FE88C"/>
    <w:rsid w:val="4C8FCDAF"/>
    <w:rsid w:val="4CA1AB91"/>
    <w:rsid w:val="4CC117DE"/>
    <w:rsid w:val="4CDD1DA1"/>
    <w:rsid w:val="4CF2A68B"/>
    <w:rsid w:val="4D83C9EE"/>
    <w:rsid w:val="4DA58447"/>
    <w:rsid w:val="4DAD7F23"/>
    <w:rsid w:val="4DB30358"/>
    <w:rsid w:val="4DED96E8"/>
    <w:rsid w:val="4DF2732E"/>
    <w:rsid w:val="4E464AF3"/>
    <w:rsid w:val="4E67E859"/>
    <w:rsid w:val="4EA0EB9E"/>
    <w:rsid w:val="4EEC05C0"/>
    <w:rsid w:val="4F33F993"/>
    <w:rsid w:val="4FB6B311"/>
    <w:rsid w:val="4FC4347C"/>
    <w:rsid w:val="4FDB33A3"/>
    <w:rsid w:val="4FE941A5"/>
    <w:rsid w:val="4FFED29A"/>
    <w:rsid w:val="50380A17"/>
    <w:rsid w:val="507FE16B"/>
    <w:rsid w:val="50E6BB35"/>
    <w:rsid w:val="50EDA664"/>
    <w:rsid w:val="5150B840"/>
    <w:rsid w:val="515E5237"/>
    <w:rsid w:val="51A23577"/>
    <w:rsid w:val="51A51404"/>
    <w:rsid w:val="52196644"/>
    <w:rsid w:val="525132D0"/>
    <w:rsid w:val="525C4486"/>
    <w:rsid w:val="528A0CBC"/>
    <w:rsid w:val="5296877B"/>
    <w:rsid w:val="52F4A2C1"/>
    <w:rsid w:val="5307B8AA"/>
    <w:rsid w:val="53299627"/>
    <w:rsid w:val="53499F86"/>
    <w:rsid w:val="534F690F"/>
    <w:rsid w:val="53756CDA"/>
    <w:rsid w:val="5462FBA8"/>
    <w:rsid w:val="54BDCFD3"/>
    <w:rsid w:val="54D5D0F7"/>
    <w:rsid w:val="54D86BC4"/>
    <w:rsid w:val="54F01326"/>
    <w:rsid w:val="54F774A3"/>
    <w:rsid w:val="5554AA5B"/>
    <w:rsid w:val="55FCBEA9"/>
    <w:rsid w:val="5635EDE9"/>
    <w:rsid w:val="56417BAD"/>
    <w:rsid w:val="56AED542"/>
    <w:rsid w:val="56BCB68A"/>
    <w:rsid w:val="56D63960"/>
    <w:rsid w:val="5768519E"/>
    <w:rsid w:val="580E5102"/>
    <w:rsid w:val="581EC031"/>
    <w:rsid w:val="58DD3A03"/>
    <w:rsid w:val="595E294F"/>
    <w:rsid w:val="5965C94D"/>
    <w:rsid w:val="59E1EDE1"/>
    <w:rsid w:val="5AAF20A5"/>
    <w:rsid w:val="5ABEE57D"/>
    <w:rsid w:val="5B68EB37"/>
    <w:rsid w:val="5B7A1CD0"/>
    <w:rsid w:val="5BB1A03E"/>
    <w:rsid w:val="5C241FA1"/>
    <w:rsid w:val="5C645A9A"/>
    <w:rsid w:val="5CDDA05F"/>
    <w:rsid w:val="5CE55368"/>
    <w:rsid w:val="5D07A1AE"/>
    <w:rsid w:val="5D0EA4F9"/>
    <w:rsid w:val="5D96C8D2"/>
    <w:rsid w:val="5DA3E6DA"/>
    <w:rsid w:val="5DB20986"/>
    <w:rsid w:val="5DE75DCF"/>
    <w:rsid w:val="5E0CB9C2"/>
    <w:rsid w:val="5E2E484F"/>
    <w:rsid w:val="5E52B446"/>
    <w:rsid w:val="5F1F0862"/>
    <w:rsid w:val="5F3791EF"/>
    <w:rsid w:val="5F42333C"/>
    <w:rsid w:val="5F42A2D2"/>
    <w:rsid w:val="5F5EA2E6"/>
    <w:rsid w:val="5FAF8029"/>
    <w:rsid w:val="5FDE1D75"/>
    <w:rsid w:val="60104F19"/>
    <w:rsid w:val="601312EC"/>
    <w:rsid w:val="604D94E9"/>
    <w:rsid w:val="60612270"/>
    <w:rsid w:val="6095004C"/>
    <w:rsid w:val="60CD6ED3"/>
    <w:rsid w:val="612E684F"/>
    <w:rsid w:val="61CF2B3E"/>
    <w:rsid w:val="624A16C3"/>
    <w:rsid w:val="62D60884"/>
    <w:rsid w:val="62D6C745"/>
    <w:rsid w:val="636A9784"/>
    <w:rsid w:val="638C647B"/>
    <w:rsid w:val="63956D9B"/>
    <w:rsid w:val="63A7C288"/>
    <w:rsid w:val="63BB9D88"/>
    <w:rsid w:val="64B35D7C"/>
    <w:rsid w:val="64B54CED"/>
    <w:rsid w:val="64EB0619"/>
    <w:rsid w:val="651F1F80"/>
    <w:rsid w:val="6525DE16"/>
    <w:rsid w:val="6525ED86"/>
    <w:rsid w:val="65309C46"/>
    <w:rsid w:val="6533BEEE"/>
    <w:rsid w:val="654CFB93"/>
    <w:rsid w:val="65549B20"/>
    <w:rsid w:val="6591C10A"/>
    <w:rsid w:val="65957F9B"/>
    <w:rsid w:val="65965786"/>
    <w:rsid w:val="6622A35C"/>
    <w:rsid w:val="662E4EA8"/>
    <w:rsid w:val="66564990"/>
    <w:rsid w:val="667B0724"/>
    <w:rsid w:val="669F0EAE"/>
    <w:rsid w:val="66C97164"/>
    <w:rsid w:val="673ED742"/>
    <w:rsid w:val="67952DCC"/>
    <w:rsid w:val="68201136"/>
    <w:rsid w:val="68743E22"/>
    <w:rsid w:val="6888932D"/>
    <w:rsid w:val="68D067D1"/>
    <w:rsid w:val="68E13543"/>
    <w:rsid w:val="68F2CD40"/>
    <w:rsid w:val="695708DD"/>
    <w:rsid w:val="697D6979"/>
    <w:rsid w:val="699EECBB"/>
    <w:rsid w:val="69D617BF"/>
    <w:rsid w:val="69F33A8D"/>
    <w:rsid w:val="6A00D003"/>
    <w:rsid w:val="6A04BA10"/>
    <w:rsid w:val="6A292469"/>
    <w:rsid w:val="6A355569"/>
    <w:rsid w:val="6A43E8CC"/>
    <w:rsid w:val="6A4EE7AF"/>
    <w:rsid w:val="6A92509A"/>
    <w:rsid w:val="6B3CC70D"/>
    <w:rsid w:val="6B40A00B"/>
    <w:rsid w:val="6B4B7CF7"/>
    <w:rsid w:val="6B6FB483"/>
    <w:rsid w:val="6C385F2C"/>
    <w:rsid w:val="6C8DC193"/>
    <w:rsid w:val="6CD972FB"/>
    <w:rsid w:val="6D2896B4"/>
    <w:rsid w:val="6D31A70F"/>
    <w:rsid w:val="6D51E09D"/>
    <w:rsid w:val="6DAD7F8B"/>
    <w:rsid w:val="6DC40DD0"/>
    <w:rsid w:val="6E2A3E33"/>
    <w:rsid w:val="6E655EC9"/>
    <w:rsid w:val="6EA159EF"/>
    <w:rsid w:val="6EAC1E4A"/>
    <w:rsid w:val="6EF91C51"/>
    <w:rsid w:val="6F1487D4"/>
    <w:rsid w:val="6F2258D2"/>
    <w:rsid w:val="6FBA06EC"/>
    <w:rsid w:val="6FC9F477"/>
    <w:rsid w:val="7013B5AA"/>
    <w:rsid w:val="706E15C7"/>
    <w:rsid w:val="70B93C08"/>
    <w:rsid w:val="70E590A4"/>
    <w:rsid w:val="714F4F3B"/>
    <w:rsid w:val="719A46B0"/>
    <w:rsid w:val="721CE299"/>
    <w:rsid w:val="725B60AB"/>
    <w:rsid w:val="72C7D76D"/>
    <w:rsid w:val="72FC67AB"/>
    <w:rsid w:val="739D31B8"/>
    <w:rsid w:val="740087B9"/>
    <w:rsid w:val="74953350"/>
    <w:rsid w:val="74B8C140"/>
    <w:rsid w:val="74D053E3"/>
    <w:rsid w:val="74F2B34C"/>
    <w:rsid w:val="74FA3357"/>
    <w:rsid w:val="750DCE54"/>
    <w:rsid w:val="753DBEEA"/>
    <w:rsid w:val="75919A56"/>
    <w:rsid w:val="75BFD232"/>
    <w:rsid w:val="75E785DE"/>
    <w:rsid w:val="76D287E2"/>
    <w:rsid w:val="778BA584"/>
    <w:rsid w:val="77DCC2B8"/>
    <w:rsid w:val="780AEC77"/>
    <w:rsid w:val="78299EEF"/>
    <w:rsid w:val="79035F7C"/>
    <w:rsid w:val="793B4207"/>
    <w:rsid w:val="79A8E557"/>
    <w:rsid w:val="79BD3939"/>
    <w:rsid w:val="79CD6CA0"/>
    <w:rsid w:val="79DCD887"/>
    <w:rsid w:val="79F3CA01"/>
    <w:rsid w:val="79FDDB2A"/>
    <w:rsid w:val="7AB15334"/>
    <w:rsid w:val="7AD39859"/>
    <w:rsid w:val="7AE6B4E4"/>
    <w:rsid w:val="7B41E181"/>
    <w:rsid w:val="7B46BDE2"/>
    <w:rsid w:val="7BE93A7D"/>
    <w:rsid w:val="7C1908EE"/>
    <w:rsid w:val="7C23C39A"/>
    <w:rsid w:val="7C44F8A6"/>
    <w:rsid w:val="7C5160CE"/>
    <w:rsid w:val="7C6CDC9E"/>
    <w:rsid w:val="7C9DDEBA"/>
    <w:rsid w:val="7CE928D7"/>
    <w:rsid w:val="7D44F0A0"/>
    <w:rsid w:val="7DCDBC10"/>
    <w:rsid w:val="7DD54D97"/>
    <w:rsid w:val="7DFB0096"/>
    <w:rsid w:val="7E17E972"/>
    <w:rsid w:val="7E35028F"/>
    <w:rsid w:val="7E4788A0"/>
    <w:rsid w:val="7E5AA591"/>
    <w:rsid w:val="7E6A15D0"/>
    <w:rsid w:val="7E9FD3EA"/>
    <w:rsid w:val="7F013860"/>
    <w:rsid w:val="7F03A77C"/>
    <w:rsid w:val="7F78087D"/>
    <w:rsid w:val="7FF4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666ADAF"/>
  <w15:docId w15:val="{72CA2B29-8CB2-4E2C-AB33-EACD23AC9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B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44E28"/>
    <w:pPr>
      <w:ind w:left="284"/>
    </w:pPr>
  </w:style>
  <w:style w:type="paragraph" w:customStyle="1" w:styleId="AAFrameAddress">
    <w:name w:val="AA Frame Address"/>
    <w:basedOn w:val="Heading1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F44E28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semiHidden/>
    <w:rsid w:val="00F44E28"/>
    <w:pPr>
      <w:ind w:left="1134"/>
    </w:pPr>
  </w:style>
  <w:style w:type="paragraph" w:styleId="TOC6">
    <w:name w:val="toc 6"/>
    <w:basedOn w:val="Normal"/>
    <w:next w:val="Normal"/>
    <w:semiHidden/>
    <w:rsid w:val="00F44E28"/>
    <w:pPr>
      <w:ind w:left="1418"/>
    </w:pPr>
  </w:style>
  <w:style w:type="paragraph" w:styleId="TOC7">
    <w:name w:val="toc 7"/>
    <w:basedOn w:val="Normal"/>
    <w:next w:val="Normal"/>
    <w:semiHidden/>
    <w:rsid w:val="00F44E28"/>
    <w:pPr>
      <w:ind w:left="1701"/>
    </w:pPr>
  </w:style>
  <w:style w:type="paragraph" w:styleId="TOC8">
    <w:name w:val="toc 8"/>
    <w:basedOn w:val="Normal"/>
    <w:next w:val="Normal"/>
    <w:semiHidden/>
    <w:rsid w:val="00F44E28"/>
    <w:pPr>
      <w:ind w:left="1985"/>
    </w:pPr>
  </w:style>
  <w:style w:type="paragraph" w:styleId="TOC9">
    <w:name w:val="toc 9"/>
    <w:basedOn w:val="Normal"/>
    <w:next w:val="Normal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44E28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F44E28"/>
    <w:pPr>
      <w:ind w:left="284" w:firstLine="284"/>
    </w:pPr>
  </w:style>
  <w:style w:type="character" w:styleId="Strong">
    <w:name w:val="Strong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styleId="PageNumber">
    <w:name w:val="page number"/>
    <w:basedOn w:val="DefaultParagraphFont"/>
    <w:uiPriority w:val="99"/>
    <w:rsid w:val="00F44E28"/>
  </w:style>
  <w:style w:type="paragraph" w:customStyle="1" w:styleId="ASSETS">
    <w:name w:val="ASSET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rsid w:val="00394E05"/>
  </w:style>
  <w:style w:type="paragraph" w:styleId="PlainText">
    <w:name w:val="Plain Text"/>
    <w:basedOn w:val="Normal"/>
    <w:link w:val="PlainTextChar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4E0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4E05"/>
    <w:rPr>
      <w:rFonts w:ascii="Arial" w:hAnsi="Arial"/>
      <w:b/>
      <w:bCs/>
      <w:szCs w:val="25"/>
    </w:rPr>
  </w:style>
  <w:style w:type="character" w:customStyle="1" w:styleId="hps">
    <w:name w:val="hps"/>
    <w:rsid w:val="00394E05"/>
    <w:rPr>
      <w:rFonts w:cs="Times New Roman"/>
    </w:rPr>
  </w:style>
  <w:style w:type="character" w:customStyle="1" w:styleId="gt-icon-text1">
    <w:name w:val="gt-icon-text1"/>
    <w:rsid w:val="00394E05"/>
    <w:rPr>
      <w:rFonts w:cs="Times New Roman"/>
    </w:rPr>
  </w:style>
  <w:style w:type="character" w:customStyle="1" w:styleId="longtext">
    <w:name w:val="long_text"/>
    <w:rsid w:val="00394E05"/>
    <w:rPr>
      <w:rFonts w:cs="Times New Roman"/>
    </w:rPr>
  </w:style>
  <w:style w:type="character" w:styleId="CommentReference">
    <w:name w:val="annotation reference"/>
    <w:uiPriority w:val="99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msonormal">
    <w:name w:val="x_msonormal"/>
    <w:basedOn w:val="Normal"/>
    <w:rsid w:val="00D559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8165D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77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5D09B1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header" Target="header1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46F478-CE84-43B0-B4FB-E29ED98A1A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03A823-4856-4557-AEB2-2452A78FA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87AC36-7C58-4E4E-823F-A9C8B86780D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65</Pages>
  <Words>12651</Words>
  <Characters>72114</Characters>
  <Application>Microsoft Office Word</Application>
  <DocSecurity>0</DocSecurity>
  <Lines>600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Parishat, Inthachan</cp:lastModifiedBy>
  <cp:revision>2</cp:revision>
  <cp:lastPrinted>2025-02-19T07:04:00Z</cp:lastPrinted>
  <dcterms:created xsi:type="dcterms:W3CDTF">2025-02-21T09:53:00Z</dcterms:created>
  <dcterms:modified xsi:type="dcterms:W3CDTF">2025-02-21T09:53:00Z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