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789FF" w14:textId="77777777" w:rsidR="00E55309" w:rsidRPr="00B2145F" w:rsidRDefault="00F222CD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B2145F">
        <w:rPr>
          <w:rFonts w:ascii="Angsana New" w:hAnsi="Angsana New" w:cs="Angsana New" w:hint="cs"/>
          <w:sz w:val="52"/>
          <w:szCs w:val="52"/>
          <w:cs/>
        </w:rPr>
        <w:t>บริษัท เอ็กโซติค ฟู้ด จำกัด (มหาชน)</w:t>
      </w:r>
    </w:p>
    <w:p w14:paraId="6FA5B3AE" w14:textId="77777777" w:rsidR="009F42D8" w:rsidRPr="00B2145F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40"/>
          <w:szCs w:val="40"/>
        </w:rPr>
      </w:pPr>
    </w:p>
    <w:p w14:paraId="42EB1551" w14:textId="6E032C5E" w:rsidR="00924560" w:rsidRPr="00B2145F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0750C9" w:rsidRPr="00B2145F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="00BC06FB" w:rsidRPr="00B2145F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CF557E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F9DAF0C" w14:textId="77777777" w:rsidR="00924560" w:rsidRPr="00B2145F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</w:t>
      </w:r>
      <w:r w:rsidRPr="00B2145F">
        <w:rPr>
          <w:rFonts w:ascii="Angsana New" w:eastAsia="MS Mincho" w:hAnsi="Angsana New" w:cs="Angsana New" w:hint="cs"/>
          <w:b w:val="0"/>
          <w:bCs w:val="0"/>
          <w:sz w:val="32"/>
          <w:szCs w:val="32"/>
          <w:cs/>
          <w:lang w:eastAsia="ja-JP"/>
        </w:rPr>
        <w:t>ะ</w:t>
      </w:r>
    </w:p>
    <w:p w14:paraId="6F514B67" w14:textId="77777777" w:rsidR="00924560" w:rsidRPr="00B2145F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CB8A06D" w14:textId="77777777" w:rsidR="005F5C6C" w:rsidRPr="00B2145F" w:rsidRDefault="005F5C6C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5F5C6C" w:rsidRPr="00B2145F" w:rsidSect="002872F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C52F31A" w14:textId="015616C4" w:rsidR="00432D09" w:rsidRPr="00B2145F" w:rsidRDefault="00432D09" w:rsidP="0091728F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B2145F">
        <w:rPr>
          <w:rFonts w:ascii="Angsana New" w:hAnsi="Angsana New" w:cs="Angsana New" w:hint="cs"/>
          <w:cs/>
        </w:rPr>
        <w:lastRenderedPageBreak/>
        <w:t>รายงานของผู้สอบบัญชีรับอนุญาต</w:t>
      </w:r>
    </w:p>
    <w:p w14:paraId="15453498" w14:textId="77777777" w:rsidR="008E5371" w:rsidRPr="00B2145F" w:rsidRDefault="008E5371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2"/>
          <w:szCs w:val="32"/>
        </w:rPr>
      </w:pPr>
    </w:p>
    <w:p w14:paraId="1AFF6058" w14:textId="77777777" w:rsidR="00E55309" w:rsidRPr="00B2145F" w:rsidRDefault="00432D09" w:rsidP="00097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B2145F">
        <w:rPr>
          <w:rFonts w:ascii="Angsana New" w:hAnsi="Angsana New" w:hint="cs"/>
          <w:b/>
          <w:bCs/>
          <w:sz w:val="32"/>
          <w:szCs w:val="32"/>
          <w:cs/>
        </w:rPr>
        <w:t>เสนอ  ผู้ถือหุ้น</w:t>
      </w:r>
      <w:r w:rsidR="00F222CD" w:rsidRPr="00B2145F">
        <w:rPr>
          <w:rFonts w:ascii="Angsana New" w:hAnsi="Angsana New" w:hint="cs"/>
          <w:b/>
          <w:bCs/>
          <w:sz w:val="32"/>
          <w:szCs w:val="32"/>
          <w:cs/>
        </w:rPr>
        <w:t>บริษัท เอ็กโซติค ฟู้ด จำกัด (มหาชน)</w:t>
      </w:r>
    </w:p>
    <w:p w14:paraId="521FE17D" w14:textId="77777777" w:rsidR="008E5371" w:rsidRPr="00B2145F" w:rsidRDefault="008E5371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2C1A6A3A" w14:textId="77777777" w:rsidR="005E57C2" w:rsidRPr="00B2145F" w:rsidRDefault="005E57C2" w:rsidP="005E57C2">
      <w:pPr>
        <w:ind w:right="-36"/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0C6A098B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AFCBE22" w14:textId="036D9336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pacing w:val="-4"/>
          <w:sz w:val="30"/>
          <w:szCs w:val="30"/>
        </w:rPr>
      </w:pPr>
      <w:r w:rsidRPr="00B2145F">
        <w:rPr>
          <w:rFonts w:ascii="Angsana New" w:hAnsi="Angsana New" w:hint="cs"/>
          <w:spacing w:val="2"/>
          <w:sz w:val="30"/>
          <w:szCs w:val="30"/>
          <w:cs/>
        </w:rPr>
        <w:t>ข้าพเจ้าได้ตรวจสอบงบการเงินของ</w:t>
      </w:r>
      <w:r w:rsidR="000E219E" w:rsidRPr="00B2145F">
        <w:rPr>
          <w:rFonts w:ascii="Angsana New" w:hAnsi="Angsana New" w:hint="cs"/>
          <w:spacing w:val="2"/>
          <w:sz w:val="30"/>
          <w:szCs w:val="30"/>
          <w:cs/>
        </w:rPr>
        <w:t>บริษัท เอ็กโซติค ฟู้ด จำกัด (มหาชน)</w:t>
      </w:r>
      <w:r w:rsidRPr="00B2145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0E219E" w:rsidRPr="00B2145F">
        <w:rPr>
          <w:rFonts w:ascii="Angsana New" w:hAnsi="Angsana New" w:hint="cs"/>
          <w:spacing w:val="2"/>
          <w:sz w:val="30"/>
          <w:szCs w:val="30"/>
          <w:cs/>
        </w:rPr>
        <w:t xml:space="preserve">(บริษัท) </w:t>
      </w:r>
      <w:r w:rsidRPr="00B2145F">
        <w:rPr>
          <w:rFonts w:ascii="Angsana New" w:hAnsi="Angsana New" w:hint="cs"/>
          <w:spacing w:val="2"/>
          <w:sz w:val="30"/>
          <w:szCs w:val="30"/>
          <w:cs/>
        </w:rPr>
        <w:t>ซึ่งประกอบด้วย</w:t>
      </w:r>
      <w:r w:rsidR="00915D28">
        <w:rPr>
          <w:rFonts w:ascii="Angsana New" w:hAnsi="Angsana New" w:hint="cs"/>
          <w:spacing w:val="2"/>
          <w:sz w:val="30"/>
          <w:szCs w:val="30"/>
          <w:cs/>
        </w:rPr>
        <w:t>งบฐานะการเงิน</w:t>
      </w:r>
      <w:r w:rsidR="000E219E" w:rsidRPr="00B2145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226A57">
        <w:rPr>
          <w:rFonts w:ascii="Angsana New" w:hAnsi="Angsana New"/>
          <w:spacing w:val="2"/>
          <w:sz w:val="30"/>
          <w:szCs w:val="30"/>
          <w:cs/>
        </w:rPr>
        <w:br w:type="textWrapping" w:clear="all"/>
      </w:r>
      <w:r w:rsidR="000E219E" w:rsidRPr="00B2145F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B2145F">
        <w:rPr>
          <w:rFonts w:ascii="Angsana New" w:hAnsi="Angsana New" w:hint="cs"/>
          <w:spacing w:val="-4"/>
          <w:sz w:val="30"/>
          <w:szCs w:val="30"/>
        </w:rPr>
        <w:t xml:space="preserve">31 </w:t>
      </w:r>
      <w:r w:rsidRPr="00B2145F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FE7A4D" w:rsidRPr="00B2145F">
        <w:rPr>
          <w:rFonts w:ascii="Angsana New" w:hAnsi="Angsana New" w:hint="cs"/>
          <w:spacing w:val="-4"/>
          <w:sz w:val="30"/>
          <w:szCs w:val="30"/>
        </w:rPr>
        <w:t xml:space="preserve"> 25</w:t>
      </w:r>
      <w:r w:rsidR="007E30C1" w:rsidRPr="00B2145F">
        <w:rPr>
          <w:rFonts w:ascii="Angsana New" w:hAnsi="Angsana New" w:hint="cs"/>
          <w:spacing w:val="-4"/>
          <w:sz w:val="30"/>
          <w:szCs w:val="30"/>
        </w:rPr>
        <w:t>6</w:t>
      </w:r>
      <w:r w:rsidR="00D56D16">
        <w:rPr>
          <w:rFonts w:ascii="Angsana New" w:hAnsi="Angsana New"/>
          <w:spacing w:val="-4"/>
          <w:sz w:val="30"/>
          <w:szCs w:val="30"/>
        </w:rPr>
        <w:t>7</w:t>
      </w:r>
      <w:r w:rsidRPr="00B2145F"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 </w:t>
      </w:r>
      <w:r w:rsidR="00915D28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B2145F">
        <w:rPr>
          <w:rFonts w:ascii="Angsana New" w:hAnsi="Angsana New" w:hint="cs"/>
          <w:sz w:val="30"/>
          <w:szCs w:val="30"/>
          <w:cs/>
        </w:rPr>
        <w:t>งบกระแสเงินสด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สำหรับปีสิ้นสุดวันเดียวกัน </w:t>
      </w:r>
      <w:r w:rsidR="00C4180D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หมายเหตุ</w:t>
      </w:r>
      <w:r w:rsidR="00C4180D">
        <w:rPr>
          <w:rFonts w:ascii="Angsana New" w:hAnsi="Angsana New" w:hint="cs"/>
          <w:spacing w:val="4"/>
          <w:sz w:val="30"/>
          <w:szCs w:val="30"/>
          <w:cs/>
        </w:rPr>
        <w:t>ประกอบงบการเงิน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ซึ่งประกอบด้วยสรุปนโยบายการบัญชี</w:t>
      </w:r>
      <w:r w:rsidR="00C4180D">
        <w:rPr>
          <w:rFonts w:ascii="Angsana New" w:hAnsi="Angsana New" w:hint="cs"/>
          <w:sz w:val="30"/>
          <w:szCs w:val="30"/>
          <w:cs/>
        </w:rPr>
        <w:t>และข้อมูลอธิบายอื่นที่มีสาระสำคัญ</w:t>
      </w:r>
    </w:p>
    <w:p w14:paraId="2D1717BD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9F66B06" w14:textId="3A299514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pacing w:val="-6"/>
          <w:sz w:val="30"/>
          <w:szCs w:val="30"/>
          <w:cs/>
        </w:rPr>
        <w:t>ข้าพเจ้าเห็นว่า งบการเงินข้างต้นนี้แสดงฐานะการเงิน</w:t>
      </w:r>
      <w:r w:rsidR="000E219E" w:rsidRPr="00B2145F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ณ วันที่ </w:t>
      </w:r>
      <w:r w:rsidRPr="00B2145F">
        <w:rPr>
          <w:rFonts w:ascii="Angsana New" w:hAnsi="Angsana New" w:hint="cs"/>
          <w:spacing w:val="-6"/>
          <w:sz w:val="30"/>
          <w:szCs w:val="30"/>
        </w:rPr>
        <w:t>31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7E30C1" w:rsidRPr="00B2145F">
        <w:rPr>
          <w:rFonts w:ascii="Angsana New" w:hAnsi="Angsana New" w:hint="cs"/>
          <w:spacing w:val="-6"/>
          <w:sz w:val="30"/>
          <w:szCs w:val="30"/>
        </w:rPr>
        <w:t>256</w:t>
      </w:r>
      <w:r w:rsidR="00D56D16">
        <w:rPr>
          <w:rFonts w:ascii="Angsana New" w:hAnsi="Angsana New"/>
          <w:spacing w:val="-6"/>
          <w:sz w:val="30"/>
          <w:szCs w:val="30"/>
        </w:rPr>
        <w:t>7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 xml:space="preserve"> ผลการดำเนินงาน</w:t>
      </w:r>
      <w:r w:rsidR="00F364F7">
        <w:rPr>
          <w:rFonts w:ascii="Angsana New" w:hAnsi="Angsana New"/>
          <w:spacing w:val="-6"/>
          <w:sz w:val="30"/>
          <w:szCs w:val="30"/>
        </w:rPr>
        <w:t xml:space="preserve"> 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>และกระแสเงินสด</w:t>
      </w:r>
      <w:r w:rsidRPr="00B2145F">
        <w:rPr>
          <w:rFonts w:ascii="Angsana New" w:hAnsi="Angsana New" w:hint="cs"/>
          <w:sz w:val="30"/>
          <w:szCs w:val="30"/>
          <w:cs/>
        </w:rPr>
        <w:t xml:space="preserve">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D74BC51" w14:textId="77777777" w:rsidR="00671B3A" w:rsidRPr="00B2145F" w:rsidRDefault="00671B3A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26941EB" w14:textId="77777777" w:rsidR="00671B3A" w:rsidRPr="00B2145F" w:rsidRDefault="00671B3A" w:rsidP="00671B3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145F">
        <w:rPr>
          <w:rFonts w:ascii="Angsana New" w:eastAsia="Calibri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4B12D40C" w14:textId="77777777" w:rsidR="00671B3A" w:rsidRPr="00B2145F" w:rsidRDefault="00671B3A" w:rsidP="00671B3A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700C2EA2" w14:textId="77777777" w:rsidR="005E57C2" w:rsidRDefault="00671B3A" w:rsidP="005E57C2">
      <w:pPr>
        <w:jc w:val="thaiDistribute"/>
        <w:rPr>
          <w:rFonts w:ascii="Angsana New" w:eastAsia="Calibri" w:hAnsi="Angsana New"/>
          <w:sz w:val="30"/>
          <w:szCs w:val="30"/>
        </w:rPr>
      </w:pPr>
      <w:r w:rsidRPr="00823254">
        <w:rPr>
          <w:rFonts w:ascii="Angsana New" w:eastAsia="Calibri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26184" w:rsidRPr="00823254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823254">
        <w:rPr>
          <w:rFonts w:ascii="Angsana New" w:eastAsia="Calibri" w:hAnsi="Angsana New"/>
          <w:sz w:val="30"/>
          <w:szCs w:val="30"/>
          <w:cs/>
        </w:rPr>
        <w:br/>
      </w:r>
      <w:r w:rsidRPr="00823254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23254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 ข้าพเจ้ามีความเป็นอิสระจา</w:t>
      </w:r>
      <w:r w:rsidR="000174DA" w:rsidRPr="00823254">
        <w:rPr>
          <w:rFonts w:ascii="Angsana New" w:eastAsia="Calibri" w:hAnsi="Angsana New" w:hint="cs"/>
          <w:sz w:val="30"/>
          <w:szCs w:val="30"/>
          <w:cs/>
        </w:rPr>
        <w:t>ก</w:t>
      </w:r>
      <w:r w:rsidRPr="00823254">
        <w:rPr>
          <w:rFonts w:ascii="Angsana New" w:eastAsia="Calibri" w:hAnsi="Angsana New" w:hint="cs"/>
          <w:sz w:val="30"/>
          <w:szCs w:val="30"/>
          <w:cs/>
        </w:rPr>
        <w:t>บริษัทตาม</w:t>
      </w:r>
      <w:r w:rsidR="00FF7FEA" w:rsidRPr="00823254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FF7FEA" w:rsidRPr="00823254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Pr="00823254">
        <w:rPr>
          <w:rFonts w:ascii="Angsana New" w:eastAsia="Calibri" w:hAnsi="Angsana New" w:hint="cs"/>
          <w:sz w:val="30"/>
          <w:szCs w:val="30"/>
          <w:cs/>
        </w:rPr>
        <w:t xml:space="preserve">ในส่วนที่เกี่ยวข้องกับการตรวจสอบงบการเงิน </w:t>
      </w:r>
      <w:r w:rsidR="007B7B8B" w:rsidRPr="00823254">
        <w:rPr>
          <w:rFonts w:ascii="Angsana New" w:eastAsia="Calibri" w:hAnsi="Angsana New" w:hint="cs"/>
          <w:sz w:val="30"/>
          <w:szCs w:val="30"/>
        </w:rPr>
        <w:t xml:space="preserve"> </w:t>
      </w:r>
      <w:r w:rsidRPr="00823254">
        <w:rPr>
          <w:rFonts w:ascii="Angsana New" w:eastAsia="Calibri" w:hAnsi="Angsana New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EA4EC8" w:rsidRPr="00823254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823254">
        <w:rPr>
          <w:rFonts w:ascii="Angsana New" w:eastAsia="Calibri" w:hAnsi="Angsana New" w:hint="cs"/>
          <w:sz w:val="30"/>
          <w:szCs w:val="30"/>
          <w:cs/>
        </w:rPr>
        <w:t xml:space="preserve">ๆ </w:t>
      </w:r>
      <w:r w:rsidR="00FF7FEA" w:rsidRPr="00823254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59830A" w14:textId="77777777" w:rsidR="00EF4EFF" w:rsidRDefault="00EF4EFF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5B1090E" w14:textId="4EB63570" w:rsidR="00EF4EFF" w:rsidRPr="00823254" w:rsidRDefault="00EF4EFF" w:rsidP="005E57C2">
      <w:pPr>
        <w:jc w:val="thaiDistribute"/>
        <w:rPr>
          <w:rFonts w:ascii="Angsana New" w:hAnsi="Angsana New"/>
          <w:sz w:val="30"/>
          <w:szCs w:val="30"/>
          <w:highlight w:val="yellow"/>
          <w:cs/>
        </w:rPr>
        <w:sectPr w:rsidR="00EF4EFF" w:rsidRPr="00823254" w:rsidSect="002872F4">
          <w:headerReference w:type="default" r:id="rId16"/>
          <w:footerReference w:type="default" r:id="rId17"/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3B51C20" w14:textId="77777777" w:rsidR="005E57C2" w:rsidRPr="00B2145F" w:rsidRDefault="005E57C2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เรื่องสำคัญในการตรวจสอบ</w:t>
      </w:r>
    </w:p>
    <w:p w14:paraId="0604E0C1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42EF999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0430D1" w:rsidRPr="00B2145F">
        <w:rPr>
          <w:rFonts w:ascii="Angsana New" w:eastAsia="Calibri" w:hAnsi="Angsana New" w:hint="cs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B2145F">
        <w:rPr>
          <w:rFonts w:ascii="Angsana New" w:eastAsia="Calibri" w:hAnsi="Angsana New" w:hint="cs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</w:t>
      </w:r>
      <w:r w:rsidRPr="00B2145F">
        <w:rPr>
          <w:rFonts w:ascii="Angsana New" w:hAnsi="Angsana New" w:hint="cs"/>
          <w:sz w:val="30"/>
          <w:szCs w:val="30"/>
          <w:cs/>
        </w:rPr>
        <w:t>ข้าพเจ้า</w:t>
      </w:r>
      <w:r w:rsidRPr="00B2145F">
        <w:rPr>
          <w:rFonts w:ascii="Angsana New" w:eastAsia="Calibri" w:hAnsi="Angsana New" w:hint="cs"/>
          <w:sz w:val="30"/>
          <w:szCs w:val="30"/>
          <w:cs/>
        </w:rPr>
        <w:t xml:space="preserve"> ทั้งนี้</w:t>
      </w:r>
      <w:r w:rsidRPr="00B2145F">
        <w:rPr>
          <w:rFonts w:ascii="Angsana New" w:hAnsi="Angsana New" w:hint="cs"/>
          <w:sz w:val="30"/>
          <w:szCs w:val="30"/>
          <w:cs/>
        </w:rPr>
        <w:t>ข้าพเจ้า</w:t>
      </w:r>
      <w:r w:rsidRPr="00B2145F">
        <w:rPr>
          <w:rFonts w:ascii="Angsana New" w:eastAsia="Calibri" w:hAnsi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92A1FE0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770"/>
      </w:tblGrid>
      <w:tr w:rsidR="005E57C2" w:rsidRPr="00B2145F" w14:paraId="58622154" w14:textId="77777777" w:rsidTr="00431B8E">
        <w:tc>
          <w:tcPr>
            <w:tcW w:w="9648" w:type="dxa"/>
            <w:gridSpan w:val="2"/>
            <w:shd w:val="clear" w:color="auto" w:fill="auto"/>
          </w:tcPr>
          <w:p w14:paraId="00159E2F" w14:textId="77777777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5E57C2" w:rsidRPr="00B2145F" w14:paraId="303E9CEC" w14:textId="77777777" w:rsidTr="00431B8E">
        <w:tc>
          <w:tcPr>
            <w:tcW w:w="9648" w:type="dxa"/>
            <w:gridSpan w:val="2"/>
            <w:shd w:val="clear" w:color="auto" w:fill="auto"/>
          </w:tcPr>
          <w:p w14:paraId="47A56C75" w14:textId="4CAD3323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</w:t>
            </w:r>
            <w:r w:rsidR="004E6977"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ประกอบงบการเงินข้อ </w:t>
            </w:r>
            <w:r w:rsidR="00C77C74">
              <w:rPr>
                <w:rFonts w:ascii="Angsana New" w:hAnsi="Angsana New"/>
                <w:sz w:val="30"/>
                <w:szCs w:val="30"/>
              </w:rPr>
              <w:t>4</w:t>
            </w:r>
            <w:r w:rsidR="00EA4EC8"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F0F25">
              <w:rPr>
                <w:rFonts w:ascii="Angsana New" w:hAnsi="Angsana New" w:hint="cs"/>
                <w:sz w:val="30"/>
                <w:szCs w:val="30"/>
                <w:cs/>
              </w:rPr>
              <w:t xml:space="preserve">และข้อ </w:t>
            </w:r>
            <w:r w:rsidR="00C77C74">
              <w:rPr>
                <w:rFonts w:ascii="Angsana New" w:hAnsi="Angsana New"/>
                <w:sz w:val="30"/>
                <w:szCs w:val="30"/>
              </w:rPr>
              <w:t>8</w:t>
            </w:r>
            <w:r w:rsidR="00BF0F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076F5" w:rsidRPr="00B2145F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ของงบการเงินของบริษัท</w:t>
            </w:r>
          </w:p>
        </w:tc>
      </w:tr>
      <w:tr w:rsidR="005E57C2" w:rsidRPr="00B2145F" w14:paraId="16F91F9E" w14:textId="77777777" w:rsidTr="00431B8E">
        <w:tc>
          <w:tcPr>
            <w:tcW w:w="4878" w:type="dxa"/>
            <w:shd w:val="clear" w:color="auto" w:fill="auto"/>
          </w:tcPr>
          <w:p w14:paraId="6D16CA18" w14:textId="77777777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1E53FC0C" w14:textId="77777777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E57C2" w:rsidRPr="00B2145F" w14:paraId="56D1C84D" w14:textId="77777777" w:rsidTr="00431B8E">
        <w:tc>
          <w:tcPr>
            <w:tcW w:w="4878" w:type="dxa"/>
            <w:shd w:val="clear" w:color="auto" w:fill="auto"/>
          </w:tcPr>
          <w:p w14:paraId="6E3EC045" w14:textId="77777777" w:rsidR="009C6C99" w:rsidRPr="00B2145F" w:rsidRDefault="009C6C99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ตามมาตรฐานการรายงานทางการเงิน สินค้าคงเหลือจะแสดงในราคาทุนหรือมูลค่าสุทธิที่จะได้รับแล้วแต่อย่างใดจะต่ำกว่า</w:t>
            </w:r>
          </w:p>
          <w:p w14:paraId="78630907" w14:textId="77777777" w:rsidR="009C6C99" w:rsidRPr="00B2145F" w:rsidRDefault="009C6C99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0A5E5C64" w14:textId="77777777" w:rsidR="000174DA" w:rsidRPr="00B2145F" w:rsidRDefault="000174DA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วัตถุดิบหลักที่สำคัญของบริษัท</w:t>
            </w:r>
            <w:r w:rsidR="00C057A1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คือ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น้ำตาลทรายและพริกโดยราคาของวัตถุดิบนั้น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ขึ้นอยู่กับอุปสงค์และอุปทานภายในตลาด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และปริมาณผลผลิตในแต่ละช่วงฤดูกาล ดังนั้น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จ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ึงส่งผลกระทบกับต้นทุนของสินค้าคงเหลือ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F92370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นอกจากนี้ความผันผวนของอัตราแลกเปลี่ยนเงินตราต่างประเทศอาจส่งผลกระทบต่อราคาขายของสินค้าบางส่วนที่ถูกกำหนดราคาขายเป็นเงินตราต่างประเทศ </w:t>
            </w:r>
          </w:p>
          <w:p w14:paraId="610B0BC4" w14:textId="77777777" w:rsidR="001C7A2D" w:rsidRPr="00B2145F" w:rsidRDefault="001C7A2D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7FCF5B2E" w14:textId="77777777" w:rsidR="005E57C2" w:rsidRPr="00B2145F" w:rsidRDefault="000174DA" w:rsidP="004E6977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จากความผันผวนดังกล่าว จึงอาจ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ทำให้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มูลค่าสินค้าคงเหลือ</w:t>
            </w:r>
            <w:r w:rsidR="009C6C99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ที่ถูกบันทึกบัญชีในราคาทุนอาจ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มีมูลค่าสูงกว่า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มูลค่าสุทธิที่จะได้รับ </w:t>
            </w:r>
          </w:p>
        </w:tc>
        <w:tc>
          <w:tcPr>
            <w:tcW w:w="4770" w:type="dxa"/>
            <w:shd w:val="clear" w:color="auto" w:fill="auto"/>
          </w:tcPr>
          <w:p w14:paraId="50E9F303" w14:textId="77777777" w:rsidR="000174DA" w:rsidRPr="00B2145F" w:rsidRDefault="004E6977" w:rsidP="001C7A2D">
            <w:pPr>
              <w:pStyle w:val="BodyText"/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A1CAB4F" w14:textId="22EF0BD6" w:rsidR="00F540DC" w:rsidRPr="00B2145F" w:rsidRDefault="00490AE3" w:rsidP="00504BFA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สอบถามผู้บริหารที่</w:t>
            </w:r>
            <w:r w:rsidR="00F540DC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รับผิดชอบเกี่ยวกับเรื่องดังกล่าวเพื่อทำความเข้าใจและประเมินวิธีการประมาณมูลค่าสุทธิที่จะได้รับ</w:t>
            </w:r>
          </w:p>
          <w:p w14:paraId="78E4BAC8" w14:textId="77777777" w:rsidR="009D75AB" w:rsidRPr="00B2145F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ind w:left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79DE76A0" w14:textId="77777777" w:rsidR="004E6977" w:rsidRPr="00B2145F" w:rsidRDefault="004E6977" w:rsidP="006A01AF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ทำความเข้าใจ ประเมินและทดสอบ</w:t>
            </w:r>
            <w:r w:rsidR="00F540DC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ประสิทธิผลของ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การควบคุมที่สำคัญของผู้บริหารที่เกี่ยวกับสินค้าคงเหลือ วิธีการตีราคาสินค้าคงเหลือและการปรับปรุงมูลค่าสินค้าคงเหลือ ณ วันสิ้นปี</w:t>
            </w:r>
          </w:p>
          <w:p w14:paraId="6679CE96" w14:textId="77777777" w:rsidR="009D75AB" w:rsidRPr="00B2145F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69F73113" w14:textId="77777777" w:rsidR="000174DA" w:rsidRPr="00B2145F" w:rsidRDefault="00490AE3" w:rsidP="006A01AF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เปรียบเทียบมูลค่าสินค้าคงเหลือ ณ วันสิ้นปีกับรายงานราค</w:t>
            </w:r>
            <w:r w:rsidR="0009035D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าขายที่ได้หักค่าใช้จ่ายที่จำเป็น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โดยประมาณ</w:t>
            </w:r>
            <w:r w:rsidR="00A35D9A" w:rsidRPr="00B2145F">
              <w:rPr>
                <w:rFonts w:ascii="Angsana New" w:eastAsia="Calibri" w:hAnsi="Angsana New" w:hint="cs"/>
                <w:sz w:val="30"/>
                <w:szCs w:val="30"/>
              </w:rPr>
              <w:t xml:space="preserve">         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ในการขาย และสุ่มเลือกตัวอย่าง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เอกสารการขาย</w:t>
            </w:r>
            <w:r w:rsidR="00A35D9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ภาย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หลังวันสิ้นปี</w:t>
            </w:r>
            <w:r w:rsidR="00A35D9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หรือ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เอกสารการขาย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ล่าสุด</w:t>
            </w:r>
            <w:r w:rsidR="007C77AE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โดย</w:t>
            </w:r>
            <w:r w:rsidR="007C77AE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เปรียบเทียบกับราคาขายในรายงานราคาขาย</w:t>
            </w:r>
            <w:r w:rsidR="000174D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เพื่อพิจารณาว่าสินค้าคงเหลือจะขายได้ในราคาต่ำกว่า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0174D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ราคาทุนหรือไม่ </w:t>
            </w:r>
          </w:p>
          <w:p w14:paraId="4B2284E9" w14:textId="77777777" w:rsidR="009D75AB" w:rsidRPr="00B2145F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0651C4C7" w14:textId="77777777" w:rsidR="00035B88" w:rsidRPr="00B2145F" w:rsidRDefault="00F540DC" w:rsidP="006A01AF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ที่เกี่ยวกับสินค้าคงเหลือของบริษัทตามข้อกำหนดในมาตรฐานการรายงานทางการเงินที่เกี่ยวข้อง</w:t>
            </w:r>
          </w:p>
          <w:p w14:paraId="09F6A983" w14:textId="77777777" w:rsidR="00A35D9A" w:rsidRPr="00B2145F" w:rsidRDefault="00A35D9A" w:rsidP="00A35D9A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</w:tbl>
    <w:p w14:paraId="48FE1747" w14:textId="77777777" w:rsidR="00035B88" w:rsidRPr="00B2145F" w:rsidRDefault="00035B88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3CFFD89" w14:textId="77777777" w:rsidR="005E57C2" w:rsidRPr="00B2145F" w:rsidRDefault="005E57C2" w:rsidP="005E57C2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145F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ข้อมูลอื่น </w:t>
      </w:r>
    </w:p>
    <w:p w14:paraId="3D3E6E33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F1676EB" w14:textId="77777777" w:rsidR="001C7A2D" w:rsidRPr="00B2145F" w:rsidRDefault="005E57C2" w:rsidP="001C7A2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และ</w:t>
      </w:r>
      <w:r w:rsidRPr="00B2145F">
        <w:rPr>
          <w:rFonts w:ascii="Angsana New" w:eastAsia="Calibri" w:hAnsi="Angsana New" w:hint="cs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B2145F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="001C7A2D" w:rsidRPr="00B2145F">
        <w:rPr>
          <w:rFonts w:ascii="Angsana New" w:eastAsia="Calibri" w:hAnsi="Angsana New" w:hint="cs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BDCC76C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FDB60F7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B2145F">
        <w:rPr>
          <w:rFonts w:ascii="Angsana New" w:eastAsia="Calibri" w:hAnsi="Angsana New" w:hint="cs"/>
          <w:color w:val="000000"/>
          <w:sz w:val="30"/>
          <w:szCs w:val="30"/>
          <w:cs/>
        </w:rPr>
        <w:t>ความเห็น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B2145F">
        <w:rPr>
          <w:rFonts w:ascii="Angsana New" w:eastAsia="Calibri" w:hAnsi="Angsana New" w:hint="cs"/>
          <w:sz w:val="30"/>
          <w:szCs w:val="30"/>
        </w:rPr>
        <w:t xml:space="preserve"> </w:t>
      </w:r>
    </w:p>
    <w:p w14:paraId="3E239855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697BBFC" w14:textId="77777777" w:rsidR="005E57C2" w:rsidRPr="00B2145F" w:rsidRDefault="00D95D04" w:rsidP="005E57C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B2145F">
        <w:rPr>
          <w:rFonts w:ascii="Angsana New" w:hAnsi="Angsana New" w:cs="Angsana New" w:hint="cs"/>
          <w:spacing w:val="-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2145F">
        <w:rPr>
          <w:rFonts w:ascii="Angsana New" w:hAnsi="Angsana New" w:cs="Angsana New" w:hint="cs"/>
          <w:color w:val="0000FF"/>
          <w:spacing w:val="-2"/>
          <w:sz w:val="30"/>
          <w:szCs w:val="30"/>
          <w:cs/>
        </w:rPr>
        <w:t xml:space="preserve"> </w:t>
      </w:r>
      <w:r w:rsidRPr="00B2145F">
        <w:rPr>
          <w:rFonts w:ascii="Angsana New" w:hAnsi="Angsana New" w:cs="Angsana New" w:hint="cs"/>
          <w:spacing w:val="-2"/>
          <w:sz w:val="30"/>
          <w:szCs w:val="30"/>
          <w:cs/>
        </w:rPr>
        <w:t>คือการอ่านข้อมูลอื่นตามที่ระบุข้างต้นเมื่อจัดทำแล้ว</w:t>
      </w:r>
      <w:r w:rsidRPr="00B2145F">
        <w:rPr>
          <w:rFonts w:ascii="Angsana New" w:hAnsi="Angsana New" w:cs="Angsana New" w:hint="cs"/>
          <w:sz w:val="30"/>
          <w:szCs w:val="30"/>
          <w:cs/>
        </w:rPr>
        <w:t xml:space="preserve">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B2145F">
        <w:rPr>
          <w:rFonts w:ascii="Angsana New" w:hAnsi="Angsana New" w:cs="Angsana New" w:hint="cs"/>
          <w:sz w:val="30"/>
          <w:szCs w:val="30"/>
        </w:rPr>
        <w:t xml:space="preserve"> </w:t>
      </w:r>
      <w:r w:rsidRPr="00B2145F">
        <w:rPr>
          <w:rFonts w:ascii="Angsana New" w:hAnsi="Angsana New" w:cs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6139AD9" w14:textId="77777777" w:rsidR="00EA4EC8" w:rsidRPr="00B2145F" w:rsidRDefault="00EA4EC8" w:rsidP="0063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color w:val="000000"/>
          <w:sz w:val="30"/>
          <w:szCs w:val="30"/>
          <w:cs/>
        </w:rPr>
        <w:br/>
        <w:t>เมื่อข้าพเจ้าได้อ่านรายงานประจำปี</w:t>
      </w:r>
      <w:r w:rsidRPr="00B2145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B2145F">
        <w:rPr>
          <w:rFonts w:ascii="Angsana New" w:hAnsi="Angsana New" w:hint="cs"/>
          <w:color w:val="000000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2145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B2145F">
        <w:rPr>
          <w:rFonts w:ascii="Angsana New" w:hAnsi="Angsana New" w:hint="cs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9284AAE" w14:textId="77777777" w:rsidR="00CD3F72" w:rsidRPr="00B2145F" w:rsidRDefault="00CD3F72" w:rsidP="005E57C2">
      <w:pPr>
        <w:pStyle w:val="Default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09C5B282" w14:textId="77777777" w:rsidR="005E57C2" w:rsidRPr="00B2145F" w:rsidRDefault="005E57C2" w:rsidP="005E57C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145F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05DC8AC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8E81EBD" w14:textId="77777777" w:rsidR="005E57C2" w:rsidRPr="00B2145F" w:rsidRDefault="00D95D04" w:rsidP="005E57C2">
      <w:pPr>
        <w:jc w:val="thaiDistribute"/>
        <w:rPr>
          <w:rFonts w:ascii="Angsana New" w:eastAsia="Calibri" w:hAnsi="Angsana New"/>
          <w:sz w:val="30"/>
          <w:szCs w:val="30"/>
        </w:rPr>
      </w:pPr>
      <w:r w:rsidRPr="00F364F7">
        <w:rPr>
          <w:rFonts w:ascii="Angsana New" w:eastAsia="Calibri" w:hAnsi="Angsana New" w:hint="cs"/>
          <w:spacing w:val="4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BF01199" w14:textId="77777777" w:rsidR="00EF686E" w:rsidRPr="00B2145F" w:rsidRDefault="00EF686E" w:rsidP="00D95D0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3E01A1B" w14:textId="77777777" w:rsidR="00D95D04" w:rsidRPr="00B2145F" w:rsidRDefault="00D95D04" w:rsidP="00D95D04">
      <w:pPr>
        <w:jc w:val="thaiDistribute"/>
        <w:rPr>
          <w:rFonts w:ascii="Angsana New" w:eastAsia="Calibri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</w:t>
      </w:r>
      <w:r w:rsidR="00365524" w:rsidRPr="00B2145F">
        <w:rPr>
          <w:rFonts w:ascii="Angsana New" w:eastAsia="Calibri" w:hAnsi="Angsana New" w:hint="cs"/>
          <w:sz w:val="30"/>
          <w:szCs w:val="30"/>
          <w:cs/>
        </w:rPr>
        <w:t>ิหารมีความตั้งใจที่จะเลิกบริษัท</w:t>
      </w:r>
      <w:r w:rsidRPr="00B2145F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7568401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D13007D" w14:textId="534699A6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</w:t>
      </w:r>
      <w:r w:rsidR="000C75C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B2145F">
        <w:rPr>
          <w:rFonts w:ascii="Angsana New" w:eastAsia="Calibri" w:hAnsi="Angsana New" w:hint="cs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B2145F">
        <w:rPr>
          <w:rFonts w:ascii="Angsana New" w:hAnsi="Angsana New" w:hint="cs"/>
          <w:sz w:val="30"/>
          <w:szCs w:val="30"/>
          <w:cs/>
        </w:rPr>
        <w:t>บริษัท</w:t>
      </w:r>
    </w:p>
    <w:p w14:paraId="6D06AB6D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3EB63A4" w14:textId="77777777" w:rsidR="00B02646" w:rsidRPr="00B2145F" w:rsidRDefault="00B02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p w14:paraId="685A6BE8" w14:textId="77777777" w:rsidR="005E57C2" w:rsidRPr="00B2145F" w:rsidRDefault="005E57C2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6FEAA19C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746C0F4" w14:textId="77777777" w:rsidR="00D95D04" w:rsidRPr="00B2145F" w:rsidRDefault="00D95D04" w:rsidP="00D95D0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C75C0">
        <w:rPr>
          <w:rFonts w:ascii="Angsana New" w:eastAsia="Calibri" w:hAnsi="Angsana New" w:hint="cs"/>
          <w:spacing w:val="6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Pr="00B2145F">
        <w:rPr>
          <w:rFonts w:ascii="Angsana New" w:eastAsia="Calibri" w:hAnsi="Angsana New" w:hint="cs"/>
          <w:sz w:val="30"/>
          <w:szCs w:val="30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</w:t>
      </w:r>
      <w:r w:rsidRPr="000C75C0">
        <w:rPr>
          <w:rFonts w:ascii="Angsana New" w:eastAsia="Calibri" w:hAnsi="Angsana New" w:hint="cs"/>
          <w:spacing w:val="-4"/>
          <w:sz w:val="30"/>
          <w:szCs w:val="30"/>
          <w:cs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0C75C0">
        <w:rPr>
          <w:rFonts w:ascii="Angsana New" w:eastAsia="Calibri" w:hAnsi="Angsana New" w:hint="cs"/>
          <w:spacing w:val="4"/>
          <w:sz w:val="30"/>
          <w:szCs w:val="30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0C75C0">
        <w:rPr>
          <w:rFonts w:ascii="Angsana New" w:eastAsia="Calibri" w:hAnsi="Angsana New" w:hint="cs"/>
          <w:spacing w:val="-4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C75C0">
        <w:rPr>
          <w:rFonts w:ascii="Angsana New" w:hAnsi="Angsana New" w:hint="cs"/>
          <w:spacing w:val="-4"/>
          <w:sz w:val="30"/>
          <w:szCs w:val="30"/>
          <w:cs/>
        </w:rPr>
        <w:t>ลต่อการตัดสินใจ</w:t>
      </w:r>
      <w:r w:rsidRPr="00B2145F">
        <w:rPr>
          <w:rFonts w:ascii="Angsana New" w:hAnsi="Angsana New" w:hint="cs"/>
          <w:sz w:val="30"/>
          <w:szCs w:val="30"/>
          <w:cs/>
        </w:rPr>
        <w:t>ทางเศรษฐกิจของผู้ใช้งบการเงินจากการใช้งบการเงินเหล่านี้</w:t>
      </w:r>
    </w:p>
    <w:p w14:paraId="10651E0B" w14:textId="77777777" w:rsidR="005E57C2" w:rsidRPr="00B2145F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rtl/>
          <w:cs/>
        </w:rPr>
        <w:t xml:space="preserve"> </w:t>
      </w:r>
    </w:p>
    <w:p w14:paraId="43A9638E" w14:textId="545D2A68" w:rsidR="0064654E" w:rsidRPr="0064654E" w:rsidRDefault="005E57C2" w:rsidP="0064654E">
      <w:pPr>
        <w:rPr>
          <w:rFonts w:ascii="Angsana New" w:eastAsia="Calibri" w:hAnsi="Angsana New"/>
          <w:spacing w:val="12"/>
          <w:sz w:val="30"/>
          <w:szCs w:val="30"/>
        </w:rPr>
      </w:pPr>
      <w:r w:rsidRPr="0064654E">
        <w:rPr>
          <w:rFonts w:ascii="Angsana New" w:eastAsia="Calibri" w:hAnsi="Angsana New" w:hint="cs"/>
          <w:spacing w:val="12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64654E" w:rsidRPr="0064654E">
        <w:rPr>
          <w:rFonts w:ascii="Angsana New" w:eastAsia="Calibri" w:hAnsi="Angsana New" w:hint="cs"/>
          <w:spacing w:val="12"/>
          <w:sz w:val="30"/>
          <w:szCs w:val="30"/>
          <w:cs/>
        </w:rPr>
        <w:t xml:space="preserve"> </w:t>
      </w:r>
      <w:r w:rsidRPr="0064654E">
        <w:rPr>
          <w:rFonts w:ascii="Angsana New" w:eastAsia="Calibri" w:hAnsi="Angsana New" w:hint="cs"/>
          <w:spacing w:val="12"/>
          <w:sz w:val="30"/>
          <w:szCs w:val="30"/>
          <w:cs/>
        </w:rPr>
        <w:t xml:space="preserve"> ข้าพเจ้าได้ใช้ดุลยพินิจและการสังเกตและสงสัยเยี่ยง</w:t>
      </w:r>
      <w:r w:rsidR="007169FF" w:rsidRPr="0064654E">
        <w:rPr>
          <w:rFonts w:ascii="Angsana New" w:eastAsia="Calibri" w:hAnsi="Angsana New" w:hint="cs"/>
          <w:spacing w:val="12"/>
          <w:sz w:val="30"/>
          <w:szCs w:val="30"/>
        </w:rPr>
        <w:t xml:space="preserve">    </w:t>
      </w:r>
    </w:p>
    <w:p w14:paraId="123E57D4" w14:textId="4FB73CEE" w:rsidR="005E57C2" w:rsidRPr="00B2145F" w:rsidRDefault="005E57C2" w:rsidP="0064654E">
      <w:pPr>
        <w:jc w:val="thaiDistribute"/>
        <w:rPr>
          <w:rFonts w:ascii="Angsana New" w:eastAsia="Calibri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ผ</w:t>
      </w:r>
      <w:r w:rsidR="0064654E">
        <w:rPr>
          <w:rFonts w:ascii="Angsana New" w:eastAsia="Calibri" w:hAnsi="Angsana New" w:hint="cs"/>
          <w:sz w:val="30"/>
          <w:szCs w:val="30"/>
          <w:cs/>
        </w:rPr>
        <w:t>ู้</w:t>
      </w:r>
      <w:r w:rsidRPr="00B2145F">
        <w:rPr>
          <w:rFonts w:ascii="Angsana New" w:eastAsia="Calibri" w:hAnsi="Angsana New" w:hint="cs"/>
          <w:sz w:val="30"/>
          <w:szCs w:val="30"/>
          <w:cs/>
        </w:rPr>
        <w:t>ประกอบวิชาชีพตลอดการตรวจสอบ การปฏิบัติงานของข้าพเจ้ารวมถึง</w:t>
      </w:r>
    </w:p>
    <w:p w14:paraId="7CBC0C98" w14:textId="77777777" w:rsidR="000C4BA3" w:rsidRPr="00B2145F" w:rsidRDefault="000C4BA3" w:rsidP="0064654E">
      <w:pPr>
        <w:rPr>
          <w:rFonts w:ascii="Angsana New" w:hAnsi="Angsana New"/>
          <w:sz w:val="30"/>
          <w:szCs w:val="30"/>
          <w:highlight w:val="yellow"/>
        </w:rPr>
      </w:pPr>
    </w:p>
    <w:p w14:paraId="553C2658" w14:textId="77777777" w:rsidR="00365524" w:rsidRPr="00B2145F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B2145F">
        <w:rPr>
          <w:rFonts w:ascii="Angsana New" w:eastAsia="Calibri" w:hAnsi="Angsana New" w:hint="cs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365524" w:rsidRPr="00B2145F">
        <w:rPr>
          <w:rFonts w:ascii="Angsana New" w:eastAsia="Calibri" w:hAnsi="Angsana New" w:hint="cs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2145F">
        <w:rPr>
          <w:rFonts w:ascii="Angsana New" w:hAnsi="Angsana New" w:hint="cs"/>
          <w:sz w:val="30"/>
          <w:szCs w:val="30"/>
          <w:cs/>
        </w:rPr>
        <w:t>ายใน</w:t>
      </w:r>
    </w:p>
    <w:p w14:paraId="7F97D302" w14:textId="77777777" w:rsidR="005E57C2" w:rsidRPr="00B2145F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ของ</w:t>
      </w:r>
      <w:r w:rsidRPr="00B2145F">
        <w:rPr>
          <w:rFonts w:ascii="Angsana New" w:hAnsi="Angsana New" w:hint="cs"/>
          <w:sz w:val="30"/>
          <w:szCs w:val="30"/>
          <w:cs/>
        </w:rPr>
        <w:t>บริษัท</w:t>
      </w:r>
    </w:p>
    <w:p w14:paraId="7E86FA25" w14:textId="77777777" w:rsidR="00EA4EC8" w:rsidRPr="00B2145F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2145F">
        <w:rPr>
          <w:rFonts w:ascii="Angsana New" w:hAnsi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B37588D" w14:textId="56304FD4" w:rsidR="00EA4EC8" w:rsidRPr="00B2145F" w:rsidRDefault="00AD28D3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>อาจเป็นเหตุ</w:t>
      </w:r>
      <w:r w:rsidRPr="000C75C0">
        <w:rPr>
          <w:rFonts w:ascii="Angsana New" w:hAnsi="Angsana New" w:hint="cs"/>
          <w:spacing w:val="-2"/>
          <w:sz w:val="30"/>
          <w:szCs w:val="30"/>
          <w:cs/>
        </w:rPr>
        <w:t>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</w:t>
      </w:r>
      <w:r w:rsidRPr="00B2145F">
        <w:rPr>
          <w:rFonts w:ascii="Angsana New" w:hAnsi="Angsana New" w:hint="cs"/>
          <w:sz w:val="30"/>
          <w:szCs w:val="30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129D4" w:rsidRPr="00B2145F">
        <w:rPr>
          <w:rFonts w:ascii="Angsana New" w:hAnsi="Angsana New" w:hint="cs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</w:t>
      </w:r>
      <w:r w:rsidRPr="00B2145F">
        <w:rPr>
          <w:rFonts w:ascii="Angsana New" w:hAnsi="Angsana New" w:hint="cs"/>
          <w:sz w:val="30"/>
          <w:szCs w:val="30"/>
          <w:cs/>
        </w:rPr>
        <w:t xml:space="preserve"> หรือถ้าการเปิดเผย</w:t>
      </w:r>
      <w:r w:rsidR="00E129D4" w:rsidRPr="00B2145F">
        <w:rPr>
          <w:rFonts w:ascii="Angsana New" w:hAnsi="Angsana New" w:hint="cs"/>
          <w:sz w:val="30"/>
          <w:szCs w:val="30"/>
          <w:cs/>
        </w:rPr>
        <w:t>ข้อมูล</w:t>
      </w:r>
      <w:r w:rsidRPr="00B2145F">
        <w:rPr>
          <w:rFonts w:ascii="Angsana New" w:hAnsi="Angsana New" w:hint="cs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</w:t>
      </w:r>
      <w:r w:rsidR="00AE7BC9" w:rsidRPr="00B2145F">
        <w:rPr>
          <w:rFonts w:ascii="Angsana New" w:hAnsi="Angsana New" w:hint="cs"/>
          <w:sz w:val="30"/>
          <w:szCs w:val="30"/>
          <w:cs/>
        </w:rPr>
        <w:t>ง</w:t>
      </w:r>
    </w:p>
    <w:p w14:paraId="69D7059F" w14:textId="77777777" w:rsidR="004B45DD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C75C0">
        <w:rPr>
          <w:rFonts w:ascii="Angsana New" w:hAnsi="Angsana New" w:hint="cs"/>
          <w:spacing w:val="-4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E129D4" w:rsidRPr="000C75C0">
        <w:rPr>
          <w:rFonts w:ascii="Angsana New" w:hAnsi="Angsana New" w:hint="cs"/>
          <w:spacing w:val="-4"/>
          <w:sz w:val="30"/>
          <w:szCs w:val="30"/>
          <w:cs/>
        </w:rPr>
        <w:t>ข้อมูล</w:t>
      </w:r>
      <w:r w:rsidRPr="000C75C0">
        <w:rPr>
          <w:rFonts w:ascii="Angsana New" w:hAnsi="Angsana New" w:hint="cs"/>
          <w:spacing w:val="-4"/>
          <w:sz w:val="30"/>
          <w:szCs w:val="30"/>
          <w:cs/>
        </w:rPr>
        <w:t>ว่างบการเงินแสดงรายการ</w:t>
      </w:r>
      <w:r w:rsidRPr="00B2145F">
        <w:rPr>
          <w:rFonts w:ascii="Angsana New" w:hAnsi="Angsana New" w:hint="cs"/>
          <w:sz w:val="30"/>
          <w:szCs w:val="30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F3528E" w:rsidRPr="00B2145F">
        <w:rPr>
          <w:rFonts w:ascii="Angsana New" w:hAnsi="Angsana New" w:hint="cs"/>
          <w:sz w:val="30"/>
          <w:szCs w:val="30"/>
          <w:cs/>
        </w:rPr>
        <w:t>หรือไม่</w:t>
      </w:r>
      <w:r w:rsidRPr="00B2145F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354CDD7C" w14:textId="2421973D" w:rsidR="005E57C2" w:rsidRPr="00B2145F" w:rsidRDefault="005E57C2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0D9A3BA" w14:textId="77777777" w:rsidR="005E57C2" w:rsidRPr="00B2145F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75229"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ในเรื่องต่าง ๆ ที่สำคัญ</w:t>
      </w:r>
      <w:r w:rsidR="00353D5F" w:rsidRPr="00B2145F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="00775229"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ซึ่งรวมถึง</w:t>
      </w:r>
      <w:r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ขอบเขตและช่วงเวลาของการตรวจสอบ</w:t>
      </w:r>
      <w:r w:rsidRPr="00B07AFD">
        <w:rPr>
          <w:rFonts w:ascii="Angsana New" w:eastAsia="Calibri" w:hAnsi="Angsana New" w:hint="cs"/>
          <w:spacing w:val="-4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</w:t>
      </w:r>
      <w:r w:rsidR="00775229" w:rsidRPr="00B07AFD">
        <w:rPr>
          <w:rFonts w:ascii="Angsana New" w:eastAsia="Calibri" w:hAnsi="Angsana New" w:hint="cs"/>
          <w:spacing w:val="-4"/>
          <w:sz w:val="30"/>
          <w:szCs w:val="30"/>
          <w:cs/>
        </w:rPr>
        <w:t>นัยสำคัญในระบบการควบคุมภายใน</w:t>
      </w:r>
      <w:r w:rsidR="00775229" w:rsidRPr="00B2145F">
        <w:rPr>
          <w:rFonts w:ascii="Angsana New" w:eastAsia="Calibri" w:hAnsi="Angsana New" w:hint="cs"/>
          <w:sz w:val="30"/>
          <w:szCs w:val="30"/>
          <w:cs/>
        </w:rPr>
        <w:t>หาก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ข้าพเจ้าได้พบในระหว่างการตรวจสอบขอ</w:t>
      </w:r>
      <w:r w:rsidRPr="00B2145F">
        <w:rPr>
          <w:rFonts w:ascii="Angsana New" w:hAnsi="Angsana New" w:hint="cs"/>
          <w:sz w:val="30"/>
          <w:szCs w:val="30"/>
          <w:cs/>
        </w:rPr>
        <w:t>งข้าพเจ้า</w:t>
      </w:r>
    </w:p>
    <w:p w14:paraId="186B13EE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EFFE47E" w14:textId="0FAA98AC" w:rsidR="00B02646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  <w:r w:rsidRPr="00B07AFD">
        <w:rPr>
          <w:rFonts w:ascii="Angsana New" w:eastAsia="Calibri" w:hAnsi="Angsana New" w:hint="cs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="00C30FEC" w:rsidRPr="00B07AFD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 </w:t>
      </w:r>
      <w:r w:rsidRPr="00B07AFD">
        <w:rPr>
          <w:rFonts w:ascii="Angsana New" w:eastAsia="Calibri" w:hAnsi="Angsana New" w:hint="cs"/>
          <w:spacing w:val="4"/>
          <w:sz w:val="30"/>
          <w:szCs w:val="30"/>
          <w:cs/>
        </w:rPr>
        <w:t>ข้าพเจ้าได้ปฏิบัติตามข้อกำหนดจรรยาบรรณที่เกี่ยวข้องกับ</w:t>
      </w:r>
      <w:r w:rsidRPr="00037C58">
        <w:rPr>
          <w:rFonts w:ascii="Angsana New" w:eastAsia="Calibri" w:hAnsi="Angsana New" w:hint="cs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C30FEC" w:rsidRPr="00037C58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Pr="00037C58">
        <w:rPr>
          <w:rFonts w:ascii="Angsana New" w:eastAsia="Calibri" w:hAnsi="Angsana New" w:hint="cs"/>
          <w:spacing w:val="-2"/>
          <w:sz w:val="30"/>
          <w:szCs w:val="30"/>
          <w:cs/>
        </w:rPr>
        <w:t>ตลอดจนเรื่องอื่นซึ่งข้าพเจ้าเชื่อว่า</w:t>
      </w:r>
      <w:r w:rsidRPr="00B2145F">
        <w:rPr>
          <w:rFonts w:ascii="Angsana New" w:eastAsia="Calibri" w:hAnsi="Angsana New" w:hint="cs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FF7FEA" w:rsidRPr="00FF7FEA">
        <w:rPr>
          <w:rFonts w:ascii="Angsana New" w:eastAsia="Calibri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6204D71" w14:textId="77777777" w:rsidR="00FF7FEA" w:rsidRPr="00B2145F" w:rsidRDefault="00FF7FEA" w:rsidP="005E57C2">
      <w:pPr>
        <w:jc w:val="thaiDistribute"/>
        <w:rPr>
          <w:rFonts w:ascii="Angsana New" w:hAnsi="Angsana New"/>
          <w:sz w:val="30"/>
          <w:szCs w:val="30"/>
        </w:rPr>
      </w:pPr>
    </w:p>
    <w:p w14:paraId="09ED75C4" w14:textId="77777777" w:rsidR="005E57C2" w:rsidRPr="00B2145F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037C58">
        <w:rPr>
          <w:rFonts w:ascii="Angsana New" w:hAnsi="Angsana New" w:hint="cs"/>
          <w:spacing w:val="-4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EA4EC8" w:rsidRPr="00037C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37C58">
        <w:rPr>
          <w:rFonts w:ascii="Angsana New" w:hAnsi="Angsana New" w:hint="cs"/>
          <w:spacing w:val="-4"/>
          <w:sz w:val="30"/>
          <w:szCs w:val="30"/>
          <w:cs/>
        </w:rPr>
        <w:t>ๆ ที่มีนัยสำคัญที่สุดในการตรวจสอบงบการเงิน</w:t>
      </w:r>
      <w:r w:rsidRPr="00B2145F">
        <w:rPr>
          <w:rFonts w:ascii="Angsana New" w:hAnsi="Angsana New" w:hint="cs"/>
          <w:sz w:val="30"/>
          <w:szCs w:val="30"/>
          <w:cs/>
        </w:rPr>
        <w:t>ในงวดปัจจุบันและกำ</w:t>
      </w:r>
      <w:r w:rsidR="001C06D4" w:rsidRPr="00B2145F">
        <w:rPr>
          <w:rFonts w:ascii="Angsana New" w:hAnsi="Angsana New" w:hint="cs"/>
          <w:sz w:val="30"/>
          <w:szCs w:val="30"/>
          <w:cs/>
        </w:rPr>
        <w:t xml:space="preserve">หนดเป็นเรื่องสำคัญในการตรวจสอบ </w:t>
      </w:r>
      <w:r w:rsidRPr="00B2145F">
        <w:rPr>
          <w:rFonts w:ascii="Angsana New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</w:t>
      </w:r>
      <w:r w:rsidRPr="00037C58">
        <w:rPr>
          <w:rFonts w:ascii="Angsana New" w:hAnsi="Angsana New" w:hint="cs"/>
          <w:spacing w:val="-4"/>
          <w:sz w:val="30"/>
          <w:szCs w:val="30"/>
          <w:cs/>
        </w:rPr>
        <w:t>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B2145F">
        <w:rPr>
          <w:rFonts w:ascii="Angsana New" w:hAnsi="Angsana New" w:hint="cs"/>
          <w:sz w:val="30"/>
          <w:szCs w:val="30"/>
          <w:cs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5CB9852" w14:textId="77777777" w:rsidR="004E7DF3" w:rsidRPr="00B2145F" w:rsidRDefault="004E7DF3" w:rsidP="00924560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highlight w:val="yellow"/>
          <w:cs/>
        </w:rPr>
      </w:pPr>
    </w:p>
    <w:p w14:paraId="1E9F83DE" w14:textId="77777777" w:rsidR="00E80251" w:rsidRPr="00B2145F" w:rsidRDefault="00E80251" w:rsidP="00E52546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highlight w:val="yellow"/>
          <w:lang w:val="en-US"/>
        </w:rPr>
      </w:pPr>
    </w:p>
    <w:p w14:paraId="68929BB6" w14:textId="77777777" w:rsidR="00E52546" w:rsidRPr="00B2145F" w:rsidRDefault="00E52546" w:rsidP="00E52546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highlight w:val="yellow"/>
          <w:lang w:val="en-US"/>
        </w:rPr>
      </w:pPr>
    </w:p>
    <w:p w14:paraId="5B6C7A92" w14:textId="5B41E20A" w:rsidR="00E52546" w:rsidRPr="00B2145F" w:rsidRDefault="00E52546" w:rsidP="00E52546">
      <w:pPr>
        <w:pStyle w:val="T"/>
        <w:ind w:left="0" w:right="0"/>
        <w:jc w:val="thaiDistribute"/>
        <w:rPr>
          <w:rFonts w:ascii="Angsana New" w:hAnsi="Angsana New" w:cs="Angsana New"/>
          <w:color w:val="000000"/>
          <w:lang w:val="en-US"/>
        </w:rPr>
      </w:pPr>
      <w:r w:rsidRPr="00B2145F">
        <w:rPr>
          <w:rFonts w:ascii="Angsana New" w:hAnsi="Angsana New" w:cs="Angsana New" w:hint="cs"/>
          <w:color w:val="000000"/>
          <w:cs/>
          <w:lang w:val="en-US"/>
        </w:rPr>
        <w:t>(</w:t>
      </w:r>
      <w:r w:rsidR="0064654E">
        <w:rPr>
          <w:rFonts w:ascii="Angsana New" w:hAnsi="Angsana New" w:cs="Angsana New" w:hint="cs"/>
          <w:color w:val="000000"/>
          <w:cs/>
        </w:rPr>
        <w:t>นาฎศศิน วัฒนไพศาล</w:t>
      </w:r>
      <w:r w:rsidRPr="00B2145F">
        <w:rPr>
          <w:rFonts w:ascii="Angsana New" w:hAnsi="Angsana New" w:cs="Angsana New" w:hint="cs"/>
          <w:color w:val="000000"/>
          <w:cs/>
          <w:lang w:val="en-US"/>
        </w:rPr>
        <w:t>)</w:t>
      </w:r>
    </w:p>
    <w:p w14:paraId="6BA70AA1" w14:textId="77777777" w:rsidR="007A7288" w:rsidRPr="00B2145F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024FA94B" w14:textId="70078265" w:rsidR="007A7288" w:rsidRPr="0064654E" w:rsidRDefault="007A7288" w:rsidP="0091728F">
      <w:pPr>
        <w:pStyle w:val="a"/>
        <w:tabs>
          <w:tab w:val="clear" w:pos="1080"/>
        </w:tabs>
        <w:jc w:val="both"/>
        <w:rPr>
          <w:rFonts w:ascii="Angsana New" w:hAnsi="Angsana New" w:cs="Angsana New"/>
          <w:lang w:val="en-GB"/>
        </w:rPr>
      </w:pPr>
      <w:r w:rsidRPr="00B2145F">
        <w:rPr>
          <w:rFonts w:ascii="Angsana New" w:hAnsi="Angsana New" w:cs="Angsana New" w:hint="cs"/>
          <w:cs/>
          <w:lang w:val="en-US"/>
        </w:rPr>
        <w:t xml:space="preserve">เลขทะเบียน </w:t>
      </w:r>
      <w:r w:rsidR="0064654E">
        <w:rPr>
          <w:rFonts w:ascii="Angsana New" w:hAnsi="Angsana New" w:cs="Angsana New"/>
          <w:color w:val="000000"/>
          <w:lang w:val="en-GB"/>
        </w:rPr>
        <w:t>10767</w:t>
      </w:r>
    </w:p>
    <w:p w14:paraId="451E5DD0" w14:textId="77777777" w:rsidR="007A7288" w:rsidRPr="00B2145F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01DDEA" w14:textId="77777777" w:rsidR="007A7288" w:rsidRPr="00B2145F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DDCBE69" w14:textId="41B77539" w:rsidR="007A7288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618DD28" w14:textId="3102C82C" w:rsidR="0064654E" w:rsidRPr="0064654E" w:rsidRDefault="00C75169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t>28</w:t>
      </w:r>
      <w:r w:rsidR="0064654E">
        <w:rPr>
          <w:rFonts w:ascii="Angsana New" w:hAnsi="Angsana New"/>
          <w:sz w:val="30"/>
          <w:szCs w:val="30"/>
        </w:rPr>
        <w:t xml:space="preserve"> </w:t>
      </w:r>
      <w:r w:rsidR="0064654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4654E">
        <w:rPr>
          <w:rFonts w:ascii="Angsana New" w:hAnsi="Angsana New"/>
          <w:sz w:val="30"/>
          <w:szCs w:val="30"/>
          <w:lang w:val="en-GB"/>
        </w:rPr>
        <w:t>256</w:t>
      </w:r>
      <w:r w:rsidR="00D56D16">
        <w:rPr>
          <w:rFonts w:ascii="Angsana New" w:hAnsi="Angsana New"/>
          <w:sz w:val="30"/>
          <w:szCs w:val="30"/>
          <w:lang w:val="en-GB"/>
        </w:rPr>
        <w:t>8</w:t>
      </w:r>
    </w:p>
    <w:sectPr w:rsidR="0064654E" w:rsidRPr="0064654E" w:rsidSect="001A2644">
      <w:headerReference w:type="even" r:id="rId18"/>
      <w:headerReference w:type="default" r:id="rId19"/>
      <w:footerReference w:type="default" r:id="rId20"/>
      <w:headerReference w:type="first" r:id="rId21"/>
      <w:footerReference w:type="first" r:id="rId22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08A7E" w14:textId="77777777" w:rsidR="006C1339" w:rsidRDefault="006C1339">
      <w:r>
        <w:separator/>
      </w:r>
    </w:p>
  </w:endnote>
  <w:endnote w:type="continuationSeparator" w:id="0">
    <w:p w14:paraId="5C4F446C" w14:textId="77777777" w:rsidR="006C1339" w:rsidRDefault="006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F3FAD" w14:textId="77777777" w:rsidR="00A608D5" w:rsidRDefault="00A608D5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14DAAB6A" w14:textId="77777777" w:rsidR="00A608D5" w:rsidRDefault="00A608D5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E3B8D" w14:textId="77777777" w:rsidR="00A608D5" w:rsidRDefault="00A608D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7AEF40B3" w14:textId="77777777" w:rsidR="00A608D5" w:rsidRDefault="00A608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46F00" w14:textId="77777777" w:rsidR="00EF4EFF" w:rsidRDefault="00EF4EF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D41DF" w14:textId="77777777" w:rsidR="00A608D5" w:rsidRPr="000122AD" w:rsidRDefault="00A608D5">
    <w:pPr>
      <w:pStyle w:val="Footer"/>
      <w:jc w:val="center"/>
      <w:rPr>
        <w:rFonts w:ascii="Angsana New" w:hAnsi="Angsana New"/>
        <w:sz w:val="30"/>
        <w:szCs w:val="30"/>
      </w:rPr>
    </w:pPr>
  </w:p>
  <w:p w14:paraId="3634BD49" w14:textId="77777777" w:rsidR="00A608D5" w:rsidRPr="000122AD" w:rsidRDefault="00A608D5" w:rsidP="00A46F9A">
    <w:pPr>
      <w:pStyle w:val="Footer"/>
      <w:rPr>
        <w:rFonts w:ascii="Angsana New" w:hAnsi="Angsana New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7CFA" w14:textId="77777777" w:rsidR="00A608D5" w:rsidRPr="00D97BBD" w:rsidRDefault="00A608D5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432899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2DD19A7" w14:textId="4C6F6FB4" w:rsidR="00EF4EFF" w:rsidRPr="00EF4EFF" w:rsidRDefault="00EF4EFF" w:rsidP="00EF4EFF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EF4EFF">
          <w:rPr>
            <w:rFonts w:ascii="Angsana New" w:hAnsi="Angsana New"/>
            <w:sz w:val="30"/>
            <w:szCs w:val="30"/>
          </w:rPr>
          <w:fldChar w:fldCharType="begin"/>
        </w:r>
        <w:r w:rsidRPr="00EF4EFF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F4EFF">
          <w:rPr>
            <w:rFonts w:ascii="Angsana New" w:hAnsi="Angsana New"/>
            <w:sz w:val="30"/>
            <w:szCs w:val="30"/>
          </w:rPr>
          <w:fldChar w:fldCharType="separate"/>
        </w:r>
        <w:r w:rsidRPr="00EF4EFF">
          <w:rPr>
            <w:rFonts w:ascii="Angsana New" w:hAnsi="Angsana New"/>
            <w:noProof/>
            <w:sz w:val="30"/>
            <w:szCs w:val="30"/>
          </w:rPr>
          <w:t>2</w:t>
        </w:r>
        <w:r w:rsidRPr="00EF4EFF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6BCDD" w14:textId="77777777" w:rsidR="006C1339" w:rsidRDefault="006C1339">
      <w:r>
        <w:separator/>
      </w:r>
    </w:p>
  </w:footnote>
  <w:footnote w:type="continuationSeparator" w:id="0">
    <w:p w14:paraId="60909391" w14:textId="77777777" w:rsidR="006C1339" w:rsidRDefault="006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5011D" w14:textId="77777777" w:rsidR="00EF4EFF" w:rsidRDefault="00EF4E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08B7" w14:textId="77777777" w:rsidR="00EF4EFF" w:rsidRDefault="00EF4E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30A64" w14:textId="77777777" w:rsidR="00E545F9" w:rsidRDefault="00E545F9" w:rsidP="001A2644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A872EE7" w14:textId="77777777" w:rsidR="001A2644" w:rsidRDefault="001A2644" w:rsidP="001A2644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85C71F9" w14:textId="77777777" w:rsidR="001A2644" w:rsidRDefault="001A2644" w:rsidP="001A2644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9703FBF" w14:textId="77777777" w:rsidR="001A2644" w:rsidRDefault="001A2644" w:rsidP="001A2644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65FB5AB" w14:textId="77777777" w:rsidR="001A2644" w:rsidRDefault="001A2644" w:rsidP="001A2644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4C20BB3" w14:textId="77777777" w:rsidR="001A2644" w:rsidRPr="001A2644" w:rsidRDefault="001A2644" w:rsidP="001A2644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84FF1" w14:textId="77777777" w:rsidR="00A608D5" w:rsidRPr="001A2644" w:rsidRDefault="00A608D5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65F9DBA" w14:textId="046C50EA" w:rsidR="00A608D5" w:rsidRPr="001A2644" w:rsidRDefault="00A608D5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A68E26B" w14:textId="34C312AA" w:rsidR="000105D4" w:rsidRPr="001A2644" w:rsidRDefault="000105D4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AAFDDE6" w14:textId="5F8D9DD9" w:rsidR="000105D4" w:rsidRDefault="000105D4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7846945" w14:textId="77777777" w:rsidR="001A2644" w:rsidRDefault="001A2644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F496437" w14:textId="77777777" w:rsidR="001A2644" w:rsidRDefault="001A2644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211823D" w14:textId="77777777" w:rsidR="001A2644" w:rsidRDefault="001A2644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023CD6D" w14:textId="77777777" w:rsidR="001A2644" w:rsidRPr="001A2644" w:rsidRDefault="001A2644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84375" w14:textId="77777777" w:rsidR="00A608D5" w:rsidRDefault="00A608D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6BA85" w14:textId="77777777" w:rsidR="00A608D5" w:rsidRDefault="00A608D5" w:rsidP="008136A9">
    <w:pPr>
      <w:pStyle w:val="Header"/>
      <w:rPr>
        <w:rFonts w:ascii="Angsana New" w:hAnsi="Angsana New"/>
        <w:sz w:val="30"/>
        <w:szCs w:val="30"/>
      </w:rPr>
    </w:pPr>
  </w:p>
  <w:p w14:paraId="1539B69C" w14:textId="77777777" w:rsidR="001A2644" w:rsidRDefault="001A2644" w:rsidP="008136A9">
    <w:pPr>
      <w:pStyle w:val="Header"/>
      <w:rPr>
        <w:rFonts w:ascii="Angsana New" w:hAnsi="Angsana New"/>
        <w:sz w:val="30"/>
        <w:szCs w:val="30"/>
      </w:rPr>
    </w:pPr>
  </w:p>
  <w:p w14:paraId="652F26CE" w14:textId="77777777" w:rsidR="001A2644" w:rsidRDefault="001A2644" w:rsidP="008136A9">
    <w:pPr>
      <w:pStyle w:val="Header"/>
      <w:rPr>
        <w:rFonts w:ascii="Angsana New" w:hAnsi="Angsana New"/>
        <w:sz w:val="30"/>
        <w:szCs w:val="30"/>
      </w:rPr>
    </w:pPr>
  </w:p>
  <w:p w14:paraId="176A92F9" w14:textId="77777777" w:rsidR="001A2644" w:rsidRPr="006356CF" w:rsidRDefault="001A2644" w:rsidP="008136A9">
    <w:pPr>
      <w:pStyle w:val="Header"/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76468" w14:textId="77777777" w:rsidR="00A608D5" w:rsidRPr="00EF4EFF" w:rsidRDefault="00A608D5">
    <w:pPr>
      <w:pStyle w:val="Header"/>
      <w:rPr>
        <w:rFonts w:ascii="Angsana New" w:hAnsi="Angsana New"/>
        <w:sz w:val="32"/>
        <w:szCs w:val="32"/>
      </w:rPr>
    </w:pPr>
  </w:p>
  <w:p w14:paraId="1B202673" w14:textId="77777777" w:rsidR="00EF4EFF" w:rsidRPr="00EF4EFF" w:rsidRDefault="00EF4EFF">
    <w:pPr>
      <w:pStyle w:val="Header"/>
      <w:rPr>
        <w:rFonts w:ascii="Angsana New" w:hAnsi="Angsana New"/>
        <w:sz w:val="32"/>
        <w:szCs w:val="32"/>
      </w:rPr>
    </w:pPr>
  </w:p>
  <w:p w14:paraId="4D6242BE" w14:textId="77777777" w:rsidR="00EF4EFF" w:rsidRPr="00EF4EFF" w:rsidRDefault="00EF4EFF">
    <w:pPr>
      <w:pStyle w:val="Header"/>
      <w:rPr>
        <w:rFonts w:ascii="Angsana New" w:hAnsi="Angsana New"/>
        <w:sz w:val="32"/>
        <w:szCs w:val="32"/>
      </w:rPr>
    </w:pPr>
  </w:p>
  <w:p w14:paraId="293369D1" w14:textId="77777777" w:rsidR="00EF4EFF" w:rsidRPr="00EF4EFF" w:rsidRDefault="00EF4EFF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2B688D"/>
    <w:multiLevelType w:val="hybridMultilevel"/>
    <w:tmpl w:val="5C4E9CAE"/>
    <w:lvl w:ilvl="0" w:tplc="3B0CB75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1AAD0625"/>
    <w:multiLevelType w:val="hybridMultilevel"/>
    <w:tmpl w:val="0280235A"/>
    <w:lvl w:ilvl="0" w:tplc="A6208762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7115E53"/>
    <w:multiLevelType w:val="hybridMultilevel"/>
    <w:tmpl w:val="45D68252"/>
    <w:lvl w:ilvl="0" w:tplc="9638883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D1E235F"/>
    <w:multiLevelType w:val="hybridMultilevel"/>
    <w:tmpl w:val="BA967BF0"/>
    <w:lvl w:ilvl="0" w:tplc="FFFFFFFF">
      <w:start w:val="1"/>
      <w:numFmt w:val="bullet"/>
      <w:lvlText w:val="•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2601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3321" w:hanging="360"/>
      </w:pPr>
    </w:lvl>
    <w:lvl w:ilvl="2" w:tplc="0409001B" w:tentative="1">
      <w:start w:val="1"/>
      <w:numFmt w:val="lowerRoman"/>
      <w:lvlText w:val="%3."/>
      <w:lvlJc w:val="right"/>
      <w:pPr>
        <w:ind w:left="4041" w:hanging="180"/>
      </w:pPr>
    </w:lvl>
    <w:lvl w:ilvl="3" w:tplc="0409000F" w:tentative="1">
      <w:start w:val="1"/>
      <w:numFmt w:val="decimal"/>
      <w:lvlText w:val="%4."/>
      <w:lvlJc w:val="left"/>
      <w:pPr>
        <w:ind w:left="4761" w:hanging="360"/>
      </w:pPr>
    </w:lvl>
    <w:lvl w:ilvl="4" w:tplc="04090019" w:tentative="1">
      <w:start w:val="1"/>
      <w:numFmt w:val="lowerLetter"/>
      <w:lvlText w:val="%5."/>
      <w:lvlJc w:val="left"/>
      <w:pPr>
        <w:ind w:left="5481" w:hanging="360"/>
      </w:pPr>
    </w:lvl>
    <w:lvl w:ilvl="5" w:tplc="0409001B" w:tentative="1">
      <w:start w:val="1"/>
      <w:numFmt w:val="lowerRoman"/>
      <w:lvlText w:val="%6."/>
      <w:lvlJc w:val="right"/>
      <w:pPr>
        <w:ind w:left="6201" w:hanging="180"/>
      </w:pPr>
    </w:lvl>
    <w:lvl w:ilvl="6" w:tplc="0409000F" w:tentative="1">
      <w:start w:val="1"/>
      <w:numFmt w:val="decimal"/>
      <w:lvlText w:val="%7."/>
      <w:lvlJc w:val="left"/>
      <w:pPr>
        <w:ind w:left="6921" w:hanging="360"/>
      </w:pPr>
    </w:lvl>
    <w:lvl w:ilvl="7" w:tplc="04090019" w:tentative="1">
      <w:start w:val="1"/>
      <w:numFmt w:val="lowerLetter"/>
      <w:lvlText w:val="%8."/>
      <w:lvlJc w:val="left"/>
      <w:pPr>
        <w:ind w:left="7641" w:hanging="360"/>
      </w:pPr>
    </w:lvl>
    <w:lvl w:ilvl="8" w:tplc="0409001B" w:tentative="1">
      <w:start w:val="1"/>
      <w:numFmt w:val="lowerRoman"/>
      <w:lvlText w:val="%9."/>
      <w:lvlJc w:val="right"/>
      <w:pPr>
        <w:ind w:left="8361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47F26F56"/>
    <w:lvl w:ilvl="0" w:tplc="BB10C8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5742856"/>
    <w:multiLevelType w:val="multilevel"/>
    <w:tmpl w:val="A288E8D8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  <w:lang w:val="en-US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4A584F1E"/>
    <w:multiLevelType w:val="singleLevel"/>
    <w:tmpl w:val="0A1C0ED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8" w15:restartNumberingAfterBreak="0">
    <w:nsid w:val="64265E2F"/>
    <w:multiLevelType w:val="singleLevel"/>
    <w:tmpl w:val="990841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7D34A18"/>
    <w:multiLevelType w:val="hybridMultilevel"/>
    <w:tmpl w:val="9662C238"/>
    <w:lvl w:ilvl="0" w:tplc="2DBE270E">
      <w:start w:val="9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55443233">
    <w:abstractNumId w:val="7"/>
  </w:num>
  <w:num w:numId="2" w16cid:durableId="1599868287">
    <w:abstractNumId w:val="6"/>
  </w:num>
  <w:num w:numId="3" w16cid:durableId="2020813170">
    <w:abstractNumId w:val="10"/>
  </w:num>
  <w:num w:numId="4" w16cid:durableId="1978342647">
    <w:abstractNumId w:val="8"/>
  </w:num>
  <w:num w:numId="5" w16cid:durableId="972517653">
    <w:abstractNumId w:val="9"/>
  </w:num>
  <w:num w:numId="6" w16cid:durableId="2135058119">
    <w:abstractNumId w:val="4"/>
  </w:num>
  <w:num w:numId="7" w16cid:durableId="816721819">
    <w:abstractNumId w:val="3"/>
  </w:num>
  <w:num w:numId="8" w16cid:durableId="1695422127">
    <w:abstractNumId w:val="1"/>
  </w:num>
  <w:num w:numId="9" w16cid:durableId="472866370">
    <w:abstractNumId w:val="2"/>
  </w:num>
  <w:num w:numId="10" w16cid:durableId="640043492">
    <w:abstractNumId w:val="5"/>
  </w:num>
  <w:num w:numId="11" w16cid:durableId="244148683">
    <w:abstractNumId w:val="20"/>
  </w:num>
  <w:num w:numId="12" w16cid:durableId="2124643906">
    <w:abstractNumId w:val="15"/>
  </w:num>
  <w:num w:numId="13" w16cid:durableId="780536044">
    <w:abstractNumId w:val="30"/>
  </w:num>
  <w:num w:numId="14" w16cid:durableId="375853465">
    <w:abstractNumId w:val="18"/>
  </w:num>
  <w:num w:numId="15" w16cid:durableId="1545561119">
    <w:abstractNumId w:val="21"/>
  </w:num>
  <w:num w:numId="16" w16cid:durableId="1662345610">
    <w:abstractNumId w:val="23"/>
  </w:num>
  <w:num w:numId="17" w16cid:durableId="1431464742">
    <w:abstractNumId w:val="14"/>
  </w:num>
  <w:num w:numId="18" w16cid:durableId="647395641">
    <w:abstractNumId w:val="22"/>
  </w:num>
  <w:num w:numId="19" w16cid:durableId="960838744">
    <w:abstractNumId w:val="11"/>
  </w:num>
  <w:num w:numId="20" w16cid:durableId="40132079">
    <w:abstractNumId w:val="28"/>
  </w:num>
  <w:num w:numId="21" w16cid:durableId="1000700263">
    <w:abstractNumId w:val="25"/>
  </w:num>
  <w:num w:numId="22" w16cid:durableId="1870950504">
    <w:abstractNumId w:val="31"/>
  </w:num>
  <w:num w:numId="23" w16cid:durableId="39483532">
    <w:abstractNumId w:val="32"/>
  </w:num>
  <w:num w:numId="24" w16cid:durableId="802966729">
    <w:abstractNumId w:val="34"/>
  </w:num>
  <w:num w:numId="25" w16cid:durableId="952980682">
    <w:abstractNumId w:val="12"/>
  </w:num>
  <w:num w:numId="26" w16cid:durableId="282807892">
    <w:abstractNumId w:val="29"/>
  </w:num>
  <w:num w:numId="27" w16cid:durableId="783043380">
    <w:abstractNumId w:val="27"/>
  </w:num>
  <w:num w:numId="28" w16cid:durableId="1229457779">
    <w:abstractNumId w:val="19"/>
  </w:num>
  <w:num w:numId="29" w16cid:durableId="1901134536">
    <w:abstractNumId w:val="26"/>
  </w:num>
  <w:num w:numId="30" w16cid:durableId="352848600">
    <w:abstractNumId w:val="0"/>
  </w:num>
  <w:num w:numId="31" w16cid:durableId="2008945078">
    <w:abstractNumId w:val="33"/>
  </w:num>
  <w:num w:numId="32" w16cid:durableId="990250944">
    <w:abstractNumId w:val="17"/>
  </w:num>
  <w:num w:numId="33" w16cid:durableId="803736756">
    <w:abstractNumId w:val="24"/>
  </w:num>
  <w:num w:numId="34" w16cid:durableId="48501599">
    <w:abstractNumId w:val="16"/>
  </w:num>
  <w:num w:numId="35" w16cid:durableId="1127234575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877"/>
    <w:rsid w:val="000009E5"/>
    <w:rsid w:val="00000ADF"/>
    <w:rsid w:val="00000C77"/>
    <w:rsid w:val="000014DA"/>
    <w:rsid w:val="000014E1"/>
    <w:rsid w:val="00001B7D"/>
    <w:rsid w:val="0000204D"/>
    <w:rsid w:val="000021DC"/>
    <w:rsid w:val="00002A70"/>
    <w:rsid w:val="00002B26"/>
    <w:rsid w:val="00002C3F"/>
    <w:rsid w:val="000033DA"/>
    <w:rsid w:val="00004010"/>
    <w:rsid w:val="0000403E"/>
    <w:rsid w:val="00004273"/>
    <w:rsid w:val="00004E56"/>
    <w:rsid w:val="000056FD"/>
    <w:rsid w:val="0000580F"/>
    <w:rsid w:val="000059BE"/>
    <w:rsid w:val="00005DEA"/>
    <w:rsid w:val="00005E68"/>
    <w:rsid w:val="00006538"/>
    <w:rsid w:val="00006CA6"/>
    <w:rsid w:val="00006D35"/>
    <w:rsid w:val="00007362"/>
    <w:rsid w:val="00007703"/>
    <w:rsid w:val="00007C21"/>
    <w:rsid w:val="00007FC7"/>
    <w:rsid w:val="00010453"/>
    <w:rsid w:val="000105D4"/>
    <w:rsid w:val="000105DF"/>
    <w:rsid w:val="000116DA"/>
    <w:rsid w:val="00012105"/>
    <w:rsid w:val="00012287"/>
    <w:rsid w:val="000122C3"/>
    <w:rsid w:val="0001266A"/>
    <w:rsid w:val="00012CBF"/>
    <w:rsid w:val="0001311D"/>
    <w:rsid w:val="00013C85"/>
    <w:rsid w:val="000140BA"/>
    <w:rsid w:val="0001456F"/>
    <w:rsid w:val="000146D8"/>
    <w:rsid w:val="00014806"/>
    <w:rsid w:val="00014DC5"/>
    <w:rsid w:val="0001534D"/>
    <w:rsid w:val="000155A1"/>
    <w:rsid w:val="00015922"/>
    <w:rsid w:val="00015E7A"/>
    <w:rsid w:val="00015FFC"/>
    <w:rsid w:val="00016210"/>
    <w:rsid w:val="000165CC"/>
    <w:rsid w:val="00017018"/>
    <w:rsid w:val="0001704A"/>
    <w:rsid w:val="0001706D"/>
    <w:rsid w:val="0001729C"/>
    <w:rsid w:val="000172C6"/>
    <w:rsid w:val="000174DA"/>
    <w:rsid w:val="00020121"/>
    <w:rsid w:val="000201DB"/>
    <w:rsid w:val="00020C5E"/>
    <w:rsid w:val="00021022"/>
    <w:rsid w:val="00021989"/>
    <w:rsid w:val="000219D4"/>
    <w:rsid w:val="00021A53"/>
    <w:rsid w:val="00021CA2"/>
    <w:rsid w:val="00021DBA"/>
    <w:rsid w:val="00021DF4"/>
    <w:rsid w:val="00022622"/>
    <w:rsid w:val="0002289E"/>
    <w:rsid w:val="00022ECA"/>
    <w:rsid w:val="0002302E"/>
    <w:rsid w:val="000230AA"/>
    <w:rsid w:val="000231AC"/>
    <w:rsid w:val="00023600"/>
    <w:rsid w:val="0002397A"/>
    <w:rsid w:val="00023BCA"/>
    <w:rsid w:val="000244FF"/>
    <w:rsid w:val="0002458B"/>
    <w:rsid w:val="000248FD"/>
    <w:rsid w:val="00024925"/>
    <w:rsid w:val="00024C22"/>
    <w:rsid w:val="00024E1C"/>
    <w:rsid w:val="00025601"/>
    <w:rsid w:val="00025723"/>
    <w:rsid w:val="00025DFE"/>
    <w:rsid w:val="00025E61"/>
    <w:rsid w:val="0002739C"/>
    <w:rsid w:val="000274A5"/>
    <w:rsid w:val="00027810"/>
    <w:rsid w:val="00027B74"/>
    <w:rsid w:val="0003001A"/>
    <w:rsid w:val="000304F5"/>
    <w:rsid w:val="000307F6"/>
    <w:rsid w:val="00030BDD"/>
    <w:rsid w:val="00030F26"/>
    <w:rsid w:val="00030FB4"/>
    <w:rsid w:val="000317DE"/>
    <w:rsid w:val="00031C52"/>
    <w:rsid w:val="000327D3"/>
    <w:rsid w:val="0003282B"/>
    <w:rsid w:val="00032B3C"/>
    <w:rsid w:val="000332EF"/>
    <w:rsid w:val="00033340"/>
    <w:rsid w:val="00033CB9"/>
    <w:rsid w:val="00034153"/>
    <w:rsid w:val="00034970"/>
    <w:rsid w:val="00034E5C"/>
    <w:rsid w:val="000350A1"/>
    <w:rsid w:val="00035370"/>
    <w:rsid w:val="000355F0"/>
    <w:rsid w:val="00035B88"/>
    <w:rsid w:val="00035FF2"/>
    <w:rsid w:val="000365F2"/>
    <w:rsid w:val="000367CE"/>
    <w:rsid w:val="00036EA0"/>
    <w:rsid w:val="00037666"/>
    <w:rsid w:val="00037C58"/>
    <w:rsid w:val="00037DB2"/>
    <w:rsid w:val="00037DFB"/>
    <w:rsid w:val="000406CC"/>
    <w:rsid w:val="00040996"/>
    <w:rsid w:val="00040A3E"/>
    <w:rsid w:val="00040DBA"/>
    <w:rsid w:val="00041100"/>
    <w:rsid w:val="000419B3"/>
    <w:rsid w:val="00041A1C"/>
    <w:rsid w:val="00042783"/>
    <w:rsid w:val="00042C9A"/>
    <w:rsid w:val="000430D1"/>
    <w:rsid w:val="00043458"/>
    <w:rsid w:val="00043818"/>
    <w:rsid w:val="00043877"/>
    <w:rsid w:val="00043CAE"/>
    <w:rsid w:val="00043E9B"/>
    <w:rsid w:val="00043EC9"/>
    <w:rsid w:val="00044792"/>
    <w:rsid w:val="00045356"/>
    <w:rsid w:val="00045917"/>
    <w:rsid w:val="00045AFC"/>
    <w:rsid w:val="00045BC5"/>
    <w:rsid w:val="00046086"/>
    <w:rsid w:val="000462D6"/>
    <w:rsid w:val="0004689A"/>
    <w:rsid w:val="00046B32"/>
    <w:rsid w:val="00047574"/>
    <w:rsid w:val="00047ABD"/>
    <w:rsid w:val="00050B15"/>
    <w:rsid w:val="000511D2"/>
    <w:rsid w:val="00051363"/>
    <w:rsid w:val="00052321"/>
    <w:rsid w:val="00052D20"/>
    <w:rsid w:val="0005303C"/>
    <w:rsid w:val="00053350"/>
    <w:rsid w:val="00053481"/>
    <w:rsid w:val="00053ABE"/>
    <w:rsid w:val="00053CFB"/>
    <w:rsid w:val="00053EDB"/>
    <w:rsid w:val="00053F9F"/>
    <w:rsid w:val="00054339"/>
    <w:rsid w:val="000547DA"/>
    <w:rsid w:val="00054BE8"/>
    <w:rsid w:val="00054F4F"/>
    <w:rsid w:val="000551D1"/>
    <w:rsid w:val="00055240"/>
    <w:rsid w:val="0005554A"/>
    <w:rsid w:val="000555C7"/>
    <w:rsid w:val="000555D4"/>
    <w:rsid w:val="00055895"/>
    <w:rsid w:val="00055D98"/>
    <w:rsid w:val="000560EE"/>
    <w:rsid w:val="00056282"/>
    <w:rsid w:val="000562C6"/>
    <w:rsid w:val="00056B60"/>
    <w:rsid w:val="00056C49"/>
    <w:rsid w:val="000572DC"/>
    <w:rsid w:val="000578E8"/>
    <w:rsid w:val="00057A71"/>
    <w:rsid w:val="00057EE8"/>
    <w:rsid w:val="000606B8"/>
    <w:rsid w:val="000619F8"/>
    <w:rsid w:val="00061B7D"/>
    <w:rsid w:val="00061F4D"/>
    <w:rsid w:val="00061F54"/>
    <w:rsid w:val="00062356"/>
    <w:rsid w:val="00062ABE"/>
    <w:rsid w:val="0006334C"/>
    <w:rsid w:val="000633FF"/>
    <w:rsid w:val="000634E3"/>
    <w:rsid w:val="00063527"/>
    <w:rsid w:val="00063BB5"/>
    <w:rsid w:val="00063F83"/>
    <w:rsid w:val="00064001"/>
    <w:rsid w:val="000649D3"/>
    <w:rsid w:val="0006556C"/>
    <w:rsid w:val="00065D11"/>
    <w:rsid w:val="00065E70"/>
    <w:rsid w:val="00066165"/>
    <w:rsid w:val="000664CA"/>
    <w:rsid w:val="000668B8"/>
    <w:rsid w:val="00070281"/>
    <w:rsid w:val="00070976"/>
    <w:rsid w:val="00071156"/>
    <w:rsid w:val="0007126B"/>
    <w:rsid w:val="0007163F"/>
    <w:rsid w:val="000718E1"/>
    <w:rsid w:val="00071998"/>
    <w:rsid w:val="00071C3B"/>
    <w:rsid w:val="00071C51"/>
    <w:rsid w:val="0007266E"/>
    <w:rsid w:val="00072B3B"/>
    <w:rsid w:val="00072BFE"/>
    <w:rsid w:val="000735C2"/>
    <w:rsid w:val="0007367E"/>
    <w:rsid w:val="00073C8B"/>
    <w:rsid w:val="00073E9F"/>
    <w:rsid w:val="000740C1"/>
    <w:rsid w:val="00074E0F"/>
    <w:rsid w:val="000750C9"/>
    <w:rsid w:val="000758D3"/>
    <w:rsid w:val="00075C7A"/>
    <w:rsid w:val="0007623A"/>
    <w:rsid w:val="00076ED8"/>
    <w:rsid w:val="00077073"/>
    <w:rsid w:val="000770A3"/>
    <w:rsid w:val="000770D5"/>
    <w:rsid w:val="00077E45"/>
    <w:rsid w:val="00077F49"/>
    <w:rsid w:val="000801F3"/>
    <w:rsid w:val="00080207"/>
    <w:rsid w:val="00080578"/>
    <w:rsid w:val="00080750"/>
    <w:rsid w:val="00080F54"/>
    <w:rsid w:val="00081085"/>
    <w:rsid w:val="000811C8"/>
    <w:rsid w:val="0008128E"/>
    <w:rsid w:val="000822CF"/>
    <w:rsid w:val="000822EB"/>
    <w:rsid w:val="00082681"/>
    <w:rsid w:val="0008302E"/>
    <w:rsid w:val="000835A6"/>
    <w:rsid w:val="00083A34"/>
    <w:rsid w:val="000844ED"/>
    <w:rsid w:val="0008458E"/>
    <w:rsid w:val="0008463A"/>
    <w:rsid w:val="00084954"/>
    <w:rsid w:val="00084CD4"/>
    <w:rsid w:val="000851D7"/>
    <w:rsid w:val="0008547B"/>
    <w:rsid w:val="000857DA"/>
    <w:rsid w:val="0008596E"/>
    <w:rsid w:val="00085CFC"/>
    <w:rsid w:val="000862DB"/>
    <w:rsid w:val="00086595"/>
    <w:rsid w:val="0008674D"/>
    <w:rsid w:val="00086DCE"/>
    <w:rsid w:val="00087033"/>
    <w:rsid w:val="0008705C"/>
    <w:rsid w:val="00087201"/>
    <w:rsid w:val="00087DFC"/>
    <w:rsid w:val="00087F72"/>
    <w:rsid w:val="00090123"/>
    <w:rsid w:val="0009035D"/>
    <w:rsid w:val="000903A0"/>
    <w:rsid w:val="00090785"/>
    <w:rsid w:val="00090875"/>
    <w:rsid w:val="00090A50"/>
    <w:rsid w:val="00090DA9"/>
    <w:rsid w:val="000911DA"/>
    <w:rsid w:val="00091463"/>
    <w:rsid w:val="00091BCB"/>
    <w:rsid w:val="00091D03"/>
    <w:rsid w:val="00091F3A"/>
    <w:rsid w:val="00091F93"/>
    <w:rsid w:val="000930FF"/>
    <w:rsid w:val="000932BA"/>
    <w:rsid w:val="00093A48"/>
    <w:rsid w:val="000942F1"/>
    <w:rsid w:val="000954A7"/>
    <w:rsid w:val="00095AAF"/>
    <w:rsid w:val="00096576"/>
    <w:rsid w:val="00096725"/>
    <w:rsid w:val="000968D0"/>
    <w:rsid w:val="00096979"/>
    <w:rsid w:val="00096A9A"/>
    <w:rsid w:val="00096BED"/>
    <w:rsid w:val="0009706D"/>
    <w:rsid w:val="000970BA"/>
    <w:rsid w:val="00097669"/>
    <w:rsid w:val="00097B92"/>
    <w:rsid w:val="00097C58"/>
    <w:rsid w:val="00097E39"/>
    <w:rsid w:val="00097E68"/>
    <w:rsid w:val="00097F77"/>
    <w:rsid w:val="000A1134"/>
    <w:rsid w:val="000A1304"/>
    <w:rsid w:val="000A1475"/>
    <w:rsid w:val="000A1524"/>
    <w:rsid w:val="000A1B86"/>
    <w:rsid w:val="000A1D13"/>
    <w:rsid w:val="000A1EA7"/>
    <w:rsid w:val="000A23CE"/>
    <w:rsid w:val="000A2508"/>
    <w:rsid w:val="000A2940"/>
    <w:rsid w:val="000A2B1C"/>
    <w:rsid w:val="000A2B76"/>
    <w:rsid w:val="000A2CA9"/>
    <w:rsid w:val="000A3231"/>
    <w:rsid w:val="000A43E8"/>
    <w:rsid w:val="000A45F2"/>
    <w:rsid w:val="000A46B8"/>
    <w:rsid w:val="000A4BAD"/>
    <w:rsid w:val="000A4D57"/>
    <w:rsid w:val="000A4DB4"/>
    <w:rsid w:val="000A548C"/>
    <w:rsid w:val="000A5B6E"/>
    <w:rsid w:val="000A5E03"/>
    <w:rsid w:val="000A6652"/>
    <w:rsid w:val="000A66C4"/>
    <w:rsid w:val="000A69D3"/>
    <w:rsid w:val="000A6A04"/>
    <w:rsid w:val="000A724F"/>
    <w:rsid w:val="000A7410"/>
    <w:rsid w:val="000A7517"/>
    <w:rsid w:val="000A7783"/>
    <w:rsid w:val="000B03BD"/>
    <w:rsid w:val="000B0B5E"/>
    <w:rsid w:val="000B16D6"/>
    <w:rsid w:val="000B19DB"/>
    <w:rsid w:val="000B21D7"/>
    <w:rsid w:val="000B269E"/>
    <w:rsid w:val="000B27BE"/>
    <w:rsid w:val="000B2B2A"/>
    <w:rsid w:val="000B3CDF"/>
    <w:rsid w:val="000B3F47"/>
    <w:rsid w:val="000B406B"/>
    <w:rsid w:val="000B446D"/>
    <w:rsid w:val="000B47FD"/>
    <w:rsid w:val="000B4817"/>
    <w:rsid w:val="000B4F59"/>
    <w:rsid w:val="000B50BC"/>
    <w:rsid w:val="000B562F"/>
    <w:rsid w:val="000B572F"/>
    <w:rsid w:val="000B5B8F"/>
    <w:rsid w:val="000B644E"/>
    <w:rsid w:val="000B6A85"/>
    <w:rsid w:val="000B6CAB"/>
    <w:rsid w:val="000B6EE5"/>
    <w:rsid w:val="000B719C"/>
    <w:rsid w:val="000B7942"/>
    <w:rsid w:val="000B7B91"/>
    <w:rsid w:val="000B7D4F"/>
    <w:rsid w:val="000B7D77"/>
    <w:rsid w:val="000B7DFA"/>
    <w:rsid w:val="000C096F"/>
    <w:rsid w:val="000C09E4"/>
    <w:rsid w:val="000C0DE9"/>
    <w:rsid w:val="000C1AA2"/>
    <w:rsid w:val="000C1EE9"/>
    <w:rsid w:val="000C32A7"/>
    <w:rsid w:val="000C47D4"/>
    <w:rsid w:val="000C4906"/>
    <w:rsid w:val="000C4AB0"/>
    <w:rsid w:val="000C4B70"/>
    <w:rsid w:val="000C4BA3"/>
    <w:rsid w:val="000C4C9E"/>
    <w:rsid w:val="000C50D0"/>
    <w:rsid w:val="000C5791"/>
    <w:rsid w:val="000C5C6B"/>
    <w:rsid w:val="000C5FAD"/>
    <w:rsid w:val="000C5FFF"/>
    <w:rsid w:val="000C60D3"/>
    <w:rsid w:val="000C657D"/>
    <w:rsid w:val="000C67A6"/>
    <w:rsid w:val="000C685A"/>
    <w:rsid w:val="000C6CB9"/>
    <w:rsid w:val="000C748F"/>
    <w:rsid w:val="000C74D1"/>
    <w:rsid w:val="000C75C0"/>
    <w:rsid w:val="000C75FF"/>
    <w:rsid w:val="000C7A0E"/>
    <w:rsid w:val="000C7C42"/>
    <w:rsid w:val="000C7D77"/>
    <w:rsid w:val="000D0758"/>
    <w:rsid w:val="000D07D7"/>
    <w:rsid w:val="000D0CA9"/>
    <w:rsid w:val="000D0DA2"/>
    <w:rsid w:val="000D0EA5"/>
    <w:rsid w:val="000D0EB3"/>
    <w:rsid w:val="000D1243"/>
    <w:rsid w:val="000D148B"/>
    <w:rsid w:val="000D16AC"/>
    <w:rsid w:val="000D1A67"/>
    <w:rsid w:val="000D211D"/>
    <w:rsid w:val="000D2722"/>
    <w:rsid w:val="000D2812"/>
    <w:rsid w:val="000D2FF6"/>
    <w:rsid w:val="000D3773"/>
    <w:rsid w:val="000D3815"/>
    <w:rsid w:val="000D3FBA"/>
    <w:rsid w:val="000D4363"/>
    <w:rsid w:val="000D4491"/>
    <w:rsid w:val="000D4ADD"/>
    <w:rsid w:val="000D5668"/>
    <w:rsid w:val="000D57B0"/>
    <w:rsid w:val="000D5A4A"/>
    <w:rsid w:val="000D5E01"/>
    <w:rsid w:val="000D60D6"/>
    <w:rsid w:val="000D668C"/>
    <w:rsid w:val="000D6B0A"/>
    <w:rsid w:val="000D6E5F"/>
    <w:rsid w:val="000D712D"/>
    <w:rsid w:val="000D72E4"/>
    <w:rsid w:val="000D7365"/>
    <w:rsid w:val="000E0EB1"/>
    <w:rsid w:val="000E1349"/>
    <w:rsid w:val="000E1CAD"/>
    <w:rsid w:val="000E219E"/>
    <w:rsid w:val="000E21D3"/>
    <w:rsid w:val="000E237E"/>
    <w:rsid w:val="000E24B4"/>
    <w:rsid w:val="000E2A0B"/>
    <w:rsid w:val="000E3139"/>
    <w:rsid w:val="000E3286"/>
    <w:rsid w:val="000E328B"/>
    <w:rsid w:val="000E3938"/>
    <w:rsid w:val="000E3CE2"/>
    <w:rsid w:val="000E45D7"/>
    <w:rsid w:val="000E4E79"/>
    <w:rsid w:val="000E4F96"/>
    <w:rsid w:val="000E529E"/>
    <w:rsid w:val="000E5506"/>
    <w:rsid w:val="000E5B69"/>
    <w:rsid w:val="000E5CCF"/>
    <w:rsid w:val="000E6088"/>
    <w:rsid w:val="000E62C2"/>
    <w:rsid w:val="000E7A9E"/>
    <w:rsid w:val="000F0070"/>
    <w:rsid w:val="000F0483"/>
    <w:rsid w:val="000F04D7"/>
    <w:rsid w:val="000F0C1D"/>
    <w:rsid w:val="000F1238"/>
    <w:rsid w:val="000F1368"/>
    <w:rsid w:val="000F1775"/>
    <w:rsid w:val="000F1C4B"/>
    <w:rsid w:val="000F1F71"/>
    <w:rsid w:val="000F1FC7"/>
    <w:rsid w:val="000F2101"/>
    <w:rsid w:val="000F2107"/>
    <w:rsid w:val="000F22D0"/>
    <w:rsid w:val="000F22D2"/>
    <w:rsid w:val="000F28A6"/>
    <w:rsid w:val="000F2F21"/>
    <w:rsid w:val="000F3346"/>
    <w:rsid w:val="000F3D83"/>
    <w:rsid w:val="000F428B"/>
    <w:rsid w:val="000F45B8"/>
    <w:rsid w:val="000F4923"/>
    <w:rsid w:val="000F4C16"/>
    <w:rsid w:val="000F4CC6"/>
    <w:rsid w:val="000F5069"/>
    <w:rsid w:val="000F5267"/>
    <w:rsid w:val="000F546E"/>
    <w:rsid w:val="000F571A"/>
    <w:rsid w:val="000F576B"/>
    <w:rsid w:val="000F58A2"/>
    <w:rsid w:val="000F5D2C"/>
    <w:rsid w:val="000F60B9"/>
    <w:rsid w:val="000F61ED"/>
    <w:rsid w:val="000F67AF"/>
    <w:rsid w:val="000F6991"/>
    <w:rsid w:val="000F71E9"/>
    <w:rsid w:val="000F7428"/>
    <w:rsid w:val="000F7C9D"/>
    <w:rsid w:val="000F7DA6"/>
    <w:rsid w:val="001002A2"/>
    <w:rsid w:val="001004B8"/>
    <w:rsid w:val="001004F9"/>
    <w:rsid w:val="00100E11"/>
    <w:rsid w:val="00100F8A"/>
    <w:rsid w:val="00100F99"/>
    <w:rsid w:val="00101388"/>
    <w:rsid w:val="00101868"/>
    <w:rsid w:val="00101BE2"/>
    <w:rsid w:val="00101DC3"/>
    <w:rsid w:val="00101EE2"/>
    <w:rsid w:val="00101F1B"/>
    <w:rsid w:val="00102E97"/>
    <w:rsid w:val="001032F5"/>
    <w:rsid w:val="0010354F"/>
    <w:rsid w:val="00103B02"/>
    <w:rsid w:val="00103DC4"/>
    <w:rsid w:val="001044EE"/>
    <w:rsid w:val="00104A5E"/>
    <w:rsid w:val="001056D2"/>
    <w:rsid w:val="00105A5F"/>
    <w:rsid w:val="0010606D"/>
    <w:rsid w:val="00106084"/>
    <w:rsid w:val="00106678"/>
    <w:rsid w:val="00107816"/>
    <w:rsid w:val="00107AA1"/>
    <w:rsid w:val="00107B1C"/>
    <w:rsid w:val="001108D8"/>
    <w:rsid w:val="00110B94"/>
    <w:rsid w:val="0011110D"/>
    <w:rsid w:val="00111222"/>
    <w:rsid w:val="001114E1"/>
    <w:rsid w:val="0011182B"/>
    <w:rsid w:val="001121C7"/>
    <w:rsid w:val="001123A2"/>
    <w:rsid w:val="00112931"/>
    <w:rsid w:val="00112B8F"/>
    <w:rsid w:val="00113FD2"/>
    <w:rsid w:val="001141CC"/>
    <w:rsid w:val="001143AF"/>
    <w:rsid w:val="00114784"/>
    <w:rsid w:val="00114EE4"/>
    <w:rsid w:val="001151FF"/>
    <w:rsid w:val="00115A50"/>
    <w:rsid w:val="00116512"/>
    <w:rsid w:val="00116569"/>
    <w:rsid w:val="0011663D"/>
    <w:rsid w:val="00116825"/>
    <w:rsid w:val="00116A04"/>
    <w:rsid w:val="00116BAE"/>
    <w:rsid w:val="00116CC9"/>
    <w:rsid w:val="00116CE4"/>
    <w:rsid w:val="001173A8"/>
    <w:rsid w:val="00117549"/>
    <w:rsid w:val="0011798F"/>
    <w:rsid w:val="00117A4C"/>
    <w:rsid w:val="0012048E"/>
    <w:rsid w:val="001204F1"/>
    <w:rsid w:val="0012064B"/>
    <w:rsid w:val="00120875"/>
    <w:rsid w:val="00120C98"/>
    <w:rsid w:val="00121330"/>
    <w:rsid w:val="0012163B"/>
    <w:rsid w:val="001219D6"/>
    <w:rsid w:val="00121F79"/>
    <w:rsid w:val="00122721"/>
    <w:rsid w:val="001232B4"/>
    <w:rsid w:val="00123473"/>
    <w:rsid w:val="0012396E"/>
    <w:rsid w:val="00123BEE"/>
    <w:rsid w:val="00124130"/>
    <w:rsid w:val="00124197"/>
    <w:rsid w:val="0012434B"/>
    <w:rsid w:val="00124652"/>
    <w:rsid w:val="001247C1"/>
    <w:rsid w:val="00124ACD"/>
    <w:rsid w:val="00124C67"/>
    <w:rsid w:val="00124C6D"/>
    <w:rsid w:val="00124F14"/>
    <w:rsid w:val="00125568"/>
    <w:rsid w:val="00125678"/>
    <w:rsid w:val="0012585B"/>
    <w:rsid w:val="001258A0"/>
    <w:rsid w:val="001267A2"/>
    <w:rsid w:val="001269DB"/>
    <w:rsid w:val="001276F2"/>
    <w:rsid w:val="00127B20"/>
    <w:rsid w:val="00127B59"/>
    <w:rsid w:val="00127C62"/>
    <w:rsid w:val="001309B0"/>
    <w:rsid w:val="00130A4F"/>
    <w:rsid w:val="00130BC7"/>
    <w:rsid w:val="00130E14"/>
    <w:rsid w:val="00131145"/>
    <w:rsid w:val="0013131A"/>
    <w:rsid w:val="0013145E"/>
    <w:rsid w:val="00131A5B"/>
    <w:rsid w:val="00131C62"/>
    <w:rsid w:val="00132790"/>
    <w:rsid w:val="00132816"/>
    <w:rsid w:val="00132B98"/>
    <w:rsid w:val="001334AB"/>
    <w:rsid w:val="00133834"/>
    <w:rsid w:val="0013401B"/>
    <w:rsid w:val="00134ED9"/>
    <w:rsid w:val="00135510"/>
    <w:rsid w:val="001357EF"/>
    <w:rsid w:val="00135E1A"/>
    <w:rsid w:val="0013608E"/>
    <w:rsid w:val="00136927"/>
    <w:rsid w:val="00136B6A"/>
    <w:rsid w:val="00136DD2"/>
    <w:rsid w:val="00136F4F"/>
    <w:rsid w:val="00137919"/>
    <w:rsid w:val="00140012"/>
    <w:rsid w:val="00140E0D"/>
    <w:rsid w:val="00141191"/>
    <w:rsid w:val="001411FD"/>
    <w:rsid w:val="00141282"/>
    <w:rsid w:val="00141330"/>
    <w:rsid w:val="00141530"/>
    <w:rsid w:val="00141763"/>
    <w:rsid w:val="00142176"/>
    <w:rsid w:val="00143254"/>
    <w:rsid w:val="0014377D"/>
    <w:rsid w:val="00143DE9"/>
    <w:rsid w:val="00143F16"/>
    <w:rsid w:val="001440DE"/>
    <w:rsid w:val="00145926"/>
    <w:rsid w:val="00146A5B"/>
    <w:rsid w:val="00146FCE"/>
    <w:rsid w:val="00147669"/>
    <w:rsid w:val="001476CC"/>
    <w:rsid w:val="00147906"/>
    <w:rsid w:val="00147A9B"/>
    <w:rsid w:val="00147C6E"/>
    <w:rsid w:val="00147E0B"/>
    <w:rsid w:val="0015074D"/>
    <w:rsid w:val="001509FA"/>
    <w:rsid w:val="00150A65"/>
    <w:rsid w:val="00150E24"/>
    <w:rsid w:val="001518D8"/>
    <w:rsid w:val="00151E6E"/>
    <w:rsid w:val="0015217D"/>
    <w:rsid w:val="0015275D"/>
    <w:rsid w:val="00152EBD"/>
    <w:rsid w:val="00153569"/>
    <w:rsid w:val="00153D48"/>
    <w:rsid w:val="00154046"/>
    <w:rsid w:val="001544E3"/>
    <w:rsid w:val="0015474E"/>
    <w:rsid w:val="00154AF0"/>
    <w:rsid w:val="00154EA5"/>
    <w:rsid w:val="00155095"/>
    <w:rsid w:val="00155876"/>
    <w:rsid w:val="00156320"/>
    <w:rsid w:val="001567D1"/>
    <w:rsid w:val="00156AC5"/>
    <w:rsid w:val="00156AD0"/>
    <w:rsid w:val="00156AE0"/>
    <w:rsid w:val="00156C31"/>
    <w:rsid w:val="00157099"/>
    <w:rsid w:val="00157470"/>
    <w:rsid w:val="00157C44"/>
    <w:rsid w:val="00157FAF"/>
    <w:rsid w:val="001602B5"/>
    <w:rsid w:val="0016114B"/>
    <w:rsid w:val="001615EF"/>
    <w:rsid w:val="00161F24"/>
    <w:rsid w:val="00162AFA"/>
    <w:rsid w:val="00162B8B"/>
    <w:rsid w:val="00162B94"/>
    <w:rsid w:val="00162D81"/>
    <w:rsid w:val="00162E11"/>
    <w:rsid w:val="00163AB1"/>
    <w:rsid w:val="00163E75"/>
    <w:rsid w:val="00164215"/>
    <w:rsid w:val="001651BB"/>
    <w:rsid w:val="00165438"/>
    <w:rsid w:val="00165539"/>
    <w:rsid w:val="00165545"/>
    <w:rsid w:val="00165EB4"/>
    <w:rsid w:val="00167412"/>
    <w:rsid w:val="00167A99"/>
    <w:rsid w:val="00167C89"/>
    <w:rsid w:val="00167F0F"/>
    <w:rsid w:val="001703A3"/>
    <w:rsid w:val="00170703"/>
    <w:rsid w:val="0017135B"/>
    <w:rsid w:val="0017148E"/>
    <w:rsid w:val="001714E3"/>
    <w:rsid w:val="001718AD"/>
    <w:rsid w:val="001724CD"/>
    <w:rsid w:val="0017286A"/>
    <w:rsid w:val="00172AD9"/>
    <w:rsid w:val="00172FAB"/>
    <w:rsid w:val="00172FD7"/>
    <w:rsid w:val="0017302C"/>
    <w:rsid w:val="00173342"/>
    <w:rsid w:val="001736C5"/>
    <w:rsid w:val="00174956"/>
    <w:rsid w:val="00175345"/>
    <w:rsid w:val="001757BB"/>
    <w:rsid w:val="00175D29"/>
    <w:rsid w:val="00175F89"/>
    <w:rsid w:val="001760F4"/>
    <w:rsid w:val="00176381"/>
    <w:rsid w:val="00176392"/>
    <w:rsid w:val="001763BD"/>
    <w:rsid w:val="001765F5"/>
    <w:rsid w:val="00176750"/>
    <w:rsid w:val="00176E2C"/>
    <w:rsid w:val="00176E68"/>
    <w:rsid w:val="00176E9F"/>
    <w:rsid w:val="00176F92"/>
    <w:rsid w:val="001772D2"/>
    <w:rsid w:val="00177599"/>
    <w:rsid w:val="001779CB"/>
    <w:rsid w:val="00177B15"/>
    <w:rsid w:val="00177B4B"/>
    <w:rsid w:val="0018001D"/>
    <w:rsid w:val="001800F8"/>
    <w:rsid w:val="00180836"/>
    <w:rsid w:val="00180C61"/>
    <w:rsid w:val="00180CC5"/>
    <w:rsid w:val="00181950"/>
    <w:rsid w:val="00181AC2"/>
    <w:rsid w:val="00181AD2"/>
    <w:rsid w:val="00181F17"/>
    <w:rsid w:val="001823A0"/>
    <w:rsid w:val="00182C91"/>
    <w:rsid w:val="00182DC4"/>
    <w:rsid w:val="001832A6"/>
    <w:rsid w:val="00183302"/>
    <w:rsid w:val="00183782"/>
    <w:rsid w:val="00183DFB"/>
    <w:rsid w:val="00184182"/>
    <w:rsid w:val="0018420A"/>
    <w:rsid w:val="0018435F"/>
    <w:rsid w:val="001847C5"/>
    <w:rsid w:val="00184B6F"/>
    <w:rsid w:val="00184C33"/>
    <w:rsid w:val="00184CCA"/>
    <w:rsid w:val="00185518"/>
    <w:rsid w:val="00185636"/>
    <w:rsid w:val="00185688"/>
    <w:rsid w:val="00185820"/>
    <w:rsid w:val="00185A37"/>
    <w:rsid w:val="00186413"/>
    <w:rsid w:val="00186ABB"/>
    <w:rsid w:val="00187117"/>
    <w:rsid w:val="00187508"/>
    <w:rsid w:val="00187957"/>
    <w:rsid w:val="00187D73"/>
    <w:rsid w:val="00187DE8"/>
    <w:rsid w:val="00187DF3"/>
    <w:rsid w:val="00187FFC"/>
    <w:rsid w:val="001903D9"/>
    <w:rsid w:val="001904B2"/>
    <w:rsid w:val="00190C47"/>
    <w:rsid w:val="0019111E"/>
    <w:rsid w:val="001911B7"/>
    <w:rsid w:val="001917BD"/>
    <w:rsid w:val="00191844"/>
    <w:rsid w:val="00191A52"/>
    <w:rsid w:val="00191C76"/>
    <w:rsid w:val="00191F14"/>
    <w:rsid w:val="0019205F"/>
    <w:rsid w:val="0019227B"/>
    <w:rsid w:val="00192633"/>
    <w:rsid w:val="001928AB"/>
    <w:rsid w:val="001928FE"/>
    <w:rsid w:val="00192CB0"/>
    <w:rsid w:val="00193687"/>
    <w:rsid w:val="00193F71"/>
    <w:rsid w:val="001942AE"/>
    <w:rsid w:val="00194A9F"/>
    <w:rsid w:val="00194F20"/>
    <w:rsid w:val="00195681"/>
    <w:rsid w:val="001959AC"/>
    <w:rsid w:val="00195C11"/>
    <w:rsid w:val="0019604B"/>
    <w:rsid w:val="0019621D"/>
    <w:rsid w:val="001964B0"/>
    <w:rsid w:val="001968E7"/>
    <w:rsid w:val="00196B53"/>
    <w:rsid w:val="00196EDB"/>
    <w:rsid w:val="001976D1"/>
    <w:rsid w:val="00197753"/>
    <w:rsid w:val="00197917"/>
    <w:rsid w:val="00197A85"/>
    <w:rsid w:val="001A043B"/>
    <w:rsid w:val="001A0939"/>
    <w:rsid w:val="001A0C73"/>
    <w:rsid w:val="001A0CF6"/>
    <w:rsid w:val="001A105A"/>
    <w:rsid w:val="001A14F5"/>
    <w:rsid w:val="001A18D3"/>
    <w:rsid w:val="001A1A4A"/>
    <w:rsid w:val="001A1E8D"/>
    <w:rsid w:val="001A21E0"/>
    <w:rsid w:val="001A2216"/>
    <w:rsid w:val="001A2644"/>
    <w:rsid w:val="001A26EB"/>
    <w:rsid w:val="001A2F52"/>
    <w:rsid w:val="001A321E"/>
    <w:rsid w:val="001A3D66"/>
    <w:rsid w:val="001A3DC2"/>
    <w:rsid w:val="001A3FC1"/>
    <w:rsid w:val="001A4046"/>
    <w:rsid w:val="001A40CF"/>
    <w:rsid w:val="001A4B6B"/>
    <w:rsid w:val="001A4D72"/>
    <w:rsid w:val="001A50A3"/>
    <w:rsid w:val="001A5163"/>
    <w:rsid w:val="001A5322"/>
    <w:rsid w:val="001A5917"/>
    <w:rsid w:val="001A59FA"/>
    <w:rsid w:val="001A5BA0"/>
    <w:rsid w:val="001A5C08"/>
    <w:rsid w:val="001A6231"/>
    <w:rsid w:val="001A6387"/>
    <w:rsid w:val="001A682E"/>
    <w:rsid w:val="001A6E18"/>
    <w:rsid w:val="001A7495"/>
    <w:rsid w:val="001A7F27"/>
    <w:rsid w:val="001B07CC"/>
    <w:rsid w:val="001B0872"/>
    <w:rsid w:val="001B130E"/>
    <w:rsid w:val="001B13D8"/>
    <w:rsid w:val="001B164A"/>
    <w:rsid w:val="001B1CF1"/>
    <w:rsid w:val="001B2AAF"/>
    <w:rsid w:val="001B2B6C"/>
    <w:rsid w:val="001B3309"/>
    <w:rsid w:val="001B3318"/>
    <w:rsid w:val="001B46CB"/>
    <w:rsid w:val="001B4963"/>
    <w:rsid w:val="001B5F8B"/>
    <w:rsid w:val="001B60FC"/>
    <w:rsid w:val="001B65D1"/>
    <w:rsid w:val="001B6675"/>
    <w:rsid w:val="001B6BC2"/>
    <w:rsid w:val="001B723D"/>
    <w:rsid w:val="001B7266"/>
    <w:rsid w:val="001B7E79"/>
    <w:rsid w:val="001C0688"/>
    <w:rsid w:val="001C06D4"/>
    <w:rsid w:val="001C06E3"/>
    <w:rsid w:val="001C079E"/>
    <w:rsid w:val="001C0F6C"/>
    <w:rsid w:val="001C0F6E"/>
    <w:rsid w:val="001C1006"/>
    <w:rsid w:val="001C128D"/>
    <w:rsid w:val="001C1550"/>
    <w:rsid w:val="001C193A"/>
    <w:rsid w:val="001C1BD1"/>
    <w:rsid w:val="001C1C45"/>
    <w:rsid w:val="001C22C4"/>
    <w:rsid w:val="001C2893"/>
    <w:rsid w:val="001C2AF6"/>
    <w:rsid w:val="001C2FB8"/>
    <w:rsid w:val="001C3108"/>
    <w:rsid w:val="001C3357"/>
    <w:rsid w:val="001C357D"/>
    <w:rsid w:val="001C3730"/>
    <w:rsid w:val="001C3986"/>
    <w:rsid w:val="001C3B68"/>
    <w:rsid w:val="001C3D2F"/>
    <w:rsid w:val="001C4076"/>
    <w:rsid w:val="001C44EC"/>
    <w:rsid w:val="001C451C"/>
    <w:rsid w:val="001C46FE"/>
    <w:rsid w:val="001C4F00"/>
    <w:rsid w:val="001C4FE6"/>
    <w:rsid w:val="001C5341"/>
    <w:rsid w:val="001C5415"/>
    <w:rsid w:val="001C576B"/>
    <w:rsid w:val="001C58AB"/>
    <w:rsid w:val="001C5C3E"/>
    <w:rsid w:val="001C5F5B"/>
    <w:rsid w:val="001C61ED"/>
    <w:rsid w:val="001C66AB"/>
    <w:rsid w:val="001C6C9D"/>
    <w:rsid w:val="001C716B"/>
    <w:rsid w:val="001C71AB"/>
    <w:rsid w:val="001C7A2D"/>
    <w:rsid w:val="001D0243"/>
    <w:rsid w:val="001D07D4"/>
    <w:rsid w:val="001D0D34"/>
    <w:rsid w:val="001D1A23"/>
    <w:rsid w:val="001D1A78"/>
    <w:rsid w:val="001D1A83"/>
    <w:rsid w:val="001D27F6"/>
    <w:rsid w:val="001D2E03"/>
    <w:rsid w:val="001D2E98"/>
    <w:rsid w:val="001D3430"/>
    <w:rsid w:val="001D34C0"/>
    <w:rsid w:val="001D36B8"/>
    <w:rsid w:val="001D36BF"/>
    <w:rsid w:val="001D37A6"/>
    <w:rsid w:val="001D3826"/>
    <w:rsid w:val="001D3C61"/>
    <w:rsid w:val="001D40D4"/>
    <w:rsid w:val="001D41BD"/>
    <w:rsid w:val="001D4CCC"/>
    <w:rsid w:val="001D5B8E"/>
    <w:rsid w:val="001D5BBB"/>
    <w:rsid w:val="001D6489"/>
    <w:rsid w:val="001D7101"/>
    <w:rsid w:val="001D784B"/>
    <w:rsid w:val="001D793B"/>
    <w:rsid w:val="001D7A4C"/>
    <w:rsid w:val="001E009A"/>
    <w:rsid w:val="001E032D"/>
    <w:rsid w:val="001E08B4"/>
    <w:rsid w:val="001E0B22"/>
    <w:rsid w:val="001E0F6D"/>
    <w:rsid w:val="001E12C3"/>
    <w:rsid w:val="001E12E2"/>
    <w:rsid w:val="001E1D9D"/>
    <w:rsid w:val="001E206D"/>
    <w:rsid w:val="001E2570"/>
    <w:rsid w:val="001E28D2"/>
    <w:rsid w:val="001E2E68"/>
    <w:rsid w:val="001E3205"/>
    <w:rsid w:val="001E36BA"/>
    <w:rsid w:val="001E3852"/>
    <w:rsid w:val="001E3DAE"/>
    <w:rsid w:val="001E51B5"/>
    <w:rsid w:val="001E5319"/>
    <w:rsid w:val="001E537E"/>
    <w:rsid w:val="001E5D54"/>
    <w:rsid w:val="001E5DFF"/>
    <w:rsid w:val="001E66AB"/>
    <w:rsid w:val="001E67D4"/>
    <w:rsid w:val="001E685F"/>
    <w:rsid w:val="001E6879"/>
    <w:rsid w:val="001E6C00"/>
    <w:rsid w:val="001E6CE8"/>
    <w:rsid w:val="001E6CF3"/>
    <w:rsid w:val="001E6DAE"/>
    <w:rsid w:val="001E76DD"/>
    <w:rsid w:val="001E77A5"/>
    <w:rsid w:val="001E77B8"/>
    <w:rsid w:val="001E7EC4"/>
    <w:rsid w:val="001F02BB"/>
    <w:rsid w:val="001F02D5"/>
    <w:rsid w:val="001F05EC"/>
    <w:rsid w:val="001F0600"/>
    <w:rsid w:val="001F07DB"/>
    <w:rsid w:val="001F0B1D"/>
    <w:rsid w:val="001F0E98"/>
    <w:rsid w:val="001F119A"/>
    <w:rsid w:val="001F11D0"/>
    <w:rsid w:val="001F12EB"/>
    <w:rsid w:val="001F17AE"/>
    <w:rsid w:val="001F1A3D"/>
    <w:rsid w:val="001F2256"/>
    <w:rsid w:val="001F2AD9"/>
    <w:rsid w:val="001F2BB8"/>
    <w:rsid w:val="001F319E"/>
    <w:rsid w:val="001F381B"/>
    <w:rsid w:val="001F3A84"/>
    <w:rsid w:val="001F3BC6"/>
    <w:rsid w:val="001F4ACB"/>
    <w:rsid w:val="001F4C11"/>
    <w:rsid w:val="001F4D40"/>
    <w:rsid w:val="001F4FB1"/>
    <w:rsid w:val="001F5685"/>
    <w:rsid w:val="001F56E5"/>
    <w:rsid w:val="001F59C1"/>
    <w:rsid w:val="001F5C64"/>
    <w:rsid w:val="001F5F06"/>
    <w:rsid w:val="001F670F"/>
    <w:rsid w:val="001F7101"/>
    <w:rsid w:val="001F76D9"/>
    <w:rsid w:val="00200775"/>
    <w:rsid w:val="00200AB5"/>
    <w:rsid w:val="00200BB4"/>
    <w:rsid w:val="00201051"/>
    <w:rsid w:val="00201341"/>
    <w:rsid w:val="00201958"/>
    <w:rsid w:val="00201B84"/>
    <w:rsid w:val="00201E56"/>
    <w:rsid w:val="0020252B"/>
    <w:rsid w:val="00202A08"/>
    <w:rsid w:val="002032AD"/>
    <w:rsid w:val="00204158"/>
    <w:rsid w:val="00204628"/>
    <w:rsid w:val="002046AD"/>
    <w:rsid w:val="00204812"/>
    <w:rsid w:val="00204920"/>
    <w:rsid w:val="00204B19"/>
    <w:rsid w:val="00204B38"/>
    <w:rsid w:val="00204CDD"/>
    <w:rsid w:val="00205000"/>
    <w:rsid w:val="00206207"/>
    <w:rsid w:val="00206385"/>
    <w:rsid w:val="0020645C"/>
    <w:rsid w:val="00206C8A"/>
    <w:rsid w:val="00207812"/>
    <w:rsid w:val="00207D6D"/>
    <w:rsid w:val="00207DE2"/>
    <w:rsid w:val="00207F6E"/>
    <w:rsid w:val="002108CB"/>
    <w:rsid w:val="00210946"/>
    <w:rsid w:val="00211270"/>
    <w:rsid w:val="002119F9"/>
    <w:rsid w:val="00211A49"/>
    <w:rsid w:val="00211CFD"/>
    <w:rsid w:val="00211E5D"/>
    <w:rsid w:val="002122C7"/>
    <w:rsid w:val="002129C5"/>
    <w:rsid w:val="00212A37"/>
    <w:rsid w:val="00212D67"/>
    <w:rsid w:val="00212DAD"/>
    <w:rsid w:val="00212E2B"/>
    <w:rsid w:val="00212F60"/>
    <w:rsid w:val="00212F86"/>
    <w:rsid w:val="0021331B"/>
    <w:rsid w:val="00213935"/>
    <w:rsid w:val="00213AFF"/>
    <w:rsid w:val="0021413B"/>
    <w:rsid w:val="002148A8"/>
    <w:rsid w:val="00214A1B"/>
    <w:rsid w:val="0021546A"/>
    <w:rsid w:val="002157F6"/>
    <w:rsid w:val="00215949"/>
    <w:rsid w:val="00215C40"/>
    <w:rsid w:val="00215C92"/>
    <w:rsid w:val="00216981"/>
    <w:rsid w:val="00216C84"/>
    <w:rsid w:val="002174AA"/>
    <w:rsid w:val="002174D4"/>
    <w:rsid w:val="00217565"/>
    <w:rsid w:val="00217B62"/>
    <w:rsid w:val="00220592"/>
    <w:rsid w:val="002211E5"/>
    <w:rsid w:val="002213EC"/>
    <w:rsid w:val="0022145E"/>
    <w:rsid w:val="00221AED"/>
    <w:rsid w:val="00221B0B"/>
    <w:rsid w:val="0022249E"/>
    <w:rsid w:val="002227F1"/>
    <w:rsid w:val="00222FC0"/>
    <w:rsid w:val="0022304C"/>
    <w:rsid w:val="00223605"/>
    <w:rsid w:val="0022366E"/>
    <w:rsid w:val="00223A81"/>
    <w:rsid w:val="00223ED1"/>
    <w:rsid w:val="002240D4"/>
    <w:rsid w:val="0022484C"/>
    <w:rsid w:val="00224AE1"/>
    <w:rsid w:val="00224B7C"/>
    <w:rsid w:val="00224BD9"/>
    <w:rsid w:val="002257BE"/>
    <w:rsid w:val="00225A34"/>
    <w:rsid w:val="002261CF"/>
    <w:rsid w:val="002269C7"/>
    <w:rsid w:val="00226A57"/>
    <w:rsid w:val="00226FFF"/>
    <w:rsid w:val="00227589"/>
    <w:rsid w:val="0022775D"/>
    <w:rsid w:val="00227915"/>
    <w:rsid w:val="0023001B"/>
    <w:rsid w:val="0023061E"/>
    <w:rsid w:val="00230B56"/>
    <w:rsid w:val="00231131"/>
    <w:rsid w:val="00231CAF"/>
    <w:rsid w:val="0023334B"/>
    <w:rsid w:val="00233581"/>
    <w:rsid w:val="00233D2D"/>
    <w:rsid w:val="002341CC"/>
    <w:rsid w:val="00234307"/>
    <w:rsid w:val="0023437D"/>
    <w:rsid w:val="002348AF"/>
    <w:rsid w:val="00234B92"/>
    <w:rsid w:val="00234C19"/>
    <w:rsid w:val="00234E7F"/>
    <w:rsid w:val="00234EAA"/>
    <w:rsid w:val="00235097"/>
    <w:rsid w:val="00235707"/>
    <w:rsid w:val="00235DF4"/>
    <w:rsid w:val="0023665C"/>
    <w:rsid w:val="002367E4"/>
    <w:rsid w:val="002368EE"/>
    <w:rsid w:val="00236CF1"/>
    <w:rsid w:val="00237579"/>
    <w:rsid w:val="0023791E"/>
    <w:rsid w:val="00237E49"/>
    <w:rsid w:val="00240132"/>
    <w:rsid w:val="0024149C"/>
    <w:rsid w:val="00241528"/>
    <w:rsid w:val="00241665"/>
    <w:rsid w:val="00242054"/>
    <w:rsid w:val="0024209C"/>
    <w:rsid w:val="002422B3"/>
    <w:rsid w:val="002424AB"/>
    <w:rsid w:val="00242501"/>
    <w:rsid w:val="00242572"/>
    <w:rsid w:val="00242619"/>
    <w:rsid w:val="002429E7"/>
    <w:rsid w:val="00242B79"/>
    <w:rsid w:val="002433E0"/>
    <w:rsid w:val="002434AF"/>
    <w:rsid w:val="00243903"/>
    <w:rsid w:val="00243A63"/>
    <w:rsid w:val="00244741"/>
    <w:rsid w:val="00244868"/>
    <w:rsid w:val="00244A95"/>
    <w:rsid w:val="00244B08"/>
    <w:rsid w:val="00245120"/>
    <w:rsid w:val="00245247"/>
    <w:rsid w:val="00245341"/>
    <w:rsid w:val="002456DC"/>
    <w:rsid w:val="002460F3"/>
    <w:rsid w:val="00246ACE"/>
    <w:rsid w:val="00246E11"/>
    <w:rsid w:val="002505EE"/>
    <w:rsid w:val="00250E69"/>
    <w:rsid w:val="00250F03"/>
    <w:rsid w:val="00251159"/>
    <w:rsid w:val="0025215D"/>
    <w:rsid w:val="002521F2"/>
    <w:rsid w:val="0025230F"/>
    <w:rsid w:val="00252473"/>
    <w:rsid w:val="00252926"/>
    <w:rsid w:val="002529F5"/>
    <w:rsid w:val="00252C12"/>
    <w:rsid w:val="00252EE7"/>
    <w:rsid w:val="00252F3D"/>
    <w:rsid w:val="002540CB"/>
    <w:rsid w:val="0025456B"/>
    <w:rsid w:val="0025462E"/>
    <w:rsid w:val="002547CC"/>
    <w:rsid w:val="00254862"/>
    <w:rsid w:val="00254D64"/>
    <w:rsid w:val="00254F54"/>
    <w:rsid w:val="00255AA7"/>
    <w:rsid w:val="00255C54"/>
    <w:rsid w:val="00255D63"/>
    <w:rsid w:val="0025623F"/>
    <w:rsid w:val="00256385"/>
    <w:rsid w:val="00256D79"/>
    <w:rsid w:val="002571B5"/>
    <w:rsid w:val="00257258"/>
    <w:rsid w:val="002572C1"/>
    <w:rsid w:val="002574DF"/>
    <w:rsid w:val="002576B3"/>
    <w:rsid w:val="002577FD"/>
    <w:rsid w:val="00260836"/>
    <w:rsid w:val="00260C2C"/>
    <w:rsid w:val="00260E56"/>
    <w:rsid w:val="00260E7B"/>
    <w:rsid w:val="002610DD"/>
    <w:rsid w:val="0026171B"/>
    <w:rsid w:val="00261CFD"/>
    <w:rsid w:val="00261FB8"/>
    <w:rsid w:val="002623E5"/>
    <w:rsid w:val="0026260A"/>
    <w:rsid w:val="0026295F"/>
    <w:rsid w:val="00262C0D"/>
    <w:rsid w:val="0026387F"/>
    <w:rsid w:val="0026413F"/>
    <w:rsid w:val="0026429F"/>
    <w:rsid w:val="0026477D"/>
    <w:rsid w:val="00264910"/>
    <w:rsid w:val="00265217"/>
    <w:rsid w:val="00265337"/>
    <w:rsid w:val="0026563A"/>
    <w:rsid w:val="0026597B"/>
    <w:rsid w:val="002659D0"/>
    <w:rsid w:val="00265A7E"/>
    <w:rsid w:val="00265FA8"/>
    <w:rsid w:val="002666FF"/>
    <w:rsid w:val="002669E6"/>
    <w:rsid w:val="00266D70"/>
    <w:rsid w:val="002670FE"/>
    <w:rsid w:val="00267266"/>
    <w:rsid w:val="002702A2"/>
    <w:rsid w:val="00270735"/>
    <w:rsid w:val="00270855"/>
    <w:rsid w:val="00270AA2"/>
    <w:rsid w:val="002712F2"/>
    <w:rsid w:val="002717A1"/>
    <w:rsid w:val="00271A52"/>
    <w:rsid w:val="00271D60"/>
    <w:rsid w:val="002725F1"/>
    <w:rsid w:val="00272643"/>
    <w:rsid w:val="002726FC"/>
    <w:rsid w:val="00272B7C"/>
    <w:rsid w:val="002734A8"/>
    <w:rsid w:val="00273969"/>
    <w:rsid w:val="00273B30"/>
    <w:rsid w:val="002743D6"/>
    <w:rsid w:val="0027442F"/>
    <w:rsid w:val="002744A7"/>
    <w:rsid w:val="0027488A"/>
    <w:rsid w:val="00274BF3"/>
    <w:rsid w:val="00274F86"/>
    <w:rsid w:val="00274FF6"/>
    <w:rsid w:val="00275AA0"/>
    <w:rsid w:val="00275FBE"/>
    <w:rsid w:val="002760CB"/>
    <w:rsid w:val="00276256"/>
    <w:rsid w:val="00276285"/>
    <w:rsid w:val="00276501"/>
    <w:rsid w:val="00276921"/>
    <w:rsid w:val="00276A08"/>
    <w:rsid w:val="00276B8F"/>
    <w:rsid w:val="002771D1"/>
    <w:rsid w:val="002772DB"/>
    <w:rsid w:val="00277855"/>
    <w:rsid w:val="00277D57"/>
    <w:rsid w:val="00280269"/>
    <w:rsid w:val="00280400"/>
    <w:rsid w:val="0028066C"/>
    <w:rsid w:val="00280D29"/>
    <w:rsid w:val="00281501"/>
    <w:rsid w:val="00281749"/>
    <w:rsid w:val="002817DA"/>
    <w:rsid w:val="0028287F"/>
    <w:rsid w:val="00282A21"/>
    <w:rsid w:val="00282D0C"/>
    <w:rsid w:val="00282EB5"/>
    <w:rsid w:val="00283184"/>
    <w:rsid w:val="00283857"/>
    <w:rsid w:val="00284A24"/>
    <w:rsid w:val="00284AA2"/>
    <w:rsid w:val="002856B3"/>
    <w:rsid w:val="00285A86"/>
    <w:rsid w:val="002860A0"/>
    <w:rsid w:val="002862EA"/>
    <w:rsid w:val="00286769"/>
    <w:rsid w:val="002869CE"/>
    <w:rsid w:val="002872F4"/>
    <w:rsid w:val="00287390"/>
    <w:rsid w:val="00290289"/>
    <w:rsid w:val="002907C1"/>
    <w:rsid w:val="00290848"/>
    <w:rsid w:val="00290925"/>
    <w:rsid w:val="00290FE4"/>
    <w:rsid w:val="002912C0"/>
    <w:rsid w:val="0029181F"/>
    <w:rsid w:val="002918D6"/>
    <w:rsid w:val="00291DB6"/>
    <w:rsid w:val="0029262D"/>
    <w:rsid w:val="0029268C"/>
    <w:rsid w:val="002926E1"/>
    <w:rsid w:val="00292E3A"/>
    <w:rsid w:val="002942CF"/>
    <w:rsid w:val="0029440E"/>
    <w:rsid w:val="002945BB"/>
    <w:rsid w:val="00294FB8"/>
    <w:rsid w:val="002950FA"/>
    <w:rsid w:val="0029517D"/>
    <w:rsid w:val="00295BF6"/>
    <w:rsid w:val="002963D6"/>
    <w:rsid w:val="00296DC0"/>
    <w:rsid w:val="00297112"/>
    <w:rsid w:val="002975B8"/>
    <w:rsid w:val="002975EB"/>
    <w:rsid w:val="00297EE6"/>
    <w:rsid w:val="002A0263"/>
    <w:rsid w:val="002A02BB"/>
    <w:rsid w:val="002A05D4"/>
    <w:rsid w:val="002A0D30"/>
    <w:rsid w:val="002A0F27"/>
    <w:rsid w:val="002A1676"/>
    <w:rsid w:val="002A18EC"/>
    <w:rsid w:val="002A2110"/>
    <w:rsid w:val="002A2F13"/>
    <w:rsid w:val="002A307F"/>
    <w:rsid w:val="002A35AC"/>
    <w:rsid w:val="002A3D0D"/>
    <w:rsid w:val="002A3D92"/>
    <w:rsid w:val="002A3E4F"/>
    <w:rsid w:val="002A3F91"/>
    <w:rsid w:val="002A3FE2"/>
    <w:rsid w:val="002A3FF9"/>
    <w:rsid w:val="002A5E67"/>
    <w:rsid w:val="002A66F5"/>
    <w:rsid w:val="002A6801"/>
    <w:rsid w:val="002A6816"/>
    <w:rsid w:val="002A699E"/>
    <w:rsid w:val="002A6FBE"/>
    <w:rsid w:val="002A71F6"/>
    <w:rsid w:val="002A767A"/>
    <w:rsid w:val="002A7686"/>
    <w:rsid w:val="002A7705"/>
    <w:rsid w:val="002A7760"/>
    <w:rsid w:val="002A7A65"/>
    <w:rsid w:val="002A7DDE"/>
    <w:rsid w:val="002B0059"/>
    <w:rsid w:val="002B02F3"/>
    <w:rsid w:val="002B09D0"/>
    <w:rsid w:val="002B0B69"/>
    <w:rsid w:val="002B0C99"/>
    <w:rsid w:val="002B0FD7"/>
    <w:rsid w:val="002B1606"/>
    <w:rsid w:val="002B1DBC"/>
    <w:rsid w:val="002B2084"/>
    <w:rsid w:val="002B2728"/>
    <w:rsid w:val="002B3446"/>
    <w:rsid w:val="002B3456"/>
    <w:rsid w:val="002B37BE"/>
    <w:rsid w:val="002B3A81"/>
    <w:rsid w:val="002B3CEA"/>
    <w:rsid w:val="002B3F41"/>
    <w:rsid w:val="002B4382"/>
    <w:rsid w:val="002B4C4E"/>
    <w:rsid w:val="002B53C1"/>
    <w:rsid w:val="002B549B"/>
    <w:rsid w:val="002B54A6"/>
    <w:rsid w:val="002B573A"/>
    <w:rsid w:val="002B57BD"/>
    <w:rsid w:val="002B58C9"/>
    <w:rsid w:val="002B5CAB"/>
    <w:rsid w:val="002B6132"/>
    <w:rsid w:val="002B6415"/>
    <w:rsid w:val="002B7E29"/>
    <w:rsid w:val="002C084B"/>
    <w:rsid w:val="002C09C4"/>
    <w:rsid w:val="002C0E25"/>
    <w:rsid w:val="002C1315"/>
    <w:rsid w:val="002C19BB"/>
    <w:rsid w:val="002C1DA6"/>
    <w:rsid w:val="002C2298"/>
    <w:rsid w:val="002C338D"/>
    <w:rsid w:val="002C3AC2"/>
    <w:rsid w:val="002C3F39"/>
    <w:rsid w:val="002C49C0"/>
    <w:rsid w:val="002C4A29"/>
    <w:rsid w:val="002C4CC9"/>
    <w:rsid w:val="002C5E39"/>
    <w:rsid w:val="002C64EA"/>
    <w:rsid w:val="002C695F"/>
    <w:rsid w:val="002C69AF"/>
    <w:rsid w:val="002C6AB6"/>
    <w:rsid w:val="002C7080"/>
    <w:rsid w:val="002D0B28"/>
    <w:rsid w:val="002D136D"/>
    <w:rsid w:val="002D1827"/>
    <w:rsid w:val="002D1E67"/>
    <w:rsid w:val="002D269A"/>
    <w:rsid w:val="002D2F13"/>
    <w:rsid w:val="002D328E"/>
    <w:rsid w:val="002D38E7"/>
    <w:rsid w:val="002D39E5"/>
    <w:rsid w:val="002D3CE4"/>
    <w:rsid w:val="002D4093"/>
    <w:rsid w:val="002D47A1"/>
    <w:rsid w:val="002D4C91"/>
    <w:rsid w:val="002D4CD7"/>
    <w:rsid w:val="002D5047"/>
    <w:rsid w:val="002D519F"/>
    <w:rsid w:val="002D5A4D"/>
    <w:rsid w:val="002D5D28"/>
    <w:rsid w:val="002D6E38"/>
    <w:rsid w:val="002D7CE8"/>
    <w:rsid w:val="002E024A"/>
    <w:rsid w:val="002E0732"/>
    <w:rsid w:val="002E086C"/>
    <w:rsid w:val="002E08D5"/>
    <w:rsid w:val="002E10C6"/>
    <w:rsid w:val="002E1246"/>
    <w:rsid w:val="002E16F2"/>
    <w:rsid w:val="002E1ED3"/>
    <w:rsid w:val="002E1F81"/>
    <w:rsid w:val="002E221D"/>
    <w:rsid w:val="002E2563"/>
    <w:rsid w:val="002E282B"/>
    <w:rsid w:val="002E2DAB"/>
    <w:rsid w:val="002E30E4"/>
    <w:rsid w:val="002E316C"/>
    <w:rsid w:val="002E335E"/>
    <w:rsid w:val="002E3E0F"/>
    <w:rsid w:val="002E40B7"/>
    <w:rsid w:val="002E42D4"/>
    <w:rsid w:val="002E4631"/>
    <w:rsid w:val="002E5868"/>
    <w:rsid w:val="002E5DFF"/>
    <w:rsid w:val="002E604C"/>
    <w:rsid w:val="002E6528"/>
    <w:rsid w:val="002E65DE"/>
    <w:rsid w:val="002E674F"/>
    <w:rsid w:val="002E67A3"/>
    <w:rsid w:val="002E6DC8"/>
    <w:rsid w:val="002E6E7C"/>
    <w:rsid w:val="002E6F2F"/>
    <w:rsid w:val="002E73BA"/>
    <w:rsid w:val="002E777F"/>
    <w:rsid w:val="002E7ECB"/>
    <w:rsid w:val="002E7FF3"/>
    <w:rsid w:val="002F03CF"/>
    <w:rsid w:val="002F045D"/>
    <w:rsid w:val="002F04C4"/>
    <w:rsid w:val="002F12D2"/>
    <w:rsid w:val="002F18A2"/>
    <w:rsid w:val="002F1B56"/>
    <w:rsid w:val="002F2133"/>
    <w:rsid w:val="002F42BB"/>
    <w:rsid w:val="002F44CB"/>
    <w:rsid w:val="002F462B"/>
    <w:rsid w:val="002F4DEE"/>
    <w:rsid w:val="002F5164"/>
    <w:rsid w:val="002F52DE"/>
    <w:rsid w:val="002F55B9"/>
    <w:rsid w:val="002F56E9"/>
    <w:rsid w:val="002F5965"/>
    <w:rsid w:val="002F5A35"/>
    <w:rsid w:val="002F5BF6"/>
    <w:rsid w:val="002F5C89"/>
    <w:rsid w:val="002F5D11"/>
    <w:rsid w:val="002F5F6A"/>
    <w:rsid w:val="002F60AF"/>
    <w:rsid w:val="002F66D9"/>
    <w:rsid w:val="002F69C1"/>
    <w:rsid w:val="002F6AE3"/>
    <w:rsid w:val="002F6E3E"/>
    <w:rsid w:val="002F785B"/>
    <w:rsid w:val="002F7EA6"/>
    <w:rsid w:val="003002DD"/>
    <w:rsid w:val="00300424"/>
    <w:rsid w:val="0030059A"/>
    <w:rsid w:val="00300AFA"/>
    <w:rsid w:val="003010B5"/>
    <w:rsid w:val="003010CE"/>
    <w:rsid w:val="003012F8"/>
    <w:rsid w:val="0030153A"/>
    <w:rsid w:val="00301553"/>
    <w:rsid w:val="00302B30"/>
    <w:rsid w:val="00302F7C"/>
    <w:rsid w:val="00303094"/>
    <w:rsid w:val="003035E9"/>
    <w:rsid w:val="0030365E"/>
    <w:rsid w:val="003036BD"/>
    <w:rsid w:val="003040AE"/>
    <w:rsid w:val="00304129"/>
    <w:rsid w:val="00304187"/>
    <w:rsid w:val="00304B4B"/>
    <w:rsid w:val="00305165"/>
    <w:rsid w:val="003054A7"/>
    <w:rsid w:val="003057F9"/>
    <w:rsid w:val="00305EC8"/>
    <w:rsid w:val="003061DF"/>
    <w:rsid w:val="00306802"/>
    <w:rsid w:val="00306A49"/>
    <w:rsid w:val="00306C53"/>
    <w:rsid w:val="00307202"/>
    <w:rsid w:val="00307258"/>
    <w:rsid w:val="003073CE"/>
    <w:rsid w:val="0030742A"/>
    <w:rsid w:val="00307474"/>
    <w:rsid w:val="0030773A"/>
    <w:rsid w:val="00307B18"/>
    <w:rsid w:val="00310607"/>
    <w:rsid w:val="00310B31"/>
    <w:rsid w:val="003113B7"/>
    <w:rsid w:val="00311574"/>
    <w:rsid w:val="003115BB"/>
    <w:rsid w:val="00311776"/>
    <w:rsid w:val="00311B98"/>
    <w:rsid w:val="00311BA5"/>
    <w:rsid w:val="00311F34"/>
    <w:rsid w:val="003129EF"/>
    <w:rsid w:val="0031316C"/>
    <w:rsid w:val="0031345B"/>
    <w:rsid w:val="00313C30"/>
    <w:rsid w:val="00313C5B"/>
    <w:rsid w:val="00314170"/>
    <w:rsid w:val="00314388"/>
    <w:rsid w:val="0031514F"/>
    <w:rsid w:val="00315DC9"/>
    <w:rsid w:val="00315F1A"/>
    <w:rsid w:val="00316F94"/>
    <w:rsid w:val="003172F9"/>
    <w:rsid w:val="003175AF"/>
    <w:rsid w:val="00317843"/>
    <w:rsid w:val="00317A75"/>
    <w:rsid w:val="00317C2A"/>
    <w:rsid w:val="00317C33"/>
    <w:rsid w:val="00317D56"/>
    <w:rsid w:val="00317D65"/>
    <w:rsid w:val="00317FF1"/>
    <w:rsid w:val="00320313"/>
    <w:rsid w:val="003205EB"/>
    <w:rsid w:val="0032063F"/>
    <w:rsid w:val="00320744"/>
    <w:rsid w:val="00320C1F"/>
    <w:rsid w:val="00320C90"/>
    <w:rsid w:val="00320D39"/>
    <w:rsid w:val="00320F6C"/>
    <w:rsid w:val="003218F0"/>
    <w:rsid w:val="00321D00"/>
    <w:rsid w:val="00321F69"/>
    <w:rsid w:val="003223EE"/>
    <w:rsid w:val="00322CEF"/>
    <w:rsid w:val="0032300C"/>
    <w:rsid w:val="0032331E"/>
    <w:rsid w:val="003233C0"/>
    <w:rsid w:val="003238BC"/>
    <w:rsid w:val="00323D6A"/>
    <w:rsid w:val="00323DCC"/>
    <w:rsid w:val="00324066"/>
    <w:rsid w:val="003240E5"/>
    <w:rsid w:val="00324A5A"/>
    <w:rsid w:val="00324BAD"/>
    <w:rsid w:val="00324BF9"/>
    <w:rsid w:val="00324FA3"/>
    <w:rsid w:val="003253BA"/>
    <w:rsid w:val="00325702"/>
    <w:rsid w:val="00325837"/>
    <w:rsid w:val="003259EF"/>
    <w:rsid w:val="00326387"/>
    <w:rsid w:val="00326A3C"/>
    <w:rsid w:val="00326DD8"/>
    <w:rsid w:val="00326FAE"/>
    <w:rsid w:val="00327263"/>
    <w:rsid w:val="003278E0"/>
    <w:rsid w:val="0032790E"/>
    <w:rsid w:val="00327F97"/>
    <w:rsid w:val="003303A9"/>
    <w:rsid w:val="00331087"/>
    <w:rsid w:val="00331719"/>
    <w:rsid w:val="00331963"/>
    <w:rsid w:val="00331B00"/>
    <w:rsid w:val="0033272D"/>
    <w:rsid w:val="00332EF7"/>
    <w:rsid w:val="003330E5"/>
    <w:rsid w:val="00333757"/>
    <w:rsid w:val="00333860"/>
    <w:rsid w:val="00333D6C"/>
    <w:rsid w:val="00334707"/>
    <w:rsid w:val="00334D35"/>
    <w:rsid w:val="0033510F"/>
    <w:rsid w:val="003355AE"/>
    <w:rsid w:val="00335A7B"/>
    <w:rsid w:val="00335F57"/>
    <w:rsid w:val="003364A6"/>
    <w:rsid w:val="003365C8"/>
    <w:rsid w:val="0033678A"/>
    <w:rsid w:val="00336E44"/>
    <w:rsid w:val="003370AD"/>
    <w:rsid w:val="00337685"/>
    <w:rsid w:val="00337FC5"/>
    <w:rsid w:val="003401FA"/>
    <w:rsid w:val="003409CB"/>
    <w:rsid w:val="00340DF5"/>
    <w:rsid w:val="00341001"/>
    <w:rsid w:val="0034195A"/>
    <w:rsid w:val="00341B11"/>
    <w:rsid w:val="00341CE8"/>
    <w:rsid w:val="00341E4A"/>
    <w:rsid w:val="00341EA9"/>
    <w:rsid w:val="0034259C"/>
    <w:rsid w:val="003432F3"/>
    <w:rsid w:val="00343321"/>
    <w:rsid w:val="003436E6"/>
    <w:rsid w:val="0034382A"/>
    <w:rsid w:val="00343D24"/>
    <w:rsid w:val="00343E55"/>
    <w:rsid w:val="00343E9A"/>
    <w:rsid w:val="00344065"/>
    <w:rsid w:val="00344EB2"/>
    <w:rsid w:val="00345294"/>
    <w:rsid w:val="003453F2"/>
    <w:rsid w:val="00345C4A"/>
    <w:rsid w:val="00345CBD"/>
    <w:rsid w:val="0034641F"/>
    <w:rsid w:val="003464D3"/>
    <w:rsid w:val="00346B5F"/>
    <w:rsid w:val="00347087"/>
    <w:rsid w:val="00347937"/>
    <w:rsid w:val="00347967"/>
    <w:rsid w:val="00347E88"/>
    <w:rsid w:val="00350387"/>
    <w:rsid w:val="00350ACC"/>
    <w:rsid w:val="00350B6F"/>
    <w:rsid w:val="00350E2F"/>
    <w:rsid w:val="003510A5"/>
    <w:rsid w:val="003525C3"/>
    <w:rsid w:val="00352E5E"/>
    <w:rsid w:val="00353159"/>
    <w:rsid w:val="0035332A"/>
    <w:rsid w:val="0035394A"/>
    <w:rsid w:val="00353AC7"/>
    <w:rsid w:val="00353D5F"/>
    <w:rsid w:val="003544D0"/>
    <w:rsid w:val="003545B4"/>
    <w:rsid w:val="003545EB"/>
    <w:rsid w:val="003547F0"/>
    <w:rsid w:val="003547F5"/>
    <w:rsid w:val="00354B09"/>
    <w:rsid w:val="00354B84"/>
    <w:rsid w:val="00354BC1"/>
    <w:rsid w:val="003550F8"/>
    <w:rsid w:val="003556C2"/>
    <w:rsid w:val="00355D66"/>
    <w:rsid w:val="00356064"/>
    <w:rsid w:val="00356659"/>
    <w:rsid w:val="00356732"/>
    <w:rsid w:val="00356DF8"/>
    <w:rsid w:val="0035743F"/>
    <w:rsid w:val="003574F1"/>
    <w:rsid w:val="00357923"/>
    <w:rsid w:val="00357933"/>
    <w:rsid w:val="00357E3D"/>
    <w:rsid w:val="00357EEF"/>
    <w:rsid w:val="00357FC7"/>
    <w:rsid w:val="00360701"/>
    <w:rsid w:val="00361206"/>
    <w:rsid w:val="0036129F"/>
    <w:rsid w:val="003614F0"/>
    <w:rsid w:val="00361975"/>
    <w:rsid w:val="00361C97"/>
    <w:rsid w:val="0036208E"/>
    <w:rsid w:val="0036235C"/>
    <w:rsid w:val="003625CF"/>
    <w:rsid w:val="00363260"/>
    <w:rsid w:val="00363569"/>
    <w:rsid w:val="003642D0"/>
    <w:rsid w:val="003648DA"/>
    <w:rsid w:val="0036517E"/>
    <w:rsid w:val="00365358"/>
    <w:rsid w:val="00365524"/>
    <w:rsid w:val="003658E8"/>
    <w:rsid w:val="00365C89"/>
    <w:rsid w:val="00366312"/>
    <w:rsid w:val="003669AB"/>
    <w:rsid w:val="00366FAA"/>
    <w:rsid w:val="003675DD"/>
    <w:rsid w:val="00367643"/>
    <w:rsid w:val="003679DB"/>
    <w:rsid w:val="00367CAD"/>
    <w:rsid w:val="00367CEE"/>
    <w:rsid w:val="00370239"/>
    <w:rsid w:val="00370630"/>
    <w:rsid w:val="0037089D"/>
    <w:rsid w:val="003708DA"/>
    <w:rsid w:val="003710D8"/>
    <w:rsid w:val="00371BD3"/>
    <w:rsid w:val="003724B5"/>
    <w:rsid w:val="003725D6"/>
    <w:rsid w:val="00372666"/>
    <w:rsid w:val="003728E1"/>
    <w:rsid w:val="0037295E"/>
    <w:rsid w:val="00372A33"/>
    <w:rsid w:val="00372F7A"/>
    <w:rsid w:val="00372FC2"/>
    <w:rsid w:val="003730C5"/>
    <w:rsid w:val="003731F0"/>
    <w:rsid w:val="003737E0"/>
    <w:rsid w:val="00373ABB"/>
    <w:rsid w:val="00374E00"/>
    <w:rsid w:val="003754E9"/>
    <w:rsid w:val="0037555F"/>
    <w:rsid w:val="003755D3"/>
    <w:rsid w:val="00375714"/>
    <w:rsid w:val="0037593C"/>
    <w:rsid w:val="00375A6D"/>
    <w:rsid w:val="00375BBC"/>
    <w:rsid w:val="00375CD8"/>
    <w:rsid w:val="00376293"/>
    <w:rsid w:val="00376437"/>
    <w:rsid w:val="00376472"/>
    <w:rsid w:val="003764A4"/>
    <w:rsid w:val="00377025"/>
    <w:rsid w:val="003779BF"/>
    <w:rsid w:val="0038002F"/>
    <w:rsid w:val="00380212"/>
    <w:rsid w:val="003805A7"/>
    <w:rsid w:val="003809B1"/>
    <w:rsid w:val="00381BF7"/>
    <w:rsid w:val="00382123"/>
    <w:rsid w:val="003827C9"/>
    <w:rsid w:val="003829F1"/>
    <w:rsid w:val="00382B55"/>
    <w:rsid w:val="00382E60"/>
    <w:rsid w:val="003830E9"/>
    <w:rsid w:val="0038390E"/>
    <w:rsid w:val="00383F7A"/>
    <w:rsid w:val="0038439F"/>
    <w:rsid w:val="003843FD"/>
    <w:rsid w:val="00384930"/>
    <w:rsid w:val="00384C6C"/>
    <w:rsid w:val="003858D4"/>
    <w:rsid w:val="003862BC"/>
    <w:rsid w:val="0038635E"/>
    <w:rsid w:val="00386A5E"/>
    <w:rsid w:val="00386B1A"/>
    <w:rsid w:val="00387781"/>
    <w:rsid w:val="00387966"/>
    <w:rsid w:val="00387B49"/>
    <w:rsid w:val="0039001B"/>
    <w:rsid w:val="00390501"/>
    <w:rsid w:val="00390770"/>
    <w:rsid w:val="00390AD3"/>
    <w:rsid w:val="00390DE9"/>
    <w:rsid w:val="00390EFD"/>
    <w:rsid w:val="003911D1"/>
    <w:rsid w:val="0039135F"/>
    <w:rsid w:val="003916D0"/>
    <w:rsid w:val="00391910"/>
    <w:rsid w:val="00392213"/>
    <w:rsid w:val="00392F75"/>
    <w:rsid w:val="0039334A"/>
    <w:rsid w:val="00393536"/>
    <w:rsid w:val="003936A4"/>
    <w:rsid w:val="003937C9"/>
    <w:rsid w:val="0039386E"/>
    <w:rsid w:val="003938E6"/>
    <w:rsid w:val="00393A4B"/>
    <w:rsid w:val="00393B2A"/>
    <w:rsid w:val="003940F4"/>
    <w:rsid w:val="003946FE"/>
    <w:rsid w:val="00394C19"/>
    <w:rsid w:val="00395145"/>
    <w:rsid w:val="00395F90"/>
    <w:rsid w:val="00395FA2"/>
    <w:rsid w:val="00396183"/>
    <w:rsid w:val="00396CF0"/>
    <w:rsid w:val="00396DBF"/>
    <w:rsid w:val="00396DF8"/>
    <w:rsid w:val="003971C1"/>
    <w:rsid w:val="00397333"/>
    <w:rsid w:val="00397766"/>
    <w:rsid w:val="00397C15"/>
    <w:rsid w:val="003A0783"/>
    <w:rsid w:val="003A0CD4"/>
    <w:rsid w:val="003A0F86"/>
    <w:rsid w:val="003A199E"/>
    <w:rsid w:val="003A1ABD"/>
    <w:rsid w:val="003A1EC1"/>
    <w:rsid w:val="003A2BB0"/>
    <w:rsid w:val="003A3491"/>
    <w:rsid w:val="003A3787"/>
    <w:rsid w:val="003A3DF4"/>
    <w:rsid w:val="003A4546"/>
    <w:rsid w:val="003A4AC8"/>
    <w:rsid w:val="003A4FD2"/>
    <w:rsid w:val="003A52D1"/>
    <w:rsid w:val="003A5806"/>
    <w:rsid w:val="003A59A3"/>
    <w:rsid w:val="003A5AB5"/>
    <w:rsid w:val="003A5B45"/>
    <w:rsid w:val="003A6195"/>
    <w:rsid w:val="003A65BF"/>
    <w:rsid w:val="003A6DAC"/>
    <w:rsid w:val="003A6F9E"/>
    <w:rsid w:val="003A7279"/>
    <w:rsid w:val="003A7C7E"/>
    <w:rsid w:val="003A7E93"/>
    <w:rsid w:val="003B0233"/>
    <w:rsid w:val="003B0BA9"/>
    <w:rsid w:val="003B0D95"/>
    <w:rsid w:val="003B0F04"/>
    <w:rsid w:val="003B18B1"/>
    <w:rsid w:val="003B2038"/>
    <w:rsid w:val="003B2AF4"/>
    <w:rsid w:val="003B37C9"/>
    <w:rsid w:val="003B3F59"/>
    <w:rsid w:val="003B41E6"/>
    <w:rsid w:val="003B427C"/>
    <w:rsid w:val="003B49FE"/>
    <w:rsid w:val="003B5581"/>
    <w:rsid w:val="003B5616"/>
    <w:rsid w:val="003B57FE"/>
    <w:rsid w:val="003B5995"/>
    <w:rsid w:val="003B6186"/>
    <w:rsid w:val="003B637B"/>
    <w:rsid w:val="003B642E"/>
    <w:rsid w:val="003B657D"/>
    <w:rsid w:val="003B6AE3"/>
    <w:rsid w:val="003B6CA4"/>
    <w:rsid w:val="003B7345"/>
    <w:rsid w:val="003B7A4B"/>
    <w:rsid w:val="003C021C"/>
    <w:rsid w:val="003C0731"/>
    <w:rsid w:val="003C0AB3"/>
    <w:rsid w:val="003C1172"/>
    <w:rsid w:val="003C15B0"/>
    <w:rsid w:val="003C175F"/>
    <w:rsid w:val="003C1DE1"/>
    <w:rsid w:val="003C21FB"/>
    <w:rsid w:val="003C24C8"/>
    <w:rsid w:val="003C28E7"/>
    <w:rsid w:val="003C31BC"/>
    <w:rsid w:val="003C3539"/>
    <w:rsid w:val="003C3DC1"/>
    <w:rsid w:val="003C41AA"/>
    <w:rsid w:val="003C4246"/>
    <w:rsid w:val="003C42F1"/>
    <w:rsid w:val="003C47D4"/>
    <w:rsid w:val="003C48A9"/>
    <w:rsid w:val="003C4DE0"/>
    <w:rsid w:val="003C5153"/>
    <w:rsid w:val="003C58A4"/>
    <w:rsid w:val="003C5DF2"/>
    <w:rsid w:val="003C615D"/>
    <w:rsid w:val="003C62C1"/>
    <w:rsid w:val="003C6654"/>
    <w:rsid w:val="003C682D"/>
    <w:rsid w:val="003C699C"/>
    <w:rsid w:val="003C6E76"/>
    <w:rsid w:val="003C740A"/>
    <w:rsid w:val="003C74ED"/>
    <w:rsid w:val="003D01AF"/>
    <w:rsid w:val="003D03FC"/>
    <w:rsid w:val="003D0742"/>
    <w:rsid w:val="003D095E"/>
    <w:rsid w:val="003D0C92"/>
    <w:rsid w:val="003D1729"/>
    <w:rsid w:val="003D1858"/>
    <w:rsid w:val="003D18F7"/>
    <w:rsid w:val="003D3065"/>
    <w:rsid w:val="003D3FF8"/>
    <w:rsid w:val="003D4460"/>
    <w:rsid w:val="003D46F6"/>
    <w:rsid w:val="003D4771"/>
    <w:rsid w:val="003D47E8"/>
    <w:rsid w:val="003D4C60"/>
    <w:rsid w:val="003D4CF8"/>
    <w:rsid w:val="003D5C81"/>
    <w:rsid w:val="003D6041"/>
    <w:rsid w:val="003D6380"/>
    <w:rsid w:val="003D6948"/>
    <w:rsid w:val="003D6B60"/>
    <w:rsid w:val="003D799A"/>
    <w:rsid w:val="003D79C0"/>
    <w:rsid w:val="003D7B16"/>
    <w:rsid w:val="003D7F69"/>
    <w:rsid w:val="003E02B7"/>
    <w:rsid w:val="003E04F0"/>
    <w:rsid w:val="003E06FF"/>
    <w:rsid w:val="003E0DF8"/>
    <w:rsid w:val="003E0F72"/>
    <w:rsid w:val="003E13D8"/>
    <w:rsid w:val="003E1B7F"/>
    <w:rsid w:val="003E1E0A"/>
    <w:rsid w:val="003E1E0E"/>
    <w:rsid w:val="003E28D5"/>
    <w:rsid w:val="003E2EC1"/>
    <w:rsid w:val="003E30E2"/>
    <w:rsid w:val="003E3102"/>
    <w:rsid w:val="003E35F4"/>
    <w:rsid w:val="003E447B"/>
    <w:rsid w:val="003E4532"/>
    <w:rsid w:val="003E497F"/>
    <w:rsid w:val="003E4A70"/>
    <w:rsid w:val="003E4D14"/>
    <w:rsid w:val="003E4E38"/>
    <w:rsid w:val="003E4F62"/>
    <w:rsid w:val="003E5070"/>
    <w:rsid w:val="003E52B7"/>
    <w:rsid w:val="003E6EF4"/>
    <w:rsid w:val="003E6F7D"/>
    <w:rsid w:val="003E7BE1"/>
    <w:rsid w:val="003F032E"/>
    <w:rsid w:val="003F03F9"/>
    <w:rsid w:val="003F093D"/>
    <w:rsid w:val="003F0D58"/>
    <w:rsid w:val="003F1026"/>
    <w:rsid w:val="003F1078"/>
    <w:rsid w:val="003F1507"/>
    <w:rsid w:val="003F16C0"/>
    <w:rsid w:val="003F16F3"/>
    <w:rsid w:val="003F177D"/>
    <w:rsid w:val="003F1B60"/>
    <w:rsid w:val="003F1BEE"/>
    <w:rsid w:val="003F1E41"/>
    <w:rsid w:val="003F2074"/>
    <w:rsid w:val="003F26DA"/>
    <w:rsid w:val="003F2721"/>
    <w:rsid w:val="003F2742"/>
    <w:rsid w:val="003F27D4"/>
    <w:rsid w:val="003F3048"/>
    <w:rsid w:val="003F35A7"/>
    <w:rsid w:val="003F389B"/>
    <w:rsid w:val="003F38E3"/>
    <w:rsid w:val="003F3EF7"/>
    <w:rsid w:val="003F4016"/>
    <w:rsid w:val="003F5BB2"/>
    <w:rsid w:val="003F5F29"/>
    <w:rsid w:val="003F6797"/>
    <w:rsid w:val="003F6A0E"/>
    <w:rsid w:val="003F7022"/>
    <w:rsid w:val="003F73B6"/>
    <w:rsid w:val="003F7DC5"/>
    <w:rsid w:val="00400975"/>
    <w:rsid w:val="00400E7B"/>
    <w:rsid w:val="00401145"/>
    <w:rsid w:val="0040191E"/>
    <w:rsid w:val="00401C8C"/>
    <w:rsid w:val="00402B05"/>
    <w:rsid w:val="004038B8"/>
    <w:rsid w:val="00404422"/>
    <w:rsid w:val="00404433"/>
    <w:rsid w:val="00404524"/>
    <w:rsid w:val="00404CA8"/>
    <w:rsid w:val="00404D69"/>
    <w:rsid w:val="004053C9"/>
    <w:rsid w:val="004055F7"/>
    <w:rsid w:val="004058D2"/>
    <w:rsid w:val="004061EC"/>
    <w:rsid w:val="0040644F"/>
    <w:rsid w:val="0040667B"/>
    <w:rsid w:val="0040687D"/>
    <w:rsid w:val="00406CA2"/>
    <w:rsid w:val="00406DE8"/>
    <w:rsid w:val="00406FC5"/>
    <w:rsid w:val="00407536"/>
    <w:rsid w:val="004077FD"/>
    <w:rsid w:val="00407868"/>
    <w:rsid w:val="00407CFA"/>
    <w:rsid w:val="004101A6"/>
    <w:rsid w:val="00410DC2"/>
    <w:rsid w:val="004114C2"/>
    <w:rsid w:val="004114F4"/>
    <w:rsid w:val="0041190C"/>
    <w:rsid w:val="00411B65"/>
    <w:rsid w:val="00411EE1"/>
    <w:rsid w:val="004120C5"/>
    <w:rsid w:val="0041274A"/>
    <w:rsid w:val="00412C2C"/>
    <w:rsid w:val="00412CDF"/>
    <w:rsid w:val="00413133"/>
    <w:rsid w:val="00413B7E"/>
    <w:rsid w:val="00415363"/>
    <w:rsid w:val="00415386"/>
    <w:rsid w:val="0041555E"/>
    <w:rsid w:val="00415BAC"/>
    <w:rsid w:val="00415C3A"/>
    <w:rsid w:val="004163C3"/>
    <w:rsid w:val="0041650B"/>
    <w:rsid w:val="00416588"/>
    <w:rsid w:val="00416A0F"/>
    <w:rsid w:val="00417949"/>
    <w:rsid w:val="00417C35"/>
    <w:rsid w:val="00417D89"/>
    <w:rsid w:val="00417DAD"/>
    <w:rsid w:val="004202BB"/>
    <w:rsid w:val="0042071F"/>
    <w:rsid w:val="00420A44"/>
    <w:rsid w:val="00421341"/>
    <w:rsid w:val="0042165A"/>
    <w:rsid w:val="00421938"/>
    <w:rsid w:val="0042224C"/>
    <w:rsid w:val="00422529"/>
    <w:rsid w:val="004229B4"/>
    <w:rsid w:val="00422D80"/>
    <w:rsid w:val="00423434"/>
    <w:rsid w:val="0042385B"/>
    <w:rsid w:val="00423EAF"/>
    <w:rsid w:val="00423EDB"/>
    <w:rsid w:val="00424D0A"/>
    <w:rsid w:val="00424EEA"/>
    <w:rsid w:val="00424EEC"/>
    <w:rsid w:val="00425047"/>
    <w:rsid w:val="0042510E"/>
    <w:rsid w:val="00425728"/>
    <w:rsid w:val="00425D7A"/>
    <w:rsid w:val="0042614C"/>
    <w:rsid w:val="004269C2"/>
    <w:rsid w:val="00427174"/>
    <w:rsid w:val="00427350"/>
    <w:rsid w:val="00427352"/>
    <w:rsid w:val="00427663"/>
    <w:rsid w:val="0042784A"/>
    <w:rsid w:val="00427BDD"/>
    <w:rsid w:val="004305E9"/>
    <w:rsid w:val="00430F42"/>
    <w:rsid w:val="00431B8E"/>
    <w:rsid w:val="00431BCB"/>
    <w:rsid w:val="00432280"/>
    <w:rsid w:val="0043248E"/>
    <w:rsid w:val="00432A72"/>
    <w:rsid w:val="00432D09"/>
    <w:rsid w:val="004331B5"/>
    <w:rsid w:val="00433BF0"/>
    <w:rsid w:val="00433EED"/>
    <w:rsid w:val="004348DF"/>
    <w:rsid w:val="00434B19"/>
    <w:rsid w:val="00434F59"/>
    <w:rsid w:val="00435012"/>
    <w:rsid w:val="00435B41"/>
    <w:rsid w:val="00435CC1"/>
    <w:rsid w:val="00435EB7"/>
    <w:rsid w:val="00435FBE"/>
    <w:rsid w:val="00436080"/>
    <w:rsid w:val="00436338"/>
    <w:rsid w:val="004367C0"/>
    <w:rsid w:val="00436A49"/>
    <w:rsid w:val="004378D7"/>
    <w:rsid w:val="00437A3B"/>
    <w:rsid w:val="00437A5B"/>
    <w:rsid w:val="00437B27"/>
    <w:rsid w:val="00437DBF"/>
    <w:rsid w:val="004402D6"/>
    <w:rsid w:val="004407A6"/>
    <w:rsid w:val="004412D6"/>
    <w:rsid w:val="00441BF3"/>
    <w:rsid w:val="004420D8"/>
    <w:rsid w:val="004422CF"/>
    <w:rsid w:val="0044233E"/>
    <w:rsid w:val="00442534"/>
    <w:rsid w:val="0044274A"/>
    <w:rsid w:val="00442D4F"/>
    <w:rsid w:val="004436F5"/>
    <w:rsid w:val="00443CE3"/>
    <w:rsid w:val="0044415F"/>
    <w:rsid w:val="0044492F"/>
    <w:rsid w:val="004449BE"/>
    <w:rsid w:val="00444CB9"/>
    <w:rsid w:val="004456E0"/>
    <w:rsid w:val="00445C9D"/>
    <w:rsid w:val="00446131"/>
    <w:rsid w:val="004461D3"/>
    <w:rsid w:val="0044698E"/>
    <w:rsid w:val="004479E3"/>
    <w:rsid w:val="00447B68"/>
    <w:rsid w:val="00447F23"/>
    <w:rsid w:val="00447F41"/>
    <w:rsid w:val="00447FC8"/>
    <w:rsid w:val="0045081B"/>
    <w:rsid w:val="0045101E"/>
    <w:rsid w:val="00451B1A"/>
    <w:rsid w:val="00451C8F"/>
    <w:rsid w:val="00451E3A"/>
    <w:rsid w:val="0045217D"/>
    <w:rsid w:val="00452678"/>
    <w:rsid w:val="004526F8"/>
    <w:rsid w:val="00452956"/>
    <w:rsid w:val="00452F36"/>
    <w:rsid w:val="00453127"/>
    <w:rsid w:val="0045370D"/>
    <w:rsid w:val="00453B70"/>
    <w:rsid w:val="0045452A"/>
    <w:rsid w:val="00454714"/>
    <w:rsid w:val="00454EA9"/>
    <w:rsid w:val="004550E1"/>
    <w:rsid w:val="004552DD"/>
    <w:rsid w:val="00455756"/>
    <w:rsid w:val="00455BEA"/>
    <w:rsid w:val="00455C53"/>
    <w:rsid w:val="00455DA4"/>
    <w:rsid w:val="0045619F"/>
    <w:rsid w:val="004562DC"/>
    <w:rsid w:val="00456DA2"/>
    <w:rsid w:val="00456E8D"/>
    <w:rsid w:val="00457102"/>
    <w:rsid w:val="0045715E"/>
    <w:rsid w:val="004573F2"/>
    <w:rsid w:val="0046038B"/>
    <w:rsid w:val="0046059C"/>
    <w:rsid w:val="004607AA"/>
    <w:rsid w:val="0046135E"/>
    <w:rsid w:val="00461467"/>
    <w:rsid w:val="00461F13"/>
    <w:rsid w:val="0046234D"/>
    <w:rsid w:val="00462A36"/>
    <w:rsid w:val="00462B90"/>
    <w:rsid w:val="00462BF8"/>
    <w:rsid w:val="004630CF"/>
    <w:rsid w:val="00463864"/>
    <w:rsid w:val="004639E0"/>
    <w:rsid w:val="00463C4B"/>
    <w:rsid w:val="00465199"/>
    <w:rsid w:val="00465244"/>
    <w:rsid w:val="0046586F"/>
    <w:rsid w:val="004667DB"/>
    <w:rsid w:val="00466B3D"/>
    <w:rsid w:val="00466E91"/>
    <w:rsid w:val="004672E4"/>
    <w:rsid w:val="004676ED"/>
    <w:rsid w:val="00470479"/>
    <w:rsid w:val="00470543"/>
    <w:rsid w:val="00470B74"/>
    <w:rsid w:val="0047141E"/>
    <w:rsid w:val="0047241C"/>
    <w:rsid w:val="0047283A"/>
    <w:rsid w:val="00472D42"/>
    <w:rsid w:val="00472EB9"/>
    <w:rsid w:val="00473225"/>
    <w:rsid w:val="00473638"/>
    <w:rsid w:val="004736F3"/>
    <w:rsid w:val="004737B2"/>
    <w:rsid w:val="0047382C"/>
    <w:rsid w:val="00473A6B"/>
    <w:rsid w:val="00473EF8"/>
    <w:rsid w:val="00474276"/>
    <w:rsid w:val="0047554B"/>
    <w:rsid w:val="0047574B"/>
    <w:rsid w:val="00475F28"/>
    <w:rsid w:val="004761C2"/>
    <w:rsid w:val="004768A5"/>
    <w:rsid w:val="00477160"/>
    <w:rsid w:val="004771C1"/>
    <w:rsid w:val="00477350"/>
    <w:rsid w:val="00477372"/>
    <w:rsid w:val="00480616"/>
    <w:rsid w:val="00480A02"/>
    <w:rsid w:val="00480E71"/>
    <w:rsid w:val="00480FFE"/>
    <w:rsid w:val="0048114C"/>
    <w:rsid w:val="00481210"/>
    <w:rsid w:val="00481B18"/>
    <w:rsid w:val="004822CB"/>
    <w:rsid w:val="004827C4"/>
    <w:rsid w:val="004829FD"/>
    <w:rsid w:val="00482EE0"/>
    <w:rsid w:val="00483711"/>
    <w:rsid w:val="00483DF1"/>
    <w:rsid w:val="004844B4"/>
    <w:rsid w:val="00484737"/>
    <w:rsid w:val="00484FE2"/>
    <w:rsid w:val="0048505D"/>
    <w:rsid w:val="004855A4"/>
    <w:rsid w:val="00485878"/>
    <w:rsid w:val="00485879"/>
    <w:rsid w:val="004860BE"/>
    <w:rsid w:val="0048619C"/>
    <w:rsid w:val="00486D79"/>
    <w:rsid w:val="004878AE"/>
    <w:rsid w:val="0049005C"/>
    <w:rsid w:val="00490120"/>
    <w:rsid w:val="00490642"/>
    <w:rsid w:val="004907FA"/>
    <w:rsid w:val="00490AE3"/>
    <w:rsid w:val="00490D51"/>
    <w:rsid w:val="00491A4D"/>
    <w:rsid w:val="00491D38"/>
    <w:rsid w:val="0049275A"/>
    <w:rsid w:val="00492BA1"/>
    <w:rsid w:val="00492E02"/>
    <w:rsid w:val="004930D4"/>
    <w:rsid w:val="00493450"/>
    <w:rsid w:val="004937B2"/>
    <w:rsid w:val="004938B0"/>
    <w:rsid w:val="00493E01"/>
    <w:rsid w:val="00493EB1"/>
    <w:rsid w:val="00494712"/>
    <w:rsid w:val="00494BB3"/>
    <w:rsid w:val="00494C28"/>
    <w:rsid w:val="00494CE6"/>
    <w:rsid w:val="004951A8"/>
    <w:rsid w:val="0049522A"/>
    <w:rsid w:val="00495279"/>
    <w:rsid w:val="00495707"/>
    <w:rsid w:val="00496762"/>
    <w:rsid w:val="004967D7"/>
    <w:rsid w:val="00496B60"/>
    <w:rsid w:val="00496DA2"/>
    <w:rsid w:val="00496FD4"/>
    <w:rsid w:val="004972D1"/>
    <w:rsid w:val="00497601"/>
    <w:rsid w:val="0049789E"/>
    <w:rsid w:val="004979CE"/>
    <w:rsid w:val="00497B4A"/>
    <w:rsid w:val="00497BEF"/>
    <w:rsid w:val="00497D5C"/>
    <w:rsid w:val="004A03BA"/>
    <w:rsid w:val="004A10E8"/>
    <w:rsid w:val="004A1C59"/>
    <w:rsid w:val="004A1EDC"/>
    <w:rsid w:val="004A256A"/>
    <w:rsid w:val="004A2801"/>
    <w:rsid w:val="004A288A"/>
    <w:rsid w:val="004A28E9"/>
    <w:rsid w:val="004A2AD0"/>
    <w:rsid w:val="004A2C56"/>
    <w:rsid w:val="004A2F24"/>
    <w:rsid w:val="004A3A3D"/>
    <w:rsid w:val="004A41EC"/>
    <w:rsid w:val="004A441B"/>
    <w:rsid w:val="004A4D1D"/>
    <w:rsid w:val="004A575E"/>
    <w:rsid w:val="004A5CA3"/>
    <w:rsid w:val="004A5D56"/>
    <w:rsid w:val="004A61E7"/>
    <w:rsid w:val="004A63E7"/>
    <w:rsid w:val="004A6773"/>
    <w:rsid w:val="004A6D14"/>
    <w:rsid w:val="004A6DD7"/>
    <w:rsid w:val="004A755F"/>
    <w:rsid w:val="004A7805"/>
    <w:rsid w:val="004A7A20"/>
    <w:rsid w:val="004A7CCB"/>
    <w:rsid w:val="004B00BE"/>
    <w:rsid w:val="004B04AB"/>
    <w:rsid w:val="004B0575"/>
    <w:rsid w:val="004B0663"/>
    <w:rsid w:val="004B1134"/>
    <w:rsid w:val="004B1C8F"/>
    <w:rsid w:val="004B1E4B"/>
    <w:rsid w:val="004B23A1"/>
    <w:rsid w:val="004B25C9"/>
    <w:rsid w:val="004B2A51"/>
    <w:rsid w:val="004B2E05"/>
    <w:rsid w:val="004B3601"/>
    <w:rsid w:val="004B45DD"/>
    <w:rsid w:val="004B4974"/>
    <w:rsid w:val="004B4D93"/>
    <w:rsid w:val="004B4E96"/>
    <w:rsid w:val="004B513D"/>
    <w:rsid w:val="004B546B"/>
    <w:rsid w:val="004B5666"/>
    <w:rsid w:val="004B57DC"/>
    <w:rsid w:val="004B6250"/>
    <w:rsid w:val="004B6289"/>
    <w:rsid w:val="004B62DE"/>
    <w:rsid w:val="004B6AD1"/>
    <w:rsid w:val="004B6B06"/>
    <w:rsid w:val="004B70EA"/>
    <w:rsid w:val="004B753D"/>
    <w:rsid w:val="004B7574"/>
    <w:rsid w:val="004B7B13"/>
    <w:rsid w:val="004B7E91"/>
    <w:rsid w:val="004C0182"/>
    <w:rsid w:val="004C041F"/>
    <w:rsid w:val="004C0B0C"/>
    <w:rsid w:val="004C0B85"/>
    <w:rsid w:val="004C0D48"/>
    <w:rsid w:val="004C0D7C"/>
    <w:rsid w:val="004C113F"/>
    <w:rsid w:val="004C11C9"/>
    <w:rsid w:val="004C14BD"/>
    <w:rsid w:val="004C183D"/>
    <w:rsid w:val="004C195D"/>
    <w:rsid w:val="004C1E39"/>
    <w:rsid w:val="004C28CE"/>
    <w:rsid w:val="004C2CC8"/>
    <w:rsid w:val="004C2E25"/>
    <w:rsid w:val="004C4416"/>
    <w:rsid w:val="004C4808"/>
    <w:rsid w:val="004C49D6"/>
    <w:rsid w:val="004C5299"/>
    <w:rsid w:val="004C5A93"/>
    <w:rsid w:val="004C5D18"/>
    <w:rsid w:val="004C5EBE"/>
    <w:rsid w:val="004C6369"/>
    <w:rsid w:val="004C6371"/>
    <w:rsid w:val="004C6556"/>
    <w:rsid w:val="004C767A"/>
    <w:rsid w:val="004C7777"/>
    <w:rsid w:val="004C78D5"/>
    <w:rsid w:val="004C7CA7"/>
    <w:rsid w:val="004D010A"/>
    <w:rsid w:val="004D0B38"/>
    <w:rsid w:val="004D0FD3"/>
    <w:rsid w:val="004D12F6"/>
    <w:rsid w:val="004D1381"/>
    <w:rsid w:val="004D14D9"/>
    <w:rsid w:val="004D1CB6"/>
    <w:rsid w:val="004D1D83"/>
    <w:rsid w:val="004D1F50"/>
    <w:rsid w:val="004D1F69"/>
    <w:rsid w:val="004D202A"/>
    <w:rsid w:val="004D20B2"/>
    <w:rsid w:val="004D2169"/>
    <w:rsid w:val="004D3441"/>
    <w:rsid w:val="004D3A98"/>
    <w:rsid w:val="004D763D"/>
    <w:rsid w:val="004D78EF"/>
    <w:rsid w:val="004D7E22"/>
    <w:rsid w:val="004E008D"/>
    <w:rsid w:val="004E0648"/>
    <w:rsid w:val="004E0E1C"/>
    <w:rsid w:val="004E0EE7"/>
    <w:rsid w:val="004E12D4"/>
    <w:rsid w:val="004E148D"/>
    <w:rsid w:val="004E1A00"/>
    <w:rsid w:val="004E1AC0"/>
    <w:rsid w:val="004E1ACB"/>
    <w:rsid w:val="004E1FF5"/>
    <w:rsid w:val="004E21A3"/>
    <w:rsid w:val="004E2516"/>
    <w:rsid w:val="004E2615"/>
    <w:rsid w:val="004E275F"/>
    <w:rsid w:val="004E27A5"/>
    <w:rsid w:val="004E298D"/>
    <w:rsid w:val="004E2CC9"/>
    <w:rsid w:val="004E346E"/>
    <w:rsid w:val="004E34E6"/>
    <w:rsid w:val="004E35AB"/>
    <w:rsid w:val="004E372B"/>
    <w:rsid w:val="004E389A"/>
    <w:rsid w:val="004E38A5"/>
    <w:rsid w:val="004E38DB"/>
    <w:rsid w:val="004E3A8D"/>
    <w:rsid w:val="004E46A3"/>
    <w:rsid w:val="004E4755"/>
    <w:rsid w:val="004E5A07"/>
    <w:rsid w:val="004E602C"/>
    <w:rsid w:val="004E6460"/>
    <w:rsid w:val="004E6977"/>
    <w:rsid w:val="004E6A64"/>
    <w:rsid w:val="004E6E07"/>
    <w:rsid w:val="004E6EA1"/>
    <w:rsid w:val="004E6F02"/>
    <w:rsid w:val="004E72FB"/>
    <w:rsid w:val="004E73A6"/>
    <w:rsid w:val="004E7591"/>
    <w:rsid w:val="004E760A"/>
    <w:rsid w:val="004E77B8"/>
    <w:rsid w:val="004E7C6B"/>
    <w:rsid w:val="004E7DF3"/>
    <w:rsid w:val="004F00AA"/>
    <w:rsid w:val="004F00D8"/>
    <w:rsid w:val="004F029C"/>
    <w:rsid w:val="004F0B6C"/>
    <w:rsid w:val="004F164B"/>
    <w:rsid w:val="004F1875"/>
    <w:rsid w:val="004F1AE2"/>
    <w:rsid w:val="004F20E0"/>
    <w:rsid w:val="004F24A9"/>
    <w:rsid w:val="004F2EE9"/>
    <w:rsid w:val="004F2F91"/>
    <w:rsid w:val="004F3666"/>
    <w:rsid w:val="004F38BD"/>
    <w:rsid w:val="004F3CFC"/>
    <w:rsid w:val="004F3D0D"/>
    <w:rsid w:val="004F3D6F"/>
    <w:rsid w:val="004F3E89"/>
    <w:rsid w:val="004F4549"/>
    <w:rsid w:val="004F5250"/>
    <w:rsid w:val="004F5500"/>
    <w:rsid w:val="004F5ACD"/>
    <w:rsid w:val="004F638B"/>
    <w:rsid w:val="004F6413"/>
    <w:rsid w:val="004F6610"/>
    <w:rsid w:val="004F6A0C"/>
    <w:rsid w:val="004F6B15"/>
    <w:rsid w:val="004F6E23"/>
    <w:rsid w:val="004F7C9F"/>
    <w:rsid w:val="004F7D64"/>
    <w:rsid w:val="0050025E"/>
    <w:rsid w:val="0050029C"/>
    <w:rsid w:val="005008F3"/>
    <w:rsid w:val="00500BF7"/>
    <w:rsid w:val="005010FD"/>
    <w:rsid w:val="005011CC"/>
    <w:rsid w:val="005013C9"/>
    <w:rsid w:val="00501632"/>
    <w:rsid w:val="005016B9"/>
    <w:rsid w:val="00501A8E"/>
    <w:rsid w:val="00502403"/>
    <w:rsid w:val="005025B1"/>
    <w:rsid w:val="00503029"/>
    <w:rsid w:val="00503D8F"/>
    <w:rsid w:val="0050494A"/>
    <w:rsid w:val="00504BFA"/>
    <w:rsid w:val="005052C0"/>
    <w:rsid w:val="00506016"/>
    <w:rsid w:val="00506546"/>
    <w:rsid w:val="00506E5C"/>
    <w:rsid w:val="00506EE6"/>
    <w:rsid w:val="0051012A"/>
    <w:rsid w:val="0051083A"/>
    <w:rsid w:val="00510ABE"/>
    <w:rsid w:val="00510B05"/>
    <w:rsid w:val="00510D53"/>
    <w:rsid w:val="00510DA1"/>
    <w:rsid w:val="00510EF2"/>
    <w:rsid w:val="005111E4"/>
    <w:rsid w:val="0051151A"/>
    <w:rsid w:val="00511566"/>
    <w:rsid w:val="005122F0"/>
    <w:rsid w:val="00512F56"/>
    <w:rsid w:val="00512FCC"/>
    <w:rsid w:val="0051302B"/>
    <w:rsid w:val="005136E1"/>
    <w:rsid w:val="00513719"/>
    <w:rsid w:val="005137A9"/>
    <w:rsid w:val="005137EE"/>
    <w:rsid w:val="00513FE6"/>
    <w:rsid w:val="0051488C"/>
    <w:rsid w:val="00514AC1"/>
    <w:rsid w:val="00514B2F"/>
    <w:rsid w:val="005155D8"/>
    <w:rsid w:val="0051565B"/>
    <w:rsid w:val="00515BA9"/>
    <w:rsid w:val="00516507"/>
    <w:rsid w:val="00516C3F"/>
    <w:rsid w:val="0052062B"/>
    <w:rsid w:val="00520770"/>
    <w:rsid w:val="0052077C"/>
    <w:rsid w:val="005208DC"/>
    <w:rsid w:val="0052090E"/>
    <w:rsid w:val="005209E6"/>
    <w:rsid w:val="00520CF7"/>
    <w:rsid w:val="00520D43"/>
    <w:rsid w:val="00521006"/>
    <w:rsid w:val="0052114F"/>
    <w:rsid w:val="00521390"/>
    <w:rsid w:val="00521482"/>
    <w:rsid w:val="00521F95"/>
    <w:rsid w:val="005221C1"/>
    <w:rsid w:val="00522679"/>
    <w:rsid w:val="00522CD2"/>
    <w:rsid w:val="005234F8"/>
    <w:rsid w:val="00523816"/>
    <w:rsid w:val="00523C1E"/>
    <w:rsid w:val="00524329"/>
    <w:rsid w:val="0052485E"/>
    <w:rsid w:val="005248DD"/>
    <w:rsid w:val="00524A32"/>
    <w:rsid w:val="00524EA4"/>
    <w:rsid w:val="00525223"/>
    <w:rsid w:val="00525BE1"/>
    <w:rsid w:val="00525CA4"/>
    <w:rsid w:val="00526408"/>
    <w:rsid w:val="0052686F"/>
    <w:rsid w:val="00526BF1"/>
    <w:rsid w:val="0053049D"/>
    <w:rsid w:val="00530A3E"/>
    <w:rsid w:val="00530A41"/>
    <w:rsid w:val="0053144C"/>
    <w:rsid w:val="005315B9"/>
    <w:rsid w:val="00531B3A"/>
    <w:rsid w:val="00531FA7"/>
    <w:rsid w:val="0053257F"/>
    <w:rsid w:val="00532629"/>
    <w:rsid w:val="00532F96"/>
    <w:rsid w:val="00533A9D"/>
    <w:rsid w:val="00533C2A"/>
    <w:rsid w:val="00534485"/>
    <w:rsid w:val="00534709"/>
    <w:rsid w:val="00535498"/>
    <w:rsid w:val="00535B8F"/>
    <w:rsid w:val="00535CC7"/>
    <w:rsid w:val="005360F6"/>
    <w:rsid w:val="005361C2"/>
    <w:rsid w:val="00536520"/>
    <w:rsid w:val="00536D98"/>
    <w:rsid w:val="00536E2F"/>
    <w:rsid w:val="00537F89"/>
    <w:rsid w:val="005407B9"/>
    <w:rsid w:val="00540CD6"/>
    <w:rsid w:val="00540F33"/>
    <w:rsid w:val="00541560"/>
    <w:rsid w:val="00541716"/>
    <w:rsid w:val="00541776"/>
    <w:rsid w:val="00541F18"/>
    <w:rsid w:val="00541F57"/>
    <w:rsid w:val="005423A9"/>
    <w:rsid w:val="00542A4B"/>
    <w:rsid w:val="00542D05"/>
    <w:rsid w:val="00542D41"/>
    <w:rsid w:val="00542DAB"/>
    <w:rsid w:val="00542E53"/>
    <w:rsid w:val="00543043"/>
    <w:rsid w:val="005430F6"/>
    <w:rsid w:val="00543332"/>
    <w:rsid w:val="0054340B"/>
    <w:rsid w:val="005436EC"/>
    <w:rsid w:val="005437E0"/>
    <w:rsid w:val="005437F7"/>
    <w:rsid w:val="005439A0"/>
    <w:rsid w:val="0054405D"/>
    <w:rsid w:val="00545047"/>
    <w:rsid w:val="0054549D"/>
    <w:rsid w:val="005456D6"/>
    <w:rsid w:val="0054572D"/>
    <w:rsid w:val="00545B4B"/>
    <w:rsid w:val="00545D4D"/>
    <w:rsid w:val="00546127"/>
    <w:rsid w:val="005462A9"/>
    <w:rsid w:val="0054687A"/>
    <w:rsid w:val="00546A3A"/>
    <w:rsid w:val="0054770C"/>
    <w:rsid w:val="005477AD"/>
    <w:rsid w:val="005477F3"/>
    <w:rsid w:val="00547E31"/>
    <w:rsid w:val="00550147"/>
    <w:rsid w:val="00550BB7"/>
    <w:rsid w:val="00550E13"/>
    <w:rsid w:val="00551591"/>
    <w:rsid w:val="00552636"/>
    <w:rsid w:val="00552A08"/>
    <w:rsid w:val="00553033"/>
    <w:rsid w:val="00553283"/>
    <w:rsid w:val="00554804"/>
    <w:rsid w:val="00554C4D"/>
    <w:rsid w:val="00554DB2"/>
    <w:rsid w:val="00554DEE"/>
    <w:rsid w:val="00555160"/>
    <w:rsid w:val="00555654"/>
    <w:rsid w:val="00555857"/>
    <w:rsid w:val="00556046"/>
    <w:rsid w:val="005561DB"/>
    <w:rsid w:val="0055652D"/>
    <w:rsid w:val="0055672C"/>
    <w:rsid w:val="0055698F"/>
    <w:rsid w:val="00556E7D"/>
    <w:rsid w:val="00557836"/>
    <w:rsid w:val="00560089"/>
    <w:rsid w:val="00560129"/>
    <w:rsid w:val="00560131"/>
    <w:rsid w:val="00560AEF"/>
    <w:rsid w:val="005616AF"/>
    <w:rsid w:val="00561C5D"/>
    <w:rsid w:val="00561E02"/>
    <w:rsid w:val="0056232A"/>
    <w:rsid w:val="0056266E"/>
    <w:rsid w:val="00562BAC"/>
    <w:rsid w:val="00562E08"/>
    <w:rsid w:val="005630B0"/>
    <w:rsid w:val="00563364"/>
    <w:rsid w:val="00563EA6"/>
    <w:rsid w:val="00564AA4"/>
    <w:rsid w:val="00564CF4"/>
    <w:rsid w:val="00565551"/>
    <w:rsid w:val="00565790"/>
    <w:rsid w:val="00565815"/>
    <w:rsid w:val="005658D3"/>
    <w:rsid w:val="005666B3"/>
    <w:rsid w:val="0056678A"/>
    <w:rsid w:val="00566881"/>
    <w:rsid w:val="005668A5"/>
    <w:rsid w:val="0056692E"/>
    <w:rsid w:val="00566B05"/>
    <w:rsid w:val="00566B10"/>
    <w:rsid w:val="00567207"/>
    <w:rsid w:val="005702C6"/>
    <w:rsid w:val="005709FA"/>
    <w:rsid w:val="00570F61"/>
    <w:rsid w:val="00571170"/>
    <w:rsid w:val="00571419"/>
    <w:rsid w:val="0057141B"/>
    <w:rsid w:val="0057189B"/>
    <w:rsid w:val="00571D1B"/>
    <w:rsid w:val="005727EF"/>
    <w:rsid w:val="005729FD"/>
    <w:rsid w:val="005730DA"/>
    <w:rsid w:val="00573115"/>
    <w:rsid w:val="005732EB"/>
    <w:rsid w:val="0057334E"/>
    <w:rsid w:val="005737A9"/>
    <w:rsid w:val="0057390B"/>
    <w:rsid w:val="00573912"/>
    <w:rsid w:val="00573D6C"/>
    <w:rsid w:val="00575144"/>
    <w:rsid w:val="0057517F"/>
    <w:rsid w:val="00575203"/>
    <w:rsid w:val="005752B3"/>
    <w:rsid w:val="00575425"/>
    <w:rsid w:val="005755D0"/>
    <w:rsid w:val="00575DC5"/>
    <w:rsid w:val="00575F49"/>
    <w:rsid w:val="005762FB"/>
    <w:rsid w:val="00576919"/>
    <w:rsid w:val="00576999"/>
    <w:rsid w:val="00576B22"/>
    <w:rsid w:val="00576F39"/>
    <w:rsid w:val="00577AA4"/>
    <w:rsid w:val="00577BAE"/>
    <w:rsid w:val="00577C37"/>
    <w:rsid w:val="00577DBC"/>
    <w:rsid w:val="00577FD6"/>
    <w:rsid w:val="005805A0"/>
    <w:rsid w:val="00580B40"/>
    <w:rsid w:val="00580C4F"/>
    <w:rsid w:val="00580CC1"/>
    <w:rsid w:val="005811C4"/>
    <w:rsid w:val="005816A1"/>
    <w:rsid w:val="00581FF8"/>
    <w:rsid w:val="005822D1"/>
    <w:rsid w:val="00582307"/>
    <w:rsid w:val="00583311"/>
    <w:rsid w:val="005835CB"/>
    <w:rsid w:val="0058363B"/>
    <w:rsid w:val="005838C9"/>
    <w:rsid w:val="00583CA8"/>
    <w:rsid w:val="0058438E"/>
    <w:rsid w:val="00584DFC"/>
    <w:rsid w:val="0058534A"/>
    <w:rsid w:val="005855D6"/>
    <w:rsid w:val="005855D7"/>
    <w:rsid w:val="00585810"/>
    <w:rsid w:val="005858EA"/>
    <w:rsid w:val="00586061"/>
    <w:rsid w:val="005860E5"/>
    <w:rsid w:val="0058640D"/>
    <w:rsid w:val="005865BA"/>
    <w:rsid w:val="005868D9"/>
    <w:rsid w:val="00586A49"/>
    <w:rsid w:val="00586D3D"/>
    <w:rsid w:val="00586F1C"/>
    <w:rsid w:val="005875CC"/>
    <w:rsid w:val="00587652"/>
    <w:rsid w:val="0058790A"/>
    <w:rsid w:val="00587FDF"/>
    <w:rsid w:val="005904BD"/>
    <w:rsid w:val="00590952"/>
    <w:rsid w:val="00590998"/>
    <w:rsid w:val="00590CB0"/>
    <w:rsid w:val="005914E3"/>
    <w:rsid w:val="00591943"/>
    <w:rsid w:val="00591A35"/>
    <w:rsid w:val="00591D77"/>
    <w:rsid w:val="00592261"/>
    <w:rsid w:val="005922A3"/>
    <w:rsid w:val="00592561"/>
    <w:rsid w:val="0059270D"/>
    <w:rsid w:val="00592917"/>
    <w:rsid w:val="00592CCC"/>
    <w:rsid w:val="00592FA0"/>
    <w:rsid w:val="0059307B"/>
    <w:rsid w:val="0059309F"/>
    <w:rsid w:val="0059350F"/>
    <w:rsid w:val="00593842"/>
    <w:rsid w:val="00593861"/>
    <w:rsid w:val="00593928"/>
    <w:rsid w:val="00593970"/>
    <w:rsid w:val="00593D3D"/>
    <w:rsid w:val="00593FF8"/>
    <w:rsid w:val="0059459E"/>
    <w:rsid w:val="00594C59"/>
    <w:rsid w:val="00594F1E"/>
    <w:rsid w:val="00594FE6"/>
    <w:rsid w:val="00595724"/>
    <w:rsid w:val="00595E01"/>
    <w:rsid w:val="00595FD2"/>
    <w:rsid w:val="005962AF"/>
    <w:rsid w:val="00596426"/>
    <w:rsid w:val="005964D6"/>
    <w:rsid w:val="005967C5"/>
    <w:rsid w:val="00596FE9"/>
    <w:rsid w:val="00597192"/>
    <w:rsid w:val="00597B9C"/>
    <w:rsid w:val="00597CA1"/>
    <w:rsid w:val="005A07AB"/>
    <w:rsid w:val="005A0D70"/>
    <w:rsid w:val="005A0DD3"/>
    <w:rsid w:val="005A1231"/>
    <w:rsid w:val="005A12C8"/>
    <w:rsid w:val="005A13E9"/>
    <w:rsid w:val="005A1612"/>
    <w:rsid w:val="005A1994"/>
    <w:rsid w:val="005A1A34"/>
    <w:rsid w:val="005A205F"/>
    <w:rsid w:val="005A2184"/>
    <w:rsid w:val="005A29FC"/>
    <w:rsid w:val="005A2A75"/>
    <w:rsid w:val="005A2C29"/>
    <w:rsid w:val="005A2EFB"/>
    <w:rsid w:val="005A2F8A"/>
    <w:rsid w:val="005A38E4"/>
    <w:rsid w:val="005A3D8F"/>
    <w:rsid w:val="005A418E"/>
    <w:rsid w:val="005A4D64"/>
    <w:rsid w:val="005A4DC0"/>
    <w:rsid w:val="005A4F24"/>
    <w:rsid w:val="005A5931"/>
    <w:rsid w:val="005A59F3"/>
    <w:rsid w:val="005A5B85"/>
    <w:rsid w:val="005A5DC0"/>
    <w:rsid w:val="005A60FD"/>
    <w:rsid w:val="005A62DB"/>
    <w:rsid w:val="005A6422"/>
    <w:rsid w:val="005A6B38"/>
    <w:rsid w:val="005A70B0"/>
    <w:rsid w:val="005A7329"/>
    <w:rsid w:val="005A7AA5"/>
    <w:rsid w:val="005A7ADD"/>
    <w:rsid w:val="005B02A9"/>
    <w:rsid w:val="005B1014"/>
    <w:rsid w:val="005B172A"/>
    <w:rsid w:val="005B1B48"/>
    <w:rsid w:val="005B1B9C"/>
    <w:rsid w:val="005B22BD"/>
    <w:rsid w:val="005B297A"/>
    <w:rsid w:val="005B35E6"/>
    <w:rsid w:val="005B37B2"/>
    <w:rsid w:val="005B42FA"/>
    <w:rsid w:val="005B4ABE"/>
    <w:rsid w:val="005B500E"/>
    <w:rsid w:val="005B670C"/>
    <w:rsid w:val="005B6741"/>
    <w:rsid w:val="005B684F"/>
    <w:rsid w:val="005B6D8B"/>
    <w:rsid w:val="005B72A2"/>
    <w:rsid w:val="005B7A09"/>
    <w:rsid w:val="005B7BFC"/>
    <w:rsid w:val="005C0413"/>
    <w:rsid w:val="005C0505"/>
    <w:rsid w:val="005C094E"/>
    <w:rsid w:val="005C0954"/>
    <w:rsid w:val="005C0D9C"/>
    <w:rsid w:val="005C0F0C"/>
    <w:rsid w:val="005C0FB0"/>
    <w:rsid w:val="005C10FB"/>
    <w:rsid w:val="005C13E0"/>
    <w:rsid w:val="005C1656"/>
    <w:rsid w:val="005C28FC"/>
    <w:rsid w:val="005C293F"/>
    <w:rsid w:val="005C357A"/>
    <w:rsid w:val="005C364D"/>
    <w:rsid w:val="005C3C78"/>
    <w:rsid w:val="005C42CC"/>
    <w:rsid w:val="005C448F"/>
    <w:rsid w:val="005C45AD"/>
    <w:rsid w:val="005C5929"/>
    <w:rsid w:val="005C5C72"/>
    <w:rsid w:val="005C5E80"/>
    <w:rsid w:val="005C5EF6"/>
    <w:rsid w:val="005C61D9"/>
    <w:rsid w:val="005C6881"/>
    <w:rsid w:val="005C7633"/>
    <w:rsid w:val="005C78AA"/>
    <w:rsid w:val="005C78BF"/>
    <w:rsid w:val="005C7A32"/>
    <w:rsid w:val="005C7CB5"/>
    <w:rsid w:val="005C7F97"/>
    <w:rsid w:val="005D058B"/>
    <w:rsid w:val="005D0C47"/>
    <w:rsid w:val="005D0F31"/>
    <w:rsid w:val="005D13F9"/>
    <w:rsid w:val="005D166B"/>
    <w:rsid w:val="005D1AD0"/>
    <w:rsid w:val="005D205F"/>
    <w:rsid w:val="005D227B"/>
    <w:rsid w:val="005D374B"/>
    <w:rsid w:val="005D3C29"/>
    <w:rsid w:val="005D3DDE"/>
    <w:rsid w:val="005D43BC"/>
    <w:rsid w:val="005D45B8"/>
    <w:rsid w:val="005D4A8B"/>
    <w:rsid w:val="005D4B22"/>
    <w:rsid w:val="005D5761"/>
    <w:rsid w:val="005D5C84"/>
    <w:rsid w:val="005D6901"/>
    <w:rsid w:val="005D6D51"/>
    <w:rsid w:val="005D7580"/>
    <w:rsid w:val="005D7714"/>
    <w:rsid w:val="005D7773"/>
    <w:rsid w:val="005E00BE"/>
    <w:rsid w:val="005E03D6"/>
    <w:rsid w:val="005E09DF"/>
    <w:rsid w:val="005E0B49"/>
    <w:rsid w:val="005E1810"/>
    <w:rsid w:val="005E1A3D"/>
    <w:rsid w:val="005E2413"/>
    <w:rsid w:val="005E297F"/>
    <w:rsid w:val="005E2BD7"/>
    <w:rsid w:val="005E3508"/>
    <w:rsid w:val="005E36AC"/>
    <w:rsid w:val="005E438E"/>
    <w:rsid w:val="005E45F2"/>
    <w:rsid w:val="005E4652"/>
    <w:rsid w:val="005E4E1A"/>
    <w:rsid w:val="005E5540"/>
    <w:rsid w:val="005E57C2"/>
    <w:rsid w:val="005E58B0"/>
    <w:rsid w:val="005E5A42"/>
    <w:rsid w:val="005E5E45"/>
    <w:rsid w:val="005E611E"/>
    <w:rsid w:val="005E733E"/>
    <w:rsid w:val="005E7564"/>
    <w:rsid w:val="005F05AC"/>
    <w:rsid w:val="005F0B30"/>
    <w:rsid w:val="005F0D7C"/>
    <w:rsid w:val="005F0E1D"/>
    <w:rsid w:val="005F152B"/>
    <w:rsid w:val="005F168F"/>
    <w:rsid w:val="005F17F3"/>
    <w:rsid w:val="005F18A7"/>
    <w:rsid w:val="005F1F46"/>
    <w:rsid w:val="005F21B6"/>
    <w:rsid w:val="005F29C2"/>
    <w:rsid w:val="005F2E9A"/>
    <w:rsid w:val="005F3128"/>
    <w:rsid w:val="005F3342"/>
    <w:rsid w:val="005F3870"/>
    <w:rsid w:val="005F4616"/>
    <w:rsid w:val="005F4CEB"/>
    <w:rsid w:val="005F4F2D"/>
    <w:rsid w:val="005F5287"/>
    <w:rsid w:val="005F5415"/>
    <w:rsid w:val="005F5A4C"/>
    <w:rsid w:val="005F5C6C"/>
    <w:rsid w:val="005F62E5"/>
    <w:rsid w:val="005F66B5"/>
    <w:rsid w:val="005F6DC2"/>
    <w:rsid w:val="005F7419"/>
    <w:rsid w:val="005F791F"/>
    <w:rsid w:val="0060019B"/>
    <w:rsid w:val="00600CAF"/>
    <w:rsid w:val="00600D39"/>
    <w:rsid w:val="00601229"/>
    <w:rsid w:val="006020B5"/>
    <w:rsid w:val="0060235E"/>
    <w:rsid w:val="006027F5"/>
    <w:rsid w:val="00602C5E"/>
    <w:rsid w:val="00603145"/>
    <w:rsid w:val="00603258"/>
    <w:rsid w:val="006038C3"/>
    <w:rsid w:val="00603B8B"/>
    <w:rsid w:val="00603C12"/>
    <w:rsid w:val="00603E1F"/>
    <w:rsid w:val="00603FEB"/>
    <w:rsid w:val="006046F3"/>
    <w:rsid w:val="00604B16"/>
    <w:rsid w:val="00604CDF"/>
    <w:rsid w:val="006057E3"/>
    <w:rsid w:val="00605B81"/>
    <w:rsid w:val="00606124"/>
    <w:rsid w:val="00606268"/>
    <w:rsid w:val="006062EA"/>
    <w:rsid w:val="0060660A"/>
    <w:rsid w:val="006074A6"/>
    <w:rsid w:val="0060791F"/>
    <w:rsid w:val="00607E40"/>
    <w:rsid w:val="006101B5"/>
    <w:rsid w:val="0061078D"/>
    <w:rsid w:val="006109EB"/>
    <w:rsid w:val="006110DB"/>
    <w:rsid w:val="0061114A"/>
    <w:rsid w:val="00611393"/>
    <w:rsid w:val="00611632"/>
    <w:rsid w:val="0061185E"/>
    <w:rsid w:val="006118E7"/>
    <w:rsid w:val="00611D2C"/>
    <w:rsid w:val="00611DFF"/>
    <w:rsid w:val="006122DF"/>
    <w:rsid w:val="006124A3"/>
    <w:rsid w:val="006126F0"/>
    <w:rsid w:val="00612BE9"/>
    <w:rsid w:val="00612F97"/>
    <w:rsid w:val="00612FBD"/>
    <w:rsid w:val="0061504F"/>
    <w:rsid w:val="006150A0"/>
    <w:rsid w:val="006150AC"/>
    <w:rsid w:val="006153A4"/>
    <w:rsid w:val="006156B4"/>
    <w:rsid w:val="006166FA"/>
    <w:rsid w:val="006167F9"/>
    <w:rsid w:val="006179A9"/>
    <w:rsid w:val="00617A4D"/>
    <w:rsid w:val="00617FA5"/>
    <w:rsid w:val="006201BD"/>
    <w:rsid w:val="00620389"/>
    <w:rsid w:val="006207D6"/>
    <w:rsid w:val="0062093F"/>
    <w:rsid w:val="00620A61"/>
    <w:rsid w:val="00621444"/>
    <w:rsid w:val="00621A4F"/>
    <w:rsid w:val="00622598"/>
    <w:rsid w:val="00622B49"/>
    <w:rsid w:val="00622D27"/>
    <w:rsid w:val="00623A75"/>
    <w:rsid w:val="00623A8F"/>
    <w:rsid w:val="00624D82"/>
    <w:rsid w:val="00625C3F"/>
    <w:rsid w:val="00625EB0"/>
    <w:rsid w:val="00625EFF"/>
    <w:rsid w:val="006260C2"/>
    <w:rsid w:val="0062618C"/>
    <w:rsid w:val="00626440"/>
    <w:rsid w:val="00626AF4"/>
    <w:rsid w:val="00626B0E"/>
    <w:rsid w:val="00626E3A"/>
    <w:rsid w:val="00626F12"/>
    <w:rsid w:val="00627302"/>
    <w:rsid w:val="0062790B"/>
    <w:rsid w:val="00627DD5"/>
    <w:rsid w:val="00627E11"/>
    <w:rsid w:val="00627E14"/>
    <w:rsid w:val="0063031E"/>
    <w:rsid w:val="006303CB"/>
    <w:rsid w:val="00631798"/>
    <w:rsid w:val="0063180E"/>
    <w:rsid w:val="00631A71"/>
    <w:rsid w:val="00631BD5"/>
    <w:rsid w:val="00631E9B"/>
    <w:rsid w:val="006320DA"/>
    <w:rsid w:val="0063218D"/>
    <w:rsid w:val="0063248D"/>
    <w:rsid w:val="006328A7"/>
    <w:rsid w:val="00632CD4"/>
    <w:rsid w:val="00633728"/>
    <w:rsid w:val="00633ABD"/>
    <w:rsid w:val="006347F3"/>
    <w:rsid w:val="0063485E"/>
    <w:rsid w:val="006349CF"/>
    <w:rsid w:val="00634B8D"/>
    <w:rsid w:val="00634F16"/>
    <w:rsid w:val="00634F42"/>
    <w:rsid w:val="006356CF"/>
    <w:rsid w:val="00635EEF"/>
    <w:rsid w:val="006372A4"/>
    <w:rsid w:val="00637363"/>
    <w:rsid w:val="0063754A"/>
    <w:rsid w:val="006378A2"/>
    <w:rsid w:val="00640832"/>
    <w:rsid w:val="00640999"/>
    <w:rsid w:val="00640E84"/>
    <w:rsid w:val="0064238E"/>
    <w:rsid w:val="006424E9"/>
    <w:rsid w:val="006424F7"/>
    <w:rsid w:val="00642673"/>
    <w:rsid w:val="00642F7E"/>
    <w:rsid w:val="006433A7"/>
    <w:rsid w:val="00643582"/>
    <w:rsid w:val="0064372C"/>
    <w:rsid w:val="00643D22"/>
    <w:rsid w:val="00643FD8"/>
    <w:rsid w:val="0064422E"/>
    <w:rsid w:val="006445C6"/>
    <w:rsid w:val="00644783"/>
    <w:rsid w:val="00644CB8"/>
    <w:rsid w:val="006452F9"/>
    <w:rsid w:val="00645375"/>
    <w:rsid w:val="00645538"/>
    <w:rsid w:val="00646013"/>
    <w:rsid w:val="0064626C"/>
    <w:rsid w:val="006464AC"/>
    <w:rsid w:val="0064654E"/>
    <w:rsid w:val="0064686D"/>
    <w:rsid w:val="00646C92"/>
    <w:rsid w:val="0065079B"/>
    <w:rsid w:val="00650B6A"/>
    <w:rsid w:val="00651115"/>
    <w:rsid w:val="006519A7"/>
    <w:rsid w:val="00651D66"/>
    <w:rsid w:val="00651F4A"/>
    <w:rsid w:val="00652A63"/>
    <w:rsid w:val="00652F15"/>
    <w:rsid w:val="00653E0A"/>
    <w:rsid w:val="00654131"/>
    <w:rsid w:val="00654C0E"/>
    <w:rsid w:val="00654F00"/>
    <w:rsid w:val="00655173"/>
    <w:rsid w:val="00655206"/>
    <w:rsid w:val="0065521B"/>
    <w:rsid w:val="00655B65"/>
    <w:rsid w:val="00655BAF"/>
    <w:rsid w:val="00655E85"/>
    <w:rsid w:val="0065628C"/>
    <w:rsid w:val="0065674B"/>
    <w:rsid w:val="00656B34"/>
    <w:rsid w:val="006571C6"/>
    <w:rsid w:val="006577AE"/>
    <w:rsid w:val="0065789E"/>
    <w:rsid w:val="00657DCF"/>
    <w:rsid w:val="00660C9C"/>
    <w:rsid w:val="00660F1B"/>
    <w:rsid w:val="0066160B"/>
    <w:rsid w:val="00661C5F"/>
    <w:rsid w:val="00661F01"/>
    <w:rsid w:val="006622F1"/>
    <w:rsid w:val="006625AD"/>
    <w:rsid w:val="006625CE"/>
    <w:rsid w:val="00662AF8"/>
    <w:rsid w:val="00662B71"/>
    <w:rsid w:val="00662D5F"/>
    <w:rsid w:val="00663198"/>
    <w:rsid w:val="00663CA5"/>
    <w:rsid w:val="00663D16"/>
    <w:rsid w:val="006647E6"/>
    <w:rsid w:val="00665285"/>
    <w:rsid w:val="00665305"/>
    <w:rsid w:val="00665C25"/>
    <w:rsid w:val="00665C4D"/>
    <w:rsid w:val="00665DC9"/>
    <w:rsid w:val="00666E0D"/>
    <w:rsid w:val="00667947"/>
    <w:rsid w:val="00670C7B"/>
    <w:rsid w:val="00671608"/>
    <w:rsid w:val="00671B3A"/>
    <w:rsid w:val="00671C76"/>
    <w:rsid w:val="00671F4C"/>
    <w:rsid w:val="00671F70"/>
    <w:rsid w:val="00672229"/>
    <w:rsid w:val="00672922"/>
    <w:rsid w:val="00672AC4"/>
    <w:rsid w:val="00672C3C"/>
    <w:rsid w:val="00672F31"/>
    <w:rsid w:val="00673AEA"/>
    <w:rsid w:val="00673BFF"/>
    <w:rsid w:val="00673EA4"/>
    <w:rsid w:val="00674028"/>
    <w:rsid w:val="00674103"/>
    <w:rsid w:val="006747E1"/>
    <w:rsid w:val="0067537A"/>
    <w:rsid w:val="00676388"/>
    <w:rsid w:val="00676468"/>
    <w:rsid w:val="00676DE9"/>
    <w:rsid w:val="00677020"/>
    <w:rsid w:val="00677212"/>
    <w:rsid w:val="0067741C"/>
    <w:rsid w:val="006774C3"/>
    <w:rsid w:val="00677573"/>
    <w:rsid w:val="00677A02"/>
    <w:rsid w:val="00677B4F"/>
    <w:rsid w:val="00677D6C"/>
    <w:rsid w:val="0068038D"/>
    <w:rsid w:val="00680A1C"/>
    <w:rsid w:val="00680A58"/>
    <w:rsid w:val="00680E6C"/>
    <w:rsid w:val="00680E99"/>
    <w:rsid w:val="006810ED"/>
    <w:rsid w:val="006813E0"/>
    <w:rsid w:val="00681562"/>
    <w:rsid w:val="00681720"/>
    <w:rsid w:val="00681865"/>
    <w:rsid w:val="00681E81"/>
    <w:rsid w:val="0068217C"/>
    <w:rsid w:val="00682289"/>
    <w:rsid w:val="006822EF"/>
    <w:rsid w:val="006829A3"/>
    <w:rsid w:val="00682C2E"/>
    <w:rsid w:val="00683532"/>
    <w:rsid w:val="00683538"/>
    <w:rsid w:val="0068373F"/>
    <w:rsid w:val="00683748"/>
    <w:rsid w:val="0068379E"/>
    <w:rsid w:val="00684090"/>
    <w:rsid w:val="0068446D"/>
    <w:rsid w:val="00684A2C"/>
    <w:rsid w:val="006854AA"/>
    <w:rsid w:val="006855EA"/>
    <w:rsid w:val="00685732"/>
    <w:rsid w:val="00685E2D"/>
    <w:rsid w:val="00686223"/>
    <w:rsid w:val="00686527"/>
    <w:rsid w:val="00686A0C"/>
    <w:rsid w:val="006870FC"/>
    <w:rsid w:val="006874E0"/>
    <w:rsid w:val="006878F2"/>
    <w:rsid w:val="00690384"/>
    <w:rsid w:val="006908DE"/>
    <w:rsid w:val="006912FC"/>
    <w:rsid w:val="00691598"/>
    <w:rsid w:val="006915C6"/>
    <w:rsid w:val="0069176A"/>
    <w:rsid w:val="00691964"/>
    <w:rsid w:val="00691A7E"/>
    <w:rsid w:val="00692525"/>
    <w:rsid w:val="006926C6"/>
    <w:rsid w:val="00692B7D"/>
    <w:rsid w:val="00692D51"/>
    <w:rsid w:val="00693B63"/>
    <w:rsid w:val="00693CB8"/>
    <w:rsid w:val="00693CF2"/>
    <w:rsid w:val="00693D1B"/>
    <w:rsid w:val="00694869"/>
    <w:rsid w:val="00694A9C"/>
    <w:rsid w:val="00694BCB"/>
    <w:rsid w:val="00695AC8"/>
    <w:rsid w:val="00695F8D"/>
    <w:rsid w:val="00696026"/>
    <w:rsid w:val="0069608A"/>
    <w:rsid w:val="006965E0"/>
    <w:rsid w:val="006965FF"/>
    <w:rsid w:val="00696790"/>
    <w:rsid w:val="00696C9D"/>
    <w:rsid w:val="00696D2D"/>
    <w:rsid w:val="00696D4E"/>
    <w:rsid w:val="00697531"/>
    <w:rsid w:val="00697898"/>
    <w:rsid w:val="00697B35"/>
    <w:rsid w:val="006A0046"/>
    <w:rsid w:val="006A01AF"/>
    <w:rsid w:val="006A0225"/>
    <w:rsid w:val="006A07C5"/>
    <w:rsid w:val="006A0927"/>
    <w:rsid w:val="006A0CFC"/>
    <w:rsid w:val="006A0FF3"/>
    <w:rsid w:val="006A13F8"/>
    <w:rsid w:val="006A145D"/>
    <w:rsid w:val="006A19AC"/>
    <w:rsid w:val="006A2544"/>
    <w:rsid w:val="006A275C"/>
    <w:rsid w:val="006A29B3"/>
    <w:rsid w:val="006A2F53"/>
    <w:rsid w:val="006A3705"/>
    <w:rsid w:val="006A37B5"/>
    <w:rsid w:val="006A3AC7"/>
    <w:rsid w:val="006A3C70"/>
    <w:rsid w:val="006A4261"/>
    <w:rsid w:val="006A4292"/>
    <w:rsid w:val="006A557C"/>
    <w:rsid w:val="006A5696"/>
    <w:rsid w:val="006A5C2B"/>
    <w:rsid w:val="006A6157"/>
    <w:rsid w:val="006A61E3"/>
    <w:rsid w:val="006A6783"/>
    <w:rsid w:val="006A6EC7"/>
    <w:rsid w:val="006A70B1"/>
    <w:rsid w:val="006A76CB"/>
    <w:rsid w:val="006A7792"/>
    <w:rsid w:val="006A7D6F"/>
    <w:rsid w:val="006B0074"/>
    <w:rsid w:val="006B01EA"/>
    <w:rsid w:val="006B0A0D"/>
    <w:rsid w:val="006B0AEA"/>
    <w:rsid w:val="006B0D40"/>
    <w:rsid w:val="006B101D"/>
    <w:rsid w:val="006B142F"/>
    <w:rsid w:val="006B1F8C"/>
    <w:rsid w:val="006B2033"/>
    <w:rsid w:val="006B216A"/>
    <w:rsid w:val="006B2464"/>
    <w:rsid w:val="006B266F"/>
    <w:rsid w:val="006B3420"/>
    <w:rsid w:val="006B3549"/>
    <w:rsid w:val="006B36A2"/>
    <w:rsid w:val="006B3BF3"/>
    <w:rsid w:val="006B3DF2"/>
    <w:rsid w:val="006B401F"/>
    <w:rsid w:val="006B43C6"/>
    <w:rsid w:val="006B43DD"/>
    <w:rsid w:val="006B441D"/>
    <w:rsid w:val="006B4B99"/>
    <w:rsid w:val="006B54BF"/>
    <w:rsid w:val="006B5B94"/>
    <w:rsid w:val="006B60DF"/>
    <w:rsid w:val="006B62A4"/>
    <w:rsid w:val="006B646E"/>
    <w:rsid w:val="006B652A"/>
    <w:rsid w:val="006B69B9"/>
    <w:rsid w:val="006B7FC7"/>
    <w:rsid w:val="006C104E"/>
    <w:rsid w:val="006C1067"/>
    <w:rsid w:val="006C1339"/>
    <w:rsid w:val="006C21CF"/>
    <w:rsid w:val="006C2453"/>
    <w:rsid w:val="006C289B"/>
    <w:rsid w:val="006C2F54"/>
    <w:rsid w:val="006C2FA1"/>
    <w:rsid w:val="006C31A2"/>
    <w:rsid w:val="006C3248"/>
    <w:rsid w:val="006C366F"/>
    <w:rsid w:val="006C3B42"/>
    <w:rsid w:val="006C4168"/>
    <w:rsid w:val="006C44F9"/>
    <w:rsid w:val="006C466F"/>
    <w:rsid w:val="006C4952"/>
    <w:rsid w:val="006C4D57"/>
    <w:rsid w:val="006C4F10"/>
    <w:rsid w:val="006C50C6"/>
    <w:rsid w:val="006C5775"/>
    <w:rsid w:val="006C5DD0"/>
    <w:rsid w:val="006C5DEF"/>
    <w:rsid w:val="006C62A3"/>
    <w:rsid w:val="006C676A"/>
    <w:rsid w:val="006C77B8"/>
    <w:rsid w:val="006C77BE"/>
    <w:rsid w:val="006C7921"/>
    <w:rsid w:val="006D00E4"/>
    <w:rsid w:val="006D1BEC"/>
    <w:rsid w:val="006D2167"/>
    <w:rsid w:val="006D3AAA"/>
    <w:rsid w:val="006D3AB0"/>
    <w:rsid w:val="006D3DE1"/>
    <w:rsid w:val="006D430D"/>
    <w:rsid w:val="006D453C"/>
    <w:rsid w:val="006D473E"/>
    <w:rsid w:val="006D4836"/>
    <w:rsid w:val="006D4B60"/>
    <w:rsid w:val="006D4DED"/>
    <w:rsid w:val="006D4F7C"/>
    <w:rsid w:val="006D550D"/>
    <w:rsid w:val="006D5786"/>
    <w:rsid w:val="006D57F0"/>
    <w:rsid w:val="006D5E07"/>
    <w:rsid w:val="006D6DD2"/>
    <w:rsid w:val="006D6DE7"/>
    <w:rsid w:val="006D701A"/>
    <w:rsid w:val="006D7895"/>
    <w:rsid w:val="006D7E56"/>
    <w:rsid w:val="006E02E0"/>
    <w:rsid w:val="006E0C8D"/>
    <w:rsid w:val="006E0E83"/>
    <w:rsid w:val="006E0FD8"/>
    <w:rsid w:val="006E105D"/>
    <w:rsid w:val="006E1091"/>
    <w:rsid w:val="006E10E4"/>
    <w:rsid w:val="006E1195"/>
    <w:rsid w:val="006E183E"/>
    <w:rsid w:val="006E19F0"/>
    <w:rsid w:val="006E1FDE"/>
    <w:rsid w:val="006E2021"/>
    <w:rsid w:val="006E20CB"/>
    <w:rsid w:val="006E221E"/>
    <w:rsid w:val="006E29F3"/>
    <w:rsid w:val="006E3038"/>
    <w:rsid w:val="006E30E2"/>
    <w:rsid w:val="006E322A"/>
    <w:rsid w:val="006E40E4"/>
    <w:rsid w:val="006E4A49"/>
    <w:rsid w:val="006E4E85"/>
    <w:rsid w:val="006E5062"/>
    <w:rsid w:val="006E54A8"/>
    <w:rsid w:val="006E56FB"/>
    <w:rsid w:val="006E5B8D"/>
    <w:rsid w:val="006E5D96"/>
    <w:rsid w:val="006E5F0E"/>
    <w:rsid w:val="006E67C0"/>
    <w:rsid w:val="006E68B0"/>
    <w:rsid w:val="006E6956"/>
    <w:rsid w:val="006E6EA8"/>
    <w:rsid w:val="006E6F17"/>
    <w:rsid w:val="006E7475"/>
    <w:rsid w:val="006E750B"/>
    <w:rsid w:val="006E7535"/>
    <w:rsid w:val="006E784D"/>
    <w:rsid w:val="006E7AF8"/>
    <w:rsid w:val="006F017F"/>
    <w:rsid w:val="006F02C6"/>
    <w:rsid w:val="006F0519"/>
    <w:rsid w:val="006F05FE"/>
    <w:rsid w:val="006F0C80"/>
    <w:rsid w:val="006F0CE3"/>
    <w:rsid w:val="006F1261"/>
    <w:rsid w:val="006F1561"/>
    <w:rsid w:val="006F1659"/>
    <w:rsid w:val="006F2232"/>
    <w:rsid w:val="006F2670"/>
    <w:rsid w:val="006F2B18"/>
    <w:rsid w:val="006F2DB2"/>
    <w:rsid w:val="006F2E5B"/>
    <w:rsid w:val="006F32C7"/>
    <w:rsid w:val="006F3334"/>
    <w:rsid w:val="006F34F1"/>
    <w:rsid w:val="006F3E7F"/>
    <w:rsid w:val="006F3F00"/>
    <w:rsid w:val="006F4207"/>
    <w:rsid w:val="006F43C4"/>
    <w:rsid w:val="006F529A"/>
    <w:rsid w:val="006F54EA"/>
    <w:rsid w:val="006F5AF3"/>
    <w:rsid w:val="006F5B07"/>
    <w:rsid w:val="006F5DF9"/>
    <w:rsid w:val="006F6327"/>
    <w:rsid w:val="006F6666"/>
    <w:rsid w:val="006F6BEE"/>
    <w:rsid w:val="006F6EB9"/>
    <w:rsid w:val="006F7154"/>
    <w:rsid w:val="006F7311"/>
    <w:rsid w:val="006F7CCA"/>
    <w:rsid w:val="006F7DE6"/>
    <w:rsid w:val="00700390"/>
    <w:rsid w:val="007003D1"/>
    <w:rsid w:val="00700558"/>
    <w:rsid w:val="007005B3"/>
    <w:rsid w:val="007006D6"/>
    <w:rsid w:val="00700B61"/>
    <w:rsid w:val="007012C2"/>
    <w:rsid w:val="007014F3"/>
    <w:rsid w:val="00701578"/>
    <w:rsid w:val="00701A77"/>
    <w:rsid w:val="0070220E"/>
    <w:rsid w:val="007022A5"/>
    <w:rsid w:val="00702444"/>
    <w:rsid w:val="00702835"/>
    <w:rsid w:val="007028AF"/>
    <w:rsid w:val="00702E01"/>
    <w:rsid w:val="007033D9"/>
    <w:rsid w:val="007039EB"/>
    <w:rsid w:val="00703A82"/>
    <w:rsid w:val="00704071"/>
    <w:rsid w:val="0070448A"/>
    <w:rsid w:val="00704EED"/>
    <w:rsid w:val="00705273"/>
    <w:rsid w:val="007052CE"/>
    <w:rsid w:val="007054B4"/>
    <w:rsid w:val="00705824"/>
    <w:rsid w:val="00705B23"/>
    <w:rsid w:val="007061DF"/>
    <w:rsid w:val="00706E5C"/>
    <w:rsid w:val="007074AD"/>
    <w:rsid w:val="00707545"/>
    <w:rsid w:val="00707771"/>
    <w:rsid w:val="00707A39"/>
    <w:rsid w:val="00707D8E"/>
    <w:rsid w:val="00707EE8"/>
    <w:rsid w:val="00710535"/>
    <w:rsid w:val="007105F6"/>
    <w:rsid w:val="007106CA"/>
    <w:rsid w:val="00710EAA"/>
    <w:rsid w:val="00711FA8"/>
    <w:rsid w:val="00712036"/>
    <w:rsid w:val="00712108"/>
    <w:rsid w:val="00712454"/>
    <w:rsid w:val="007129FC"/>
    <w:rsid w:val="007132AE"/>
    <w:rsid w:val="007139D0"/>
    <w:rsid w:val="00713C41"/>
    <w:rsid w:val="00714610"/>
    <w:rsid w:val="00714700"/>
    <w:rsid w:val="00714DFE"/>
    <w:rsid w:val="00714E25"/>
    <w:rsid w:val="00714F65"/>
    <w:rsid w:val="007157FF"/>
    <w:rsid w:val="00715ACA"/>
    <w:rsid w:val="00715C5E"/>
    <w:rsid w:val="00715C61"/>
    <w:rsid w:val="00715E19"/>
    <w:rsid w:val="00715E5A"/>
    <w:rsid w:val="00715E85"/>
    <w:rsid w:val="0071601E"/>
    <w:rsid w:val="007164A9"/>
    <w:rsid w:val="00716512"/>
    <w:rsid w:val="0071665D"/>
    <w:rsid w:val="007169FF"/>
    <w:rsid w:val="00716BB8"/>
    <w:rsid w:val="00716FBB"/>
    <w:rsid w:val="007173B1"/>
    <w:rsid w:val="007174C1"/>
    <w:rsid w:val="00717B17"/>
    <w:rsid w:val="00717DD8"/>
    <w:rsid w:val="00720A6F"/>
    <w:rsid w:val="00720C6A"/>
    <w:rsid w:val="00721235"/>
    <w:rsid w:val="00721443"/>
    <w:rsid w:val="00721B23"/>
    <w:rsid w:val="00721CC2"/>
    <w:rsid w:val="00721FD3"/>
    <w:rsid w:val="00722588"/>
    <w:rsid w:val="00723030"/>
    <w:rsid w:val="00723145"/>
    <w:rsid w:val="00723335"/>
    <w:rsid w:val="007234EA"/>
    <w:rsid w:val="007235EC"/>
    <w:rsid w:val="007236A3"/>
    <w:rsid w:val="00723CDC"/>
    <w:rsid w:val="007240DF"/>
    <w:rsid w:val="007242D8"/>
    <w:rsid w:val="00724960"/>
    <w:rsid w:val="00724C58"/>
    <w:rsid w:val="00725B78"/>
    <w:rsid w:val="00725BDF"/>
    <w:rsid w:val="00725BED"/>
    <w:rsid w:val="00727380"/>
    <w:rsid w:val="00727793"/>
    <w:rsid w:val="007279D6"/>
    <w:rsid w:val="00727CD8"/>
    <w:rsid w:val="00730082"/>
    <w:rsid w:val="00730295"/>
    <w:rsid w:val="007312CC"/>
    <w:rsid w:val="00731A56"/>
    <w:rsid w:val="007323BF"/>
    <w:rsid w:val="007327A7"/>
    <w:rsid w:val="00732BBF"/>
    <w:rsid w:val="00733771"/>
    <w:rsid w:val="007339BE"/>
    <w:rsid w:val="007341AF"/>
    <w:rsid w:val="007342A1"/>
    <w:rsid w:val="007352F8"/>
    <w:rsid w:val="007354F0"/>
    <w:rsid w:val="0073575A"/>
    <w:rsid w:val="00735B31"/>
    <w:rsid w:val="00735EB9"/>
    <w:rsid w:val="00735FE9"/>
    <w:rsid w:val="00736179"/>
    <w:rsid w:val="00736478"/>
    <w:rsid w:val="0073681F"/>
    <w:rsid w:val="00736D44"/>
    <w:rsid w:val="00737222"/>
    <w:rsid w:val="00737244"/>
    <w:rsid w:val="00737529"/>
    <w:rsid w:val="00737B3F"/>
    <w:rsid w:val="00737D48"/>
    <w:rsid w:val="00737E96"/>
    <w:rsid w:val="00740108"/>
    <w:rsid w:val="007401B5"/>
    <w:rsid w:val="007403F5"/>
    <w:rsid w:val="00741636"/>
    <w:rsid w:val="007416F0"/>
    <w:rsid w:val="007419E8"/>
    <w:rsid w:val="0074251A"/>
    <w:rsid w:val="00742685"/>
    <w:rsid w:val="007427F3"/>
    <w:rsid w:val="0074286F"/>
    <w:rsid w:val="00742B1A"/>
    <w:rsid w:val="00742CAF"/>
    <w:rsid w:val="00743B72"/>
    <w:rsid w:val="00744168"/>
    <w:rsid w:val="007446C3"/>
    <w:rsid w:val="007448FA"/>
    <w:rsid w:val="00745D01"/>
    <w:rsid w:val="00745E74"/>
    <w:rsid w:val="00745E8A"/>
    <w:rsid w:val="0074636D"/>
    <w:rsid w:val="00746CA9"/>
    <w:rsid w:val="00747427"/>
    <w:rsid w:val="00747906"/>
    <w:rsid w:val="00750065"/>
    <w:rsid w:val="0075028F"/>
    <w:rsid w:val="0075053A"/>
    <w:rsid w:val="00750764"/>
    <w:rsid w:val="00750B7C"/>
    <w:rsid w:val="00750D70"/>
    <w:rsid w:val="00750DAE"/>
    <w:rsid w:val="00750E4C"/>
    <w:rsid w:val="00750FDF"/>
    <w:rsid w:val="00751524"/>
    <w:rsid w:val="007518AB"/>
    <w:rsid w:val="00751CC8"/>
    <w:rsid w:val="00751EF0"/>
    <w:rsid w:val="007520D9"/>
    <w:rsid w:val="00752946"/>
    <w:rsid w:val="00752C76"/>
    <w:rsid w:val="007537EC"/>
    <w:rsid w:val="00754300"/>
    <w:rsid w:val="00754517"/>
    <w:rsid w:val="00754AC2"/>
    <w:rsid w:val="00755418"/>
    <w:rsid w:val="00755462"/>
    <w:rsid w:val="00755BE2"/>
    <w:rsid w:val="00755EBC"/>
    <w:rsid w:val="00756144"/>
    <w:rsid w:val="00756193"/>
    <w:rsid w:val="007567EC"/>
    <w:rsid w:val="00756A25"/>
    <w:rsid w:val="00756DED"/>
    <w:rsid w:val="00757BBB"/>
    <w:rsid w:val="00757DDE"/>
    <w:rsid w:val="00757F94"/>
    <w:rsid w:val="007600A0"/>
    <w:rsid w:val="007601D3"/>
    <w:rsid w:val="007602BD"/>
    <w:rsid w:val="007607AC"/>
    <w:rsid w:val="00760EE3"/>
    <w:rsid w:val="0076124F"/>
    <w:rsid w:val="0076169E"/>
    <w:rsid w:val="0076193B"/>
    <w:rsid w:val="007619C8"/>
    <w:rsid w:val="00761C0E"/>
    <w:rsid w:val="0076237B"/>
    <w:rsid w:val="00762736"/>
    <w:rsid w:val="00762F12"/>
    <w:rsid w:val="007630FD"/>
    <w:rsid w:val="00763783"/>
    <w:rsid w:val="00763D7F"/>
    <w:rsid w:val="007644E6"/>
    <w:rsid w:val="00764D9E"/>
    <w:rsid w:val="00765177"/>
    <w:rsid w:val="007651DB"/>
    <w:rsid w:val="007652B3"/>
    <w:rsid w:val="0076588D"/>
    <w:rsid w:val="00765C77"/>
    <w:rsid w:val="00765FEB"/>
    <w:rsid w:val="00766085"/>
    <w:rsid w:val="00766AC9"/>
    <w:rsid w:val="0076775C"/>
    <w:rsid w:val="007678DA"/>
    <w:rsid w:val="00767DA5"/>
    <w:rsid w:val="007704B3"/>
    <w:rsid w:val="007707B2"/>
    <w:rsid w:val="007708BC"/>
    <w:rsid w:val="007718D1"/>
    <w:rsid w:val="00771EB7"/>
    <w:rsid w:val="00772069"/>
    <w:rsid w:val="007724F7"/>
    <w:rsid w:val="0077252F"/>
    <w:rsid w:val="00772905"/>
    <w:rsid w:val="00772B51"/>
    <w:rsid w:val="00773132"/>
    <w:rsid w:val="00773874"/>
    <w:rsid w:val="007738BB"/>
    <w:rsid w:val="00773B5D"/>
    <w:rsid w:val="00774727"/>
    <w:rsid w:val="00774AC8"/>
    <w:rsid w:val="00775229"/>
    <w:rsid w:val="007755F5"/>
    <w:rsid w:val="00775677"/>
    <w:rsid w:val="007757D3"/>
    <w:rsid w:val="00775AD2"/>
    <w:rsid w:val="00775FFF"/>
    <w:rsid w:val="00776092"/>
    <w:rsid w:val="007764CB"/>
    <w:rsid w:val="00776C0B"/>
    <w:rsid w:val="00776C61"/>
    <w:rsid w:val="007772F6"/>
    <w:rsid w:val="0077767E"/>
    <w:rsid w:val="007779FC"/>
    <w:rsid w:val="00780797"/>
    <w:rsid w:val="007809B4"/>
    <w:rsid w:val="007809DA"/>
    <w:rsid w:val="00780D9B"/>
    <w:rsid w:val="00781185"/>
    <w:rsid w:val="007815F0"/>
    <w:rsid w:val="00782E40"/>
    <w:rsid w:val="0078312B"/>
    <w:rsid w:val="0078329F"/>
    <w:rsid w:val="00783334"/>
    <w:rsid w:val="00783669"/>
    <w:rsid w:val="007837AE"/>
    <w:rsid w:val="00783BCE"/>
    <w:rsid w:val="00783BEC"/>
    <w:rsid w:val="00784314"/>
    <w:rsid w:val="00784A21"/>
    <w:rsid w:val="00784A9B"/>
    <w:rsid w:val="007853D9"/>
    <w:rsid w:val="00785756"/>
    <w:rsid w:val="00785DE3"/>
    <w:rsid w:val="00785E19"/>
    <w:rsid w:val="00785E3A"/>
    <w:rsid w:val="00786170"/>
    <w:rsid w:val="00786D17"/>
    <w:rsid w:val="007871C2"/>
    <w:rsid w:val="00787AAC"/>
    <w:rsid w:val="00787EC7"/>
    <w:rsid w:val="007907D2"/>
    <w:rsid w:val="0079122B"/>
    <w:rsid w:val="00791404"/>
    <w:rsid w:val="00791D05"/>
    <w:rsid w:val="00791DF8"/>
    <w:rsid w:val="00792882"/>
    <w:rsid w:val="00793BF1"/>
    <w:rsid w:val="00793DD3"/>
    <w:rsid w:val="00794159"/>
    <w:rsid w:val="0079443C"/>
    <w:rsid w:val="00794F00"/>
    <w:rsid w:val="007955E5"/>
    <w:rsid w:val="00795626"/>
    <w:rsid w:val="007957DA"/>
    <w:rsid w:val="00795C17"/>
    <w:rsid w:val="00795F44"/>
    <w:rsid w:val="007962A2"/>
    <w:rsid w:val="00796A72"/>
    <w:rsid w:val="00796BF1"/>
    <w:rsid w:val="00797152"/>
    <w:rsid w:val="007979B0"/>
    <w:rsid w:val="00797EC5"/>
    <w:rsid w:val="00797F81"/>
    <w:rsid w:val="007A013D"/>
    <w:rsid w:val="007A01B1"/>
    <w:rsid w:val="007A0299"/>
    <w:rsid w:val="007A06FA"/>
    <w:rsid w:val="007A0824"/>
    <w:rsid w:val="007A0937"/>
    <w:rsid w:val="007A113E"/>
    <w:rsid w:val="007A12E9"/>
    <w:rsid w:val="007A207E"/>
    <w:rsid w:val="007A20D1"/>
    <w:rsid w:val="007A2628"/>
    <w:rsid w:val="007A2988"/>
    <w:rsid w:val="007A2F72"/>
    <w:rsid w:val="007A3570"/>
    <w:rsid w:val="007A3867"/>
    <w:rsid w:val="007A4396"/>
    <w:rsid w:val="007A44C1"/>
    <w:rsid w:val="007A4501"/>
    <w:rsid w:val="007A464E"/>
    <w:rsid w:val="007A46E2"/>
    <w:rsid w:val="007A4B04"/>
    <w:rsid w:val="007A539B"/>
    <w:rsid w:val="007A5BC9"/>
    <w:rsid w:val="007A60C9"/>
    <w:rsid w:val="007A629A"/>
    <w:rsid w:val="007A6648"/>
    <w:rsid w:val="007A6E7A"/>
    <w:rsid w:val="007A7288"/>
    <w:rsid w:val="007B02D4"/>
    <w:rsid w:val="007B1023"/>
    <w:rsid w:val="007B1122"/>
    <w:rsid w:val="007B1124"/>
    <w:rsid w:val="007B183B"/>
    <w:rsid w:val="007B1A3D"/>
    <w:rsid w:val="007B1A92"/>
    <w:rsid w:val="007B1CD0"/>
    <w:rsid w:val="007B1EB6"/>
    <w:rsid w:val="007B24AC"/>
    <w:rsid w:val="007B28E9"/>
    <w:rsid w:val="007B2924"/>
    <w:rsid w:val="007B2BF3"/>
    <w:rsid w:val="007B407A"/>
    <w:rsid w:val="007B42C8"/>
    <w:rsid w:val="007B4393"/>
    <w:rsid w:val="007B4A46"/>
    <w:rsid w:val="007B4A77"/>
    <w:rsid w:val="007B4AD0"/>
    <w:rsid w:val="007B543B"/>
    <w:rsid w:val="007B5816"/>
    <w:rsid w:val="007B5DEA"/>
    <w:rsid w:val="007B5FE1"/>
    <w:rsid w:val="007B6431"/>
    <w:rsid w:val="007B679D"/>
    <w:rsid w:val="007B6958"/>
    <w:rsid w:val="007B699A"/>
    <w:rsid w:val="007B72B9"/>
    <w:rsid w:val="007B7790"/>
    <w:rsid w:val="007B7814"/>
    <w:rsid w:val="007B7B8B"/>
    <w:rsid w:val="007B7E7E"/>
    <w:rsid w:val="007C03F8"/>
    <w:rsid w:val="007C15EB"/>
    <w:rsid w:val="007C16D6"/>
    <w:rsid w:val="007C1917"/>
    <w:rsid w:val="007C2744"/>
    <w:rsid w:val="007C285E"/>
    <w:rsid w:val="007C2FB2"/>
    <w:rsid w:val="007C30AB"/>
    <w:rsid w:val="007C3780"/>
    <w:rsid w:val="007C3AFB"/>
    <w:rsid w:val="007C3BEE"/>
    <w:rsid w:val="007C42AE"/>
    <w:rsid w:val="007C517B"/>
    <w:rsid w:val="007C5180"/>
    <w:rsid w:val="007C56EA"/>
    <w:rsid w:val="007C5DBC"/>
    <w:rsid w:val="007C5E9B"/>
    <w:rsid w:val="007C5FB3"/>
    <w:rsid w:val="007C6051"/>
    <w:rsid w:val="007C64BF"/>
    <w:rsid w:val="007C725B"/>
    <w:rsid w:val="007C72FE"/>
    <w:rsid w:val="007C75C8"/>
    <w:rsid w:val="007C77AE"/>
    <w:rsid w:val="007D063C"/>
    <w:rsid w:val="007D1584"/>
    <w:rsid w:val="007D1911"/>
    <w:rsid w:val="007D19C0"/>
    <w:rsid w:val="007D1D07"/>
    <w:rsid w:val="007D1E59"/>
    <w:rsid w:val="007D1FFC"/>
    <w:rsid w:val="007D2C18"/>
    <w:rsid w:val="007D30A1"/>
    <w:rsid w:val="007D3219"/>
    <w:rsid w:val="007D32DF"/>
    <w:rsid w:val="007D3558"/>
    <w:rsid w:val="007D364D"/>
    <w:rsid w:val="007D3E3E"/>
    <w:rsid w:val="007D450E"/>
    <w:rsid w:val="007D453E"/>
    <w:rsid w:val="007D540E"/>
    <w:rsid w:val="007D5C8F"/>
    <w:rsid w:val="007D5D27"/>
    <w:rsid w:val="007D5DED"/>
    <w:rsid w:val="007D60FA"/>
    <w:rsid w:val="007D6511"/>
    <w:rsid w:val="007D65A9"/>
    <w:rsid w:val="007D6DD1"/>
    <w:rsid w:val="007D7C93"/>
    <w:rsid w:val="007D7E14"/>
    <w:rsid w:val="007E07A9"/>
    <w:rsid w:val="007E086A"/>
    <w:rsid w:val="007E0EDE"/>
    <w:rsid w:val="007E0F94"/>
    <w:rsid w:val="007E1278"/>
    <w:rsid w:val="007E1B30"/>
    <w:rsid w:val="007E1F1E"/>
    <w:rsid w:val="007E2B18"/>
    <w:rsid w:val="007E2E46"/>
    <w:rsid w:val="007E303A"/>
    <w:rsid w:val="007E30C1"/>
    <w:rsid w:val="007E3615"/>
    <w:rsid w:val="007E3A8E"/>
    <w:rsid w:val="007E3C91"/>
    <w:rsid w:val="007E3F85"/>
    <w:rsid w:val="007E3FE4"/>
    <w:rsid w:val="007E40E4"/>
    <w:rsid w:val="007E414C"/>
    <w:rsid w:val="007E476C"/>
    <w:rsid w:val="007E4FCF"/>
    <w:rsid w:val="007E5367"/>
    <w:rsid w:val="007E54AE"/>
    <w:rsid w:val="007E56B1"/>
    <w:rsid w:val="007E5904"/>
    <w:rsid w:val="007E5FDB"/>
    <w:rsid w:val="007E6255"/>
    <w:rsid w:val="007E6522"/>
    <w:rsid w:val="007E667B"/>
    <w:rsid w:val="007E6716"/>
    <w:rsid w:val="007E6DFE"/>
    <w:rsid w:val="007E768E"/>
    <w:rsid w:val="007E7A21"/>
    <w:rsid w:val="007E7F3A"/>
    <w:rsid w:val="007F0028"/>
    <w:rsid w:val="007F00D2"/>
    <w:rsid w:val="007F023B"/>
    <w:rsid w:val="007F03B8"/>
    <w:rsid w:val="007F03BC"/>
    <w:rsid w:val="007F040B"/>
    <w:rsid w:val="007F1729"/>
    <w:rsid w:val="007F19DA"/>
    <w:rsid w:val="007F1DC3"/>
    <w:rsid w:val="007F200A"/>
    <w:rsid w:val="007F214C"/>
    <w:rsid w:val="007F2F97"/>
    <w:rsid w:val="007F3419"/>
    <w:rsid w:val="007F3F5D"/>
    <w:rsid w:val="007F3FF7"/>
    <w:rsid w:val="007F41FE"/>
    <w:rsid w:val="007F46E3"/>
    <w:rsid w:val="007F4925"/>
    <w:rsid w:val="007F4ACB"/>
    <w:rsid w:val="007F5558"/>
    <w:rsid w:val="007F567C"/>
    <w:rsid w:val="007F5A2C"/>
    <w:rsid w:val="007F5CC9"/>
    <w:rsid w:val="007F5D53"/>
    <w:rsid w:val="007F5F33"/>
    <w:rsid w:val="007F6741"/>
    <w:rsid w:val="007F7D40"/>
    <w:rsid w:val="007F7FBE"/>
    <w:rsid w:val="008000BA"/>
    <w:rsid w:val="008005B5"/>
    <w:rsid w:val="0080080E"/>
    <w:rsid w:val="00800DCF"/>
    <w:rsid w:val="008010E0"/>
    <w:rsid w:val="00801C7E"/>
    <w:rsid w:val="00802E47"/>
    <w:rsid w:val="0080316A"/>
    <w:rsid w:val="008033B6"/>
    <w:rsid w:val="0080341C"/>
    <w:rsid w:val="00803450"/>
    <w:rsid w:val="00803CBC"/>
    <w:rsid w:val="00804839"/>
    <w:rsid w:val="00804889"/>
    <w:rsid w:val="00805B5A"/>
    <w:rsid w:val="00805BE1"/>
    <w:rsid w:val="00805F8E"/>
    <w:rsid w:val="00806527"/>
    <w:rsid w:val="008065AE"/>
    <w:rsid w:val="00806838"/>
    <w:rsid w:val="0080695F"/>
    <w:rsid w:val="008070A2"/>
    <w:rsid w:val="00807606"/>
    <w:rsid w:val="00807BBD"/>
    <w:rsid w:val="0081017D"/>
    <w:rsid w:val="00810358"/>
    <w:rsid w:val="0081078D"/>
    <w:rsid w:val="0081082C"/>
    <w:rsid w:val="008109EC"/>
    <w:rsid w:val="00810C2B"/>
    <w:rsid w:val="0081119D"/>
    <w:rsid w:val="008112CD"/>
    <w:rsid w:val="00811954"/>
    <w:rsid w:val="00811D53"/>
    <w:rsid w:val="00811F0E"/>
    <w:rsid w:val="00811FAE"/>
    <w:rsid w:val="00812142"/>
    <w:rsid w:val="008128AD"/>
    <w:rsid w:val="00812969"/>
    <w:rsid w:val="008130E9"/>
    <w:rsid w:val="008133EA"/>
    <w:rsid w:val="008136A9"/>
    <w:rsid w:val="00813C37"/>
    <w:rsid w:val="0081422B"/>
    <w:rsid w:val="0081485C"/>
    <w:rsid w:val="00814AA7"/>
    <w:rsid w:val="00814B11"/>
    <w:rsid w:val="00814FF9"/>
    <w:rsid w:val="00815EE4"/>
    <w:rsid w:val="0081624D"/>
    <w:rsid w:val="0081638A"/>
    <w:rsid w:val="0081752D"/>
    <w:rsid w:val="008176B7"/>
    <w:rsid w:val="00817792"/>
    <w:rsid w:val="00817901"/>
    <w:rsid w:val="00817BD5"/>
    <w:rsid w:val="008201AA"/>
    <w:rsid w:val="008202D0"/>
    <w:rsid w:val="00820362"/>
    <w:rsid w:val="00820AC5"/>
    <w:rsid w:val="008213DF"/>
    <w:rsid w:val="008215BB"/>
    <w:rsid w:val="00821A2F"/>
    <w:rsid w:val="00822065"/>
    <w:rsid w:val="0082208C"/>
    <w:rsid w:val="008223B9"/>
    <w:rsid w:val="008224E3"/>
    <w:rsid w:val="0082253D"/>
    <w:rsid w:val="0082268E"/>
    <w:rsid w:val="00822A22"/>
    <w:rsid w:val="00823229"/>
    <w:rsid w:val="00823254"/>
    <w:rsid w:val="008232D5"/>
    <w:rsid w:val="00824242"/>
    <w:rsid w:val="00824655"/>
    <w:rsid w:val="008246E8"/>
    <w:rsid w:val="00825397"/>
    <w:rsid w:val="00825D4C"/>
    <w:rsid w:val="00825F43"/>
    <w:rsid w:val="0082676A"/>
    <w:rsid w:val="008268DB"/>
    <w:rsid w:val="0082711D"/>
    <w:rsid w:val="00827957"/>
    <w:rsid w:val="008303E4"/>
    <w:rsid w:val="00830A17"/>
    <w:rsid w:val="00830B8B"/>
    <w:rsid w:val="008318EC"/>
    <w:rsid w:val="00832400"/>
    <w:rsid w:val="008324FC"/>
    <w:rsid w:val="00832E8B"/>
    <w:rsid w:val="008332A2"/>
    <w:rsid w:val="008332F4"/>
    <w:rsid w:val="008333A0"/>
    <w:rsid w:val="00833608"/>
    <w:rsid w:val="00833743"/>
    <w:rsid w:val="0083383C"/>
    <w:rsid w:val="00833A3A"/>
    <w:rsid w:val="00833BC4"/>
    <w:rsid w:val="00833CAA"/>
    <w:rsid w:val="00833E46"/>
    <w:rsid w:val="00834036"/>
    <w:rsid w:val="00834105"/>
    <w:rsid w:val="00834BB0"/>
    <w:rsid w:val="00834CFA"/>
    <w:rsid w:val="00834F78"/>
    <w:rsid w:val="008350EC"/>
    <w:rsid w:val="008358B8"/>
    <w:rsid w:val="00835A24"/>
    <w:rsid w:val="00835BF5"/>
    <w:rsid w:val="00835D48"/>
    <w:rsid w:val="008367D1"/>
    <w:rsid w:val="0083695E"/>
    <w:rsid w:val="00836E3C"/>
    <w:rsid w:val="00836F49"/>
    <w:rsid w:val="008371B6"/>
    <w:rsid w:val="00837337"/>
    <w:rsid w:val="0084026E"/>
    <w:rsid w:val="00840C98"/>
    <w:rsid w:val="00840DD2"/>
    <w:rsid w:val="0084159F"/>
    <w:rsid w:val="008415E5"/>
    <w:rsid w:val="00841ADB"/>
    <w:rsid w:val="0084269F"/>
    <w:rsid w:val="00842ECD"/>
    <w:rsid w:val="0084337F"/>
    <w:rsid w:val="0084380A"/>
    <w:rsid w:val="0084382A"/>
    <w:rsid w:val="0084395F"/>
    <w:rsid w:val="008440A7"/>
    <w:rsid w:val="00844271"/>
    <w:rsid w:val="008443D7"/>
    <w:rsid w:val="0084444C"/>
    <w:rsid w:val="0084463B"/>
    <w:rsid w:val="008449AE"/>
    <w:rsid w:val="008449B1"/>
    <w:rsid w:val="00844E9A"/>
    <w:rsid w:val="00845453"/>
    <w:rsid w:val="00845580"/>
    <w:rsid w:val="008459E0"/>
    <w:rsid w:val="00846A4F"/>
    <w:rsid w:val="0084736E"/>
    <w:rsid w:val="008477E8"/>
    <w:rsid w:val="00847918"/>
    <w:rsid w:val="00847928"/>
    <w:rsid w:val="00847952"/>
    <w:rsid w:val="00847F06"/>
    <w:rsid w:val="00850761"/>
    <w:rsid w:val="008513FB"/>
    <w:rsid w:val="008515EC"/>
    <w:rsid w:val="00851790"/>
    <w:rsid w:val="00851B62"/>
    <w:rsid w:val="00851DF7"/>
    <w:rsid w:val="00851EAC"/>
    <w:rsid w:val="00851ECA"/>
    <w:rsid w:val="0085269A"/>
    <w:rsid w:val="00852FBF"/>
    <w:rsid w:val="00853595"/>
    <w:rsid w:val="00853845"/>
    <w:rsid w:val="008538AD"/>
    <w:rsid w:val="00853AAD"/>
    <w:rsid w:val="00853B96"/>
    <w:rsid w:val="00853C5B"/>
    <w:rsid w:val="00853EC6"/>
    <w:rsid w:val="008548B9"/>
    <w:rsid w:val="00854C82"/>
    <w:rsid w:val="008550C1"/>
    <w:rsid w:val="008557CA"/>
    <w:rsid w:val="00855A6A"/>
    <w:rsid w:val="008562A0"/>
    <w:rsid w:val="00856508"/>
    <w:rsid w:val="008566BE"/>
    <w:rsid w:val="00856795"/>
    <w:rsid w:val="008569F9"/>
    <w:rsid w:val="00856B19"/>
    <w:rsid w:val="00857017"/>
    <w:rsid w:val="008575EA"/>
    <w:rsid w:val="00857AAC"/>
    <w:rsid w:val="00857E22"/>
    <w:rsid w:val="00857FF9"/>
    <w:rsid w:val="00860163"/>
    <w:rsid w:val="00860D22"/>
    <w:rsid w:val="008614AB"/>
    <w:rsid w:val="00861650"/>
    <w:rsid w:val="0086191B"/>
    <w:rsid w:val="00861B1F"/>
    <w:rsid w:val="00861CE9"/>
    <w:rsid w:val="0086288B"/>
    <w:rsid w:val="008628AB"/>
    <w:rsid w:val="00862D20"/>
    <w:rsid w:val="0086314A"/>
    <w:rsid w:val="008634E0"/>
    <w:rsid w:val="008641D9"/>
    <w:rsid w:val="00864614"/>
    <w:rsid w:val="00864939"/>
    <w:rsid w:val="00864C9F"/>
    <w:rsid w:val="00864EC6"/>
    <w:rsid w:val="008655CE"/>
    <w:rsid w:val="008657B2"/>
    <w:rsid w:val="00865944"/>
    <w:rsid w:val="00865BE7"/>
    <w:rsid w:val="0086622C"/>
    <w:rsid w:val="008662AA"/>
    <w:rsid w:val="00866BF9"/>
    <w:rsid w:val="00866D50"/>
    <w:rsid w:val="008678D3"/>
    <w:rsid w:val="00867AE3"/>
    <w:rsid w:val="00867F1C"/>
    <w:rsid w:val="008701B8"/>
    <w:rsid w:val="00870504"/>
    <w:rsid w:val="0087063D"/>
    <w:rsid w:val="00870C38"/>
    <w:rsid w:val="00870FC0"/>
    <w:rsid w:val="0087112B"/>
    <w:rsid w:val="00871955"/>
    <w:rsid w:val="008719B1"/>
    <w:rsid w:val="00871C27"/>
    <w:rsid w:val="00871ED3"/>
    <w:rsid w:val="00872130"/>
    <w:rsid w:val="008724F7"/>
    <w:rsid w:val="00872805"/>
    <w:rsid w:val="0087312A"/>
    <w:rsid w:val="00873A89"/>
    <w:rsid w:val="00873D55"/>
    <w:rsid w:val="00874084"/>
    <w:rsid w:val="00874C45"/>
    <w:rsid w:val="008755BA"/>
    <w:rsid w:val="008762AF"/>
    <w:rsid w:val="00876401"/>
    <w:rsid w:val="00876599"/>
    <w:rsid w:val="00876EF8"/>
    <w:rsid w:val="00876FD8"/>
    <w:rsid w:val="00877A26"/>
    <w:rsid w:val="008809B2"/>
    <w:rsid w:val="00880B0A"/>
    <w:rsid w:val="00880B6A"/>
    <w:rsid w:val="0088114A"/>
    <w:rsid w:val="008819ED"/>
    <w:rsid w:val="00881E7C"/>
    <w:rsid w:val="00882358"/>
    <w:rsid w:val="00882777"/>
    <w:rsid w:val="00882C23"/>
    <w:rsid w:val="00882CED"/>
    <w:rsid w:val="00882D3D"/>
    <w:rsid w:val="00882E8D"/>
    <w:rsid w:val="00882FE9"/>
    <w:rsid w:val="008832D6"/>
    <w:rsid w:val="00883983"/>
    <w:rsid w:val="00883EDB"/>
    <w:rsid w:val="00883FFF"/>
    <w:rsid w:val="00884202"/>
    <w:rsid w:val="0088452B"/>
    <w:rsid w:val="0088507F"/>
    <w:rsid w:val="00885160"/>
    <w:rsid w:val="0088542E"/>
    <w:rsid w:val="00885483"/>
    <w:rsid w:val="008854D1"/>
    <w:rsid w:val="008859C4"/>
    <w:rsid w:val="00885A05"/>
    <w:rsid w:val="00885CE9"/>
    <w:rsid w:val="00885FBD"/>
    <w:rsid w:val="00886912"/>
    <w:rsid w:val="00886C81"/>
    <w:rsid w:val="00886E7E"/>
    <w:rsid w:val="00887313"/>
    <w:rsid w:val="00887818"/>
    <w:rsid w:val="0088782F"/>
    <w:rsid w:val="0088789D"/>
    <w:rsid w:val="00887B18"/>
    <w:rsid w:val="00887F4A"/>
    <w:rsid w:val="008900B5"/>
    <w:rsid w:val="0089027F"/>
    <w:rsid w:val="008904E5"/>
    <w:rsid w:val="00890537"/>
    <w:rsid w:val="0089053B"/>
    <w:rsid w:val="00890B83"/>
    <w:rsid w:val="00890D1D"/>
    <w:rsid w:val="00890D7D"/>
    <w:rsid w:val="00890FB5"/>
    <w:rsid w:val="00891181"/>
    <w:rsid w:val="008922A2"/>
    <w:rsid w:val="0089293F"/>
    <w:rsid w:val="00892CAD"/>
    <w:rsid w:val="008940D5"/>
    <w:rsid w:val="008942B3"/>
    <w:rsid w:val="00894CC5"/>
    <w:rsid w:val="00895825"/>
    <w:rsid w:val="00896466"/>
    <w:rsid w:val="0089726A"/>
    <w:rsid w:val="008973B1"/>
    <w:rsid w:val="008973D3"/>
    <w:rsid w:val="00897569"/>
    <w:rsid w:val="008A0044"/>
    <w:rsid w:val="008A0C90"/>
    <w:rsid w:val="008A1D82"/>
    <w:rsid w:val="008A1E13"/>
    <w:rsid w:val="008A1EC4"/>
    <w:rsid w:val="008A225C"/>
    <w:rsid w:val="008A28EC"/>
    <w:rsid w:val="008A2944"/>
    <w:rsid w:val="008A2A36"/>
    <w:rsid w:val="008A2A55"/>
    <w:rsid w:val="008A38F1"/>
    <w:rsid w:val="008A3996"/>
    <w:rsid w:val="008A4196"/>
    <w:rsid w:val="008A4D6E"/>
    <w:rsid w:val="008A5266"/>
    <w:rsid w:val="008A53FD"/>
    <w:rsid w:val="008A5575"/>
    <w:rsid w:val="008A564C"/>
    <w:rsid w:val="008A56E8"/>
    <w:rsid w:val="008A59D0"/>
    <w:rsid w:val="008A5D9C"/>
    <w:rsid w:val="008A642F"/>
    <w:rsid w:val="008A685A"/>
    <w:rsid w:val="008A6D77"/>
    <w:rsid w:val="008A705F"/>
    <w:rsid w:val="008A731A"/>
    <w:rsid w:val="008A7783"/>
    <w:rsid w:val="008B092A"/>
    <w:rsid w:val="008B0945"/>
    <w:rsid w:val="008B0B50"/>
    <w:rsid w:val="008B0D7B"/>
    <w:rsid w:val="008B131D"/>
    <w:rsid w:val="008B19BC"/>
    <w:rsid w:val="008B1AF9"/>
    <w:rsid w:val="008B2259"/>
    <w:rsid w:val="008B25A2"/>
    <w:rsid w:val="008B2A28"/>
    <w:rsid w:val="008B2F7C"/>
    <w:rsid w:val="008B329A"/>
    <w:rsid w:val="008B32DC"/>
    <w:rsid w:val="008B33FB"/>
    <w:rsid w:val="008B3440"/>
    <w:rsid w:val="008B365C"/>
    <w:rsid w:val="008B3908"/>
    <w:rsid w:val="008B3C3D"/>
    <w:rsid w:val="008B3E08"/>
    <w:rsid w:val="008B4689"/>
    <w:rsid w:val="008B4A5C"/>
    <w:rsid w:val="008B4D01"/>
    <w:rsid w:val="008B52C8"/>
    <w:rsid w:val="008B563E"/>
    <w:rsid w:val="008B56FF"/>
    <w:rsid w:val="008B5CC2"/>
    <w:rsid w:val="008B683A"/>
    <w:rsid w:val="008B7692"/>
    <w:rsid w:val="008B7AB3"/>
    <w:rsid w:val="008B7B8A"/>
    <w:rsid w:val="008B7D5F"/>
    <w:rsid w:val="008C0091"/>
    <w:rsid w:val="008C0108"/>
    <w:rsid w:val="008C0D4D"/>
    <w:rsid w:val="008C2243"/>
    <w:rsid w:val="008C24AB"/>
    <w:rsid w:val="008C2629"/>
    <w:rsid w:val="008C2684"/>
    <w:rsid w:val="008C3118"/>
    <w:rsid w:val="008C3D50"/>
    <w:rsid w:val="008C3EFA"/>
    <w:rsid w:val="008C46B7"/>
    <w:rsid w:val="008C564B"/>
    <w:rsid w:val="008C59F7"/>
    <w:rsid w:val="008C5B14"/>
    <w:rsid w:val="008C5EB9"/>
    <w:rsid w:val="008C5EDB"/>
    <w:rsid w:val="008C69C1"/>
    <w:rsid w:val="008C6A99"/>
    <w:rsid w:val="008C6B43"/>
    <w:rsid w:val="008C6F20"/>
    <w:rsid w:val="008C77F4"/>
    <w:rsid w:val="008C7FC7"/>
    <w:rsid w:val="008D0A9E"/>
    <w:rsid w:val="008D0FEE"/>
    <w:rsid w:val="008D100D"/>
    <w:rsid w:val="008D1143"/>
    <w:rsid w:val="008D13B1"/>
    <w:rsid w:val="008D1860"/>
    <w:rsid w:val="008D1BF1"/>
    <w:rsid w:val="008D1C93"/>
    <w:rsid w:val="008D21AD"/>
    <w:rsid w:val="008D2713"/>
    <w:rsid w:val="008D30F6"/>
    <w:rsid w:val="008D31C5"/>
    <w:rsid w:val="008D34A3"/>
    <w:rsid w:val="008D40B0"/>
    <w:rsid w:val="008D451E"/>
    <w:rsid w:val="008D4702"/>
    <w:rsid w:val="008D4713"/>
    <w:rsid w:val="008D48CB"/>
    <w:rsid w:val="008D5031"/>
    <w:rsid w:val="008D5045"/>
    <w:rsid w:val="008D513A"/>
    <w:rsid w:val="008D5197"/>
    <w:rsid w:val="008D5668"/>
    <w:rsid w:val="008D5AC5"/>
    <w:rsid w:val="008D5C86"/>
    <w:rsid w:val="008D67ED"/>
    <w:rsid w:val="008D68C5"/>
    <w:rsid w:val="008D68E7"/>
    <w:rsid w:val="008D6F2E"/>
    <w:rsid w:val="008D73CE"/>
    <w:rsid w:val="008D7A18"/>
    <w:rsid w:val="008D7A95"/>
    <w:rsid w:val="008D7C0C"/>
    <w:rsid w:val="008D7F51"/>
    <w:rsid w:val="008E04B7"/>
    <w:rsid w:val="008E08FD"/>
    <w:rsid w:val="008E0919"/>
    <w:rsid w:val="008E09A5"/>
    <w:rsid w:val="008E0E22"/>
    <w:rsid w:val="008E1055"/>
    <w:rsid w:val="008E11CD"/>
    <w:rsid w:val="008E1290"/>
    <w:rsid w:val="008E15CD"/>
    <w:rsid w:val="008E1C7B"/>
    <w:rsid w:val="008E2170"/>
    <w:rsid w:val="008E2B4B"/>
    <w:rsid w:val="008E2EE8"/>
    <w:rsid w:val="008E30D1"/>
    <w:rsid w:val="008E3246"/>
    <w:rsid w:val="008E3E9A"/>
    <w:rsid w:val="008E40BC"/>
    <w:rsid w:val="008E42D7"/>
    <w:rsid w:val="008E449A"/>
    <w:rsid w:val="008E4B33"/>
    <w:rsid w:val="008E4CBF"/>
    <w:rsid w:val="008E5217"/>
    <w:rsid w:val="008E5268"/>
    <w:rsid w:val="008E5371"/>
    <w:rsid w:val="008E56E4"/>
    <w:rsid w:val="008E6143"/>
    <w:rsid w:val="008E6351"/>
    <w:rsid w:val="008E6467"/>
    <w:rsid w:val="008E6656"/>
    <w:rsid w:val="008E667E"/>
    <w:rsid w:val="008E67E2"/>
    <w:rsid w:val="008E6C9C"/>
    <w:rsid w:val="008E6E73"/>
    <w:rsid w:val="008E7520"/>
    <w:rsid w:val="008E75C5"/>
    <w:rsid w:val="008E7749"/>
    <w:rsid w:val="008E774B"/>
    <w:rsid w:val="008E77D5"/>
    <w:rsid w:val="008F0130"/>
    <w:rsid w:val="008F037E"/>
    <w:rsid w:val="008F04D5"/>
    <w:rsid w:val="008F08A6"/>
    <w:rsid w:val="008F0DC6"/>
    <w:rsid w:val="008F1B4F"/>
    <w:rsid w:val="008F1C81"/>
    <w:rsid w:val="008F1E2B"/>
    <w:rsid w:val="008F20C7"/>
    <w:rsid w:val="008F242D"/>
    <w:rsid w:val="008F2665"/>
    <w:rsid w:val="008F280D"/>
    <w:rsid w:val="008F29C9"/>
    <w:rsid w:val="008F2DBB"/>
    <w:rsid w:val="008F3D2C"/>
    <w:rsid w:val="008F447A"/>
    <w:rsid w:val="008F44A6"/>
    <w:rsid w:val="008F5111"/>
    <w:rsid w:val="008F5153"/>
    <w:rsid w:val="008F569A"/>
    <w:rsid w:val="008F5A00"/>
    <w:rsid w:val="008F5D0C"/>
    <w:rsid w:val="008F5F4E"/>
    <w:rsid w:val="008F5FE1"/>
    <w:rsid w:val="008F6682"/>
    <w:rsid w:val="008F6758"/>
    <w:rsid w:val="008F6E26"/>
    <w:rsid w:val="008F70FB"/>
    <w:rsid w:val="008F75F5"/>
    <w:rsid w:val="008F760A"/>
    <w:rsid w:val="008F7764"/>
    <w:rsid w:val="008F77C1"/>
    <w:rsid w:val="00900033"/>
    <w:rsid w:val="0090035B"/>
    <w:rsid w:val="00900438"/>
    <w:rsid w:val="0090051A"/>
    <w:rsid w:val="0090087D"/>
    <w:rsid w:val="00901022"/>
    <w:rsid w:val="009012AB"/>
    <w:rsid w:val="00901B72"/>
    <w:rsid w:val="00901D5B"/>
    <w:rsid w:val="00901D5F"/>
    <w:rsid w:val="009022FA"/>
    <w:rsid w:val="00902536"/>
    <w:rsid w:val="00902B04"/>
    <w:rsid w:val="00902B81"/>
    <w:rsid w:val="00902BBC"/>
    <w:rsid w:val="00902CAD"/>
    <w:rsid w:val="00902D05"/>
    <w:rsid w:val="0090362D"/>
    <w:rsid w:val="00903941"/>
    <w:rsid w:val="00903EC7"/>
    <w:rsid w:val="009045FD"/>
    <w:rsid w:val="009049FD"/>
    <w:rsid w:val="00904D76"/>
    <w:rsid w:val="009053D6"/>
    <w:rsid w:val="00905973"/>
    <w:rsid w:val="00906205"/>
    <w:rsid w:val="009067E2"/>
    <w:rsid w:val="00906AA0"/>
    <w:rsid w:val="00906BDD"/>
    <w:rsid w:val="00910399"/>
    <w:rsid w:val="00910551"/>
    <w:rsid w:val="009108F9"/>
    <w:rsid w:val="00910B9F"/>
    <w:rsid w:val="00910DF3"/>
    <w:rsid w:val="00910E65"/>
    <w:rsid w:val="00910FE5"/>
    <w:rsid w:val="009118D7"/>
    <w:rsid w:val="00911A5C"/>
    <w:rsid w:val="00911B2E"/>
    <w:rsid w:val="00911BBC"/>
    <w:rsid w:val="00911C85"/>
    <w:rsid w:val="00911FC7"/>
    <w:rsid w:val="009126CB"/>
    <w:rsid w:val="009127BA"/>
    <w:rsid w:val="00912AA8"/>
    <w:rsid w:val="00913211"/>
    <w:rsid w:val="00913585"/>
    <w:rsid w:val="00913E95"/>
    <w:rsid w:val="00913F58"/>
    <w:rsid w:val="009140D9"/>
    <w:rsid w:val="00914340"/>
    <w:rsid w:val="00914368"/>
    <w:rsid w:val="00914FEA"/>
    <w:rsid w:val="009155AC"/>
    <w:rsid w:val="009157E4"/>
    <w:rsid w:val="00915D28"/>
    <w:rsid w:val="00916BF4"/>
    <w:rsid w:val="00917281"/>
    <w:rsid w:val="00917284"/>
    <w:rsid w:val="0091728F"/>
    <w:rsid w:val="00917512"/>
    <w:rsid w:val="00917B56"/>
    <w:rsid w:val="009208DF"/>
    <w:rsid w:val="00920B8C"/>
    <w:rsid w:val="00920C41"/>
    <w:rsid w:val="00921146"/>
    <w:rsid w:val="00921563"/>
    <w:rsid w:val="00921681"/>
    <w:rsid w:val="0092168E"/>
    <w:rsid w:val="0092199C"/>
    <w:rsid w:val="00921E6E"/>
    <w:rsid w:val="00921EE4"/>
    <w:rsid w:val="0092276D"/>
    <w:rsid w:val="00922F35"/>
    <w:rsid w:val="00923B61"/>
    <w:rsid w:val="0092420E"/>
    <w:rsid w:val="00924560"/>
    <w:rsid w:val="00924A05"/>
    <w:rsid w:val="00924FBC"/>
    <w:rsid w:val="009252B1"/>
    <w:rsid w:val="009260EB"/>
    <w:rsid w:val="009263AF"/>
    <w:rsid w:val="00926910"/>
    <w:rsid w:val="00926F1A"/>
    <w:rsid w:val="0092740D"/>
    <w:rsid w:val="00930D86"/>
    <w:rsid w:val="00930F42"/>
    <w:rsid w:val="00931500"/>
    <w:rsid w:val="00931A01"/>
    <w:rsid w:val="00932396"/>
    <w:rsid w:val="00932502"/>
    <w:rsid w:val="00932686"/>
    <w:rsid w:val="009329B3"/>
    <w:rsid w:val="00932C38"/>
    <w:rsid w:val="00932CE9"/>
    <w:rsid w:val="0093318A"/>
    <w:rsid w:val="009335A6"/>
    <w:rsid w:val="00933AFF"/>
    <w:rsid w:val="009344D5"/>
    <w:rsid w:val="00934B46"/>
    <w:rsid w:val="00934D9B"/>
    <w:rsid w:val="00934ECC"/>
    <w:rsid w:val="00934FD5"/>
    <w:rsid w:val="009350D1"/>
    <w:rsid w:val="009359F0"/>
    <w:rsid w:val="009361C3"/>
    <w:rsid w:val="009363BE"/>
    <w:rsid w:val="009364CC"/>
    <w:rsid w:val="00936941"/>
    <w:rsid w:val="009369E2"/>
    <w:rsid w:val="00936CA8"/>
    <w:rsid w:val="009371AB"/>
    <w:rsid w:val="009373BB"/>
    <w:rsid w:val="009373CE"/>
    <w:rsid w:val="009378C3"/>
    <w:rsid w:val="00937AEE"/>
    <w:rsid w:val="00937B92"/>
    <w:rsid w:val="00937DDC"/>
    <w:rsid w:val="00940081"/>
    <w:rsid w:val="00940413"/>
    <w:rsid w:val="009404A1"/>
    <w:rsid w:val="009412C6"/>
    <w:rsid w:val="009417BD"/>
    <w:rsid w:val="00941B89"/>
    <w:rsid w:val="00941E0D"/>
    <w:rsid w:val="00941E8C"/>
    <w:rsid w:val="00941ED6"/>
    <w:rsid w:val="00941FC5"/>
    <w:rsid w:val="0094207A"/>
    <w:rsid w:val="0094227D"/>
    <w:rsid w:val="00942E7B"/>
    <w:rsid w:val="00943868"/>
    <w:rsid w:val="00943A2C"/>
    <w:rsid w:val="00943C92"/>
    <w:rsid w:val="009446D5"/>
    <w:rsid w:val="00944C66"/>
    <w:rsid w:val="009451F7"/>
    <w:rsid w:val="00945B64"/>
    <w:rsid w:val="00945C8D"/>
    <w:rsid w:val="009466EB"/>
    <w:rsid w:val="009467A6"/>
    <w:rsid w:val="009467E3"/>
    <w:rsid w:val="00946D82"/>
    <w:rsid w:val="0094788D"/>
    <w:rsid w:val="00947C60"/>
    <w:rsid w:val="0095002B"/>
    <w:rsid w:val="009502B5"/>
    <w:rsid w:val="00950500"/>
    <w:rsid w:val="00950628"/>
    <w:rsid w:val="00951176"/>
    <w:rsid w:val="009511C4"/>
    <w:rsid w:val="00951516"/>
    <w:rsid w:val="0095158B"/>
    <w:rsid w:val="00951CCC"/>
    <w:rsid w:val="0095233D"/>
    <w:rsid w:val="00952511"/>
    <w:rsid w:val="0095256D"/>
    <w:rsid w:val="009528C0"/>
    <w:rsid w:val="00952EAA"/>
    <w:rsid w:val="00953641"/>
    <w:rsid w:val="00953E08"/>
    <w:rsid w:val="00954100"/>
    <w:rsid w:val="009550A9"/>
    <w:rsid w:val="0095519F"/>
    <w:rsid w:val="009558F1"/>
    <w:rsid w:val="00955C7D"/>
    <w:rsid w:val="00955D76"/>
    <w:rsid w:val="00955E5C"/>
    <w:rsid w:val="00956155"/>
    <w:rsid w:val="00956380"/>
    <w:rsid w:val="0095661A"/>
    <w:rsid w:val="009567E4"/>
    <w:rsid w:val="009567FC"/>
    <w:rsid w:val="00956C19"/>
    <w:rsid w:val="00956EB5"/>
    <w:rsid w:val="0095734E"/>
    <w:rsid w:val="009573CD"/>
    <w:rsid w:val="00957B62"/>
    <w:rsid w:val="00957D74"/>
    <w:rsid w:val="00957F47"/>
    <w:rsid w:val="00957FEB"/>
    <w:rsid w:val="00960053"/>
    <w:rsid w:val="009602F2"/>
    <w:rsid w:val="00960A91"/>
    <w:rsid w:val="00961239"/>
    <w:rsid w:val="0096163F"/>
    <w:rsid w:val="00961A0C"/>
    <w:rsid w:val="00961B06"/>
    <w:rsid w:val="00961B30"/>
    <w:rsid w:val="009625DC"/>
    <w:rsid w:val="0096289D"/>
    <w:rsid w:val="0096295D"/>
    <w:rsid w:val="00963076"/>
    <w:rsid w:val="0096344F"/>
    <w:rsid w:val="009638A4"/>
    <w:rsid w:val="00963CB0"/>
    <w:rsid w:val="009645CE"/>
    <w:rsid w:val="00965A76"/>
    <w:rsid w:val="00965F8A"/>
    <w:rsid w:val="00966090"/>
    <w:rsid w:val="00966562"/>
    <w:rsid w:val="009666F0"/>
    <w:rsid w:val="00966A09"/>
    <w:rsid w:val="00966AF3"/>
    <w:rsid w:val="00966EFF"/>
    <w:rsid w:val="00967129"/>
    <w:rsid w:val="0096730A"/>
    <w:rsid w:val="009675C8"/>
    <w:rsid w:val="009676E5"/>
    <w:rsid w:val="00970D8F"/>
    <w:rsid w:val="00970FFD"/>
    <w:rsid w:val="00971A1B"/>
    <w:rsid w:val="00971E82"/>
    <w:rsid w:val="00971EDA"/>
    <w:rsid w:val="00972431"/>
    <w:rsid w:val="009724E6"/>
    <w:rsid w:val="009728DD"/>
    <w:rsid w:val="009734FE"/>
    <w:rsid w:val="009742B1"/>
    <w:rsid w:val="0097449C"/>
    <w:rsid w:val="00974608"/>
    <w:rsid w:val="0097523D"/>
    <w:rsid w:val="0097527A"/>
    <w:rsid w:val="009757C3"/>
    <w:rsid w:val="00975B9A"/>
    <w:rsid w:val="00976506"/>
    <w:rsid w:val="0097686A"/>
    <w:rsid w:val="00976A1E"/>
    <w:rsid w:val="00976D69"/>
    <w:rsid w:val="00977682"/>
    <w:rsid w:val="00980157"/>
    <w:rsid w:val="009802D6"/>
    <w:rsid w:val="0098033D"/>
    <w:rsid w:val="009805FA"/>
    <w:rsid w:val="00980A81"/>
    <w:rsid w:val="00980F4B"/>
    <w:rsid w:val="00980FEF"/>
    <w:rsid w:val="0098131C"/>
    <w:rsid w:val="0098134F"/>
    <w:rsid w:val="0098204D"/>
    <w:rsid w:val="00982077"/>
    <w:rsid w:val="009825C1"/>
    <w:rsid w:val="00982AF6"/>
    <w:rsid w:val="00982D4E"/>
    <w:rsid w:val="0098312D"/>
    <w:rsid w:val="00983540"/>
    <w:rsid w:val="0098387E"/>
    <w:rsid w:val="00983B41"/>
    <w:rsid w:val="00983CA2"/>
    <w:rsid w:val="00983F51"/>
    <w:rsid w:val="00985194"/>
    <w:rsid w:val="00985540"/>
    <w:rsid w:val="00985B38"/>
    <w:rsid w:val="00985B48"/>
    <w:rsid w:val="00985CCA"/>
    <w:rsid w:val="00985E22"/>
    <w:rsid w:val="0098654F"/>
    <w:rsid w:val="00986C82"/>
    <w:rsid w:val="009870BF"/>
    <w:rsid w:val="009872CB"/>
    <w:rsid w:val="0098733D"/>
    <w:rsid w:val="0098777B"/>
    <w:rsid w:val="00987CFE"/>
    <w:rsid w:val="00987DBE"/>
    <w:rsid w:val="00987E2C"/>
    <w:rsid w:val="0099001C"/>
    <w:rsid w:val="009906A8"/>
    <w:rsid w:val="009908D1"/>
    <w:rsid w:val="00990B69"/>
    <w:rsid w:val="00990B76"/>
    <w:rsid w:val="00991699"/>
    <w:rsid w:val="00991860"/>
    <w:rsid w:val="009920F8"/>
    <w:rsid w:val="0099213C"/>
    <w:rsid w:val="009923D4"/>
    <w:rsid w:val="00993AAD"/>
    <w:rsid w:val="00994DD8"/>
    <w:rsid w:val="00994FEF"/>
    <w:rsid w:val="009951A0"/>
    <w:rsid w:val="009951A3"/>
    <w:rsid w:val="009953C9"/>
    <w:rsid w:val="009953F2"/>
    <w:rsid w:val="00995631"/>
    <w:rsid w:val="009964DF"/>
    <w:rsid w:val="00996736"/>
    <w:rsid w:val="009967E8"/>
    <w:rsid w:val="00996C7E"/>
    <w:rsid w:val="0099711F"/>
    <w:rsid w:val="009A03BD"/>
    <w:rsid w:val="009A0440"/>
    <w:rsid w:val="009A0F59"/>
    <w:rsid w:val="009A1C2E"/>
    <w:rsid w:val="009A208B"/>
    <w:rsid w:val="009A2506"/>
    <w:rsid w:val="009A25FF"/>
    <w:rsid w:val="009A274B"/>
    <w:rsid w:val="009A2D2E"/>
    <w:rsid w:val="009A3916"/>
    <w:rsid w:val="009A3DA7"/>
    <w:rsid w:val="009A3FA6"/>
    <w:rsid w:val="009A40D2"/>
    <w:rsid w:val="009A4124"/>
    <w:rsid w:val="009A5167"/>
    <w:rsid w:val="009A5744"/>
    <w:rsid w:val="009A6415"/>
    <w:rsid w:val="009A6568"/>
    <w:rsid w:val="009A6883"/>
    <w:rsid w:val="009A69B4"/>
    <w:rsid w:val="009A6D65"/>
    <w:rsid w:val="009A6F20"/>
    <w:rsid w:val="009A722F"/>
    <w:rsid w:val="009B029E"/>
    <w:rsid w:val="009B09B2"/>
    <w:rsid w:val="009B17DC"/>
    <w:rsid w:val="009B19A8"/>
    <w:rsid w:val="009B19A9"/>
    <w:rsid w:val="009B1BB1"/>
    <w:rsid w:val="009B221C"/>
    <w:rsid w:val="009B2528"/>
    <w:rsid w:val="009B2649"/>
    <w:rsid w:val="009B3381"/>
    <w:rsid w:val="009B3499"/>
    <w:rsid w:val="009B3B51"/>
    <w:rsid w:val="009B4197"/>
    <w:rsid w:val="009B4386"/>
    <w:rsid w:val="009B483C"/>
    <w:rsid w:val="009B512E"/>
    <w:rsid w:val="009B55B4"/>
    <w:rsid w:val="009B580F"/>
    <w:rsid w:val="009B5A17"/>
    <w:rsid w:val="009B5A6A"/>
    <w:rsid w:val="009B62D7"/>
    <w:rsid w:val="009B6A06"/>
    <w:rsid w:val="009B6CE2"/>
    <w:rsid w:val="009B7907"/>
    <w:rsid w:val="009B7960"/>
    <w:rsid w:val="009B7AF7"/>
    <w:rsid w:val="009B7B29"/>
    <w:rsid w:val="009B7ED4"/>
    <w:rsid w:val="009B7F08"/>
    <w:rsid w:val="009C0017"/>
    <w:rsid w:val="009C05F1"/>
    <w:rsid w:val="009C06E8"/>
    <w:rsid w:val="009C0B8C"/>
    <w:rsid w:val="009C118F"/>
    <w:rsid w:val="009C186C"/>
    <w:rsid w:val="009C1FE8"/>
    <w:rsid w:val="009C3486"/>
    <w:rsid w:val="009C3621"/>
    <w:rsid w:val="009C3746"/>
    <w:rsid w:val="009C3AA7"/>
    <w:rsid w:val="009C3D09"/>
    <w:rsid w:val="009C3FE9"/>
    <w:rsid w:val="009C47C2"/>
    <w:rsid w:val="009C4FB6"/>
    <w:rsid w:val="009C54D1"/>
    <w:rsid w:val="009C584C"/>
    <w:rsid w:val="009C5BA7"/>
    <w:rsid w:val="009C5C39"/>
    <w:rsid w:val="009C5FCC"/>
    <w:rsid w:val="009C5FD3"/>
    <w:rsid w:val="009C6067"/>
    <w:rsid w:val="009C6143"/>
    <w:rsid w:val="009C636D"/>
    <w:rsid w:val="009C668C"/>
    <w:rsid w:val="009C6718"/>
    <w:rsid w:val="009C6C99"/>
    <w:rsid w:val="009C6F74"/>
    <w:rsid w:val="009C70EB"/>
    <w:rsid w:val="009C72AF"/>
    <w:rsid w:val="009D02DE"/>
    <w:rsid w:val="009D066F"/>
    <w:rsid w:val="009D0913"/>
    <w:rsid w:val="009D0D1E"/>
    <w:rsid w:val="009D17A3"/>
    <w:rsid w:val="009D2278"/>
    <w:rsid w:val="009D239A"/>
    <w:rsid w:val="009D2699"/>
    <w:rsid w:val="009D2941"/>
    <w:rsid w:val="009D2A2E"/>
    <w:rsid w:val="009D45DF"/>
    <w:rsid w:val="009D48A9"/>
    <w:rsid w:val="009D4A04"/>
    <w:rsid w:val="009D4F12"/>
    <w:rsid w:val="009D542C"/>
    <w:rsid w:val="009D54BA"/>
    <w:rsid w:val="009D62A4"/>
    <w:rsid w:val="009D6711"/>
    <w:rsid w:val="009D6837"/>
    <w:rsid w:val="009D691A"/>
    <w:rsid w:val="009D6BC4"/>
    <w:rsid w:val="009D6D3E"/>
    <w:rsid w:val="009D6DDD"/>
    <w:rsid w:val="009D6F00"/>
    <w:rsid w:val="009D739F"/>
    <w:rsid w:val="009D7454"/>
    <w:rsid w:val="009D75AB"/>
    <w:rsid w:val="009E02F6"/>
    <w:rsid w:val="009E0499"/>
    <w:rsid w:val="009E08ED"/>
    <w:rsid w:val="009E0CC6"/>
    <w:rsid w:val="009E1F94"/>
    <w:rsid w:val="009E2236"/>
    <w:rsid w:val="009E2380"/>
    <w:rsid w:val="009E2937"/>
    <w:rsid w:val="009E31A7"/>
    <w:rsid w:val="009E4048"/>
    <w:rsid w:val="009E4158"/>
    <w:rsid w:val="009E4460"/>
    <w:rsid w:val="009E4A64"/>
    <w:rsid w:val="009E4D34"/>
    <w:rsid w:val="009E4EAF"/>
    <w:rsid w:val="009E5145"/>
    <w:rsid w:val="009E54A3"/>
    <w:rsid w:val="009E5510"/>
    <w:rsid w:val="009E5596"/>
    <w:rsid w:val="009E5755"/>
    <w:rsid w:val="009E5968"/>
    <w:rsid w:val="009E5B7C"/>
    <w:rsid w:val="009E6DB7"/>
    <w:rsid w:val="009E6DCC"/>
    <w:rsid w:val="009E7201"/>
    <w:rsid w:val="009E7230"/>
    <w:rsid w:val="009E7692"/>
    <w:rsid w:val="009F012F"/>
    <w:rsid w:val="009F0D86"/>
    <w:rsid w:val="009F0F5C"/>
    <w:rsid w:val="009F118A"/>
    <w:rsid w:val="009F1A53"/>
    <w:rsid w:val="009F1D7D"/>
    <w:rsid w:val="009F1DAE"/>
    <w:rsid w:val="009F281C"/>
    <w:rsid w:val="009F2AD7"/>
    <w:rsid w:val="009F2D50"/>
    <w:rsid w:val="009F2FCB"/>
    <w:rsid w:val="009F3698"/>
    <w:rsid w:val="009F3AD3"/>
    <w:rsid w:val="009F42D8"/>
    <w:rsid w:val="009F4424"/>
    <w:rsid w:val="009F4960"/>
    <w:rsid w:val="009F560B"/>
    <w:rsid w:val="009F5903"/>
    <w:rsid w:val="009F5D08"/>
    <w:rsid w:val="009F5EF3"/>
    <w:rsid w:val="009F6937"/>
    <w:rsid w:val="009F6C59"/>
    <w:rsid w:val="009F744C"/>
    <w:rsid w:val="009F7594"/>
    <w:rsid w:val="009F7661"/>
    <w:rsid w:val="00A0002A"/>
    <w:rsid w:val="00A00728"/>
    <w:rsid w:val="00A00FD9"/>
    <w:rsid w:val="00A01D37"/>
    <w:rsid w:val="00A0246E"/>
    <w:rsid w:val="00A02A16"/>
    <w:rsid w:val="00A02FB9"/>
    <w:rsid w:val="00A0327D"/>
    <w:rsid w:val="00A0360E"/>
    <w:rsid w:val="00A04438"/>
    <w:rsid w:val="00A05887"/>
    <w:rsid w:val="00A0607E"/>
    <w:rsid w:val="00A065EF"/>
    <w:rsid w:val="00A067B4"/>
    <w:rsid w:val="00A06AD5"/>
    <w:rsid w:val="00A06AF1"/>
    <w:rsid w:val="00A06B40"/>
    <w:rsid w:val="00A076DB"/>
    <w:rsid w:val="00A07826"/>
    <w:rsid w:val="00A1013A"/>
    <w:rsid w:val="00A103BE"/>
    <w:rsid w:val="00A10740"/>
    <w:rsid w:val="00A10B04"/>
    <w:rsid w:val="00A10B23"/>
    <w:rsid w:val="00A10EC2"/>
    <w:rsid w:val="00A112F2"/>
    <w:rsid w:val="00A11389"/>
    <w:rsid w:val="00A1144A"/>
    <w:rsid w:val="00A11817"/>
    <w:rsid w:val="00A11A24"/>
    <w:rsid w:val="00A11ACB"/>
    <w:rsid w:val="00A129E2"/>
    <w:rsid w:val="00A1317A"/>
    <w:rsid w:val="00A1337A"/>
    <w:rsid w:val="00A135F0"/>
    <w:rsid w:val="00A13646"/>
    <w:rsid w:val="00A14051"/>
    <w:rsid w:val="00A1433D"/>
    <w:rsid w:val="00A1457F"/>
    <w:rsid w:val="00A14785"/>
    <w:rsid w:val="00A14BE8"/>
    <w:rsid w:val="00A1508A"/>
    <w:rsid w:val="00A155F1"/>
    <w:rsid w:val="00A15985"/>
    <w:rsid w:val="00A16649"/>
    <w:rsid w:val="00A167D7"/>
    <w:rsid w:val="00A17200"/>
    <w:rsid w:val="00A1747B"/>
    <w:rsid w:val="00A175C1"/>
    <w:rsid w:val="00A17B97"/>
    <w:rsid w:val="00A17C82"/>
    <w:rsid w:val="00A20AD8"/>
    <w:rsid w:val="00A20D4D"/>
    <w:rsid w:val="00A219BB"/>
    <w:rsid w:val="00A2203A"/>
    <w:rsid w:val="00A22792"/>
    <w:rsid w:val="00A229AA"/>
    <w:rsid w:val="00A229B7"/>
    <w:rsid w:val="00A22B55"/>
    <w:rsid w:val="00A2300E"/>
    <w:rsid w:val="00A23330"/>
    <w:rsid w:val="00A23348"/>
    <w:rsid w:val="00A2347C"/>
    <w:rsid w:val="00A2370E"/>
    <w:rsid w:val="00A238FF"/>
    <w:rsid w:val="00A23CB0"/>
    <w:rsid w:val="00A2426E"/>
    <w:rsid w:val="00A24487"/>
    <w:rsid w:val="00A2499B"/>
    <w:rsid w:val="00A25071"/>
    <w:rsid w:val="00A250E4"/>
    <w:rsid w:val="00A254AC"/>
    <w:rsid w:val="00A25EFB"/>
    <w:rsid w:val="00A25F91"/>
    <w:rsid w:val="00A2617F"/>
    <w:rsid w:val="00A264CF"/>
    <w:rsid w:val="00A265C8"/>
    <w:rsid w:val="00A266B2"/>
    <w:rsid w:val="00A26727"/>
    <w:rsid w:val="00A274E6"/>
    <w:rsid w:val="00A2754A"/>
    <w:rsid w:val="00A27799"/>
    <w:rsid w:val="00A277C2"/>
    <w:rsid w:val="00A27C2A"/>
    <w:rsid w:val="00A3048A"/>
    <w:rsid w:val="00A3078E"/>
    <w:rsid w:val="00A30B27"/>
    <w:rsid w:val="00A30BA9"/>
    <w:rsid w:val="00A30E98"/>
    <w:rsid w:val="00A312EC"/>
    <w:rsid w:val="00A31FF2"/>
    <w:rsid w:val="00A321D1"/>
    <w:rsid w:val="00A322A7"/>
    <w:rsid w:val="00A3234A"/>
    <w:rsid w:val="00A32810"/>
    <w:rsid w:val="00A32B34"/>
    <w:rsid w:val="00A335D0"/>
    <w:rsid w:val="00A3394E"/>
    <w:rsid w:val="00A33D34"/>
    <w:rsid w:val="00A34A95"/>
    <w:rsid w:val="00A34BE4"/>
    <w:rsid w:val="00A35174"/>
    <w:rsid w:val="00A352C7"/>
    <w:rsid w:val="00A35D9A"/>
    <w:rsid w:val="00A35EC3"/>
    <w:rsid w:val="00A360CC"/>
    <w:rsid w:val="00A3666D"/>
    <w:rsid w:val="00A36A82"/>
    <w:rsid w:val="00A36ABE"/>
    <w:rsid w:val="00A36B79"/>
    <w:rsid w:val="00A36EFA"/>
    <w:rsid w:val="00A377FE"/>
    <w:rsid w:val="00A37C9C"/>
    <w:rsid w:val="00A40062"/>
    <w:rsid w:val="00A4010A"/>
    <w:rsid w:val="00A4032A"/>
    <w:rsid w:val="00A406B9"/>
    <w:rsid w:val="00A407CB"/>
    <w:rsid w:val="00A40999"/>
    <w:rsid w:val="00A40C3F"/>
    <w:rsid w:val="00A40E7B"/>
    <w:rsid w:val="00A40F16"/>
    <w:rsid w:val="00A41171"/>
    <w:rsid w:val="00A41D17"/>
    <w:rsid w:val="00A4266A"/>
    <w:rsid w:val="00A42A0B"/>
    <w:rsid w:val="00A42F52"/>
    <w:rsid w:val="00A432C4"/>
    <w:rsid w:val="00A446B4"/>
    <w:rsid w:val="00A4471D"/>
    <w:rsid w:val="00A447C5"/>
    <w:rsid w:val="00A44C30"/>
    <w:rsid w:val="00A44CCE"/>
    <w:rsid w:val="00A44F76"/>
    <w:rsid w:val="00A44FEE"/>
    <w:rsid w:val="00A452AC"/>
    <w:rsid w:val="00A454E1"/>
    <w:rsid w:val="00A45978"/>
    <w:rsid w:val="00A45C3C"/>
    <w:rsid w:val="00A46A62"/>
    <w:rsid w:val="00A46B55"/>
    <w:rsid w:val="00A46F99"/>
    <w:rsid w:val="00A46F9A"/>
    <w:rsid w:val="00A50785"/>
    <w:rsid w:val="00A50914"/>
    <w:rsid w:val="00A50AC4"/>
    <w:rsid w:val="00A50DEE"/>
    <w:rsid w:val="00A50FFD"/>
    <w:rsid w:val="00A51074"/>
    <w:rsid w:val="00A521C9"/>
    <w:rsid w:val="00A522DA"/>
    <w:rsid w:val="00A527E2"/>
    <w:rsid w:val="00A52BEF"/>
    <w:rsid w:val="00A5310E"/>
    <w:rsid w:val="00A53D87"/>
    <w:rsid w:val="00A53EE6"/>
    <w:rsid w:val="00A53F71"/>
    <w:rsid w:val="00A542FB"/>
    <w:rsid w:val="00A54CC8"/>
    <w:rsid w:val="00A5546D"/>
    <w:rsid w:val="00A55472"/>
    <w:rsid w:val="00A5549B"/>
    <w:rsid w:val="00A55587"/>
    <w:rsid w:val="00A55AA3"/>
    <w:rsid w:val="00A55ABA"/>
    <w:rsid w:val="00A5669F"/>
    <w:rsid w:val="00A56A59"/>
    <w:rsid w:val="00A60007"/>
    <w:rsid w:val="00A603FE"/>
    <w:rsid w:val="00A604E5"/>
    <w:rsid w:val="00A6057E"/>
    <w:rsid w:val="00A608D5"/>
    <w:rsid w:val="00A609AC"/>
    <w:rsid w:val="00A60A40"/>
    <w:rsid w:val="00A60F7B"/>
    <w:rsid w:val="00A60F88"/>
    <w:rsid w:val="00A61016"/>
    <w:rsid w:val="00A612DD"/>
    <w:rsid w:val="00A6187F"/>
    <w:rsid w:val="00A619EF"/>
    <w:rsid w:val="00A61DDC"/>
    <w:rsid w:val="00A620E9"/>
    <w:rsid w:val="00A622EF"/>
    <w:rsid w:val="00A6252E"/>
    <w:rsid w:val="00A6293B"/>
    <w:rsid w:val="00A629DB"/>
    <w:rsid w:val="00A62A81"/>
    <w:rsid w:val="00A62C30"/>
    <w:rsid w:val="00A62CFE"/>
    <w:rsid w:val="00A6308A"/>
    <w:rsid w:val="00A637EE"/>
    <w:rsid w:val="00A63952"/>
    <w:rsid w:val="00A63E31"/>
    <w:rsid w:val="00A64139"/>
    <w:rsid w:val="00A6460B"/>
    <w:rsid w:val="00A64B63"/>
    <w:rsid w:val="00A64C9F"/>
    <w:rsid w:val="00A6529C"/>
    <w:rsid w:val="00A65495"/>
    <w:rsid w:val="00A655F0"/>
    <w:rsid w:val="00A65932"/>
    <w:rsid w:val="00A65A41"/>
    <w:rsid w:val="00A662AA"/>
    <w:rsid w:val="00A6632D"/>
    <w:rsid w:val="00A66492"/>
    <w:rsid w:val="00A66C51"/>
    <w:rsid w:val="00A67A4E"/>
    <w:rsid w:val="00A70179"/>
    <w:rsid w:val="00A70205"/>
    <w:rsid w:val="00A70C43"/>
    <w:rsid w:val="00A70C60"/>
    <w:rsid w:val="00A70D7F"/>
    <w:rsid w:val="00A712D6"/>
    <w:rsid w:val="00A715BF"/>
    <w:rsid w:val="00A7164B"/>
    <w:rsid w:val="00A71835"/>
    <w:rsid w:val="00A71A26"/>
    <w:rsid w:val="00A72669"/>
    <w:rsid w:val="00A726D2"/>
    <w:rsid w:val="00A7276F"/>
    <w:rsid w:val="00A7285E"/>
    <w:rsid w:val="00A72C21"/>
    <w:rsid w:val="00A72E33"/>
    <w:rsid w:val="00A72FAE"/>
    <w:rsid w:val="00A7350B"/>
    <w:rsid w:val="00A73611"/>
    <w:rsid w:val="00A736F1"/>
    <w:rsid w:val="00A73945"/>
    <w:rsid w:val="00A73BE6"/>
    <w:rsid w:val="00A73F11"/>
    <w:rsid w:val="00A74351"/>
    <w:rsid w:val="00A74722"/>
    <w:rsid w:val="00A74E2E"/>
    <w:rsid w:val="00A75322"/>
    <w:rsid w:val="00A756E5"/>
    <w:rsid w:val="00A75D7E"/>
    <w:rsid w:val="00A76F3D"/>
    <w:rsid w:val="00A77A97"/>
    <w:rsid w:val="00A77F6C"/>
    <w:rsid w:val="00A803DC"/>
    <w:rsid w:val="00A80AE3"/>
    <w:rsid w:val="00A80BD9"/>
    <w:rsid w:val="00A80CD2"/>
    <w:rsid w:val="00A80FFA"/>
    <w:rsid w:val="00A81DFB"/>
    <w:rsid w:val="00A8227A"/>
    <w:rsid w:val="00A82428"/>
    <w:rsid w:val="00A82BB8"/>
    <w:rsid w:val="00A838DA"/>
    <w:rsid w:val="00A83BE4"/>
    <w:rsid w:val="00A83C6C"/>
    <w:rsid w:val="00A83E0E"/>
    <w:rsid w:val="00A83F34"/>
    <w:rsid w:val="00A84312"/>
    <w:rsid w:val="00A84C5A"/>
    <w:rsid w:val="00A84D8F"/>
    <w:rsid w:val="00A84DF0"/>
    <w:rsid w:val="00A85385"/>
    <w:rsid w:val="00A8586E"/>
    <w:rsid w:val="00A85D5E"/>
    <w:rsid w:val="00A85FAE"/>
    <w:rsid w:val="00A86143"/>
    <w:rsid w:val="00A863BF"/>
    <w:rsid w:val="00A865CB"/>
    <w:rsid w:val="00A86ED5"/>
    <w:rsid w:val="00A87016"/>
    <w:rsid w:val="00A87131"/>
    <w:rsid w:val="00A8732C"/>
    <w:rsid w:val="00A87BB2"/>
    <w:rsid w:val="00A87F57"/>
    <w:rsid w:val="00A9056D"/>
    <w:rsid w:val="00A910F3"/>
    <w:rsid w:val="00A914CF"/>
    <w:rsid w:val="00A91ABC"/>
    <w:rsid w:val="00A91CAD"/>
    <w:rsid w:val="00A91E82"/>
    <w:rsid w:val="00A9217D"/>
    <w:rsid w:val="00A9266E"/>
    <w:rsid w:val="00A92982"/>
    <w:rsid w:val="00A9305C"/>
    <w:rsid w:val="00A93136"/>
    <w:rsid w:val="00A93848"/>
    <w:rsid w:val="00A93F04"/>
    <w:rsid w:val="00A942EA"/>
    <w:rsid w:val="00A94D22"/>
    <w:rsid w:val="00A95265"/>
    <w:rsid w:val="00A956A5"/>
    <w:rsid w:val="00A95E36"/>
    <w:rsid w:val="00A96199"/>
    <w:rsid w:val="00A9625B"/>
    <w:rsid w:val="00A964E2"/>
    <w:rsid w:val="00A968C5"/>
    <w:rsid w:val="00A9748B"/>
    <w:rsid w:val="00A975E7"/>
    <w:rsid w:val="00A97A36"/>
    <w:rsid w:val="00A97ADC"/>
    <w:rsid w:val="00AA0020"/>
    <w:rsid w:val="00AA00CC"/>
    <w:rsid w:val="00AA0625"/>
    <w:rsid w:val="00AA087F"/>
    <w:rsid w:val="00AA0AFE"/>
    <w:rsid w:val="00AA1071"/>
    <w:rsid w:val="00AA1872"/>
    <w:rsid w:val="00AA21CB"/>
    <w:rsid w:val="00AA23F5"/>
    <w:rsid w:val="00AA2AE7"/>
    <w:rsid w:val="00AA2DED"/>
    <w:rsid w:val="00AA31C2"/>
    <w:rsid w:val="00AA460D"/>
    <w:rsid w:val="00AA47B0"/>
    <w:rsid w:val="00AA4E6D"/>
    <w:rsid w:val="00AA50AD"/>
    <w:rsid w:val="00AA513C"/>
    <w:rsid w:val="00AA54D6"/>
    <w:rsid w:val="00AA5A85"/>
    <w:rsid w:val="00AA5C33"/>
    <w:rsid w:val="00AA6013"/>
    <w:rsid w:val="00AA65F4"/>
    <w:rsid w:val="00AA6DD7"/>
    <w:rsid w:val="00AA6EE9"/>
    <w:rsid w:val="00AA70EF"/>
    <w:rsid w:val="00AA74D6"/>
    <w:rsid w:val="00AA76D6"/>
    <w:rsid w:val="00AA7F92"/>
    <w:rsid w:val="00AB021A"/>
    <w:rsid w:val="00AB034F"/>
    <w:rsid w:val="00AB046B"/>
    <w:rsid w:val="00AB04F4"/>
    <w:rsid w:val="00AB07BC"/>
    <w:rsid w:val="00AB1402"/>
    <w:rsid w:val="00AB1615"/>
    <w:rsid w:val="00AB1F93"/>
    <w:rsid w:val="00AB231A"/>
    <w:rsid w:val="00AB28F9"/>
    <w:rsid w:val="00AB29C0"/>
    <w:rsid w:val="00AB2B67"/>
    <w:rsid w:val="00AB2E11"/>
    <w:rsid w:val="00AB2EBB"/>
    <w:rsid w:val="00AB2F8A"/>
    <w:rsid w:val="00AB3143"/>
    <w:rsid w:val="00AB3C12"/>
    <w:rsid w:val="00AB3EDB"/>
    <w:rsid w:val="00AB4661"/>
    <w:rsid w:val="00AB48A4"/>
    <w:rsid w:val="00AB4EB0"/>
    <w:rsid w:val="00AB4F6F"/>
    <w:rsid w:val="00AB4FEE"/>
    <w:rsid w:val="00AB5CD1"/>
    <w:rsid w:val="00AB5D4D"/>
    <w:rsid w:val="00AB5E68"/>
    <w:rsid w:val="00AB5E98"/>
    <w:rsid w:val="00AB5EEA"/>
    <w:rsid w:val="00AB6044"/>
    <w:rsid w:val="00AB64B4"/>
    <w:rsid w:val="00AB698E"/>
    <w:rsid w:val="00AB76C7"/>
    <w:rsid w:val="00AB7979"/>
    <w:rsid w:val="00AB7B96"/>
    <w:rsid w:val="00AC01AC"/>
    <w:rsid w:val="00AC035C"/>
    <w:rsid w:val="00AC15A7"/>
    <w:rsid w:val="00AC19A6"/>
    <w:rsid w:val="00AC1B3F"/>
    <w:rsid w:val="00AC296F"/>
    <w:rsid w:val="00AC2D54"/>
    <w:rsid w:val="00AC2DA2"/>
    <w:rsid w:val="00AC327F"/>
    <w:rsid w:val="00AC332E"/>
    <w:rsid w:val="00AC38D0"/>
    <w:rsid w:val="00AC38D3"/>
    <w:rsid w:val="00AC38ED"/>
    <w:rsid w:val="00AC3917"/>
    <w:rsid w:val="00AC464B"/>
    <w:rsid w:val="00AC5182"/>
    <w:rsid w:val="00AC5E32"/>
    <w:rsid w:val="00AC6121"/>
    <w:rsid w:val="00AC61BE"/>
    <w:rsid w:val="00AC6499"/>
    <w:rsid w:val="00AC66B5"/>
    <w:rsid w:val="00AC670F"/>
    <w:rsid w:val="00AC6CEE"/>
    <w:rsid w:val="00AC7137"/>
    <w:rsid w:val="00AC7F09"/>
    <w:rsid w:val="00AC7F6E"/>
    <w:rsid w:val="00AD00E5"/>
    <w:rsid w:val="00AD016A"/>
    <w:rsid w:val="00AD04C4"/>
    <w:rsid w:val="00AD04F7"/>
    <w:rsid w:val="00AD070B"/>
    <w:rsid w:val="00AD0F9A"/>
    <w:rsid w:val="00AD1865"/>
    <w:rsid w:val="00AD1C8D"/>
    <w:rsid w:val="00AD20C8"/>
    <w:rsid w:val="00AD24EA"/>
    <w:rsid w:val="00AD2873"/>
    <w:rsid w:val="00AD28D3"/>
    <w:rsid w:val="00AD2948"/>
    <w:rsid w:val="00AD32C0"/>
    <w:rsid w:val="00AD3B66"/>
    <w:rsid w:val="00AD3FAA"/>
    <w:rsid w:val="00AD4069"/>
    <w:rsid w:val="00AD4423"/>
    <w:rsid w:val="00AD48E2"/>
    <w:rsid w:val="00AD48E5"/>
    <w:rsid w:val="00AD49EA"/>
    <w:rsid w:val="00AD4C4E"/>
    <w:rsid w:val="00AD5151"/>
    <w:rsid w:val="00AD5335"/>
    <w:rsid w:val="00AD5876"/>
    <w:rsid w:val="00AD59C1"/>
    <w:rsid w:val="00AD5D9C"/>
    <w:rsid w:val="00AD646B"/>
    <w:rsid w:val="00AD6F30"/>
    <w:rsid w:val="00AD7156"/>
    <w:rsid w:val="00AD745A"/>
    <w:rsid w:val="00AD7546"/>
    <w:rsid w:val="00AD75CB"/>
    <w:rsid w:val="00AD7882"/>
    <w:rsid w:val="00AE0EA0"/>
    <w:rsid w:val="00AE0F75"/>
    <w:rsid w:val="00AE1097"/>
    <w:rsid w:val="00AE111E"/>
    <w:rsid w:val="00AE14BD"/>
    <w:rsid w:val="00AE1849"/>
    <w:rsid w:val="00AE1EF8"/>
    <w:rsid w:val="00AE22DB"/>
    <w:rsid w:val="00AE2BFE"/>
    <w:rsid w:val="00AE2D11"/>
    <w:rsid w:val="00AE2F5D"/>
    <w:rsid w:val="00AE3351"/>
    <w:rsid w:val="00AE35FF"/>
    <w:rsid w:val="00AE3BEA"/>
    <w:rsid w:val="00AE3D16"/>
    <w:rsid w:val="00AE3DCC"/>
    <w:rsid w:val="00AE3EBF"/>
    <w:rsid w:val="00AE4BAB"/>
    <w:rsid w:val="00AE4D26"/>
    <w:rsid w:val="00AE5206"/>
    <w:rsid w:val="00AE536A"/>
    <w:rsid w:val="00AE60D2"/>
    <w:rsid w:val="00AE698E"/>
    <w:rsid w:val="00AE6C50"/>
    <w:rsid w:val="00AE6D59"/>
    <w:rsid w:val="00AE6DC3"/>
    <w:rsid w:val="00AE7170"/>
    <w:rsid w:val="00AE7466"/>
    <w:rsid w:val="00AE7B07"/>
    <w:rsid w:val="00AE7BC9"/>
    <w:rsid w:val="00AE7D8D"/>
    <w:rsid w:val="00AE7FFC"/>
    <w:rsid w:val="00AF040D"/>
    <w:rsid w:val="00AF053B"/>
    <w:rsid w:val="00AF0D61"/>
    <w:rsid w:val="00AF0F2F"/>
    <w:rsid w:val="00AF0FE9"/>
    <w:rsid w:val="00AF11E5"/>
    <w:rsid w:val="00AF2379"/>
    <w:rsid w:val="00AF246D"/>
    <w:rsid w:val="00AF27BF"/>
    <w:rsid w:val="00AF2AA4"/>
    <w:rsid w:val="00AF2B40"/>
    <w:rsid w:val="00AF2B6E"/>
    <w:rsid w:val="00AF2CDD"/>
    <w:rsid w:val="00AF2E88"/>
    <w:rsid w:val="00AF30C6"/>
    <w:rsid w:val="00AF3D49"/>
    <w:rsid w:val="00AF3F35"/>
    <w:rsid w:val="00AF4439"/>
    <w:rsid w:val="00AF52CE"/>
    <w:rsid w:val="00AF6127"/>
    <w:rsid w:val="00AF6157"/>
    <w:rsid w:val="00AF6A35"/>
    <w:rsid w:val="00AF6A40"/>
    <w:rsid w:val="00AF73C2"/>
    <w:rsid w:val="00AF7C51"/>
    <w:rsid w:val="00AF7FFB"/>
    <w:rsid w:val="00B00296"/>
    <w:rsid w:val="00B00868"/>
    <w:rsid w:val="00B009CB"/>
    <w:rsid w:val="00B00B99"/>
    <w:rsid w:val="00B00BEA"/>
    <w:rsid w:val="00B00C39"/>
    <w:rsid w:val="00B0100E"/>
    <w:rsid w:val="00B0104E"/>
    <w:rsid w:val="00B0181D"/>
    <w:rsid w:val="00B01BF0"/>
    <w:rsid w:val="00B01ECC"/>
    <w:rsid w:val="00B024AA"/>
    <w:rsid w:val="00B024C7"/>
    <w:rsid w:val="00B02646"/>
    <w:rsid w:val="00B02AE5"/>
    <w:rsid w:val="00B02B2C"/>
    <w:rsid w:val="00B02CB2"/>
    <w:rsid w:val="00B02D83"/>
    <w:rsid w:val="00B03002"/>
    <w:rsid w:val="00B03125"/>
    <w:rsid w:val="00B03284"/>
    <w:rsid w:val="00B03305"/>
    <w:rsid w:val="00B034C3"/>
    <w:rsid w:val="00B03837"/>
    <w:rsid w:val="00B0389A"/>
    <w:rsid w:val="00B046F7"/>
    <w:rsid w:val="00B047A5"/>
    <w:rsid w:val="00B04C90"/>
    <w:rsid w:val="00B04F91"/>
    <w:rsid w:val="00B04FC2"/>
    <w:rsid w:val="00B055AD"/>
    <w:rsid w:val="00B05B97"/>
    <w:rsid w:val="00B05F57"/>
    <w:rsid w:val="00B07197"/>
    <w:rsid w:val="00B07631"/>
    <w:rsid w:val="00B076B5"/>
    <w:rsid w:val="00B076CA"/>
    <w:rsid w:val="00B07AFD"/>
    <w:rsid w:val="00B07B47"/>
    <w:rsid w:val="00B07BC2"/>
    <w:rsid w:val="00B07CF7"/>
    <w:rsid w:val="00B104B4"/>
    <w:rsid w:val="00B10A97"/>
    <w:rsid w:val="00B10F19"/>
    <w:rsid w:val="00B10F52"/>
    <w:rsid w:val="00B11AC9"/>
    <w:rsid w:val="00B11ECA"/>
    <w:rsid w:val="00B1225C"/>
    <w:rsid w:val="00B12C93"/>
    <w:rsid w:val="00B12DC8"/>
    <w:rsid w:val="00B131F1"/>
    <w:rsid w:val="00B13249"/>
    <w:rsid w:val="00B13256"/>
    <w:rsid w:val="00B144B0"/>
    <w:rsid w:val="00B1493E"/>
    <w:rsid w:val="00B15104"/>
    <w:rsid w:val="00B15349"/>
    <w:rsid w:val="00B1541E"/>
    <w:rsid w:val="00B16124"/>
    <w:rsid w:val="00B16216"/>
    <w:rsid w:val="00B16994"/>
    <w:rsid w:val="00B16B58"/>
    <w:rsid w:val="00B16CE9"/>
    <w:rsid w:val="00B173A4"/>
    <w:rsid w:val="00B17785"/>
    <w:rsid w:val="00B1778A"/>
    <w:rsid w:val="00B177A6"/>
    <w:rsid w:val="00B17964"/>
    <w:rsid w:val="00B2039B"/>
    <w:rsid w:val="00B206F2"/>
    <w:rsid w:val="00B20A4D"/>
    <w:rsid w:val="00B20BF2"/>
    <w:rsid w:val="00B2102F"/>
    <w:rsid w:val="00B2145F"/>
    <w:rsid w:val="00B214E8"/>
    <w:rsid w:val="00B21581"/>
    <w:rsid w:val="00B21B4F"/>
    <w:rsid w:val="00B21DBE"/>
    <w:rsid w:val="00B21E19"/>
    <w:rsid w:val="00B22341"/>
    <w:rsid w:val="00B22476"/>
    <w:rsid w:val="00B22BB9"/>
    <w:rsid w:val="00B232B2"/>
    <w:rsid w:val="00B234DB"/>
    <w:rsid w:val="00B2358D"/>
    <w:rsid w:val="00B237CA"/>
    <w:rsid w:val="00B23D58"/>
    <w:rsid w:val="00B23F3E"/>
    <w:rsid w:val="00B24429"/>
    <w:rsid w:val="00B24504"/>
    <w:rsid w:val="00B24804"/>
    <w:rsid w:val="00B24BF8"/>
    <w:rsid w:val="00B24D11"/>
    <w:rsid w:val="00B24FE0"/>
    <w:rsid w:val="00B25535"/>
    <w:rsid w:val="00B255D8"/>
    <w:rsid w:val="00B25BEE"/>
    <w:rsid w:val="00B262A4"/>
    <w:rsid w:val="00B26A6A"/>
    <w:rsid w:val="00B26B87"/>
    <w:rsid w:val="00B275C2"/>
    <w:rsid w:val="00B27CF1"/>
    <w:rsid w:val="00B304D4"/>
    <w:rsid w:val="00B3076F"/>
    <w:rsid w:val="00B30A1C"/>
    <w:rsid w:val="00B30BAF"/>
    <w:rsid w:val="00B310BA"/>
    <w:rsid w:val="00B3178D"/>
    <w:rsid w:val="00B3178F"/>
    <w:rsid w:val="00B31943"/>
    <w:rsid w:val="00B31B5E"/>
    <w:rsid w:val="00B32502"/>
    <w:rsid w:val="00B326FB"/>
    <w:rsid w:val="00B338B0"/>
    <w:rsid w:val="00B33AB8"/>
    <w:rsid w:val="00B33D89"/>
    <w:rsid w:val="00B34AB7"/>
    <w:rsid w:val="00B34B24"/>
    <w:rsid w:val="00B34B93"/>
    <w:rsid w:val="00B35192"/>
    <w:rsid w:val="00B357E8"/>
    <w:rsid w:val="00B359F9"/>
    <w:rsid w:val="00B35B3B"/>
    <w:rsid w:val="00B35BF5"/>
    <w:rsid w:val="00B36BB9"/>
    <w:rsid w:val="00B36DFE"/>
    <w:rsid w:val="00B36F83"/>
    <w:rsid w:val="00B37532"/>
    <w:rsid w:val="00B37752"/>
    <w:rsid w:val="00B3779C"/>
    <w:rsid w:val="00B40398"/>
    <w:rsid w:val="00B40F88"/>
    <w:rsid w:val="00B41472"/>
    <w:rsid w:val="00B4185D"/>
    <w:rsid w:val="00B41981"/>
    <w:rsid w:val="00B41EE4"/>
    <w:rsid w:val="00B42233"/>
    <w:rsid w:val="00B422A8"/>
    <w:rsid w:val="00B42F51"/>
    <w:rsid w:val="00B43148"/>
    <w:rsid w:val="00B4318F"/>
    <w:rsid w:val="00B431C0"/>
    <w:rsid w:val="00B43614"/>
    <w:rsid w:val="00B445AA"/>
    <w:rsid w:val="00B44721"/>
    <w:rsid w:val="00B449AF"/>
    <w:rsid w:val="00B450AE"/>
    <w:rsid w:val="00B452A0"/>
    <w:rsid w:val="00B4556C"/>
    <w:rsid w:val="00B456FA"/>
    <w:rsid w:val="00B45821"/>
    <w:rsid w:val="00B45B4B"/>
    <w:rsid w:val="00B45CCB"/>
    <w:rsid w:val="00B467AF"/>
    <w:rsid w:val="00B46DD6"/>
    <w:rsid w:val="00B472CB"/>
    <w:rsid w:val="00B473A6"/>
    <w:rsid w:val="00B4770D"/>
    <w:rsid w:val="00B47A28"/>
    <w:rsid w:val="00B50019"/>
    <w:rsid w:val="00B5044E"/>
    <w:rsid w:val="00B505DB"/>
    <w:rsid w:val="00B5061C"/>
    <w:rsid w:val="00B50CF2"/>
    <w:rsid w:val="00B50DBE"/>
    <w:rsid w:val="00B51078"/>
    <w:rsid w:val="00B510DD"/>
    <w:rsid w:val="00B51124"/>
    <w:rsid w:val="00B5131D"/>
    <w:rsid w:val="00B527D6"/>
    <w:rsid w:val="00B52D45"/>
    <w:rsid w:val="00B52FDD"/>
    <w:rsid w:val="00B533B8"/>
    <w:rsid w:val="00B539F1"/>
    <w:rsid w:val="00B53C76"/>
    <w:rsid w:val="00B53CD9"/>
    <w:rsid w:val="00B54244"/>
    <w:rsid w:val="00B548A1"/>
    <w:rsid w:val="00B54A3F"/>
    <w:rsid w:val="00B54F5F"/>
    <w:rsid w:val="00B5539B"/>
    <w:rsid w:val="00B558B4"/>
    <w:rsid w:val="00B55C9D"/>
    <w:rsid w:val="00B55D8A"/>
    <w:rsid w:val="00B564C6"/>
    <w:rsid w:val="00B56862"/>
    <w:rsid w:val="00B56B4F"/>
    <w:rsid w:val="00B56C1A"/>
    <w:rsid w:val="00B56C9B"/>
    <w:rsid w:val="00B5704F"/>
    <w:rsid w:val="00B5771D"/>
    <w:rsid w:val="00B57A40"/>
    <w:rsid w:val="00B57AEA"/>
    <w:rsid w:val="00B60660"/>
    <w:rsid w:val="00B60871"/>
    <w:rsid w:val="00B60EAC"/>
    <w:rsid w:val="00B619D7"/>
    <w:rsid w:val="00B627FF"/>
    <w:rsid w:val="00B62F86"/>
    <w:rsid w:val="00B62FA1"/>
    <w:rsid w:val="00B6323B"/>
    <w:rsid w:val="00B6395F"/>
    <w:rsid w:val="00B63EEA"/>
    <w:rsid w:val="00B640AB"/>
    <w:rsid w:val="00B646E4"/>
    <w:rsid w:val="00B64BE1"/>
    <w:rsid w:val="00B64F1D"/>
    <w:rsid w:val="00B65143"/>
    <w:rsid w:val="00B654AB"/>
    <w:rsid w:val="00B655CB"/>
    <w:rsid w:val="00B65C3A"/>
    <w:rsid w:val="00B66DB1"/>
    <w:rsid w:val="00B66DB4"/>
    <w:rsid w:val="00B67890"/>
    <w:rsid w:val="00B67D23"/>
    <w:rsid w:val="00B701A5"/>
    <w:rsid w:val="00B703D0"/>
    <w:rsid w:val="00B70489"/>
    <w:rsid w:val="00B70859"/>
    <w:rsid w:val="00B70BF1"/>
    <w:rsid w:val="00B71039"/>
    <w:rsid w:val="00B7124C"/>
    <w:rsid w:val="00B715FC"/>
    <w:rsid w:val="00B71B76"/>
    <w:rsid w:val="00B722E9"/>
    <w:rsid w:val="00B722ED"/>
    <w:rsid w:val="00B72312"/>
    <w:rsid w:val="00B7316E"/>
    <w:rsid w:val="00B73A19"/>
    <w:rsid w:val="00B73C77"/>
    <w:rsid w:val="00B73D03"/>
    <w:rsid w:val="00B7452E"/>
    <w:rsid w:val="00B74531"/>
    <w:rsid w:val="00B745A9"/>
    <w:rsid w:val="00B74FD5"/>
    <w:rsid w:val="00B75284"/>
    <w:rsid w:val="00B756B5"/>
    <w:rsid w:val="00B75C26"/>
    <w:rsid w:val="00B75C53"/>
    <w:rsid w:val="00B75DCF"/>
    <w:rsid w:val="00B75E18"/>
    <w:rsid w:val="00B760F8"/>
    <w:rsid w:val="00B7619A"/>
    <w:rsid w:val="00B762D0"/>
    <w:rsid w:val="00B763C7"/>
    <w:rsid w:val="00B7652C"/>
    <w:rsid w:val="00B767D1"/>
    <w:rsid w:val="00B76D30"/>
    <w:rsid w:val="00B77980"/>
    <w:rsid w:val="00B80280"/>
    <w:rsid w:val="00B807C0"/>
    <w:rsid w:val="00B80920"/>
    <w:rsid w:val="00B80B6A"/>
    <w:rsid w:val="00B80C6E"/>
    <w:rsid w:val="00B811D5"/>
    <w:rsid w:val="00B8149A"/>
    <w:rsid w:val="00B8196A"/>
    <w:rsid w:val="00B8209F"/>
    <w:rsid w:val="00B8226C"/>
    <w:rsid w:val="00B827B5"/>
    <w:rsid w:val="00B828C8"/>
    <w:rsid w:val="00B828FC"/>
    <w:rsid w:val="00B832CB"/>
    <w:rsid w:val="00B833BC"/>
    <w:rsid w:val="00B83DAA"/>
    <w:rsid w:val="00B83E7E"/>
    <w:rsid w:val="00B84193"/>
    <w:rsid w:val="00B845BC"/>
    <w:rsid w:val="00B85B18"/>
    <w:rsid w:val="00B85C89"/>
    <w:rsid w:val="00B87406"/>
    <w:rsid w:val="00B87549"/>
    <w:rsid w:val="00B87628"/>
    <w:rsid w:val="00B900B4"/>
    <w:rsid w:val="00B9047F"/>
    <w:rsid w:val="00B90AF2"/>
    <w:rsid w:val="00B90ECC"/>
    <w:rsid w:val="00B9115E"/>
    <w:rsid w:val="00B91C06"/>
    <w:rsid w:val="00B9275B"/>
    <w:rsid w:val="00B92FBA"/>
    <w:rsid w:val="00B94193"/>
    <w:rsid w:val="00B9453D"/>
    <w:rsid w:val="00B9497D"/>
    <w:rsid w:val="00B953D0"/>
    <w:rsid w:val="00B95D5B"/>
    <w:rsid w:val="00B95FDD"/>
    <w:rsid w:val="00B96EED"/>
    <w:rsid w:val="00B97410"/>
    <w:rsid w:val="00B97749"/>
    <w:rsid w:val="00B97764"/>
    <w:rsid w:val="00B97BAF"/>
    <w:rsid w:val="00B97CB1"/>
    <w:rsid w:val="00B97E13"/>
    <w:rsid w:val="00BA0C5A"/>
    <w:rsid w:val="00BA1C87"/>
    <w:rsid w:val="00BA1ED6"/>
    <w:rsid w:val="00BA21C6"/>
    <w:rsid w:val="00BA2A6C"/>
    <w:rsid w:val="00BA2AC9"/>
    <w:rsid w:val="00BA320E"/>
    <w:rsid w:val="00BA3485"/>
    <w:rsid w:val="00BA38D2"/>
    <w:rsid w:val="00BA3C7A"/>
    <w:rsid w:val="00BA3F3E"/>
    <w:rsid w:val="00BA406F"/>
    <w:rsid w:val="00BA42AB"/>
    <w:rsid w:val="00BA45F5"/>
    <w:rsid w:val="00BA46D0"/>
    <w:rsid w:val="00BA5219"/>
    <w:rsid w:val="00BA5490"/>
    <w:rsid w:val="00BA56CA"/>
    <w:rsid w:val="00BA56F5"/>
    <w:rsid w:val="00BA58BE"/>
    <w:rsid w:val="00BA5ED8"/>
    <w:rsid w:val="00BA658B"/>
    <w:rsid w:val="00BA661B"/>
    <w:rsid w:val="00BA68EC"/>
    <w:rsid w:val="00BA75D3"/>
    <w:rsid w:val="00BA7B1A"/>
    <w:rsid w:val="00BB00DE"/>
    <w:rsid w:val="00BB0C30"/>
    <w:rsid w:val="00BB158D"/>
    <w:rsid w:val="00BB17E7"/>
    <w:rsid w:val="00BB186E"/>
    <w:rsid w:val="00BB1A1B"/>
    <w:rsid w:val="00BB1A4A"/>
    <w:rsid w:val="00BB1C91"/>
    <w:rsid w:val="00BB1D00"/>
    <w:rsid w:val="00BB1DA6"/>
    <w:rsid w:val="00BB225D"/>
    <w:rsid w:val="00BB276D"/>
    <w:rsid w:val="00BB2EFB"/>
    <w:rsid w:val="00BB31AD"/>
    <w:rsid w:val="00BB31DF"/>
    <w:rsid w:val="00BB366D"/>
    <w:rsid w:val="00BB3900"/>
    <w:rsid w:val="00BB40A5"/>
    <w:rsid w:val="00BB41E2"/>
    <w:rsid w:val="00BB4250"/>
    <w:rsid w:val="00BB44A8"/>
    <w:rsid w:val="00BB4D24"/>
    <w:rsid w:val="00BB4E70"/>
    <w:rsid w:val="00BB4FB6"/>
    <w:rsid w:val="00BB554A"/>
    <w:rsid w:val="00BB5587"/>
    <w:rsid w:val="00BB5B31"/>
    <w:rsid w:val="00BB5FA4"/>
    <w:rsid w:val="00BB701C"/>
    <w:rsid w:val="00BB727F"/>
    <w:rsid w:val="00BB7518"/>
    <w:rsid w:val="00BB7732"/>
    <w:rsid w:val="00BB7ABE"/>
    <w:rsid w:val="00BB7B3B"/>
    <w:rsid w:val="00BB7F4F"/>
    <w:rsid w:val="00BC06FB"/>
    <w:rsid w:val="00BC07B0"/>
    <w:rsid w:val="00BC137E"/>
    <w:rsid w:val="00BC1858"/>
    <w:rsid w:val="00BC1B7B"/>
    <w:rsid w:val="00BC1B96"/>
    <w:rsid w:val="00BC1BAE"/>
    <w:rsid w:val="00BC1FAB"/>
    <w:rsid w:val="00BC2277"/>
    <w:rsid w:val="00BC25F6"/>
    <w:rsid w:val="00BC2608"/>
    <w:rsid w:val="00BC311F"/>
    <w:rsid w:val="00BC3E81"/>
    <w:rsid w:val="00BC4460"/>
    <w:rsid w:val="00BC46FA"/>
    <w:rsid w:val="00BC4CB9"/>
    <w:rsid w:val="00BC4EE6"/>
    <w:rsid w:val="00BC5078"/>
    <w:rsid w:val="00BC54C2"/>
    <w:rsid w:val="00BC5508"/>
    <w:rsid w:val="00BC57BF"/>
    <w:rsid w:val="00BC5C99"/>
    <w:rsid w:val="00BC644D"/>
    <w:rsid w:val="00BC672D"/>
    <w:rsid w:val="00BC6D19"/>
    <w:rsid w:val="00BC7910"/>
    <w:rsid w:val="00BC7BC6"/>
    <w:rsid w:val="00BC7C75"/>
    <w:rsid w:val="00BC7F65"/>
    <w:rsid w:val="00BD06C8"/>
    <w:rsid w:val="00BD0A39"/>
    <w:rsid w:val="00BD0BE8"/>
    <w:rsid w:val="00BD0D15"/>
    <w:rsid w:val="00BD0E5A"/>
    <w:rsid w:val="00BD0E93"/>
    <w:rsid w:val="00BD100C"/>
    <w:rsid w:val="00BD1432"/>
    <w:rsid w:val="00BD1828"/>
    <w:rsid w:val="00BD1EB9"/>
    <w:rsid w:val="00BD225D"/>
    <w:rsid w:val="00BD271F"/>
    <w:rsid w:val="00BD2861"/>
    <w:rsid w:val="00BD2975"/>
    <w:rsid w:val="00BD3364"/>
    <w:rsid w:val="00BD38AF"/>
    <w:rsid w:val="00BD4107"/>
    <w:rsid w:val="00BD4CCD"/>
    <w:rsid w:val="00BD4FCB"/>
    <w:rsid w:val="00BD5372"/>
    <w:rsid w:val="00BD5791"/>
    <w:rsid w:val="00BD5794"/>
    <w:rsid w:val="00BD5E85"/>
    <w:rsid w:val="00BD65E3"/>
    <w:rsid w:val="00BD6AD2"/>
    <w:rsid w:val="00BD72DD"/>
    <w:rsid w:val="00BD7342"/>
    <w:rsid w:val="00BD73F7"/>
    <w:rsid w:val="00BD7551"/>
    <w:rsid w:val="00BD7A0D"/>
    <w:rsid w:val="00BE0393"/>
    <w:rsid w:val="00BE03DE"/>
    <w:rsid w:val="00BE05A3"/>
    <w:rsid w:val="00BE0AAE"/>
    <w:rsid w:val="00BE0C8C"/>
    <w:rsid w:val="00BE1B78"/>
    <w:rsid w:val="00BE1BC0"/>
    <w:rsid w:val="00BE230E"/>
    <w:rsid w:val="00BE2E37"/>
    <w:rsid w:val="00BE4033"/>
    <w:rsid w:val="00BE41BB"/>
    <w:rsid w:val="00BE433D"/>
    <w:rsid w:val="00BE4388"/>
    <w:rsid w:val="00BE4BEA"/>
    <w:rsid w:val="00BE4C8B"/>
    <w:rsid w:val="00BE5349"/>
    <w:rsid w:val="00BE54FB"/>
    <w:rsid w:val="00BE554D"/>
    <w:rsid w:val="00BE5C5B"/>
    <w:rsid w:val="00BE61E7"/>
    <w:rsid w:val="00BE6435"/>
    <w:rsid w:val="00BE6711"/>
    <w:rsid w:val="00BE6713"/>
    <w:rsid w:val="00BE78AD"/>
    <w:rsid w:val="00BE7CC0"/>
    <w:rsid w:val="00BE7EFA"/>
    <w:rsid w:val="00BF00D9"/>
    <w:rsid w:val="00BF0668"/>
    <w:rsid w:val="00BF06E5"/>
    <w:rsid w:val="00BF0761"/>
    <w:rsid w:val="00BF0A7E"/>
    <w:rsid w:val="00BF0C27"/>
    <w:rsid w:val="00BF0E4A"/>
    <w:rsid w:val="00BF0F25"/>
    <w:rsid w:val="00BF150A"/>
    <w:rsid w:val="00BF1587"/>
    <w:rsid w:val="00BF1711"/>
    <w:rsid w:val="00BF1C7C"/>
    <w:rsid w:val="00BF2131"/>
    <w:rsid w:val="00BF29C3"/>
    <w:rsid w:val="00BF315A"/>
    <w:rsid w:val="00BF32B3"/>
    <w:rsid w:val="00BF33DD"/>
    <w:rsid w:val="00BF3C3D"/>
    <w:rsid w:val="00BF3E9A"/>
    <w:rsid w:val="00BF41D5"/>
    <w:rsid w:val="00BF4CEA"/>
    <w:rsid w:val="00BF4DE6"/>
    <w:rsid w:val="00BF4F2E"/>
    <w:rsid w:val="00BF4F42"/>
    <w:rsid w:val="00BF5263"/>
    <w:rsid w:val="00BF5590"/>
    <w:rsid w:val="00BF58EF"/>
    <w:rsid w:val="00BF5F73"/>
    <w:rsid w:val="00BF61D5"/>
    <w:rsid w:val="00BF61FA"/>
    <w:rsid w:val="00BF682E"/>
    <w:rsid w:val="00BF6BB9"/>
    <w:rsid w:val="00BF6E27"/>
    <w:rsid w:val="00BF71D8"/>
    <w:rsid w:val="00BF7D4B"/>
    <w:rsid w:val="00BF7FA0"/>
    <w:rsid w:val="00C004E0"/>
    <w:rsid w:val="00C005D7"/>
    <w:rsid w:val="00C00802"/>
    <w:rsid w:val="00C00AD2"/>
    <w:rsid w:val="00C00D4D"/>
    <w:rsid w:val="00C00EB7"/>
    <w:rsid w:val="00C0130B"/>
    <w:rsid w:val="00C017DE"/>
    <w:rsid w:val="00C01A8A"/>
    <w:rsid w:val="00C01D82"/>
    <w:rsid w:val="00C01F23"/>
    <w:rsid w:val="00C02070"/>
    <w:rsid w:val="00C02387"/>
    <w:rsid w:val="00C02C2E"/>
    <w:rsid w:val="00C03205"/>
    <w:rsid w:val="00C034C2"/>
    <w:rsid w:val="00C03B7C"/>
    <w:rsid w:val="00C03CC7"/>
    <w:rsid w:val="00C04EE1"/>
    <w:rsid w:val="00C052CF"/>
    <w:rsid w:val="00C05602"/>
    <w:rsid w:val="00C05652"/>
    <w:rsid w:val="00C057A1"/>
    <w:rsid w:val="00C057A7"/>
    <w:rsid w:val="00C05FC0"/>
    <w:rsid w:val="00C062AC"/>
    <w:rsid w:val="00C064DA"/>
    <w:rsid w:val="00C06529"/>
    <w:rsid w:val="00C066DD"/>
    <w:rsid w:val="00C0693E"/>
    <w:rsid w:val="00C073C3"/>
    <w:rsid w:val="00C07D8A"/>
    <w:rsid w:val="00C10E1F"/>
    <w:rsid w:val="00C10F28"/>
    <w:rsid w:val="00C10F4E"/>
    <w:rsid w:val="00C10F92"/>
    <w:rsid w:val="00C1124E"/>
    <w:rsid w:val="00C11B09"/>
    <w:rsid w:val="00C123EB"/>
    <w:rsid w:val="00C12666"/>
    <w:rsid w:val="00C1299A"/>
    <w:rsid w:val="00C13BEF"/>
    <w:rsid w:val="00C13FC0"/>
    <w:rsid w:val="00C1476A"/>
    <w:rsid w:val="00C14AA5"/>
    <w:rsid w:val="00C14F4A"/>
    <w:rsid w:val="00C15623"/>
    <w:rsid w:val="00C15938"/>
    <w:rsid w:val="00C15DA9"/>
    <w:rsid w:val="00C16C12"/>
    <w:rsid w:val="00C1707F"/>
    <w:rsid w:val="00C170AE"/>
    <w:rsid w:val="00C17155"/>
    <w:rsid w:val="00C17869"/>
    <w:rsid w:val="00C17B68"/>
    <w:rsid w:val="00C20143"/>
    <w:rsid w:val="00C2017B"/>
    <w:rsid w:val="00C201B2"/>
    <w:rsid w:val="00C202AF"/>
    <w:rsid w:val="00C206BA"/>
    <w:rsid w:val="00C207D5"/>
    <w:rsid w:val="00C20F44"/>
    <w:rsid w:val="00C217E4"/>
    <w:rsid w:val="00C218E4"/>
    <w:rsid w:val="00C21A20"/>
    <w:rsid w:val="00C21AD1"/>
    <w:rsid w:val="00C22363"/>
    <w:rsid w:val="00C22BED"/>
    <w:rsid w:val="00C22C0D"/>
    <w:rsid w:val="00C2352B"/>
    <w:rsid w:val="00C238D4"/>
    <w:rsid w:val="00C24503"/>
    <w:rsid w:val="00C24816"/>
    <w:rsid w:val="00C24933"/>
    <w:rsid w:val="00C24DDF"/>
    <w:rsid w:val="00C24EB7"/>
    <w:rsid w:val="00C2507B"/>
    <w:rsid w:val="00C252FA"/>
    <w:rsid w:val="00C257DE"/>
    <w:rsid w:val="00C26193"/>
    <w:rsid w:val="00C26281"/>
    <w:rsid w:val="00C26990"/>
    <w:rsid w:val="00C26D51"/>
    <w:rsid w:val="00C27BFF"/>
    <w:rsid w:val="00C306CF"/>
    <w:rsid w:val="00C308A8"/>
    <w:rsid w:val="00C30F2B"/>
    <w:rsid w:val="00C30F6C"/>
    <w:rsid w:val="00C30FEC"/>
    <w:rsid w:val="00C311C0"/>
    <w:rsid w:val="00C31569"/>
    <w:rsid w:val="00C315A5"/>
    <w:rsid w:val="00C31CF3"/>
    <w:rsid w:val="00C329D8"/>
    <w:rsid w:val="00C33506"/>
    <w:rsid w:val="00C339B9"/>
    <w:rsid w:val="00C33E64"/>
    <w:rsid w:val="00C340A1"/>
    <w:rsid w:val="00C342A9"/>
    <w:rsid w:val="00C34472"/>
    <w:rsid w:val="00C345DA"/>
    <w:rsid w:val="00C349DE"/>
    <w:rsid w:val="00C35121"/>
    <w:rsid w:val="00C35521"/>
    <w:rsid w:val="00C3565B"/>
    <w:rsid w:val="00C35FB4"/>
    <w:rsid w:val="00C363BE"/>
    <w:rsid w:val="00C366D1"/>
    <w:rsid w:val="00C36D3D"/>
    <w:rsid w:val="00C37299"/>
    <w:rsid w:val="00C375BF"/>
    <w:rsid w:val="00C37656"/>
    <w:rsid w:val="00C37D3D"/>
    <w:rsid w:val="00C37E9C"/>
    <w:rsid w:val="00C400C7"/>
    <w:rsid w:val="00C40815"/>
    <w:rsid w:val="00C408E4"/>
    <w:rsid w:val="00C40D87"/>
    <w:rsid w:val="00C40FDF"/>
    <w:rsid w:val="00C41115"/>
    <w:rsid w:val="00C412C1"/>
    <w:rsid w:val="00C4150A"/>
    <w:rsid w:val="00C416CA"/>
    <w:rsid w:val="00C4180D"/>
    <w:rsid w:val="00C4325C"/>
    <w:rsid w:val="00C437FA"/>
    <w:rsid w:val="00C445A9"/>
    <w:rsid w:val="00C44742"/>
    <w:rsid w:val="00C4478D"/>
    <w:rsid w:val="00C44B0C"/>
    <w:rsid w:val="00C44D4F"/>
    <w:rsid w:val="00C45243"/>
    <w:rsid w:val="00C45BE7"/>
    <w:rsid w:val="00C45D9D"/>
    <w:rsid w:val="00C461C5"/>
    <w:rsid w:val="00C4681E"/>
    <w:rsid w:val="00C474B7"/>
    <w:rsid w:val="00C47542"/>
    <w:rsid w:val="00C47626"/>
    <w:rsid w:val="00C477B0"/>
    <w:rsid w:val="00C478FD"/>
    <w:rsid w:val="00C47A6F"/>
    <w:rsid w:val="00C47D0E"/>
    <w:rsid w:val="00C5011B"/>
    <w:rsid w:val="00C5020E"/>
    <w:rsid w:val="00C50D6B"/>
    <w:rsid w:val="00C510E4"/>
    <w:rsid w:val="00C515C4"/>
    <w:rsid w:val="00C51881"/>
    <w:rsid w:val="00C51A9F"/>
    <w:rsid w:val="00C520C7"/>
    <w:rsid w:val="00C527A4"/>
    <w:rsid w:val="00C53053"/>
    <w:rsid w:val="00C53257"/>
    <w:rsid w:val="00C53BEF"/>
    <w:rsid w:val="00C53D58"/>
    <w:rsid w:val="00C53FBE"/>
    <w:rsid w:val="00C54DD8"/>
    <w:rsid w:val="00C55092"/>
    <w:rsid w:val="00C55CA9"/>
    <w:rsid w:val="00C55D32"/>
    <w:rsid w:val="00C561E1"/>
    <w:rsid w:val="00C56323"/>
    <w:rsid w:val="00C56379"/>
    <w:rsid w:val="00C568D2"/>
    <w:rsid w:val="00C569FD"/>
    <w:rsid w:val="00C56DBE"/>
    <w:rsid w:val="00C56F41"/>
    <w:rsid w:val="00C57270"/>
    <w:rsid w:val="00C57387"/>
    <w:rsid w:val="00C575E7"/>
    <w:rsid w:val="00C57780"/>
    <w:rsid w:val="00C57898"/>
    <w:rsid w:val="00C603B6"/>
    <w:rsid w:val="00C6046A"/>
    <w:rsid w:val="00C60471"/>
    <w:rsid w:val="00C61490"/>
    <w:rsid w:val="00C619FE"/>
    <w:rsid w:val="00C61D6F"/>
    <w:rsid w:val="00C61E4A"/>
    <w:rsid w:val="00C625E6"/>
    <w:rsid w:val="00C634E7"/>
    <w:rsid w:val="00C638B9"/>
    <w:rsid w:val="00C63D18"/>
    <w:rsid w:val="00C6424D"/>
    <w:rsid w:val="00C647FE"/>
    <w:rsid w:val="00C64BD8"/>
    <w:rsid w:val="00C652D1"/>
    <w:rsid w:val="00C6530C"/>
    <w:rsid w:val="00C65358"/>
    <w:rsid w:val="00C6535E"/>
    <w:rsid w:val="00C658ED"/>
    <w:rsid w:val="00C66004"/>
    <w:rsid w:val="00C66C94"/>
    <w:rsid w:val="00C67051"/>
    <w:rsid w:val="00C67691"/>
    <w:rsid w:val="00C67904"/>
    <w:rsid w:val="00C67FDA"/>
    <w:rsid w:val="00C7001F"/>
    <w:rsid w:val="00C70114"/>
    <w:rsid w:val="00C70478"/>
    <w:rsid w:val="00C70C79"/>
    <w:rsid w:val="00C70FDB"/>
    <w:rsid w:val="00C717E8"/>
    <w:rsid w:val="00C71F2B"/>
    <w:rsid w:val="00C73359"/>
    <w:rsid w:val="00C73C69"/>
    <w:rsid w:val="00C7491A"/>
    <w:rsid w:val="00C74D39"/>
    <w:rsid w:val="00C750CB"/>
    <w:rsid w:val="00C75169"/>
    <w:rsid w:val="00C7550C"/>
    <w:rsid w:val="00C75A32"/>
    <w:rsid w:val="00C7606B"/>
    <w:rsid w:val="00C7663A"/>
    <w:rsid w:val="00C76A47"/>
    <w:rsid w:val="00C76A73"/>
    <w:rsid w:val="00C77C74"/>
    <w:rsid w:val="00C77DF7"/>
    <w:rsid w:val="00C8066C"/>
    <w:rsid w:val="00C80A77"/>
    <w:rsid w:val="00C80AE8"/>
    <w:rsid w:val="00C80DA0"/>
    <w:rsid w:val="00C81333"/>
    <w:rsid w:val="00C815E3"/>
    <w:rsid w:val="00C816E6"/>
    <w:rsid w:val="00C81B6C"/>
    <w:rsid w:val="00C81BAB"/>
    <w:rsid w:val="00C81BB6"/>
    <w:rsid w:val="00C81E27"/>
    <w:rsid w:val="00C8205C"/>
    <w:rsid w:val="00C824D8"/>
    <w:rsid w:val="00C828C6"/>
    <w:rsid w:val="00C82F85"/>
    <w:rsid w:val="00C82F8E"/>
    <w:rsid w:val="00C83068"/>
    <w:rsid w:val="00C83454"/>
    <w:rsid w:val="00C83665"/>
    <w:rsid w:val="00C8379D"/>
    <w:rsid w:val="00C837E9"/>
    <w:rsid w:val="00C839BB"/>
    <w:rsid w:val="00C83BDC"/>
    <w:rsid w:val="00C844E5"/>
    <w:rsid w:val="00C848E7"/>
    <w:rsid w:val="00C84E87"/>
    <w:rsid w:val="00C84F97"/>
    <w:rsid w:val="00C85026"/>
    <w:rsid w:val="00C85CBC"/>
    <w:rsid w:val="00C85D8D"/>
    <w:rsid w:val="00C866EF"/>
    <w:rsid w:val="00C8686C"/>
    <w:rsid w:val="00C86B4F"/>
    <w:rsid w:val="00C86D04"/>
    <w:rsid w:val="00C870A4"/>
    <w:rsid w:val="00C87145"/>
    <w:rsid w:val="00C87195"/>
    <w:rsid w:val="00C871B4"/>
    <w:rsid w:val="00C8746F"/>
    <w:rsid w:val="00C877F1"/>
    <w:rsid w:val="00C87852"/>
    <w:rsid w:val="00C87B37"/>
    <w:rsid w:val="00C90760"/>
    <w:rsid w:val="00C90933"/>
    <w:rsid w:val="00C90F87"/>
    <w:rsid w:val="00C91ADB"/>
    <w:rsid w:val="00C923E0"/>
    <w:rsid w:val="00C92CF2"/>
    <w:rsid w:val="00C92FAC"/>
    <w:rsid w:val="00C93547"/>
    <w:rsid w:val="00C93625"/>
    <w:rsid w:val="00C93728"/>
    <w:rsid w:val="00C9394D"/>
    <w:rsid w:val="00C93B73"/>
    <w:rsid w:val="00C93BF1"/>
    <w:rsid w:val="00C94771"/>
    <w:rsid w:val="00C94A36"/>
    <w:rsid w:val="00C94A68"/>
    <w:rsid w:val="00C954C1"/>
    <w:rsid w:val="00C95781"/>
    <w:rsid w:val="00C957D2"/>
    <w:rsid w:val="00C96FD2"/>
    <w:rsid w:val="00C97890"/>
    <w:rsid w:val="00C97A48"/>
    <w:rsid w:val="00C97CA4"/>
    <w:rsid w:val="00CA0560"/>
    <w:rsid w:val="00CA061C"/>
    <w:rsid w:val="00CA0FAE"/>
    <w:rsid w:val="00CA0FEE"/>
    <w:rsid w:val="00CA14D4"/>
    <w:rsid w:val="00CA19C5"/>
    <w:rsid w:val="00CA1CD8"/>
    <w:rsid w:val="00CA2EEF"/>
    <w:rsid w:val="00CA30B5"/>
    <w:rsid w:val="00CA35F9"/>
    <w:rsid w:val="00CA3E3E"/>
    <w:rsid w:val="00CA426F"/>
    <w:rsid w:val="00CA479B"/>
    <w:rsid w:val="00CA4EC4"/>
    <w:rsid w:val="00CA5899"/>
    <w:rsid w:val="00CA5BF4"/>
    <w:rsid w:val="00CA5EEC"/>
    <w:rsid w:val="00CA6155"/>
    <w:rsid w:val="00CA6359"/>
    <w:rsid w:val="00CA6474"/>
    <w:rsid w:val="00CA6ACE"/>
    <w:rsid w:val="00CA71CB"/>
    <w:rsid w:val="00CA74E8"/>
    <w:rsid w:val="00CA7879"/>
    <w:rsid w:val="00CA78A5"/>
    <w:rsid w:val="00CA7B1F"/>
    <w:rsid w:val="00CB0D60"/>
    <w:rsid w:val="00CB1222"/>
    <w:rsid w:val="00CB12E9"/>
    <w:rsid w:val="00CB16C6"/>
    <w:rsid w:val="00CB1949"/>
    <w:rsid w:val="00CB1B3E"/>
    <w:rsid w:val="00CB24CE"/>
    <w:rsid w:val="00CB2F28"/>
    <w:rsid w:val="00CB34C4"/>
    <w:rsid w:val="00CB3A3C"/>
    <w:rsid w:val="00CB408C"/>
    <w:rsid w:val="00CB50D9"/>
    <w:rsid w:val="00CB5A31"/>
    <w:rsid w:val="00CB5F78"/>
    <w:rsid w:val="00CB6579"/>
    <w:rsid w:val="00CB7938"/>
    <w:rsid w:val="00CC05EF"/>
    <w:rsid w:val="00CC0AE6"/>
    <w:rsid w:val="00CC1CD8"/>
    <w:rsid w:val="00CC1FE1"/>
    <w:rsid w:val="00CC22C8"/>
    <w:rsid w:val="00CC276E"/>
    <w:rsid w:val="00CC2899"/>
    <w:rsid w:val="00CC3656"/>
    <w:rsid w:val="00CC39DA"/>
    <w:rsid w:val="00CC4E1F"/>
    <w:rsid w:val="00CC5802"/>
    <w:rsid w:val="00CC59D9"/>
    <w:rsid w:val="00CC5EE0"/>
    <w:rsid w:val="00CC6A1F"/>
    <w:rsid w:val="00CC70FE"/>
    <w:rsid w:val="00CC7251"/>
    <w:rsid w:val="00CC7904"/>
    <w:rsid w:val="00CC7F39"/>
    <w:rsid w:val="00CC7F3C"/>
    <w:rsid w:val="00CD0212"/>
    <w:rsid w:val="00CD03E7"/>
    <w:rsid w:val="00CD088D"/>
    <w:rsid w:val="00CD0B12"/>
    <w:rsid w:val="00CD0D97"/>
    <w:rsid w:val="00CD1DFC"/>
    <w:rsid w:val="00CD1F40"/>
    <w:rsid w:val="00CD2B3E"/>
    <w:rsid w:val="00CD2E69"/>
    <w:rsid w:val="00CD3F72"/>
    <w:rsid w:val="00CD3F9D"/>
    <w:rsid w:val="00CD3FF3"/>
    <w:rsid w:val="00CD408E"/>
    <w:rsid w:val="00CD45B0"/>
    <w:rsid w:val="00CD4FA8"/>
    <w:rsid w:val="00CD507D"/>
    <w:rsid w:val="00CD5B88"/>
    <w:rsid w:val="00CD5CE5"/>
    <w:rsid w:val="00CD68D0"/>
    <w:rsid w:val="00CD76B0"/>
    <w:rsid w:val="00CD7775"/>
    <w:rsid w:val="00CD7D29"/>
    <w:rsid w:val="00CD7E12"/>
    <w:rsid w:val="00CD7FB3"/>
    <w:rsid w:val="00CE0F34"/>
    <w:rsid w:val="00CE1142"/>
    <w:rsid w:val="00CE1D95"/>
    <w:rsid w:val="00CE237E"/>
    <w:rsid w:val="00CE23A1"/>
    <w:rsid w:val="00CE328B"/>
    <w:rsid w:val="00CE3709"/>
    <w:rsid w:val="00CE376B"/>
    <w:rsid w:val="00CE396D"/>
    <w:rsid w:val="00CE3D80"/>
    <w:rsid w:val="00CE4233"/>
    <w:rsid w:val="00CE4CD7"/>
    <w:rsid w:val="00CE550E"/>
    <w:rsid w:val="00CE5833"/>
    <w:rsid w:val="00CE59C3"/>
    <w:rsid w:val="00CE5F05"/>
    <w:rsid w:val="00CE6A1F"/>
    <w:rsid w:val="00CE730A"/>
    <w:rsid w:val="00CE76AC"/>
    <w:rsid w:val="00CE76B4"/>
    <w:rsid w:val="00CE7DC7"/>
    <w:rsid w:val="00CE7F74"/>
    <w:rsid w:val="00CF0803"/>
    <w:rsid w:val="00CF0A35"/>
    <w:rsid w:val="00CF0CEF"/>
    <w:rsid w:val="00CF0DFC"/>
    <w:rsid w:val="00CF0F7D"/>
    <w:rsid w:val="00CF14C9"/>
    <w:rsid w:val="00CF155B"/>
    <w:rsid w:val="00CF1623"/>
    <w:rsid w:val="00CF166F"/>
    <w:rsid w:val="00CF1675"/>
    <w:rsid w:val="00CF18A7"/>
    <w:rsid w:val="00CF18FA"/>
    <w:rsid w:val="00CF1DA8"/>
    <w:rsid w:val="00CF2B18"/>
    <w:rsid w:val="00CF3307"/>
    <w:rsid w:val="00CF446E"/>
    <w:rsid w:val="00CF4D9F"/>
    <w:rsid w:val="00CF557E"/>
    <w:rsid w:val="00CF5F90"/>
    <w:rsid w:val="00CF658B"/>
    <w:rsid w:val="00CF66A9"/>
    <w:rsid w:val="00CF67A7"/>
    <w:rsid w:val="00CF6DDA"/>
    <w:rsid w:val="00CF73BA"/>
    <w:rsid w:val="00CF7636"/>
    <w:rsid w:val="00CF782F"/>
    <w:rsid w:val="00CF7876"/>
    <w:rsid w:val="00CF7FAD"/>
    <w:rsid w:val="00D00758"/>
    <w:rsid w:val="00D00B05"/>
    <w:rsid w:val="00D00C7D"/>
    <w:rsid w:val="00D00D28"/>
    <w:rsid w:val="00D0181E"/>
    <w:rsid w:val="00D01B41"/>
    <w:rsid w:val="00D01B90"/>
    <w:rsid w:val="00D01DEE"/>
    <w:rsid w:val="00D02119"/>
    <w:rsid w:val="00D02376"/>
    <w:rsid w:val="00D02E3C"/>
    <w:rsid w:val="00D031D6"/>
    <w:rsid w:val="00D032CC"/>
    <w:rsid w:val="00D03404"/>
    <w:rsid w:val="00D03B46"/>
    <w:rsid w:val="00D04469"/>
    <w:rsid w:val="00D0478E"/>
    <w:rsid w:val="00D04806"/>
    <w:rsid w:val="00D0486C"/>
    <w:rsid w:val="00D048BB"/>
    <w:rsid w:val="00D04CBB"/>
    <w:rsid w:val="00D0507E"/>
    <w:rsid w:val="00D0548F"/>
    <w:rsid w:val="00D0581F"/>
    <w:rsid w:val="00D05BFE"/>
    <w:rsid w:val="00D0631A"/>
    <w:rsid w:val="00D0675F"/>
    <w:rsid w:val="00D06BD4"/>
    <w:rsid w:val="00D06C61"/>
    <w:rsid w:val="00D07724"/>
    <w:rsid w:val="00D10F14"/>
    <w:rsid w:val="00D11299"/>
    <w:rsid w:val="00D1188F"/>
    <w:rsid w:val="00D1198D"/>
    <w:rsid w:val="00D119CC"/>
    <w:rsid w:val="00D11A67"/>
    <w:rsid w:val="00D120AE"/>
    <w:rsid w:val="00D12104"/>
    <w:rsid w:val="00D12543"/>
    <w:rsid w:val="00D1282F"/>
    <w:rsid w:val="00D12E56"/>
    <w:rsid w:val="00D12F42"/>
    <w:rsid w:val="00D13266"/>
    <w:rsid w:val="00D13781"/>
    <w:rsid w:val="00D137F0"/>
    <w:rsid w:val="00D13BB2"/>
    <w:rsid w:val="00D13DE2"/>
    <w:rsid w:val="00D14093"/>
    <w:rsid w:val="00D143B1"/>
    <w:rsid w:val="00D14761"/>
    <w:rsid w:val="00D147A7"/>
    <w:rsid w:val="00D15503"/>
    <w:rsid w:val="00D1561D"/>
    <w:rsid w:val="00D15AEE"/>
    <w:rsid w:val="00D16098"/>
    <w:rsid w:val="00D160FE"/>
    <w:rsid w:val="00D16212"/>
    <w:rsid w:val="00D16291"/>
    <w:rsid w:val="00D164E9"/>
    <w:rsid w:val="00D16793"/>
    <w:rsid w:val="00D17321"/>
    <w:rsid w:val="00D17BA4"/>
    <w:rsid w:val="00D205C0"/>
    <w:rsid w:val="00D2062F"/>
    <w:rsid w:val="00D207FA"/>
    <w:rsid w:val="00D20B0B"/>
    <w:rsid w:val="00D20CEA"/>
    <w:rsid w:val="00D2137A"/>
    <w:rsid w:val="00D218C8"/>
    <w:rsid w:val="00D21B1F"/>
    <w:rsid w:val="00D228E2"/>
    <w:rsid w:val="00D2308C"/>
    <w:rsid w:val="00D24126"/>
    <w:rsid w:val="00D244D1"/>
    <w:rsid w:val="00D24555"/>
    <w:rsid w:val="00D24B51"/>
    <w:rsid w:val="00D2508F"/>
    <w:rsid w:val="00D25237"/>
    <w:rsid w:val="00D2523C"/>
    <w:rsid w:val="00D258F4"/>
    <w:rsid w:val="00D25A4D"/>
    <w:rsid w:val="00D25B16"/>
    <w:rsid w:val="00D25BD6"/>
    <w:rsid w:val="00D25DC7"/>
    <w:rsid w:val="00D25E4B"/>
    <w:rsid w:val="00D26344"/>
    <w:rsid w:val="00D26CE4"/>
    <w:rsid w:val="00D270B6"/>
    <w:rsid w:val="00D27239"/>
    <w:rsid w:val="00D27278"/>
    <w:rsid w:val="00D2730B"/>
    <w:rsid w:val="00D27CCC"/>
    <w:rsid w:val="00D3022C"/>
    <w:rsid w:val="00D30758"/>
    <w:rsid w:val="00D3099E"/>
    <w:rsid w:val="00D30B6E"/>
    <w:rsid w:val="00D30C50"/>
    <w:rsid w:val="00D31064"/>
    <w:rsid w:val="00D310ED"/>
    <w:rsid w:val="00D3123E"/>
    <w:rsid w:val="00D318B1"/>
    <w:rsid w:val="00D31F55"/>
    <w:rsid w:val="00D3239B"/>
    <w:rsid w:val="00D33702"/>
    <w:rsid w:val="00D337B2"/>
    <w:rsid w:val="00D34121"/>
    <w:rsid w:val="00D3441A"/>
    <w:rsid w:val="00D34B6D"/>
    <w:rsid w:val="00D34CEF"/>
    <w:rsid w:val="00D35BC0"/>
    <w:rsid w:val="00D35DDE"/>
    <w:rsid w:val="00D35FA6"/>
    <w:rsid w:val="00D364CE"/>
    <w:rsid w:val="00D36838"/>
    <w:rsid w:val="00D36880"/>
    <w:rsid w:val="00D36916"/>
    <w:rsid w:val="00D36C0C"/>
    <w:rsid w:val="00D36CAA"/>
    <w:rsid w:val="00D36D12"/>
    <w:rsid w:val="00D36FB8"/>
    <w:rsid w:val="00D37514"/>
    <w:rsid w:val="00D37D1A"/>
    <w:rsid w:val="00D37F33"/>
    <w:rsid w:val="00D40598"/>
    <w:rsid w:val="00D409DC"/>
    <w:rsid w:val="00D4142C"/>
    <w:rsid w:val="00D42133"/>
    <w:rsid w:val="00D4262A"/>
    <w:rsid w:val="00D428EC"/>
    <w:rsid w:val="00D42AFD"/>
    <w:rsid w:val="00D42CAB"/>
    <w:rsid w:val="00D42D62"/>
    <w:rsid w:val="00D42DA7"/>
    <w:rsid w:val="00D43070"/>
    <w:rsid w:val="00D433CD"/>
    <w:rsid w:val="00D43728"/>
    <w:rsid w:val="00D438F0"/>
    <w:rsid w:val="00D43E12"/>
    <w:rsid w:val="00D44113"/>
    <w:rsid w:val="00D45107"/>
    <w:rsid w:val="00D465D0"/>
    <w:rsid w:val="00D46A51"/>
    <w:rsid w:val="00D46D51"/>
    <w:rsid w:val="00D46EA7"/>
    <w:rsid w:val="00D47170"/>
    <w:rsid w:val="00D47456"/>
    <w:rsid w:val="00D47E8A"/>
    <w:rsid w:val="00D50178"/>
    <w:rsid w:val="00D5066C"/>
    <w:rsid w:val="00D50AC6"/>
    <w:rsid w:val="00D50CC6"/>
    <w:rsid w:val="00D50CEE"/>
    <w:rsid w:val="00D50F19"/>
    <w:rsid w:val="00D510D1"/>
    <w:rsid w:val="00D514BC"/>
    <w:rsid w:val="00D5187B"/>
    <w:rsid w:val="00D51BB9"/>
    <w:rsid w:val="00D5201C"/>
    <w:rsid w:val="00D522CD"/>
    <w:rsid w:val="00D5244F"/>
    <w:rsid w:val="00D5262D"/>
    <w:rsid w:val="00D53034"/>
    <w:rsid w:val="00D5342E"/>
    <w:rsid w:val="00D5386B"/>
    <w:rsid w:val="00D53B65"/>
    <w:rsid w:val="00D54B20"/>
    <w:rsid w:val="00D54D08"/>
    <w:rsid w:val="00D54D61"/>
    <w:rsid w:val="00D554F6"/>
    <w:rsid w:val="00D55865"/>
    <w:rsid w:val="00D55870"/>
    <w:rsid w:val="00D55975"/>
    <w:rsid w:val="00D5645B"/>
    <w:rsid w:val="00D56AD6"/>
    <w:rsid w:val="00D56D16"/>
    <w:rsid w:val="00D5708F"/>
    <w:rsid w:val="00D57218"/>
    <w:rsid w:val="00D57DAD"/>
    <w:rsid w:val="00D57ECA"/>
    <w:rsid w:val="00D57EFF"/>
    <w:rsid w:val="00D60377"/>
    <w:rsid w:val="00D6091A"/>
    <w:rsid w:val="00D60E79"/>
    <w:rsid w:val="00D610D3"/>
    <w:rsid w:val="00D610F8"/>
    <w:rsid w:val="00D6110C"/>
    <w:rsid w:val="00D61965"/>
    <w:rsid w:val="00D61BCA"/>
    <w:rsid w:val="00D63DD5"/>
    <w:rsid w:val="00D64769"/>
    <w:rsid w:val="00D649F3"/>
    <w:rsid w:val="00D64A85"/>
    <w:rsid w:val="00D64CCA"/>
    <w:rsid w:val="00D6514C"/>
    <w:rsid w:val="00D6524D"/>
    <w:rsid w:val="00D656F5"/>
    <w:rsid w:val="00D6592A"/>
    <w:rsid w:val="00D65991"/>
    <w:rsid w:val="00D65FBC"/>
    <w:rsid w:val="00D66201"/>
    <w:rsid w:val="00D66298"/>
    <w:rsid w:val="00D663B7"/>
    <w:rsid w:val="00D66C52"/>
    <w:rsid w:val="00D66DCF"/>
    <w:rsid w:val="00D67AE1"/>
    <w:rsid w:val="00D70840"/>
    <w:rsid w:val="00D708A5"/>
    <w:rsid w:val="00D70BF5"/>
    <w:rsid w:val="00D71636"/>
    <w:rsid w:val="00D7180A"/>
    <w:rsid w:val="00D7261E"/>
    <w:rsid w:val="00D72B22"/>
    <w:rsid w:val="00D7315B"/>
    <w:rsid w:val="00D73581"/>
    <w:rsid w:val="00D73D2D"/>
    <w:rsid w:val="00D745D6"/>
    <w:rsid w:val="00D7490F"/>
    <w:rsid w:val="00D74DB8"/>
    <w:rsid w:val="00D750A2"/>
    <w:rsid w:val="00D755A0"/>
    <w:rsid w:val="00D75A29"/>
    <w:rsid w:val="00D75AD3"/>
    <w:rsid w:val="00D7624E"/>
    <w:rsid w:val="00D76294"/>
    <w:rsid w:val="00D76297"/>
    <w:rsid w:val="00D762B8"/>
    <w:rsid w:val="00D764D8"/>
    <w:rsid w:val="00D76EF3"/>
    <w:rsid w:val="00D7722D"/>
    <w:rsid w:val="00D775C0"/>
    <w:rsid w:val="00D775ED"/>
    <w:rsid w:val="00D7780C"/>
    <w:rsid w:val="00D803B3"/>
    <w:rsid w:val="00D809AA"/>
    <w:rsid w:val="00D8104F"/>
    <w:rsid w:val="00D8161B"/>
    <w:rsid w:val="00D81E50"/>
    <w:rsid w:val="00D8290D"/>
    <w:rsid w:val="00D82925"/>
    <w:rsid w:val="00D835F4"/>
    <w:rsid w:val="00D8393E"/>
    <w:rsid w:val="00D84B5E"/>
    <w:rsid w:val="00D85111"/>
    <w:rsid w:val="00D85848"/>
    <w:rsid w:val="00D85BAC"/>
    <w:rsid w:val="00D85E13"/>
    <w:rsid w:val="00D85F0A"/>
    <w:rsid w:val="00D863F0"/>
    <w:rsid w:val="00D86585"/>
    <w:rsid w:val="00D86782"/>
    <w:rsid w:val="00D8698D"/>
    <w:rsid w:val="00D86B9F"/>
    <w:rsid w:val="00D86C05"/>
    <w:rsid w:val="00D8734C"/>
    <w:rsid w:val="00D876C5"/>
    <w:rsid w:val="00D87B76"/>
    <w:rsid w:val="00D9126A"/>
    <w:rsid w:val="00D91313"/>
    <w:rsid w:val="00D917A6"/>
    <w:rsid w:val="00D91B97"/>
    <w:rsid w:val="00D91F9C"/>
    <w:rsid w:val="00D92363"/>
    <w:rsid w:val="00D9248D"/>
    <w:rsid w:val="00D92B16"/>
    <w:rsid w:val="00D934BF"/>
    <w:rsid w:val="00D937C4"/>
    <w:rsid w:val="00D94284"/>
    <w:rsid w:val="00D94495"/>
    <w:rsid w:val="00D949A2"/>
    <w:rsid w:val="00D950C0"/>
    <w:rsid w:val="00D95529"/>
    <w:rsid w:val="00D95728"/>
    <w:rsid w:val="00D95AC5"/>
    <w:rsid w:val="00D95C5D"/>
    <w:rsid w:val="00D95D04"/>
    <w:rsid w:val="00D95D6E"/>
    <w:rsid w:val="00D95F7D"/>
    <w:rsid w:val="00D961DF"/>
    <w:rsid w:val="00D969B5"/>
    <w:rsid w:val="00D96A4A"/>
    <w:rsid w:val="00D96E55"/>
    <w:rsid w:val="00D96F34"/>
    <w:rsid w:val="00D97488"/>
    <w:rsid w:val="00D976FE"/>
    <w:rsid w:val="00D977D2"/>
    <w:rsid w:val="00D97D15"/>
    <w:rsid w:val="00D97ECC"/>
    <w:rsid w:val="00DA074C"/>
    <w:rsid w:val="00DA0DC5"/>
    <w:rsid w:val="00DA1DF7"/>
    <w:rsid w:val="00DA1FAF"/>
    <w:rsid w:val="00DA23D4"/>
    <w:rsid w:val="00DA26BD"/>
    <w:rsid w:val="00DA28CE"/>
    <w:rsid w:val="00DA2977"/>
    <w:rsid w:val="00DA2B72"/>
    <w:rsid w:val="00DA2EE3"/>
    <w:rsid w:val="00DA460B"/>
    <w:rsid w:val="00DA4B73"/>
    <w:rsid w:val="00DA4FCA"/>
    <w:rsid w:val="00DA56D3"/>
    <w:rsid w:val="00DA5AD2"/>
    <w:rsid w:val="00DA6636"/>
    <w:rsid w:val="00DA6643"/>
    <w:rsid w:val="00DA6645"/>
    <w:rsid w:val="00DA6786"/>
    <w:rsid w:val="00DA6988"/>
    <w:rsid w:val="00DA7740"/>
    <w:rsid w:val="00DA7853"/>
    <w:rsid w:val="00DA7F73"/>
    <w:rsid w:val="00DB0A37"/>
    <w:rsid w:val="00DB0C21"/>
    <w:rsid w:val="00DB0D19"/>
    <w:rsid w:val="00DB1292"/>
    <w:rsid w:val="00DB1414"/>
    <w:rsid w:val="00DB1C9B"/>
    <w:rsid w:val="00DB1CD5"/>
    <w:rsid w:val="00DB22F6"/>
    <w:rsid w:val="00DB24FD"/>
    <w:rsid w:val="00DB2846"/>
    <w:rsid w:val="00DB28FB"/>
    <w:rsid w:val="00DB2A4E"/>
    <w:rsid w:val="00DB2CC8"/>
    <w:rsid w:val="00DB335E"/>
    <w:rsid w:val="00DB3701"/>
    <w:rsid w:val="00DB3724"/>
    <w:rsid w:val="00DB3C64"/>
    <w:rsid w:val="00DB48B6"/>
    <w:rsid w:val="00DB4C1C"/>
    <w:rsid w:val="00DB514E"/>
    <w:rsid w:val="00DB5266"/>
    <w:rsid w:val="00DB5513"/>
    <w:rsid w:val="00DB56B4"/>
    <w:rsid w:val="00DB599F"/>
    <w:rsid w:val="00DB59DD"/>
    <w:rsid w:val="00DB5D77"/>
    <w:rsid w:val="00DB631F"/>
    <w:rsid w:val="00DB6A53"/>
    <w:rsid w:val="00DB7100"/>
    <w:rsid w:val="00DB778E"/>
    <w:rsid w:val="00DB7A7A"/>
    <w:rsid w:val="00DB7E6C"/>
    <w:rsid w:val="00DC01ED"/>
    <w:rsid w:val="00DC0AA1"/>
    <w:rsid w:val="00DC1421"/>
    <w:rsid w:val="00DC161F"/>
    <w:rsid w:val="00DC1AFB"/>
    <w:rsid w:val="00DC1B94"/>
    <w:rsid w:val="00DC21D9"/>
    <w:rsid w:val="00DC2232"/>
    <w:rsid w:val="00DC2296"/>
    <w:rsid w:val="00DC24E4"/>
    <w:rsid w:val="00DC2B36"/>
    <w:rsid w:val="00DC3390"/>
    <w:rsid w:val="00DC392D"/>
    <w:rsid w:val="00DC3D27"/>
    <w:rsid w:val="00DC3D2C"/>
    <w:rsid w:val="00DC421B"/>
    <w:rsid w:val="00DC4441"/>
    <w:rsid w:val="00DC4652"/>
    <w:rsid w:val="00DC46A0"/>
    <w:rsid w:val="00DC4840"/>
    <w:rsid w:val="00DC4A5B"/>
    <w:rsid w:val="00DC4B49"/>
    <w:rsid w:val="00DC4D7F"/>
    <w:rsid w:val="00DC5488"/>
    <w:rsid w:val="00DC5883"/>
    <w:rsid w:val="00DC5CFE"/>
    <w:rsid w:val="00DC5EA0"/>
    <w:rsid w:val="00DC7023"/>
    <w:rsid w:val="00DC758C"/>
    <w:rsid w:val="00DC7EF4"/>
    <w:rsid w:val="00DC7F57"/>
    <w:rsid w:val="00DC7F7A"/>
    <w:rsid w:val="00DD0EEE"/>
    <w:rsid w:val="00DD1048"/>
    <w:rsid w:val="00DD1208"/>
    <w:rsid w:val="00DD15C5"/>
    <w:rsid w:val="00DD16A0"/>
    <w:rsid w:val="00DD1B65"/>
    <w:rsid w:val="00DD1CDB"/>
    <w:rsid w:val="00DD20C8"/>
    <w:rsid w:val="00DD2AE4"/>
    <w:rsid w:val="00DD2D59"/>
    <w:rsid w:val="00DD3146"/>
    <w:rsid w:val="00DD393B"/>
    <w:rsid w:val="00DD3D90"/>
    <w:rsid w:val="00DD3F35"/>
    <w:rsid w:val="00DD3FF5"/>
    <w:rsid w:val="00DD4062"/>
    <w:rsid w:val="00DD4440"/>
    <w:rsid w:val="00DD4D3A"/>
    <w:rsid w:val="00DD53D5"/>
    <w:rsid w:val="00DD5507"/>
    <w:rsid w:val="00DD5A66"/>
    <w:rsid w:val="00DD62E6"/>
    <w:rsid w:val="00DD6736"/>
    <w:rsid w:val="00DD69B6"/>
    <w:rsid w:val="00DD6EA9"/>
    <w:rsid w:val="00DD74F7"/>
    <w:rsid w:val="00DD7A93"/>
    <w:rsid w:val="00DE01C9"/>
    <w:rsid w:val="00DE06BE"/>
    <w:rsid w:val="00DE07D2"/>
    <w:rsid w:val="00DE1194"/>
    <w:rsid w:val="00DE18C4"/>
    <w:rsid w:val="00DE271F"/>
    <w:rsid w:val="00DE2A20"/>
    <w:rsid w:val="00DE30C8"/>
    <w:rsid w:val="00DE3749"/>
    <w:rsid w:val="00DE3763"/>
    <w:rsid w:val="00DE3819"/>
    <w:rsid w:val="00DE4865"/>
    <w:rsid w:val="00DE4F43"/>
    <w:rsid w:val="00DE4FDB"/>
    <w:rsid w:val="00DE54B2"/>
    <w:rsid w:val="00DE5B24"/>
    <w:rsid w:val="00DE5EEB"/>
    <w:rsid w:val="00DE6104"/>
    <w:rsid w:val="00DE69EE"/>
    <w:rsid w:val="00DE6C8A"/>
    <w:rsid w:val="00DE6DEE"/>
    <w:rsid w:val="00DE7087"/>
    <w:rsid w:val="00DE73B9"/>
    <w:rsid w:val="00DE7447"/>
    <w:rsid w:val="00DE74BD"/>
    <w:rsid w:val="00DF1757"/>
    <w:rsid w:val="00DF26A3"/>
    <w:rsid w:val="00DF26F7"/>
    <w:rsid w:val="00DF2A7F"/>
    <w:rsid w:val="00DF2C53"/>
    <w:rsid w:val="00DF2EC6"/>
    <w:rsid w:val="00DF33E9"/>
    <w:rsid w:val="00DF3664"/>
    <w:rsid w:val="00DF3FBD"/>
    <w:rsid w:val="00DF4035"/>
    <w:rsid w:val="00DF43BF"/>
    <w:rsid w:val="00DF44F3"/>
    <w:rsid w:val="00DF4EB3"/>
    <w:rsid w:val="00DF5026"/>
    <w:rsid w:val="00DF512F"/>
    <w:rsid w:val="00DF5223"/>
    <w:rsid w:val="00DF5422"/>
    <w:rsid w:val="00DF5457"/>
    <w:rsid w:val="00DF5913"/>
    <w:rsid w:val="00DF6826"/>
    <w:rsid w:val="00DF689B"/>
    <w:rsid w:val="00DF695E"/>
    <w:rsid w:val="00DF69F6"/>
    <w:rsid w:val="00DF71D9"/>
    <w:rsid w:val="00DF7316"/>
    <w:rsid w:val="00DF748D"/>
    <w:rsid w:val="00DF7494"/>
    <w:rsid w:val="00DF7588"/>
    <w:rsid w:val="00DF767E"/>
    <w:rsid w:val="00DF774F"/>
    <w:rsid w:val="00DF7E50"/>
    <w:rsid w:val="00E00999"/>
    <w:rsid w:val="00E00CAD"/>
    <w:rsid w:val="00E00F7B"/>
    <w:rsid w:val="00E01059"/>
    <w:rsid w:val="00E0135E"/>
    <w:rsid w:val="00E01478"/>
    <w:rsid w:val="00E01F8F"/>
    <w:rsid w:val="00E02147"/>
    <w:rsid w:val="00E026C3"/>
    <w:rsid w:val="00E029D3"/>
    <w:rsid w:val="00E02BA0"/>
    <w:rsid w:val="00E02CBC"/>
    <w:rsid w:val="00E0315F"/>
    <w:rsid w:val="00E031C3"/>
    <w:rsid w:val="00E03A25"/>
    <w:rsid w:val="00E03AAC"/>
    <w:rsid w:val="00E03AAE"/>
    <w:rsid w:val="00E03D7E"/>
    <w:rsid w:val="00E03F40"/>
    <w:rsid w:val="00E04A48"/>
    <w:rsid w:val="00E04F4C"/>
    <w:rsid w:val="00E056E5"/>
    <w:rsid w:val="00E05832"/>
    <w:rsid w:val="00E059C2"/>
    <w:rsid w:val="00E05A4B"/>
    <w:rsid w:val="00E065FF"/>
    <w:rsid w:val="00E0669C"/>
    <w:rsid w:val="00E06F54"/>
    <w:rsid w:val="00E0728B"/>
    <w:rsid w:val="00E0747D"/>
    <w:rsid w:val="00E076F5"/>
    <w:rsid w:val="00E07BF1"/>
    <w:rsid w:val="00E07C46"/>
    <w:rsid w:val="00E07F79"/>
    <w:rsid w:val="00E10233"/>
    <w:rsid w:val="00E10518"/>
    <w:rsid w:val="00E10FB3"/>
    <w:rsid w:val="00E11055"/>
    <w:rsid w:val="00E11C17"/>
    <w:rsid w:val="00E11C69"/>
    <w:rsid w:val="00E11E47"/>
    <w:rsid w:val="00E129D4"/>
    <w:rsid w:val="00E12FC3"/>
    <w:rsid w:val="00E1327D"/>
    <w:rsid w:val="00E1349B"/>
    <w:rsid w:val="00E1448E"/>
    <w:rsid w:val="00E1485F"/>
    <w:rsid w:val="00E1496B"/>
    <w:rsid w:val="00E14B60"/>
    <w:rsid w:val="00E14B92"/>
    <w:rsid w:val="00E15473"/>
    <w:rsid w:val="00E15718"/>
    <w:rsid w:val="00E15AC5"/>
    <w:rsid w:val="00E15C41"/>
    <w:rsid w:val="00E15D2C"/>
    <w:rsid w:val="00E165C1"/>
    <w:rsid w:val="00E16F3B"/>
    <w:rsid w:val="00E16FE2"/>
    <w:rsid w:val="00E170C4"/>
    <w:rsid w:val="00E17CD7"/>
    <w:rsid w:val="00E20536"/>
    <w:rsid w:val="00E20851"/>
    <w:rsid w:val="00E208A1"/>
    <w:rsid w:val="00E215F4"/>
    <w:rsid w:val="00E21D08"/>
    <w:rsid w:val="00E21E20"/>
    <w:rsid w:val="00E2204C"/>
    <w:rsid w:val="00E2231E"/>
    <w:rsid w:val="00E22AD5"/>
    <w:rsid w:val="00E2332B"/>
    <w:rsid w:val="00E233D4"/>
    <w:rsid w:val="00E234A2"/>
    <w:rsid w:val="00E23EF2"/>
    <w:rsid w:val="00E240B9"/>
    <w:rsid w:val="00E24154"/>
    <w:rsid w:val="00E2418F"/>
    <w:rsid w:val="00E2422C"/>
    <w:rsid w:val="00E24703"/>
    <w:rsid w:val="00E24ACC"/>
    <w:rsid w:val="00E24DB5"/>
    <w:rsid w:val="00E26184"/>
    <w:rsid w:val="00E2622A"/>
    <w:rsid w:val="00E263D4"/>
    <w:rsid w:val="00E26C13"/>
    <w:rsid w:val="00E27611"/>
    <w:rsid w:val="00E27A8F"/>
    <w:rsid w:val="00E27BC0"/>
    <w:rsid w:val="00E27C80"/>
    <w:rsid w:val="00E27D4E"/>
    <w:rsid w:val="00E27E5A"/>
    <w:rsid w:val="00E3070C"/>
    <w:rsid w:val="00E3081A"/>
    <w:rsid w:val="00E30ABB"/>
    <w:rsid w:val="00E30D42"/>
    <w:rsid w:val="00E311B4"/>
    <w:rsid w:val="00E31779"/>
    <w:rsid w:val="00E319F3"/>
    <w:rsid w:val="00E31AE1"/>
    <w:rsid w:val="00E31B92"/>
    <w:rsid w:val="00E3217A"/>
    <w:rsid w:val="00E32563"/>
    <w:rsid w:val="00E32613"/>
    <w:rsid w:val="00E3261E"/>
    <w:rsid w:val="00E32C1E"/>
    <w:rsid w:val="00E330EE"/>
    <w:rsid w:val="00E3366B"/>
    <w:rsid w:val="00E33FB7"/>
    <w:rsid w:val="00E34134"/>
    <w:rsid w:val="00E343B8"/>
    <w:rsid w:val="00E3450C"/>
    <w:rsid w:val="00E34CFE"/>
    <w:rsid w:val="00E3514F"/>
    <w:rsid w:val="00E355B8"/>
    <w:rsid w:val="00E35D1E"/>
    <w:rsid w:val="00E35ED5"/>
    <w:rsid w:val="00E36656"/>
    <w:rsid w:val="00E3699D"/>
    <w:rsid w:val="00E3727A"/>
    <w:rsid w:val="00E3765B"/>
    <w:rsid w:val="00E37B0E"/>
    <w:rsid w:val="00E40307"/>
    <w:rsid w:val="00E403E2"/>
    <w:rsid w:val="00E40758"/>
    <w:rsid w:val="00E40ACA"/>
    <w:rsid w:val="00E41479"/>
    <w:rsid w:val="00E41584"/>
    <w:rsid w:val="00E41989"/>
    <w:rsid w:val="00E42151"/>
    <w:rsid w:val="00E42168"/>
    <w:rsid w:val="00E42467"/>
    <w:rsid w:val="00E42D7E"/>
    <w:rsid w:val="00E431EA"/>
    <w:rsid w:val="00E4390F"/>
    <w:rsid w:val="00E43C83"/>
    <w:rsid w:val="00E43DC9"/>
    <w:rsid w:val="00E445CF"/>
    <w:rsid w:val="00E44766"/>
    <w:rsid w:val="00E44801"/>
    <w:rsid w:val="00E44DD4"/>
    <w:rsid w:val="00E44FC6"/>
    <w:rsid w:val="00E45E37"/>
    <w:rsid w:val="00E4617A"/>
    <w:rsid w:val="00E46A73"/>
    <w:rsid w:val="00E47261"/>
    <w:rsid w:val="00E47CE4"/>
    <w:rsid w:val="00E47D8E"/>
    <w:rsid w:val="00E5046D"/>
    <w:rsid w:val="00E504B3"/>
    <w:rsid w:val="00E50620"/>
    <w:rsid w:val="00E511A0"/>
    <w:rsid w:val="00E513F5"/>
    <w:rsid w:val="00E515E6"/>
    <w:rsid w:val="00E517E4"/>
    <w:rsid w:val="00E51A54"/>
    <w:rsid w:val="00E51AD8"/>
    <w:rsid w:val="00E51AEE"/>
    <w:rsid w:val="00E51DA0"/>
    <w:rsid w:val="00E51E14"/>
    <w:rsid w:val="00E52115"/>
    <w:rsid w:val="00E5233F"/>
    <w:rsid w:val="00E52546"/>
    <w:rsid w:val="00E52C30"/>
    <w:rsid w:val="00E52D99"/>
    <w:rsid w:val="00E537EA"/>
    <w:rsid w:val="00E53D65"/>
    <w:rsid w:val="00E53DAF"/>
    <w:rsid w:val="00E53F2A"/>
    <w:rsid w:val="00E54380"/>
    <w:rsid w:val="00E54417"/>
    <w:rsid w:val="00E5458F"/>
    <w:rsid w:val="00E545F9"/>
    <w:rsid w:val="00E549A0"/>
    <w:rsid w:val="00E55309"/>
    <w:rsid w:val="00E5549F"/>
    <w:rsid w:val="00E5594E"/>
    <w:rsid w:val="00E55F6A"/>
    <w:rsid w:val="00E55FF3"/>
    <w:rsid w:val="00E56377"/>
    <w:rsid w:val="00E565E8"/>
    <w:rsid w:val="00E56AB8"/>
    <w:rsid w:val="00E56E81"/>
    <w:rsid w:val="00E57199"/>
    <w:rsid w:val="00E57D8D"/>
    <w:rsid w:val="00E60916"/>
    <w:rsid w:val="00E60A19"/>
    <w:rsid w:val="00E612DC"/>
    <w:rsid w:val="00E612ED"/>
    <w:rsid w:val="00E614A1"/>
    <w:rsid w:val="00E6197C"/>
    <w:rsid w:val="00E61D5B"/>
    <w:rsid w:val="00E620C3"/>
    <w:rsid w:val="00E62582"/>
    <w:rsid w:val="00E62B0F"/>
    <w:rsid w:val="00E62C39"/>
    <w:rsid w:val="00E62ECC"/>
    <w:rsid w:val="00E63A64"/>
    <w:rsid w:val="00E63EC0"/>
    <w:rsid w:val="00E6426E"/>
    <w:rsid w:val="00E6431A"/>
    <w:rsid w:val="00E643B7"/>
    <w:rsid w:val="00E649AA"/>
    <w:rsid w:val="00E65853"/>
    <w:rsid w:val="00E65CD6"/>
    <w:rsid w:val="00E65D6C"/>
    <w:rsid w:val="00E65E0F"/>
    <w:rsid w:val="00E66295"/>
    <w:rsid w:val="00E6659A"/>
    <w:rsid w:val="00E6659D"/>
    <w:rsid w:val="00E66AE1"/>
    <w:rsid w:val="00E67483"/>
    <w:rsid w:val="00E67EE6"/>
    <w:rsid w:val="00E70344"/>
    <w:rsid w:val="00E7036F"/>
    <w:rsid w:val="00E70757"/>
    <w:rsid w:val="00E7177F"/>
    <w:rsid w:val="00E71D87"/>
    <w:rsid w:val="00E72387"/>
    <w:rsid w:val="00E725BE"/>
    <w:rsid w:val="00E7260F"/>
    <w:rsid w:val="00E7273E"/>
    <w:rsid w:val="00E727A0"/>
    <w:rsid w:val="00E72C3C"/>
    <w:rsid w:val="00E737EA"/>
    <w:rsid w:val="00E73C34"/>
    <w:rsid w:val="00E73EC1"/>
    <w:rsid w:val="00E74883"/>
    <w:rsid w:val="00E74A17"/>
    <w:rsid w:val="00E74ED6"/>
    <w:rsid w:val="00E75688"/>
    <w:rsid w:val="00E75E78"/>
    <w:rsid w:val="00E75EB2"/>
    <w:rsid w:val="00E76C16"/>
    <w:rsid w:val="00E76D5B"/>
    <w:rsid w:val="00E777DF"/>
    <w:rsid w:val="00E8000A"/>
    <w:rsid w:val="00E8006D"/>
    <w:rsid w:val="00E80251"/>
    <w:rsid w:val="00E80A7E"/>
    <w:rsid w:val="00E80E82"/>
    <w:rsid w:val="00E813CF"/>
    <w:rsid w:val="00E8141F"/>
    <w:rsid w:val="00E815F7"/>
    <w:rsid w:val="00E81947"/>
    <w:rsid w:val="00E81A6F"/>
    <w:rsid w:val="00E81B35"/>
    <w:rsid w:val="00E82130"/>
    <w:rsid w:val="00E82BE0"/>
    <w:rsid w:val="00E83158"/>
    <w:rsid w:val="00E8323E"/>
    <w:rsid w:val="00E833B8"/>
    <w:rsid w:val="00E83464"/>
    <w:rsid w:val="00E834AD"/>
    <w:rsid w:val="00E83520"/>
    <w:rsid w:val="00E83909"/>
    <w:rsid w:val="00E84DF4"/>
    <w:rsid w:val="00E84F23"/>
    <w:rsid w:val="00E8535F"/>
    <w:rsid w:val="00E8572B"/>
    <w:rsid w:val="00E86028"/>
    <w:rsid w:val="00E8644B"/>
    <w:rsid w:val="00E8652E"/>
    <w:rsid w:val="00E871B2"/>
    <w:rsid w:val="00E872DF"/>
    <w:rsid w:val="00E87454"/>
    <w:rsid w:val="00E87A83"/>
    <w:rsid w:val="00E87ADC"/>
    <w:rsid w:val="00E87F07"/>
    <w:rsid w:val="00E905F3"/>
    <w:rsid w:val="00E909EA"/>
    <w:rsid w:val="00E90A45"/>
    <w:rsid w:val="00E90E06"/>
    <w:rsid w:val="00E910EE"/>
    <w:rsid w:val="00E91644"/>
    <w:rsid w:val="00E92720"/>
    <w:rsid w:val="00E932E5"/>
    <w:rsid w:val="00E935A4"/>
    <w:rsid w:val="00E9363A"/>
    <w:rsid w:val="00E936F7"/>
    <w:rsid w:val="00E9383E"/>
    <w:rsid w:val="00E93883"/>
    <w:rsid w:val="00E93C73"/>
    <w:rsid w:val="00E93E1A"/>
    <w:rsid w:val="00E945EB"/>
    <w:rsid w:val="00E95A39"/>
    <w:rsid w:val="00E95AEB"/>
    <w:rsid w:val="00E969CE"/>
    <w:rsid w:val="00E970E0"/>
    <w:rsid w:val="00E975C8"/>
    <w:rsid w:val="00E97608"/>
    <w:rsid w:val="00EA0CE4"/>
    <w:rsid w:val="00EA1274"/>
    <w:rsid w:val="00EA13D5"/>
    <w:rsid w:val="00EA17AF"/>
    <w:rsid w:val="00EA185B"/>
    <w:rsid w:val="00EA21CA"/>
    <w:rsid w:val="00EA24DE"/>
    <w:rsid w:val="00EA26F8"/>
    <w:rsid w:val="00EA2F20"/>
    <w:rsid w:val="00EA312D"/>
    <w:rsid w:val="00EA318A"/>
    <w:rsid w:val="00EA33DC"/>
    <w:rsid w:val="00EA3979"/>
    <w:rsid w:val="00EA3B67"/>
    <w:rsid w:val="00EA4115"/>
    <w:rsid w:val="00EA451F"/>
    <w:rsid w:val="00EA46DD"/>
    <w:rsid w:val="00EA47B3"/>
    <w:rsid w:val="00EA4EC8"/>
    <w:rsid w:val="00EA517E"/>
    <w:rsid w:val="00EA52D5"/>
    <w:rsid w:val="00EA55E6"/>
    <w:rsid w:val="00EA5CAD"/>
    <w:rsid w:val="00EA655F"/>
    <w:rsid w:val="00EA6C35"/>
    <w:rsid w:val="00EA6CB9"/>
    <w:rsid w:val="00EA70AD"/>
    <w:rsid w:val="00EA7941"/>
    <w:rsid w:val="00EA795F"/>
    <w:rsid w:val="00EA7C64"/>
    <w:rsid w:val="00EB0034"/>
    <w:rsid w:val="00EB0B9A"/>
    <w:rsid w:val="00EB15D8"/>
    <w:rsid w:val="00EB18EE"/>
    <w:rsid w:val="00EB1AAC"/>
    <w:rsid w:val="00EB1B37"/>
    <w:rsid w:val="00EB250F"/>
    <w:rsid w:val="00EB27D7"/>
    <w:rsid w:val="00EB29F3"/>
    <w:rsid w:val="00EB3135"/>
    <w:rsid w:val="00EB3C60"/>
    <w:rsid w:val="00EB3CB6"/>
    <w:rsid w:val="00EB3DDA"/>
    <w:rsid w:val="00EB3E8C"/>
    <w:rsid w:val="00EB3F65"/>
    <w:rsid w:val="00EB425E"/>
    <w:rsid w:val="00EB4297"/>
    <w:rsid w:val="00EB4626"/>
    <w:rsid w:val="00EB50C3"/>
    <w:rsid w:val="00EB550E"/>
    <w:rsid w:val="00EB576F"/>
    <w:rsid w:val="00EB5ED9"/>
    <w:rsid w:val="00EB62C3"/>
    <w:rsid w:val="00EB64C8"/>
    <w:rsid w:val="00EB683E"/>
    <w:rsid w:val="00EB692A"/>
    <w:rsid w:val="00EB6B3A"/>
    <w:rsid w:val="00EB6D5B"/>
    <w:rsid w:val="00EB6DD8"/>
    <w:rsid w:val="00EB74E1"/>
    <w:rsid w:val="00EB7D5B"/>
    <w:rsid w:val="00EB7E8F"/>
    <w:rsid w:val="00EC00C6"/>
    <w:rsid w:val="00EC051B"/>
    <w:rsid w:val="00EC0634"/>
    <w:rsid w:val="00EC12CB"/>
    <w:rsid w:val="00EC1304"/>
    <w:rsid w:val="00EC1DC9"/>
    <w:rsid w:val="00EC25CC"/>
    <w:rsid w:val="00EC30C7"/>
    <w:rsid w:val="00EC3304"/>
    <w:rsid w:val="00EC33CA"/>
    <w:rsid w:val="00EC3B73"/>
    <w:rsid w:val="00EC44E9"/>
    <w:rsid w:val="00EC4709"/>
    <w:rsid w:val="00EC4EE5"/>
    <w:rsid w:val="00EC50B8"/>
    <w:rsid w:val="00EC55AD"/>
    <w:rsid w:val="00EC5A81"/>
    <w:rsid w:val="00EC679A"/>
    <w:rsid w:val="00EC69D0"/>
    <w:rsid w:val="00EC6D35"/>
    <w:rsid w:val="00EC70CF"/>
    <w:rsid w:val="00EC72A9"/>
    <w:rsid w:val="00EC74AC"/>
    <w:rsid w:val="00EC75D2"/>
    <w:rsid w:val="00EC760C"/>
    <w:rsid w:val="00ED072B"/>
    <w:rsid w:val="00ED073C"/>
    <w:rsid w:val="00ED0BBD"/>
    <w:rsid w:val="00ED0F9B"/>
    <w:rsid w:val="00ED150B"/>
    <w:rsid w:val="00ED1510"/>
    <w:rsid w:val="00ED1B4E"/>
    <w:rsid w:val="00ED1DAD"/>
    <w:rsid w:val="00ED3165"/>
    <w:rsid w:val="00ED3379"/>
    <w:rsid w:val="00ED3EE5"/>
    <w:rsid w:val="00ED4097"/>
    <w:rsid w:val="00ED48C0"/>
    <w:rsid w:val="00ED4EF4"/>
    <w:rsid w:val="00ED537C"/>
    <w:rsid w:val="00ED5555"/>
    <w:rsid w:val="00ED57DC"/>
    <w:rsid w:val="00ED58A8"/>
    <w:rsid w:val="00ED5E6A"/>
    <w:rsid w:val="00ED63DC"/>
    <w:rsid w:val="00ED660A"/>
    <w:rsid w:val="00ED67E8"/>
    <w:rsid w:val="00ED692C"/>
    <w:rsid w:val="00ED6A3F"/>
    <w:rsid w:val="00ED6B15"/>
    <w:rsid w:val="00ED6B1A"/>
    <w:rsid w:val="00ED6FB7"/>
    <w:rsid w:val="00ED7061"/>
    <w:rsid w:val="00ED70D3"/>
    <w:rsid w:val="00ED72E9"/>
    <w:rsid w:val="00ED7807"/>
    <w:rsid w:val="00ED7873"/>
    <w:rsid w:val="00ED7FAC"/>
    <w:rsid w:val="00EE012E"/>
    <w:rsid w:val="00EE042A"/>
    <w:rsid w:val="00EE0A5C"/>
    <w:rsid w:val="00EE135C"/>
    <w:rsid w:val="00EE15A9"/>
    <w:rsid w:val="00EE1705"/>
    <w:rsid w:val="00EE1930"/>
    <w:rsid w:val="00EE1C07"/>
    <w:rsid w:val="00EE2841"/>
    <w:rsid w:val="00EE29A9"/>
    <w:rsid w:val="00EE2B0B"/>
    <w:rsid w:val="00EE2E65"/>
    <w:rsid w:val="00EE358E"/>
    <w:rsid w:val="00EE3B79"/>
    <w:rsid w:val="00EE3C2C"/>
    <w:rsid w:val="00EE45EB"/>
    <w:rsid w:val="00EE4923"/>
    <w:rsid w:val="00EE502B"/>
    <w:rsid w:val="00EE511D"/>
    <w:rsid w:val="00EE5306"/>
    <w:rsid w:val="00EE55A7"/>
    <w:rsid w:val="00EE562B"/>
    <w:rsid w:val="00EE592B"/>
    <w:rsid w:val="00EE5DC8"/>
    <w:rsid w:val="00EE5FEC"/>
    <w:rsid w:val="00EE62CE"/>
    <w:rsid w:val="00EE62FA"/>
    <w:rsid w:val="00EE6481"/>
    <w:rsid w:val="00EE679A"/>
    <w:rsid w:val="00EE67ED"/>
    <w:rsid w:val="00EE6991"/>
    <w:rsid w:val="00EE6A89"/>
    <w:rsid w:val="00EE6EC5"/>
    <w:rsid w:val="00EE7042"/>
    <w:rsid w:val="00EE70A5"/>
    <w:rsid w:val="00EE7E0E"/>
    <w:rsid w:val="00EE7EDB"/>
    <w:rsid w:val="00EF005D"/>
    <w:rsid w:val="00EF07AB"/>
    <w:rsid w:val="00EF0B18"/>
    <w:rsid w:val="00EF0F40"/>
    <w:rsid w:val="00EF1A12"/>
    <w:rsid w:val="00EF1A23"/>
    <w:rsid w:val="00EF1B11"/>
    <w:rsid w:val="00EF1DEE"/>
    <w:rsid w:val="00EF2069"/>
    <w:rsid w:val="00EF2562"/>
    <w:rsid w:val="00EF280D"/>
    <w:rsid w:val="00EF2B5D"/>
    <w:rsid w:val="00EF2B97"/>
    <w:rsid w:val="00EF2D6C"/>
    <w:rsid w:val="00EF309E"/>
    <w:rsid w:val="00EF33D3"/>
    <w:rsid w:val="00EF3D6B"/>
    <w:rsid w:val="00EF402A"/>
    <w:rsid w:val="00EF43E4"/>
    <w:rsid w:val="00EF4571"/>
    <w:rsid w:val="00EF45EE"/>
    <w:rsid w:val="00EF4EFF"/>
    <w:rsid w:val="00EF56E6"/>
    <w:rsid w:val="00EF5D1E"/>
    <w:rsid w:val="00EF5E88"/>
    <w:rsid w:val="00EF6120"/>
    <w:rsid w:val="00EF61DE"/>
    <w:rsid w:val="00EF6371"/>
    <w:rsid w:val="00EF63A2"/>
    <w:rsid w:val="00EF686E"/>
    <w:rsid w:val="00EF735D"/>
    <w:rsid w:val="00EF763E"/>
    <w:rsid w:val="00EF79A8"/>
    <w:rsid w:val="00EF7C62"/>
    <w:rsid w:val="00F00139"/>
    <w:rsid w:val="00F004DD"/>
    <w:rsid w:val="00F00B35"/>
    <w:rsid w:val="00F00BA2"/>
    <w:rsid w:val="00F011B8"/>
    <w:rsid w:val="00F0182D"/>
    <w:rsid w:val="00F01D29"/>
    <w:rsid w:val="00F01E12"/>
    <w:rsid w:val="00F01F0B"/>
    <w:rsid w:val="00F0228C"/>
    <w:rsid w:val="00F02D0D"/>
    <w:rsid w:val="00F02D71"/>
    <w:rsid w:val="00F033A4"/>
    <w:rsid w:val="00F0359C"/>
    <w:rsid w:val="00F03F99"/>
    <w:rsid w:val="00F0454D"/>
    <w:rsid w:val="00F0516E"/>
    <w:rsid w:val="00F0580C"/>
    <w:rsid w:val="00F0645E"/>
    <w:rsid w:val="00F06F20"/>
    <w:rsid w:val="00F076CD"/>
    <w:rsid w:val="00F07718"/>
    <w:rsid w:val="00F07983"/>
    <w:rsid w:val="00F07B56"/>
    <w:rsid w:val="00F07DED"/>
    <w:rsid w:val="00F10232"/>
    <w:rsid w:val="00F10A0F"/>
    <w:rsid w:val="00F10C25"/>
    <w:rsid w:val="00F114AE"/>
    <w:rsid w:val="00F118B2"/>
    <w:rsid w:val="00F11B9E"/>
    <w:rsid w:val="00F12D64"/>
    <w:rsid w:val="00F12EFE"/>
    <w:rsid w:val="00F130E9"/>
    <w:rsid w:val="00F1497B"/>
    <w:rsid w:val="00F15265"/>
    <w:rsid w:val="00F15616"/>
    <w:rsid w:val="00F15B20"/>
    <w:rsid w:val="00F160E2"/>
    <w:rsid w:val="00F1635E"/>
    <w:rsid w:val="00F16BAF"/>
    <w:rsid w:val="00F170BC"/>
    <w:rsid w:val="00F17286"/>
    <w:rsid w:val="00F17374"/>
    <w:rsid w:val="00F17ADA"/>
    <w:rsid w:val="00F17E54"/>
    <w:rsid w:val="00F17FEA"/>
    <w:rsid w:val="00F21112"/>
    <w:rsid w:val="00F222CD"/>
    <w:rsid w:val="00F22789"/>
    <w:rsid w:val="00F22864"/>
    <w:rsid w:val="00F231FF"/>
    <w:rsid w:val="00F232D7"/>
    <w:rsid w:val="00F232F6"/>
    <w:rsid w:val="00F239DB"/>
    <w:rsid w:val="00F23C57"/>
    <w:rsid w:val="00F245FF"/>
    <w:rsid w:val="00F24631"/>
    <w:rsid w:val="00F24670"/>
    <w:rsid w:val="00F2469E"/>
    <w:rsid w:val="00F24C5E"/>
    <w:rsid w:val="00F24CB8"/>
    <w:rsid w:val="00F24DE3"/>
    <w:rsid w:val="00F24F54"/>
    <w:rsid w:val="00F25A9A"/>
    <w:rsid w:val="00F25B83"/>
    <w:rsid w:val="00F25F97"/>
    <w:rsid w:val="00F26282"/>
    <w:rsid w:val="00F2692A"/>
    <w:rsid w:val="00F26954"/>
    <w:rsid w:val="00F26D6C"/>
    <w:rsid w:val="00F27414"/>
    <w:rsid w:val="00F27DBB"/>
    <w:rsid w:val="00F27FB5"/>
    <w:rsid w:val="00F3041B"/>
    <w:rsid w:val="00F304FA"/>
    <w:rsid w:val="00F3067F"/>
    <w:rsid w:val="00F3090F"/>
    <w:rsid w:val="00F30B8F"/>
    <w:rsid w:val="00F30E9C"/>
    <w:rsid w:val="00F31083"/>
    <w:rsid w:val="00F31610"/>
    <w:rsid w:val="00F31B0C"/>
    <w:rsid w:val="00F31C26"/>
    <w:rsid w:val="00F31C44"/>
    <w:rsid w:val="00F31D8B"/>
    <w:rsid w:val="00F31E2D"/>
    <w:rsid w:val="00F323BD"/>
    <w:rsid w:val="00F324CF"/>
    <w:rsid w:val="00F334DF"/>
    <w:rsid w:val="00F33840"/>
    <w:rsid w:val="00F33DFD"/>
    <w:rsid w:val="00F3408B"/>
    <w:rsid w:val="00F34146"/>
    <w:rsid w:val="00F34281"/>
    <w:rsid w:val="00F342AB"/>
    <w:rsid w:val="00F34416"/>
    <w:rsid w:val="00F3456E"/>
    <w:rsid w:val="00F34F24"/>
    <w:rsid w:val="00F34FD3"/>
    <w:rsid w:val="00F3528E"/>
    <w:rsid w:val="00F3541C"/>
    <w:rsid w:val="00F354B3"/>
    <w:rsid w:val="00F35664"/>
    <w:rsid w:val="00F35ABA"/>
    <w:rsid w:val="00F35C9A"/>
    <w:rsid w:val="00F35E49"/>
    <w:rsid w:val="00F364F7"/>
    <w:rsid w:val="00F36812"/>
    <w:rsid w:val="00F36C6B"/>
    <w:rsid w:val="00F37641"/>
    <w:rsid w:val="00F400D6"/>
    <w:rsid w:val="00F40431"/>
    <w:rsid w:val="00F40509"/>
    <w:rsid w:val="00F411EF"/>
    <w:rsid w:val="00F412A8"/>
    <w:rsid w:val="00F41441"/>
    <w:rsid w:val="00F41486"/>
    <w:rsid w:val="00F41650"/>
    <w:rsid w:val="00F4177A"/>
    <w:rsid w:val="00F41D45"/>
    <w:rsid w:val="00F41F3D"/>
    <w:rsid w:val="00F422DD"/>
    <w:rsid w:val="00F42444"/>
    <w:rsid w:val="00F42867"/>
    <w:rsid w:val="00F42AAF"/>
    <w:rsid w:val="00F42C6E"/>
    <w:rsid w:val="00F42F81"/>
    <w:rsid w:val="00F43205"/>
    <w:rsid w:val="00F4339B"/>
    <w:rsid w:val="00F438D2"/>
    <w:rsid w:val="00F43E11"/>
    <w:rsid w:val="00F442B2"/>
    <w:rsid w:val="00F45075"/>
    <w:rsid w:val="00F4530C"/>
    <w:rsid w:val="00F455FF"/>
    <w:rsid w:val="00F45BB9"/>
    <w:rsid w:val="00F46263"/>
    <w:rsid w:val="00F466A4"/>
    <w:rsid w:val="00F47038"/>
    <w:rsid w:val="00F47242"/>
    <w:rsid w:val="00F47C90"/>
    <w:rsid w:val="00F50566"/>
    <w:rsid w:val="00F50BFA"/>
    <w:rsid w:val="00F50C50"/>
    <w:rsid w:val="00F50C86"/>
    <w:rsid w:val="00F50D18"/>
    <w:rsid w:val="00F50F02"/>
    <w:rsid w:val="00F50F72"/>
    <w:rsid w:val="00F5116C"/>
    <w:rsid w:val="00F5147D"/>
    <w:rsid w:val="00F51A65"/>
    <w:rsid w:val="00F52768"/>
    <w:rsid w:val="00F52F46"/>
    <w:rsid w:val="00F532A3"/>
    <w:rsid w:val="00F53C69"/>
    <w:rsid w:val="00F53DDE"/>
    <w:rsid w:val="00F53EFA"/>
    <w:rsid w:val="00F540DC"/>
    <w:rsid w:val="00F5476A"/>
    <w:rsid w:val="00F54C61"/>
    <w:rsid w:val="00F557C7"/>
    <w:rsid w:val="00F55AD1"/>
    <w:rsid w:val="00F55BBC"/>
    <w:rsid w:val="00F561A5"/>
    <w:rsid w:val="00F561C4"/>
    <w:rsid w:val="00F56532"/>
    <w:rsid w:val="00F56902"/>
    <w:rsid w:val="00F56A0B"/>
    <w:rsid w:val="00F56CF4"/>
    <w:rsid w:val="00F57582"/>
    <w:rsid w:val="00F579FF"/>
    <w:rsid w:val="00F57A0E"/>
    <w:rsid w:val="00F57B49"/>
    <w:rsid w:val="00F57DF5"/>
    <w:rsid w:val="00F60CB5"/>
    <w:rsid w:val="00F60EA3"/>
    <w:rsid w:val="00F61BF4"/>
    <w:rsid w:val="00F62271"/>
    <w:rsid w:val="00F6296F"/>
    <w:rsid w:val="00F62DBB"/>
    <w:rsid w:val="00F62F16"/>
    <w:rsid w:val="00F634D0"/>
    <w:rsid w:val="00F63EC3"/>
    <w:rsid w:val="00F64003"/>
    <w:rsid w:val="00F64180"/>
    <w:rsid w:val="00F64320"/>
    <w:rsid w:val="00F648EE"/>
    <w:rsid w:val="00F64D50"/>
    <w:rsid w:val="00F65033"/>
    <w:rsid w:val="00F6508E"/>
    <w:rsid w:val="00F65948"/>
    <w:rsid w:val="00F65BC6"/>
    <w:rsid w:val="00F65F7D"/>
    <w:rsid w:val="00F664E2"/>
    <w:rsid w:val="00F667E0"/>
    <w:rsid w:val="00F671B2"/>
    <w:rsid w:val="00F67372"/>
    <w:rsid w:val="00F6764D"/>
    <w:rsid w:val="00F67EDE"/>
    <w:rsid w:val="00F70524"/>
    <w:rsid w:val="00F70BC4"/>
    <w:rsid w:val="00F70FD5"/>
    <w:rsid w:val="00F714F6"/>
    <w:rsid w:val="00F7160F"/>
    <w:rsid w:val="00F71852"/>
    <w:rsid w:val="00F71AFF"/>
    <w:rsid w:val="00F71C34"/>
    <w:rsid w:val="00F71CB2"/>
    <w:rsid w:val="00F72376"/>
    <w:rsid w:val="00F72AB5"/>
    <w:rsid w:val="00F72ABE"/>
    <w:rsid w:val="00F72BA8"/>
    <w:rsid w:val="00F732AB"/>
    <w:rsid w:val="00F73FEE"/>
    <w:rsid w:val="00F7448E"/>
    <w:rsid w:val="00F74816"/>
    <w:rsid w:val="00F74CE8"/>
    <w:rsid w:val="00F74D71"/>
    <w:rsid w:val="00F74DC4"/>
    <w:rsid w:val="00F75022"/>
    <w:rsid w:val="00F75054"/>
    <w:rsid w:val="00F750DC"/>
    <w:rsid w:val="00F752CC"/>
    <w:rsid w:val="00F7542E"/>
    <w:rsid w:val="00F75530"/>
    <w:rsid w:val="00F759EE"/>
    <w:rsid w:val="00F75B3F"/>
    <w:rsid w:val="00F75CF9"/>
    <w:rsid w:val="00F771DC"/>
    <w:rsid w:val="00F77452"/>
    <w:rsid w:val="00F77B8E"/>
    <w:rsid w:val="00F8052A"/>
    <w:rsid w:val="00F8057B"/>
    <w:rsid w:val="00F80820"/>
    <w:rsid w:val="00F8091C"/>
    <w:rsid w:val="00F80CB5"/>
    <w:rsid w:val="00F81581"/>
    <w:rsid w:val="00F81697"/>
    <w:rsid w:val="00F81A44"/>
    <w:rsid w:val="00F81C5D"/>
    <w:rsid w:val="00F8205C"/>
    <w:rsid w:val="00F8215D"/>
    <w:rsid w:val="00F826B5"/>
    <w:rsid w:val="00F82E92"/>
    <w:rsid w:val="00F82FB3"/>
    <w:rsid w:val="00F8327F"/>
    <w:rsid w:val="00F835AF"/>
    <w:rsid w:val="00F83848"/>
    <w:rsid w:val="00F83D98"/>
    <w:rsid w:val="00F83ED5"/>
    <w:rsid w:val="00F84266"/>
    <w:rsid w:val="00F84C67"/>
    <w:rsid w:val="00F85609"/>
    <w:rsid w:val="00F85CF9"/>
    <w:rsid w:val="00F860E0"/>
    <w:rsid w:val="00F8630B"/>
    <w:rsid w:val="00F86551"/>
    <w:rsid w:val="00F867C7"/>
    <w:rsid w:val="00F86BD5"/>
    <w:rsid w:val="00F86CB8"/>
    <w:rsid w:val="00F87289"/>
    <w:rsid w:val="00F87E42"/>
    <w:rsid w:val="00F87F9B"/>
    <w:rsid w:val="00F9023D"/>
    <w:rsid w:val="00F90BDC"/>
    <w:rsid w:val="00F90DA8"/>
    <w:rsid w:val="00F91131"/>
    <w:rsid w:val="00F91204"/>
    <w:rsid w:val="00F9130E"/>
    <w:rsid w:val="00F91CB8"/>
    <w:rsid w:val="00F92138"/>
    <w:rsid w:val="00F92370"/>
    <w:rsid w:val="00F9255B"/>
    <w:rsid w:val="00F92EAA"/>
    <w:rsid w:val="00F93968"/>
    <w:rsid w:val="00F94036"/>
    <w:rsid w:val="00F94B95"/>
    <w:rsid w:val="00F94D5A"/>
    <w:rsid w:val="00F95142"/>
    <w:rsid w:val="00F9527E"/>
    <w:rsid w:val="00F9553D"/>
    <w:rsid w:val="00F95602"/>
    <w:rsid w:val="00F95A37"/>
    <w:rsid w:val="00F95BA3"/>
    <w:rsid w:val="00F96C19"/>
    <w:rsid w:val="00F9721B"/>
    <w:rsid w:val="00F97303"/>
    <w:rsid w:val="00F97339"/>
    <w:rsid w:val="00F976CD"/>
    <w:rsid w:val="00F97C3D"/>
    <w:rsid w:val="00F97CA7"/>
    <w:rsid w:val="00F97EB7"/>
    <w:rsid w:val="00F97F96"/>
    <w:rsid w:val="00FA00D0"/>
    <w:rsid w:val="00FA13B9"/>
    <w:rsid w:val="00FA1421"/>
    <w:rsid w:val="00FA15AD"/>
    <w:rsid w:val="00FA18AA"/>
    <w:rsid w:val="00FA1A8A"/>
    <w:rsid w:val="00FA2303"/>
    <w:rsid w:val="00FA249A"/>
    <w:rsid w:val="00FA2660"/>
    <w:rsid w:val="00FA2907"/>
    <w:rsid w:val="00FA2CC5"/>
    <w:rsid w:val="00FA301D"/>
    <w:rsid w:val="00FA302E"/>
    <w:rsid w:val="00FA3164"/>
    <w:rsid w:val="00FA345D"/>
    <w:rsid w:val="00FA35F7"/>
    <w:rsid w:val="00FA39DF"/>
    <w:rsid w:val="00FA3E5A"/>
    <w:rsid w:val="00FA44D4"/>
    <w:rsid w:val="00FA4605"/>
    <w:rsid w:val="00FA5B49"/>
    <w:rsid w:val="00FA5C62"/>
    <w:rsid w:val="00FA6846"/>
    <w:rsid w:val="00FA68F5"/>
    <w:rsid w:val="00FA693E"/>
    <w:rsid w:val="00FA6974"/>
    <w:rsid w:val="00FA69AE"/>
    <w:rsid w:val="00FA69D8"/>
    <w:rsid w:val="00FA6C1C"/>
    <w:rsid w:val="00FA7221"/>
    <w:rsid w:val="00FA7A66"/>
    <w:rsid w:val="00FB0316"/>
    <w:rsid w:val="00FB03F4"/>
    <w:rsid w:val="00FB0717"/>
    <w:rsid w:val="00FB073B"/>
    <w:rsid w:val="00FB0807"/>
    <w:rsid w:val="00FB082E"/>
    <w:rsid w:val="00FB085B"/>
    <w:rsid w:val="00FB0900"/>
    <w:rsid w:val="00FB0A76"/>
    <w:rsid w:val="00FB0CC1"/>
    <w:rsid w:val="00FB0F59"/>
    <w:rsid w:val="00FB1126"/>
    <w:rsid w:val="00FB143E"/>
    <w:rsid w:val="00FB18FF"/>
    <w:rsid w:val="00FB207F"/>
    <w:rsid w:val="00FB21FD"/>
    <w:rsid w:val="00FB2AB2"/>
    <w:rsid w:val="00FB2BA8"/>
    <w:rsid w:val="00FB2DBA"/>
    <w:rsid w:val="00FB2E43"/>
    <w:rsid w:val="00FB33A1"/>
    <w:rsid w:val="00FB3882"/>
    <w:rsid w:val="00FB38A2"/>
    <w:rsid w:val="00FB4EF1"/>
    <w:rsid w:val="00FB5401"/>
    <w:rsid w:val="00FB54B7"/>
    <w:rsid w:val="00FB5790"/>
    <w:rsid w:val="00FB5FA6"/>
    <w:rsid w:val="00FB5FC0"/>
    <w:rsid w:val="00FB69AF"/>
    <w:rsid w:val="00FB6BF9"/>
    <w:rsid w:val="00FB6C02"/>
    <w:rsid w:val="00FB6DE6"/>
    <w:rsid w:val="00FB6F8E"/>
    <w:rsid w:val="00FC01AB"/>
    <w:rsid w:val="00FC05DF"/>
    <w:rsid w:val="00FC05E1"/>
    <w:rsid w:val="00FC087C"/>
    <w:rsid w:val="00FC0BEC"/>
    <w:rsid w:val="00FC20A7"/>
    <w:rsid w:val="00FC2420"/>
    <w:rsid w:val="00FC250B"/>
    <w:rsid w:val="00FC2904"/>
    <w:rsid w:val="00FC311F"/>
    <w:rsid w:val="00FC3635"/>
    <w:rsid w:val="00FC3EC0"/>
    <w:rsid w:val="00FC4101"/>
    <w:rsid w:val="00FC44F7"/>
    <w:rsid w:val="00FC4763"/>
    <w:rsid w:val="00FC4D0A"/>
    <w:rsid w:val="00FC4ED9"/>
    <w:rsid w:val="00FC4F8D"/>
    <w:rsid w:val="00FC528E"/>
    <w:rsid w:val="00FC5377"/>
    <w:rsid w:val="00FC56E5"/>
    <w:rsid w:val="00FC5731"/>
    <w:rsid w:val="00FC5732"/>
    <w:rsid w:val="00FC5B77"/>
    <w:rsid w:val="00FC5FE9"/>
    <w:rsid w:val="00FC6058"/>
    <w:rsid w:val="00FC625E"/>
    <w:rsid w:val="00FC6BC5"/>
    <w:rsid w:val="00FC6BF9"/>
    <w:rsid w:val="00FC756B"/>
    <w:rsid w:val="00FC7792"/>
    <w:rsid w:val="00FC78A2"/>
    <w:rsid w:val="00FC7942"/>
    <w:rsid w:val="00FC7B11"/>
    <w:rsid w:val="00FC7D5D"/>
    <w:rsid w:val="00FD0A98"/>
    <w:rsid w:val="00FD0F76"/>
    <w:rsid w:val="00FD1908"/>
    <w:rsid w:val="00FD2498"/>
    <w:rsid w:val="00FD2EE6"/>
    <w:rsid w:val="00FD33C8"/>
    <w:rsid w:val="00FD357A"/>
    <w:rsid w:val="00FD3668"/>
    <w:rsid w:val="00FD40BC"/>
    <w:rsid w:val="00FD55CA"/>
    <w:rsid w:val="00FD5DAF"/>
    <w:rsid w:val="00FD6C5B"/>
    <w:rsid w:val="00FD7431"/>
    <w:rsid w:val="00FD787B"/>
    <w:rsid w:val="00FD7BF1"/>
    <w:rsid w:val="00FD7C5E"/>
    <w:rsid w:val="00FE03B3"/>
    <w:rsid w:val="00FE03D0"/>
    <w:rsid w:val="00FE0B28"/>
    <w:rsid w:val="00FE1361"/>
    <w:rsid w:val="00FE13B5"/>
    <w:rsid w:val="00FE14E3"/>
    <w:rsid w:val="00FE1809"/>
    <w:rsid w:val="00FE2414"/>
    <w:rsid w:val="00FE2559"/>
    <w:rsid w:val="00FE284B"/>
    <w:rsid w:val="00FE2D02"/>
    <w:rsid w:val="00FE3785"/>
    <w:rsid w:val="00FE397D"/>
    <w:rsid w:val="00FE39AD"/>
    <w:rsid w:val="00FE3B95"/>
    <w:rsid w:val="00FE416B"/>
    <w:rsid w:val="00FE452F"/>
    <w:rsid w:val="00FE45B6"/>
    <w:rsid w:val="00FE4B0D"/>
    <w:rsid w:val="00FE4DE6"/>
    <w:rsid w:val="00FE5058"/>
    <w:rsid w:val="00FE50BB"/>
    <w:rsid w:val="00FE51A8"/>
    <w:rsid w:val="00FE51C6"/>
    <w:rsid w:val="00FE5A85"/>
    <w:rsid w:val="00FE5A88"/>
    <w:rsid w:val="00FE5AD7"/>
    <w:rsid w:val="00FE686D"/>
    <w:rsid w:val="00FE6F13"/>
    <w:rsid w:val="00FE7717"/>
    <w:rsid w:val="00FE7A4D"/>
    <w:rsid w:val="00FE7AB4"/>
    <w:rsid w:val="00FE7B7B"/>
    <w:rsid w:val="00FE7D38"/>
    <w:rsid w:val="00FF00B1"/>
    <w:rsid w:val="00FF0DAF"/>
    <w:rsid w:val="00FF0FCE"/>
    <w:rsid w:val="00FF1155"/>
    <w:rsid w:val="00FF20BC"/>
    <w:rsid w:val="00FF2E6A"/>
    <w:rsid w:val="00FF3A92"/>
    <w:rsid w:val="00FF3BDB"/>
    <w:rsid w:val="00FF4B9F"/>
    <w:rsid w:val="00FF53A2"/>
    <w:rsid w:val="00FF5881"/>
    <w:rsid w:val="00FF5B34"/>
    <w:rsid w:val="00FF5E55"/>
    <w:rsid w:val="00FF5FA7"/>
    <w:rsid w:val="00FF5FD9"/>
    <w:rsid w:val="00FF60A5"/>
    <w:rsid w:val="00FF60C1"/>
    <w:rsid w:val="00FF6AF0"/>
    <w:rsid w:val="00FF6DEF"/>
    <w:rsid w:val="00FF7828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18C8B10"/>
  <w15:docId w15:val="{5D9E7324-1D81-43F1-9B0B-6C3E3947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4C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8566B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566B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66B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566B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566BE"/>
    <w:rPr>
      <w:rFonts w:cs="Times New Roman"/>
      <w:b/>
      <w:bCs/>
    </w:rPr>
  </w:style>
  <w:style w:type="paragraph" w:styleId="ListBullet">
    <w:name w:val="List Bullet"/>
    <w:basedOn w:val="Normal"/>
    <w:rsid w:val="008566B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566B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566B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566B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566B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566B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566B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566BE"/>
    <w:pPr>
      <w:ind w:left="284"/>
    </w:pPr>
  </w:style>
  <w:style w:type="paragraph" w:customStyle="1" w:styleId="AAFrameAddress">
    <w:name w:val="AA Frame Address"/>
    <w:basedOn w:val="Heading1"/>
    <w:rsid w:val="008566B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566B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566B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566B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566B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566B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566BE"/>
    <w:pPr>
      <w:ind w:left="851" w:hanging="284"/>
    </w:pPr>
  </w:style>
  <w:style w:type="paragraph" w:styleId="Index4">
    <w:name w:val="index 4"/>
    <w:basedOn w:val="Normal"/>
    <w:next w:val="Normal"/>
    <w:semiHidden/>
    <w:rsid w:val="008566BE"/>
    <w:pPr>
      <w:ind w:left="1135" w:hanging="284"/>
    </w:pPr>
  </w:style>
  <w:style w:type="paragraph" w:styleId="Index6">
    <w:name w:val="index 6"/>
    <w:basedOn w:val="Normal"/>
    <w:next w:val="Normal"/>
    <w:semiHidden/>
    <w:rsid w:val="008566BE"/>
    <w:pPr>
      <w:ind w:left="1702" w:hanging="284"/>
    </w:pPr>
  </w:style>
  <w:style w:type="paragraph" w:styleId="Index5">
    <w:name w:val="index 5"/>
    <w:basedOn w:val="Normal"/>
    <w:next w:val="Normal"/>
    <w:semiHidden/>
    <w:rsid w:val="008566BE"/>
    <w:pPr>
      <w:ind w:left="1418" w:hanging="284"/>
    </w:pPr>
  </w:style>
  <w:style w:type="paragraph" w:styleId="Index7">
    <w:name w:val="index 7"/>
    <w:basedOn w:val="Normal"/>
    <w:next w:val="Normal"/>
    <w:semiHidden/>
    <w:rsid w:val="008566BE"/>
    <w:pPr>
      <w:ind w:left="1985" w:hanging="284"/>
    </w:pPr>
  </w:style>
  <w:style w:type="paragraph" w:styleId="Index8">
    <w:name w:val="index 8"/>
    <w:basedOn w:val="Normal"/>
    <w:next w:val="Normal"/>
    <w:semiHidden/>
    <w:rsid w:val="008566BE"/>
    <w:pPr>
      <w:ind w:left="2269" w:hanging="284"/>
    </w:pPr>
  </w:style>
  <w:style w:type="paragraph" w:styleId="Index9">
    <w:name w:val="index 9"/>
    <w:basedOn w:val="Normal"/>
    <w:next w:val="Normal"/>
    <w:semiHidden/>
    <w:rsid w:val="008566BE"/>
    <w:pPr>
      <w:ind w:left="2552" w:hanging="284"/>
    </w:pPr>
  </w:style>
  <w:style w:type="paragraph" w:styleId="TOC2">
    <w:name w:val="toc 2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566BE"/>
    <w:pPr>
      <w:ind w:left="851"/>
    </w:pPr>
  </w:style>
  <w:style w:type="paragraph" w:styleId="TOC5">
    <w:name w:val="toc 5"/>
    <w:basedOn w:val="Normal"/>
    <w:next w:val="Normal"/>
    <w:semiHidden/>
    <w:rsid w:val="008566BE"/>
    <w:pPr>
      <w:ind w:left="1134"/>
    </w:pPr>
  </w:style>
  <w:style w:type="paragraph" w:styleId="TOC6">
    <w:name w:val="toc 6"/>
    <w:basedOn w:val="Normal"/>
    <w:next w:val="Normal"/>
    <w:semiHidden/>
    <w:rsid w:val="008566BE"/>
    <w:pPr>
      <w:ind w:left="1418"/>
    </w:pPr>
  </w:style>
  <w:style w:type="paragraph" w:styleId="TOC7">
    <w:name w:val="toc 7"/>
    <w:basedOn w:val="Normal"/>
    <w:next w:val="Normal"/>
    <w:semiHidden/>
    <w:rsid w:val="008566BE"/>
    <w:pPr>
      <w:ind w:left="1701"/>
    </w:pPr>
  </w:style>
  <w:style w:type="paragraph" w:styleId="TOC8">
    <w:name w:val="toc 8"/>
    <w:basedOn w:val="Normal"/>
    <w:next w:val="Normal"/>
    <w:semiHidden/>
    <w:rsid w:val="008566BE"/>
    <w:pPr>
      <w:ind w:left="1985"/>
    </w:pPr>
  </w:style>
  <w:style w:type="paragraph" w:styleId="TOC9">
    <w:name w:val="toc 9"/>
    <w:basedOn w:val="Normal"/>
    <w:next w:val="Normal"/>
    <w:semiHidden/>
    <w:rsid w:val="008566BE"/>
    <w:pPr>
      <w:ind w:left="2268"/>
    </w:pPr>
  </w:style>
  <w:style w:type="paragraph" w:styleId="TableofFigures">
    <w:name w:val="table of figures"/>
    <w:basedOn w:val="Normal"/>
    <w:next w:val="Normal"/>
    <w:semiHidden/>
    <w:rsid w:val="008566BE"/>
    <w:pPr>
      <w:ind w:left="567" w:hanging="567"/>
    </w:pPr>
  </w:style>
  <w:style w:type="paragraph" w:styleId="ListBullet5">
    <w:name w:val="List Bullet 5"/>
    <w:basedOn w:val="Normal"/>
    <w:rsid w:val="008566B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8566BE"/>
    <w:pPr>
      <w:spacing w:after="120"/>
    </w:pPr>
  </w:style>
  <w:style w:type="paragraph" w:styleId="BodyTextFirstIndent">
    <w:name w:val="Body Text First Indent"/>
    <w:basedOn w:val="BodyText"/>
    <w:rsid w:val="008566BE"/>
    <w:pPr>
      <w:ind w:firstLine="284"/>
    </w:pPr>
  </w:style>
  <w:style w:type="paragraph" w:styleId="BodyTextIndent">
    <w:name w:val="Body Text Indent"/>
    <w:basedOn w:val="Normal"/>
    <w:rsid w:val="008566BE"/>
    <w:pPr>
      <w:spacing w:after="120"/>
      <w:ind w:left="283"/>
    </w:pPr>
  </w:style>
  <w:style w:type="paragraph" w:styleId="BodyTextFirstIndent2">
    <w:name w:val="Body Text First Indent 2"/>
    <w:basedOn w:val="BodyTextIndent"/>
    <w:rsid w:val="008566BE"/>
    <w:pPr>
      <w:ind w:left="284" w:firstLine="284"/>
    </w:pPr>
  </w:style>
  <w:style w:type="character" w:styleId="Strong">
    <w:name w:val="Strong"/>
    <w:qFormat/>
    <w:rsid w:val="008566B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566B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566B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566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566B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566B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566B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566BE"/>
    <w:pPr>
      <w:framePr w:h="1054" w:wrap="around" w:y="5920"/>
    </w:pPr>
  </w:style>
  <w:style w:type="paragraph" w:customStyle="1" w:styleId="ReportHeading3">
    <w:name w:val="ReportHeading3"/>
    <w:basedOn w:val="ReportHeading2"/>
    <w:rsid w:val="008566BE"/>
    <w:pPr>
      <w:framePr w:h="443" w:wrap="around" w:y="8223"/>
    </w:pPr>
  </w:style>
  <w:style w:type="paragraph" w:customStyle="1" w:styleId="a">
    <w:name w:val="¢éÍ¤ÇÒ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566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566B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566B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566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566B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566B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566BE"/>
  </w:style>
  <w:style w:type="paragraph" w:customStyle="1" w:styleId="ASSETS">
    <w:name w:val="ASSETS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uiPriority w:val="99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">
    <w:name w:val="Heading 8 Char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2Char">
    <w:name w:val="Body Text 2 Char"/>
    <w:link w:val="BodyText2"/>
    <w:rsid w:val="009D6BC4"/>
    <w:rPr>
      <w:rFonts w:ascii="Book Antiqua" w:hAnsi="Book Antiqua"/>
      <w:sz w:val="22"/>
      <w:szCs w:val="22"/>
    </w:rPr>
  </w:style>
  <w:style w:type="character" w:customStyle="1" w:styleId="blockChar">
    <w:name w:val="block Char"/>
    <w:aliases w:val="b Char"/>
    <w:link w:val="block"/>
    <w:rsid w:val="003B7345"/>
    <w:rPr>
      <w:rFonts w:ascii="Arial" w:hAnsi="Arial"/>
      <w:sz w:val="22"/>
      <w:szCs w:val="18"/>
      <w:lang w:val="en-GB" w:eastAsia="en-US" w:bidi="ar-SA"/>
    </w:rPr>
  </w:style>
  <w:style w:type="character" w:customStyle="1" w:styleId="Heading8Char1">
    <w:name w:val="Heading 8 Char1"/>
    <w:rsid w:val="00F466A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erChar1">
    <w:name w:val="Header Char1"/>
    <w:rsid w:val="008136A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136A9"/>
    <w:rPr>
      <w:rFonts w:ascii="Arial" w:eastAsia="Times New Roman" w:hAnsi="Arial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1D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b/>
      <w:bCs/>
      <w:szCs w:val="25"/>
      <w:lang w:val="en-US" w:bidi="th-TH"/>
    </w:rPr>
  </w:style>
  <w:style w:type="character" w:customStyle="1" w:styleId="CommentSubjectChar">
    <w:name w:val="Comment Subject Char"/>
    <w:link w:val="CommentSubject"/>
    <w:semiHidden/>
    <w:rsid w:val="00811D53"/>
    <w:rPr>
      <w:rFonts w:ascii="Arial" w:hAnsi="Arial"/>
      <w:b/>
      <w:bCs/>
      <w:szCs w:val="25"/>
      <w:lang w:val="en-GB" w:bidi="ar-SA"/>
    </w:rPr>
  </w:style>
  <w:style w:type="character" w:customStyle="1" w:styleId="BodyText3Char">
    <w:name w:val="Body Text 3 Char"/>
    <w:link w:val="BodyText3"/>
    <w:rsid w:val="008C2243"/>
    <w:rPr>
      <w:rFonts w:cs="EucrosiaUPC"/>
      <w:sz w:val="30"/>
      <w:szCs w:val="30"/>
    </w:rPr>
  </w:style>
  <w:style w:type="paragraph" w:styleId="FootnoteText">
    <w:name w:val="footnote text"/>
    <w:aliases w:val="ft"/>
    <w:basedOn w:val="Normal"/>
    <w:link w:val="FootnoteTextChar"/>
    <w:semiHidden/>
    <w:rsid w:val="004557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45575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455756"/>
    <w:rPr>
      <w:vertAlign w:val="superscript"/>
    </w:rPr>
  </w:style>
  <w:style w:type="character" w:customStyle="1" w:styleId="BodyTextChar1">
    <w:name w:val="Body Text Char1"/>
    <w:aliases w:val="bt Char1,body text Char1,Body Char2,Body Char1"/>
    <w:uiPriority w:val="99"/>
    <w:rsid w:val="005E57C2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16825"/>
    <w:rPr>
      <w:rFonts w:ascii="Arial" w:hAnsi="Arial"/>
      <w:sz w:val="18"/>
      <w:szCs w:val="22"/>
      <w:lang w:bidi="th-TH"/>
    </w:rPr>
  </w:style>
  <w:style w:type="paragraph" w:customStyle="1" w:styleId="Pa18">
    <w:name w:val="Pa18"/>
    <w:basedOn w:val="Normal"/>
    <w:next w:val="Normal"/>
    <w:uiPriority w:val="99"/>
    <w:rsid w:val="00A20D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A2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bidi="th-TH"/>
    </w:rPr>
  </w:style>
  <w:style w:type="table" w:customStyle="1" w:styleId="TableGrid1">
    <w:name w:val="Table Grid1"/>
    <w:basedOn w:val="TableNormal"/>
    <w:next w:val="TableGrid"/>
    <w:uiPriority w:val="39"/>
    <w:rsid w:val="00D91B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F5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styleId="TableGridLight">
    <w:name w:val="Grid Table Light"/>
    <w:basedOn w:val="TableNormal"/>
    <w:uiPriority w:val="40"/>
    <w:rsid w:val="0019368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BD7B14-F8E5-4C5A-86E0-50A7CD0DA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11DF1C-C471-43CE-B9DE-A6DB10D564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BC69D2-E0B5-44E5-B81B-E318BD9350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43</TotalTime>
  <Pages>6</Pages>
  <Words>1772</Words>
  <Characters>6986</Characters>
  <Application>Microsoft Office Word</Application>
  <DocSecurity>0</DocSecurity>
  <Lines>58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7</cp:revision>
  <cp:lastPrinted>2025-02-27T09:43:00Z</cp:lastPrinted>
  <dcterms:created xsi:type="dcterms:W3CDTF">2025-02-27T10:08:00Z</dcterms:created>
  <dcterms:modified xsi:type="dcterms:W3CDTF">2025-02-28T09:30:00Z</dcterms:modified>
</cp:coreProperties>
</file>