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B2145F" w14:paraId="400DAABF" w14:textId="77777777" w:rsidTr="00C44742">
        <w:tc>
          <w:tcPr>
            <w:tcW w:w="1278" w:type="dxa"/>
          </w:tcPr>
          <w:p w14:paraId="66300E46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CA07C8D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3D7275C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8443D7" w:rsidRPr="00B2145F" w14:paraId="65A7E37E" w14:textId="77777777" w:rsidTr="00C44742">
        <w:tc>
          <w:tcPr>
            <w:tcW w:w="1278" w:type="dxa"/>
          </w:tcPr>
          <w:p w14:paraId="675C2F4F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68FE64E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9831ACC" w14:textId="77777777" w:rsidR="008443D7" w:rsidRPr="00B2145F" w:rsidRDefault="005D13F9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443D7" w:rsidRPr="00B2145F" w14:paraId="130E6844" w14:textId="77777777" w:rsidTr="00C44742">
        <w:tc>
          <w:tcPr>
            <w:tcW w:w="1278" w:type="dxa"/>
          </w:tcPr>
          <w:p w14:paraId="74CF3B60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25D393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F32986D" w14:textId="77777777" w:rsidR="008443D7" w:rsidRPr="00B2145F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C3EFA" w:rsidRPr="00B2145F" w14:paraId="73CB8E9C" w14:textId="77777777" w:rsidTr="00C44742">
        <w:tc>
          <w:tcPr>
            <w:tcW w:w="1278" w:type="dxa"/>
          </w:tcPr>
          <w:p w14:paraId="2077057A" w14:textId="67D2357B" w:rsidR="008C3EFA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119D6B1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74DEEB6" w14:textId="3E24BA5C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C3E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8C3EFA" w:rsidRPr="00B2145F" w14:paraId="234E31A4" w14:textId="77777777" w:rsidTr="00C44742">
        <w:tc>
          <w:tcPr>
            <w:tcW w:w="1278" w:type="dxa"/>
          </w:tcPr>
          <w:p w14:paraId="702CD7A9" w14:textId="065AAA45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5A63E3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DB6A7BF" w14:textId="4A00E02D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8C3EFA" w:rsidRPr="00B2145F" w14:paraId="1A69CF1A" w14:textId="77777777" w:rsidTr="00C44742">
        <w:tc>
          <w:tcPr>
            <w:tcW w:w="1278" w:type="dxa"/>
          </w:tcPr>
          <w:p w14:paraId="09D31F99" w14:textId="5F42D2D6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6FDAD8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52B5506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C3EFA" w:rsidRPr="00B2145F" w14:paraId="3E77CB1E" w14:textId="77777777" w:rsidTr="00C44742">
        <w:tc>
          <w:tcPr>
            <w:tcW w:w="1278" w:type="dxa"/>
          </w:tcPr>
          <w:p w14:paraId="683ADF1A" w14:textId="219F374F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8DCD4D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C09C92F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C3EFA" w:rsidRPr="00B2145F" w14:paraId="1E88780E" w14:textId="77777777" w:rsidTr="00C44742">
        <w:tc>
          <w:tcPr>
            <w:tcW w:w="1278" w:type="dxa"/>
          </w:tcPr>
          <w:p w14:paraId="1EA786B8" w14:textId="741983D3" w:rsidR="008C3EFA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BE7F525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CB45E0A" w14:textId="0498EA83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8C3EFA" w:rsidRPr="00B2145F" w14:paraId="5D5DA827" w14:textId="77777777" w:rsidTr="00C44742">
        <w:tc>
          <w:tcPr>
            <w:tcW w:w="1278" w:type="dxa"/>
          </w:tcPr>
          <w:p w14:paraId="14B81CD6" w14:textId="11E3235A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36F689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9CD9D6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สินค้าคงเหลือ </w:t>
            </w:r>
          </w:p>
        </w:tc>
      </w:tr>
      <w:tr w:rsidR="008C3EFA" w:rsidRPr="00B2145F" w14:paraId="2C6C23EE" w14:textId="77777777" w:rsidTr="00C44742">
        <w:tc>
          <w:tcPr>
            <w:tcW w:w="1278" w:type="dxa"/>
          </w:tcPr>
          <w:p w14:paraId="66D2A0D2" w14:textId="51CFE42C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970944C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EF5F2B0" w14:textId="43DAF098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C3EFA" w:rsidRPr="00B2145F" w14:paraId="76AB18EB" w14:textId="77777777" w:rsidTr="00C44742">
        <w:tc>
          <w:tcPr>
            <w:tcW w:w="1278" w:type="dxa"/>
          </w:tcPr>
          <w:p w14:paraId="6D08CFF5" w14:textId="2F7159D5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61EEA83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B17447B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C3EFA" w:rsidRPr="00B2145F" w14:paraId="7644453D" w14:textId="77777777" w:rsidTr="00C44742">
        <w:tc>
          <w:tcPr>
            <w:tcW w:w="1278" w:type="dxa"/>
          </w:tcPr>
          <w:p w14:paraId="1CE7E17D" w14:textId="2A8FFECC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6C24477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5C94AB7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C3EFA" w:rsidRPr="00B2145F" w14:paraId="7BF6F439" w14:textId="77777777" w:rsidTr="00C44742">
        <w:tc>
          <w:tcPr>
            <w:tcW w:w="1278" w:type="dxa"/>
          </w:tcPr>
          <w:p w14:paraId="3421318B" w14:textId="712E9759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76690D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1A90378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C3EFA" w:rsidRPr="00B2145F" w14:paraId="0B4BE64A" w14:textId="77777777" w:rsidTr="00C44742">
        <w:tc>
          <w:tcPr>
            <w:tcW w:w="1278" w:type="dxa"/>
          </w:tcPr>
          <w:p w14:paraId="4C80B19C" w14:textId="237116DD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2A796E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8811692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C3EFA" w:rsidRPr="00B2145F" w14:paraId="3B3B10F1" w14:textId="77777777" w:rsidTr="00C44742">
        <w:tc>
          <w:tcPr>
            <w:tcW w:w="1278" w:type="dxa"/>
          </w:tcPr>
          <w:p w14:paraId="1980F8B3" w14:textId="4486D48E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D19EA8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BC04C47" w14:textId="3352E503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เรือนหุ้น</w:t>
            </w:r>
          </w:p>
        </w:tc>
      </w:tr>
      <w:tr w:rsidR="008C3EFA" w:rsidRPr="00B2145F" w14:paraId="34ECEA84" w14:textId="77777777" w:rsidTr="00C44742">
        <w:tc>
          <w:tcPr>
            <w:tcW w:w="1278" w:type="dxa"/>
          </w:tcPr>
          <w:p w14:paraId="083FEE0D" w14:textId="0395353D" w:rsidR="008C3EFA" w:rsidRPr="00A135F0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79C22A5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BE9D713" w14:textId="3D040B7E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8C3EFA" w:rsidRPr="00B2145F" w14:paraId="7742D326" w14:textId="77777777" w:rsidTr="00C44742">
        <w:tc>
          <w:tcPr>
            <w:tcW w:w="1278" w:type="dxa"/>
          </w:tcPr>
          <w:p w14:paraId="6405BC86" w14:textId="0E281CFC" w:rsidR="008C3EFA" w:rsidRPr="00A135F0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1E4BC0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44CF43E" w14:textId="7057900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</w:tr>
      <w:tr w:rsidR="008C3EFA" w:rsidRPr="00B2145F" w14:paraId="659D468A" w14:textId="77777777" w:rsidTr="00C44742">
        <w:tc>
          <w:tcPr>
            <w:tcW w:w="1278" w:type="dxa"/>
          </w:tcPr>
          <w:p w14:paraId="59AB56D5" w14:textId="33ECAF63" w:rsidR="008C3EFA" w:rsidRPr="00193687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1D2F174D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29DAA5B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C3EFA" w:rsidRPr="00B2145F" w14:paraId="251DAF6C" w14:textId="77777777" w:rsidTr="00C44742">
        <w:tc>
          <w:tcPr>
            <w:tcW w:w="1278" w:type="dxa"/>
          </w:tcPr>
          <w:p w14:paraId="0934137A" w14:textId="1A113984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DDBDFCD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72582F4" w14:textId="5FAF43DD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8C3EFA" w:rsidRPr="00B2145F" w14:paraId="7752C7DB" w14:textId="77777777" w:rsidTr="00C44742">
        <w:tc>
          <w:tcPr>
            <w:tcW w:w="1278" w:type="dxa"/>
          </w:tcPr>
          <w:p w14:paraId="7EDF8178" w14:textId="21D83A8C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F76E47C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F2847AE" w14:textId="77777777" w:rsidR="008C3EFA" w:rsidRPr="00B2145F" w:rsidRDefault="008C3EFA" w:rsidP="008C3EFA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C3EFA" w:rsidRPr="00B2145F" w14:paraId="7E7A5976" w14:textId="77777777" w:rsidTr="00C44742">
        <w:tc>
          <w:tcPr>
            <w:tcW w:w="1278" w:type="dxa"/>
          </w:tcPr>
          <w:p w14:paraId="3DCA2142" w14:textId="7F4ACC2C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E6AAED5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DC1CA4B" w14:textId="77777777" w:rsidR="008C3EFA" w:rsidRPr="00B2145F" w:rsidRDefault="008C3EFA" w:rsidP="008C3EFA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8C3EFA" w:rsidRPr="00B2145F" w14:paraId="79A5FDF0" w14:textId="77777777" w:rsidTr="00C44742">
        <w:tc>
          <w:tcPr>
            <w:tcW w:w="1278" w:type="dxa"/>
          </w:tcPr>
          <w:p w14:paraId="36C7093E" w14:textId="7387A07A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CBA4F4A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2809376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C3EFA" w:rsidRPr="00B2145F" w14:paraId="68C18C72" w14:textId="77777777" w:rsidTr="00C44742">
        <w:tc>
          <w:tcPr>
            <w:tcW w:w="1278" w:type="dxa"/>
          </w:tcPr>
          <w:p w14:paraId="700BEBDA" w14:textId="3524691F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463FA37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A82D8BC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C3EFA" w:rsidRPr="00B2145F" w14:paraId="0FED0DC1" w14:textId="77777777" w:rsidTr="00C44742">
        <w:tc>
          <w:tcPr>
            <w:tcW w:w="1278" w:type="dxa"/>
          </w:tcPr>
          <w:p w14:paraId="6435DDAF" w14:textId="50E1AD64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1866E7A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D48E104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C3EFA" w:rsidRPr="00B2145F" w14:paraId="10E52AFD" w14:textId="77777777" w:rsidTr="00C44742">
        <w:tc>
          <w:tcPr>
            <w:tcW w:w="1278" w:type="dxa"/>
          </w:tcPr>
          <w:p w14:paraId="1435660B" w14:textId="7CC5BB14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F986350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26D5CE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C3EFA" w:rsidRPr="00B2145F" w14:paraId="5E8DD694" w14:textId="77777777" w:rsidTr="00C44742">
        <w:tc>
          <w:tcPr>
            <w:tcW w:w="1278" w:type="dxa"/>
          </w:tcPr>
          <w:p w14:paraId="42AED5CC" w14:textId="7B7EFAC3" w:rsidR="008C3EFA" w:rsidRPr="00B2145F" w:rsidRDefault="000B4F59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84CBB31" w14:textId="77777777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2B61699" w14:textId="54467BBB" w:rsidR="008C3EFA" w:rsidRPr="00B2145F" w:rsidRDefault="008C3EFA" w:rsidP="008C3E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2145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5EB5BDC" w14:textId="77777777" w:rsidR="00400975" w:rsidRPr="00B2145F" w:rsidRDefault="009D48A9" w:rsidP="00737B3F">
      <w:pPr>
        <w:rPr>
          <w:rFonts w:ascii="Angsana New" w:hAnsi="Angsana New"/>
        </w:rPr>
      </w:pPr>
      <w:r w:rsidRPr="00B2145F">
        <w:rPr>
          <w:rFonts w:ascii="Angsana New" w:hAnsi="Angsana New" w:hint="cs"/>
        </w:rPr>
        <w:tab/>
      </w:r>
      <w:r w:rsidR="00737B3F" w:rsidRPr="00B2145F">
        <w:rPr>
          <w:rFonts w:ascii="Angsana New" w:hAnsi="Angsana New" w:hint="cs"/>
        </w:rPr>
        <w:tab/>
        <w:t xml:space="preserve">  </w:t>
      </w:r>
    </w:p>
    <w:p w14:paraId="112FEF9A" w14:textId="77777777" w:rsidR="006F32C7" w:rsidRPr="00B2145F" w:rsidRDefault="00400975" w:rsidP="00737B3F">
      <w:pPr>
        <w:rPr>
          <w:rFonts w:ascii="Angsana New" w:hAnsi="Angsana New"/>
          <w:cs/>
        </w:rPr>
      </w:pPr>
      <w:r w:rsidRPr="00B2145F">
        <w:rPr>
          <w:rFonts w:ascii="Angsana New" w:hAnsi="Angsana New" w:hint="cs"/>
          <w:cs/>
        </w:rPr>
        <w:tab/>
      </w:r>
      <w:r w:rsidRPr="00B2145F">
        <w:rPr>
          <w:rFonts w:ascii="Angsana New" w:hAnsi="Angsana New" w:hint="cs"/>
          <w:cs/>
        </w:rPr>
        <w:tab/>
      </w:r>
      <w:r w:rsidR="006F32C7" w:rsidRPr="00B2145F">
        <w:rPr>
          <w:rFonts w:ascii="Angsana New" w:hAnsi="Angsana New" w:hint="cs"/>
          <w:cs/>
        </w:rPr>
        <w:t xml:space="preserve">  </w:t>
      </w:r>
    </w:p>
    <w:p w14:paraId="770790E7" w14:textId="77777777" w:rsidR="006F32C7" w:rsidRPr="00B2145F" w:rsidRDefault="006F32C7" w:rsidP="006F32C7">
      <w:pPr>
        <w:rPr>
          <w:rFonts w:ascii="Angsana New" w:hAnsi="Angsana New"/>
          <w:cs/>
        </w:rPr>
      </w:pPr>
      <w:r w:rsidRPr="00B2145F">
        <w:rPr>
          <w:rFonts w:ascii="Angsana New" w:hAnsi="Angsana New" w:hint="cs"/>
          <w:cs/>
        </w:rPr>
        <w:br w:type="page"/>
      </w:r>
    </w:p>
    <w:p w14:paraId="784EE354" w14:textId="08585699" w:rsidR="005D3DDE" w:rsidRPr="00B2145F" w:rsidRDefault="005D3DDE" w:rsidP="00287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0573FFA3" w14:textId="77777777" w:rsidR="005D3DDE" w:rsidRPr="00B2145F" w:rsidRDefault="005D3DDE" w:rsidP="002872F4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E22B5E7" w14:textId="5A5C54BA" w:rsidR="006C31A2" w:rsidRPr="00053EDB" w:rsidRDefault="006C31A2" w:rsidP="002872F4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  <w:lang w:val="en-GB"/>
        </w:rPr>
      </w:pPr>
      <w:r w:rsidRPr="00B2145F">
        <w:rPr>
          <w:rFonts w:ascii="Angsana New" w:hAnsi="Angsana New" w:hint="cs"/>
          <w:sz w:val="30"/>
          <w:szCs w:val="30"/>
          <w:cs/>
        </w:rPr>
        <w:t>งบการเงินได้รับอนุมัติให้ออกงบการเงินจาก</w:t>
      </w:r>
      <w:r w:rsidR="00F222CD" w:rsidRPr="00B2145F">
        <w:rPr>
          <w:rFonts w:ascii="Angsana New" w:hAnsi="Angsana New" w:hint="cs"/>
          <w:sz w:val="30"/>
          <w:szCs w:val="30"/>
          <w:cs/>
        </w:rPr>
        <w:t>คณะ</w:t>
      </w:r>
      <w:r w:rsidRPr="00B2145F">
        <w:rPr>
          <w:rFonts w:ascii="Angsana New" w:hAnsi="Angsana New" w:hint="cs"/>
          <w:sz w:val="30"/>
          <w:szCs w:val="30"/>
          <w:cs/>
        </w:rPr>
        <w:t>กรรมการเมื่อวันที่</w:t>
      </w:r>
      <w:r w:rsidR="00053EDB">
        <w:rPr>
          <w:rFonts w:ascii="Angsana New" w:hAnsi="Angsana New"/>
          <w:sz w:val="30"/>
          <w:szCs w:val="30"/>
        </w:rPr>
        <w:t xml:space="preserve"> </w:t>
      </w:r>
      <w:r w:rsidR="00C75169">
        <w:rPr>
          <w:rFonts w:ascii="Angsana New" w:hAnsi="Angsana New"/>
          <w:sz w:val="30"/>
          <w:szCs w:val="30"/>
        </w:rPr>
        <w:t>28</w:t>
      </w:r>
      <w:r w:rsidR="00053EDB">
        <w:rPr>
          <w:rFonts w:ascii="Angsana New" w:hAnsi="Angsana New"/>
          <w:sz w:val="30"/>
          <w:szCs w:val="30"/>
        </w:rPr>
        <w:t xml:space="preserve"> </w:t>
      </w:r>
      <w:r w:rsidR="00053ED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53EDB">
        <w:rPr>
          <w:rFonts w:ascii="Angsana New" w:hAnsi="Angsana New"/>
          <w:sz w:val="30"/>
          <w:szCs w:val="30"/>
          <w:lang w:val="en-GB"/>
        </w:rPr>
        <w:t>256</w:t>
      </w:r>
      <w:r w:rsidR="00D56D16">
        <w:rPr>
          <w:rFonts w:ascii="Angsana New" w:hAnsi="Angsana New"/>
          <w:sz w:val="30"/>
          <w:szCs w:val="30"/>
          <w:lang w:val="en-GB"/>
        </w:rPr>
        <w:t>8</w:t>
      </w:r>
    </w:p>
    <w:p w14:paraId="24A946C5" w14:textId="77777777" w:rsidR="002E2563" w:rsidRPr="00B2145F" w:rsidRDefault="002E2563" w:rsidP="002872F4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0D0CC3F8" w14:textId="77777777" w:rsidR="00432D09" w:rsidRPr="00B2145F" w:rsidRDefault="000105DF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ข้อมูล</w:t>
      </w:r>
      <w:r w:rsidR="00432D09" w:rsidRPr="00B2145F">
        <w:rPr>
          <w:rFonts w:ascii="Angsana New" w:hAnsi="Angsana New" w:cs="Angsana New" w:hint="cs"/>
          <w:sz w:val="30"/>
          <w:szCs w:val="30"/>
          <w:cs/>
        </w:rPr>
        <w:t>ทั่วไป</w:t>
      </w:r>
    </w:p>
    <w:p w14:paraId="3DC6B0C0" w14:textId="77777777" w:rsidR="002E2563" w:rsidRPr="00B2145F" w:rsidRDefault="002E256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777D4F" w14:textId="13AE48EB" w:rsidR="00F222CD" w:rsidRPr="00B2145F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</w:rPr>
        <w:t>บริษัท เอ็กโซติค ฟู้ด จำกัด</w:t>
      </w:r>
      <w:r w:rsidR="0073681F" w:rsidRPr="00B2145F">
        <w:rPr>
          <w:rFonts w:ascii="Angsana New" w:hAnsi="Angsana New" w:hint="cs"/>
          <w:spacing w:val="4"/>
          <w:sz w:val="30"/>
          <w:szCs w:val="30"/>
        </w:rPr>
        <w:t xml:space="preserve"> (</w:t>
      </w:r>
      <w:r w:rsidR="0073681F" w:rsidRPr="00B2145F">
        <w:rPr>
          <w:rFonts w:ascii="Angsana New" w:hAnsi="Angsana New" w:hint="cs"/>
          <w:spacing w:val="4"/>
          <w:sz w:val="30"/>
          <w:szCs w:val="30"/>
          <w:cs/>
        </w:rPr>
        <w:t>มหาชน</w:t>
      </w:r>
      <w:r w:rsidR="0073681F" w:rsidRPr="00B2145F">
        <w:rPr>
          <w:rFonts w:ascii="Angsana New" w:hAnsi="Angsana New" w:hint="cs"/>
          <w:spacing w:val="4"/>
          <w:sz w:val="30"/>
          <w:szCs w:val="30"/>
        </w:rPr>
        <w:t xml:space="preserve">) </w:t>
      </w:r>
      <w:r w:rsidRPr="00B2145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“บริษัท”</w:t>
      </w:r>
      <w:r w:rsidRPr="00B2145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DB2846"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27E11" w:rsidRPr="00B2145F">
        <w:rPr>
          <w:rFonts w:ascii="Angsana New" w:hAnsi="Angsana New" w:hint="cs"/>
          <w:spacing w:val="4"/>
          <w:sz w:val="30"/>
          <w:szCs w:val="30"/>
          <w:cs/>
        </w:rPr>
        <w:t>และจดทะเบียนกับ</w:t>
      </w:r>
      <w:r w:rsidR="00627E11" w:rsidRPr="00B2145F">
        <w:rPr>
          <w:rFonts w:ascii="Angsana New" w:hAnsi="Angsana New" w:hint="cs"/>
          <w:sz w:val="30"/>
          <w:szCs w:val="30"/>
          <w:cs/>
        </w:rPr>
        <w:t xml:space="preserve">ตลาดหลักทรัพย์เอ็ม เอ ไอ </w:t>
      </w:r>
      <w:r w:rsidR="00627E11" w:rsidRPr="00B2145F">
        <w:rPr>
          <w:rFonts w:ascii="Angsana New" w:hAnsi="Angsana New" w:hint="cs"/>
          <w:sz w:val="30"/>
          <w:szCs w:val="30"/>
        </w:rPr>
        <w:t xml:space="preserve">(MAI) </w:t>
      </w:r>
      <w:r w:rsidR="00627E11" w:rsidRPr="00B2145F">
        <w:rPr>
          <w:rFonts w:ascii="Angsana New" w:hAnsi="Angsana New" w:hint="cs"/>
          <w:sz w:val="30"/>
          <w:szCs w:val="30"/>
          <w:cs/>
        </w:rPr>
        <w:t>เมื่อ</w:t>
      </w:r>
      <w:r w:rsidR="007169FF" w:rsidRPr="00B2145F">
        <w:rPr>
          <w:rFonts w:ascii="Angsana New" w:hAnsi="Angsana New" w:hint="cs"/>
          <w:sz w:val="30"/>
          <w:szCs w:val="30"/>
          <w:cs/>
        </w:rPr>
        <w:t>เ</w:t>
      </w:r>
      <w:r w:rsidR="00627E11" w:rsidRPr="00B2145F">
        <w:rPr>
          <w:rFonts w:ascii="Angsana New" w:hAnsi="Angsana New" w:hint="cs"/>
          <w:sz w:val="30"/>
          <w:szCs w:val="30"/>
          <w:cs/>
        </w:rPr>
        <w:t xml:space="preserve">ดือนสิงหาคม </w:t>
      </w:r>
      <w:r w:rsidR="00627E11" w:rsidRPr="00B2145F">
        <w:rPr>
          <w:rFonts w:ascii="Angsana New" w:hAnsi="Angsana New" w:hint="cs"/>
          <w:sz w:val="30"/>
          <w:szCs w:val="30"/>
        </w:rPr>
        <w:t>2557</w:t>
      </w:r>
      <w:r w:rsidR="00DF7E50" w:rsidRPr="00B2145F">
        <w:rPr>
          <w:rFonts w:ascii="Angsana New" w:hAnsi="Angsana New" w:hint="cs"/>
          <w:sz w:val="30"/>
          <w:szCs w:val="30"/>
        </w:rPr>
        <w:t xml:space="preserve"> </w:t>
      </w:r>
      <w:r w:rsidR="00627E11" w:rsidRPr="00B2145F">
        <w:rPr>
          <w:rFonts w:ascii="Angsana New" w:hAnsi="Angsana New" w:hint="cs"/>
          <w:sz w:val="30"/>
          <w:szCs w:val="30"/>
          <w:cs/>
        </w:rPr>
        <w:t>โดยมีที่อยู่จดทะเบียนของบริษัท</w:t>
      </w:r>
      <w:r w:rsidR="00627E11" w:rsidRPr="00B2145F">
        <w:rPr>
          <w:rFonts w:ascii="Angsana New" w:hAnsi="Angsana New" w:hint="cs"/>
          <w:sz w:val="30"/>
          <w:szCs w:val="30"/>
        </w:rPr>
        <w:t xml:space="preserve"> </w:t>
      </w:r>
      <w:r w:rsidR="00627E11" w:rsidRPr="00B2145F">
        <w:rPr>
          <w:rFonts w:ascii="Angsana New" w:hAnsi="Angsana New" w:hint="cs"/>
          <w:sz w:val="30"/>
          <w:szCs w:val="30"/>
          <w:cs/>
        </w:rPr>
        <w:t>ดังนี้</w:t>
      </w:r>
    </w:p>
    <w:p w14:paraId="250F0516" w14:textId="77777777" w:rsidR="00F222CD" w:rsidRPr="00B2145F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0346A7" w14:textId="77777777" w:rsidR="00707EE8" w:rsidRPr="007C2744" w:rsidRDefault="00F222CD" w:rsidP="00707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C2744">
        <w:rPr>
          <w:rFonts w:ascii="Angsana New" w:hAnsi="Angsana New"/>
          <w:spacing w:val="-2"/>
          <w:sz w:val="30"/>
          <w:szCs w:val="30"/>
          <w:cs/>
        </w:rPr>
        <w:t>สำนักงานใหญ่</w:t>
      </w:r>
      <w:r w:rsidRPr="007C2744">
        <w:rPr>
          <w:rFonts w:ascii="Angsana New" w:hAnsi="Angsana New"/>
          <w:spacing w:val="-2"/>
          <w:sz w:val="30"/>
          <w:szCs w:val="30"/>
        </w:rPr>
        <w:t xml:space="preserve"> :</w:t>
      </w:r>
      <w:r w:rsidR="00F31083" w:rsidRPr="007C2744">
        <w:rPr>
          <w:rFonts w:ascii="Angsana New" w:hAnsi="Angsana New"/>
          <w:spacing w:val="-2"/>
          <w:sz w:val="30"/>
          <w:szCs w:val="30"/>
        </w:rPr>
        <w:t xml:space="preserve">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 xml:space="preserve">เลขที่ </w:t>
      </w:r>
      <w:r w:rsidR="00707EE8" w:rsidRPr="007C2744">
        <w:rPr>
          <w:rFonts w:ascii="Angsana New" w:hAnsi="Angsana New"/>
          <w:spacing w:val="-2"/>
          <w:sz w:val="30"/>
          <w:szCs w:val="30"/>
        </w:rPr>
        <w:t>130 -132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 xml:space="preserve"> อาคารสินธรทาวเวอร์</w:t>
      </w:r>
      <w:r w:rsidR="00707EE8" w:rsidRPr="007C274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07EE8" w:rsidRPr="007C2744">
        <w:rPr>
          <w:rFonts w:ascii="Angsana New" w:hAnsi="Angsana New"/>
          <w:spacing w:val="-2"/>
          <w:sz w:val="30"/>
          <w:szCs w:val="30"/>
        </w:rPr>
        <w:t xml:space="preserve">2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>ชั</w:t>
      </w:r>
      <w:r w:rsidR="00707EE8" w:rsidRPr="007C2744">
        <w:rPr>
          <w:rFonts w:ascii="Angsana New" w:hAnsi="Angsana New" w:hint="cs"/>
          <w:spacing w:val="-2"/>
          <w:sz w:val="30"/>
          <w:szCs w:val="30"/>
          <w:cs/>
        </w:rPr>
        <w:t>้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 xml:space="preserve">นที่ </w:t>
      </w:r>
      <w:r w:rsidR="00707EE8" w:rsidRPr="007C2744">
        <w:rPr>
          <w:rFonts w:ascii="Angsana New" w:hAnsi="Angsana New"/>
          <w:spacing w:val="-2"/>
          <w:sz w:val="30"/>
          <w:szCs w:val="30"/>
        </w:rPr>
        <w:t xml:space="preserve">9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>ถนนวิทยุ แขวงลุมพินี เขตปทุมวัน</w:t>
      </w:r>
      <w:r w:rsidR="00707EE8" w:rsidRPr="007C2744">
        <w:rPr>
          <w:rFonts w:ascii="Angsana New" w:hAnsi="Angsana New"/>
          <w:spacing w:val="-2"/>
          <w:sz w:val="30"/>
          <w:szCs w:val="30"/>
        </w:rPr>
        <w:t xml:space="preserve"> </w:t>
      </w:r>
      <w:r w:rsidR="00707EE8" w:rsidRPr="007C2744">
        <w:rPr>
          <w:rFonts w:ascii="Angsana New" w:hAnsi="Angsana New"/>
          <w:spacing w:val="-2"/>
          <w:sz w:val="30"/>
          <w:szCs w:val="30"/>
          <w:cs/>
        </w:rPr>
        <w:t>กรุงเทพมหานคร</w:t>
      </w:r>
    </w:p>
    <w:p w14:paraId="3DEC1731" w14:textId="44731073" w:rsidR="00707EE8" w:rsidRPr="007C2744" w:rsidRDefault="00707EE8" w:rsidP="00707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7C2744">
        <w:rPr>
          <w:rFonts w:ascii="Angsana New" w:hAnsi="Angsana New"/>
          <w:sz w:val="30"/>
          <w:szCs w:val="30"/>
          <w:cs/>
        </w:rPr>
        <w:t>สำนักงานสาขา</w:t>
      </w:r>
      <w:r w:rsidRPr="007C2744">
        <w:rPr>
          <w:rFonts w:ascii="Angsana New" w:hAnsi="Angsana New"/>
          <w:sz w:val="30"/>
          <w:szCs w:val="30"/>
        </w:rPr>
        <w:t xml:space="preserve"> : </w:t>
      </w:r>
      <w:r w:rsidRPr="007C2744">
        <w:rPr>
          <w:rFonts w:ascii="Angsana New" w:hAnsi="Angsana New"/>
          <w:sz w:val="30"/>
          <w:szCs w:val="30"/>
          <w:cs/>
        </w:rPr>
        <w:t xml:space="preserve">เลขที่ </w:t>
      </w:r>
      <w:r w:rsidRPr="007C2744">
        <w:rPr>
          <w:rFonts w:ascii="Angsana New" w:hAnsi="Angsana New"/>
          <w:sz w:val="30"/>
          <w:szCs w:val="30"/>
        </w:rPr>
        <w:t>49</w:t>
      </w:r>
      <w:r w:rsidRPr="007C2744">
        <w:rPr>
          <w:rFonts w:ascii="Angsana New" w:hAnsi="Angsana New" w:hint="cs"/>
          <w:sz w:val="30"/>
          <w:szCs w:val="30"/>
          <w:cs/>
        </w:rPr>
        <w:t>/</w:t>
      </w:r>
      <w:r w:rsidRPr="007C2744">
        <w:rPr>
          <w:rFonts w:ascii="Angsana New" w:hAnsi="Angsana New"/>
          <w:sz w:val="30"/>
          <w:szCs w:val="30"/>
        </w:rPr>
        <w:t xml:space="preserve">42 </w:t>
      </w:r>
      <w:r w:rsidRPr="007C2744">
        <w:rPr>
          <w:rFonts w:ascii="Angsana New" w:hAnsi="Angsana New"/>
          <w:sz w:val="30"/>
          <w:szCs w:val="30"/>
          <w:cs/>
        </w:rPr>
        <w:t xml:space="preserve">หมู่ </w:t>
      </w:r>
      <w:r w:rsidR="008569F9">
        <w:rPr>
          <w:rFonts w:ascii="Angsana New" w:hAnsi="Angsana New"/>
          <w:sz w:val="30"/>
          <w:szCs w:val="30"/>
        </w:rPr>
        <w:t>5</w:t>
      </w:r>
      <w:r w:rsidRPr="007C2744">
        <w:rPr>
          <w:rFonts w:ascii="Angsana New" w:hAnsi="Angsana New"/>
          <w:sz w:val="30"/>
          <w:szCs w:val="30"/>
          <w:cs/>
        </w:rPr>
        <w:t xml:space="preserve"> ตำบลทุ่งสุขลา อำเภอศรีราชา จังหวัดชลบุรี </w:t>
      </w:r>
    </w:p>
    <w:p w14:paraId="5BC903F0" w14:textId="2AD8425F" w:rsidR="00492E02" w:rsidRPr="007C2744" w:rsidRDefault="00492E02" w:rsidP="00492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C2744">
        <w:rPr>
          <w:rFonts w:ascii="Angsana New" w:hAnsi="Angsana New"/>
          <w:sz w:val="30"/>
          <w:szCs w:val="30"/>
          <w:cs/>
        </w:rPr>
        <w:t>สำนักงานสาขา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Pr="007C2744">
        <w:rPr>
          <w:rFonts w:ascii="Angsana New" w:hAnsi="Angsana New"/>
          <w:sz w:val="30"/>
          <w:szCs w:val="30"/>
        </w:rPr>
        <w:t>: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Pr="007C2744">
        <w:rPr>
          <w:rFonts w:ascii="Angsana New" w:hAnsi="Angsana New"/>
          <w:sz w:val="30"/>
          <w:szCs w:val="30"/>
          <w:cs/>
        </w:rPr>
        <w:t xml:space="preserve">เลขที่ </w:t>
      </w:r>
      <w:r w:rsidR="001B2B6C" w:rsidRPr="007C2744">
        <w:rPr>
          <w:rFonts w:ascii="Angsana New" w:hAnsi="Angsana New"/>
          <w:sz w:val="30"/>
          <w:szCs w:val="30"/>
        </w:rPr>
        <w:t>7</w:t>
      </w:r>
      <w:r w:rsidR="001B2B6C" w:rsidRPr="007C2744">
        <w:rPr>
          <w:rFonts w:ascii="Angsana New" w:hAnsi="Angsana New" w:hint="cs"/>
          <w:sz w:val="30"/>
          <w:szCs w:val="30"/>
          <w:cs/>
        </w:rPr>
        <w:t>/</w:t>
      </w:r>
      <w:r w:rsidR="001B2B6C" w:rsidRPr="007C2744">
        <w:rPr>
          <w:rFonts w:ascii="Angsana New" w:hAnsi="Angsana New"/>
          <w:sz w:val="30"/>
          <w:szCs w:val="30"/>
        </w:rPr>
        <w:t xml:space="preserve">474 </w:t>
      </w:r>
      <w:r w:rsidRPr="007C2744">
        <w:rPr>
          <w:rFonts w:ascii="Angsana New" w:hAnsi="Angsana New"/>
          <w:sz w:val="30"/>
          <w:szCs w:val="30"/>
          <w:cs/>
        </w:rPr>
        <w:t>หมู่ที่</w:t>
      </w:r>
      <w:r w:rsidR="001B2B6C" w:rsidRPr="007C2744">
        <w:rPr>
          <w:rFonts w:ascii="Angsana New" w:hAnsi="Angsana New"/>
          <w:sz w:val="30"/>
          <w:szCs w:val="30"/>
        </w:rPr>
        <w:t xml:space="preserve"> 6 </w:t>
      </w:r>
      <w:r w:rsidRPr="007C2744">
        <w:rPr>
          <w:rFonts w:ascii="Angsana New" w:hAnsi="Angsana New"/>
          <w:sz w:val="30"/>
          <w:szCs w:val="30"/>
          <w:cs/>
        </w:rPr>
        <w:t>ตำบลมาบยางพร อำเภอปลวกแดง จังหวัดระยอง</w:t>
      </w:r>
    </w:p>
    <w:p w14:paraId="73D6984D" w14:textId="356DECC6" w:rsidR="00627E11" w:rsidRDefault="00627E11" w:rsidP="00BC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C2744">
        <w:rPr>
          <w:rFonts w:ascii="Angsana New" w:hAnsi="Angsana New"/>
          <w:sz w:val="30"/>
          <w:szCs w:val="30"/>
          <w:cs/>
        </w:rPr>
        <w:t>สำนักงานสาขา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Pr="007C2744">
        <w:rPr>
          <w:rFonts w:ascii="Angsana New" w:hAnsi="Angsana New"/>
          <w:sz w:val="30"/>
          <w:szCs w:val="30"/>
        </w:rPr>
        <w:t>:</w:t>
      </w:r>
      <w:r w:rsidR="00F31083" w:rsidRPr="007C2744">
        <w:rPr>
          <w:rFonts w:ascii="Angsana New" w:hAnsi="Angsana New"/>
          <w:sz w:val="30"/>
          <w:szCs w:val="30"/>
        </w:rPr>
        <w:t xml:space="preserve"> </w:t>
      </w:r>
      <w:r w:rsidR="00157FAF" w:rsidRPr="007C2744">
        <w:rPr>
          <w:rFonts w:ascii="Angsana New" w:hAnsi="Angsana New"/>
          <w:sz w:val="30"/>
          <w:szCs w:val="30"/>
          <w:cs/>
        </w:rPr>
        <w:t xml:space="preserve">เลขที่ </w:t>
      </w:r>
      <w:r w:rsidR="00735B31">
        <w:rPr>
          <w:rFonts w:ascii="Angsana New" w:hAnsi="Angsana New"/>
          <w:sz w:val="30"/>
          <w:szCs w:val="30"/>
        </w:rPr>
        <w:t>119/1</w:t>
      </w:r>
      <w:r w:rsidR="001B2B6C" w:rsidRPr="007C2744">
        <w:rPr>
          <w:rFonts w:ascii="Angsana New" w:hAnsi="Angsana New"/>
          <w:sz w:val="30"/>
          <w:szCs w:val="30"/>
        </w:rPr>
        <w:t xml:space="preserve"> </w:t>
      </w:r>
      <w:r w:rsidR="00157FAF" w:rsidRPr="007C2744">
        <w:rPr>
          <w:rFonts w:ascii="Angsana New" w:hAnsi="Angsana New"/>
          <w:sz w:val="30"/>
          <w:szCs w:val="30"/>
          <w:cs/>
        </w:rPr>
        <w:t xml:space="preserve">หมู่ </w:t>
      </w:r>
      <w:r w:rsidR="00735B31">
        <w:rPr>
          <w:rFonts w:ascii="Angsana New" w:hAnsi="Angsana New"/>
          <w:sz w:val="30"/>
          <w:szCs w:val="30"/>
        </w:rPr>
        <w:t>6</w:t>
      </w:r>
      <w:r w:rsidR="00157FAF" w:rsidRPr="007C2744">
        <w:rPr>
          <w:rFonts w:ascii="Angsana New" w:hAnsi="Angsana New"/>
          <w:sz w:val="30"/>
          <w:szCs w:val="30"/>
          <w:cs/>
        </w:rPr>
        <w:t xml:space="preserve"> ตำบลทับยายเชียง อำเภอพรหมพิราม จังหวัดพิษณุโลก </w:t>
      </w:r>
    </w:p>
    <w:p w14:paraId="7E81A1FF" w14:textId="135B9F71" w:rsidR="006F1261" w:rsidRPr="007C2744" w:rsidRDefault="006F1261" w:rsidP="00BC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261">
        <w:rPr>
          <w:rFonts w:ascii="Angsana New" w:hAnsi="Angsana New"/>
          <w:sz w:val="30"/>
          <w:szCs w:val="30"/>
          <w:cs/>
        </w:rPr>
        <w:t xml:space="preserve">สำนักงานสาขา : เลขที่ </w:t>
      </w:r>
      <w:r>
        <w:rPr>
          <w:rFonts w:ascii="Angsana New" w:hAnsi="Angsana New"/>
          <w:sz w:val="30"/>
          <w:szCs w:val="30"/>
        </w:rPr>
        <w:t>997</w:t>
      </w:r>
      <w:r w:rsidRPr="006F1261">
        <w:rPr>
          <w:rFonts w:ascii="Angsana New" w:hAnsi="Angsana New"/>
          <w:sz w:val="30"/>
          <w:szCs w:val="30"/>
          <w:cs/>
        </w:rPr>
        <w:t xml:space="preserve"> หมู่ </w:t>
      </w:r>
      <w:r>
        <w:rPr>
          <w:rFonts w:ascii="Angsana New" w:hAnsi="Angsana New"/>
          <w:sz w:val="30"/>
          <w:szCs w:val="30"/>
        </w:rPr>
        <w:t>3</w:t>
      </w:r>
      <w:r w:rsidRPr="006F1261">
        <w:rPr>
          <w:rFonts w:ascii="Angsana New" w:hAnsi="Angsana New"/>
          <w:sz w:val="30"/>
          <w:szCs w:val="30"/>
          <w:cs/>
        </w:rPr>
        <w:t xml:space="preserve"> ตำบล</w:t>
      </w:r>
      <w:r>
        <w:rPr>
          <w:rFonts w:ascii="Angsana New" w:hAnsi="Angsana New" w:hint="cs"/>
          <w:sz w:val="30"/>
          <w:szCs w:val="30"/>
          <w:cs/>
        </w:rPr>
        <w:t>ตะเคียนเตี้ย</w:t>
      </w:r>
      <w:r w:rsidRPr="006F1261">
        <w:rPr>
          <w:rFonts w:ascii="Angsana New" w:hAnsi="Angsana New"/>
          <w:sz w:val="30"/>
          <w:szCs w:val="30"/>
          <w:cs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</w:rPr>
        <w:t>บางละมุง</w:t>
      </w:r>
      <w:r w:rsidRPr="006F1261">
        <w:rPr>
          <w:rFonts w:ascii="Angsana New" w:hAnsi="Angsana New"/>
          <w:sz w:val="30"/>
          <w:szCs w:val="30"/>
          <w:cs/>
        </w:rPr>
        <w:t xml:space="preserve"> จังหวัด</w:t>
      </w:r>
      <w:r>
        <w:rPr>
          <w:rFonts w:ascii="Angsana New" w:hAnsi="Angsana New" w:hint="cs"/>
          <w:sz w:val="30"/>
          <w:szCs w:val="30"/>
          <w:cs/>
        </w:rPr>
        <w:t>ชลบุรี</w:t>
      </w:r>
    </w:p>
    <w:p w14:paraId="0A9DBC8F" w14:textId="77777777" w:rsidR="00F222CD" w:rsidRPr="00B2145F" w:rsidRDefault="00F222CD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5773B8" w14:textId="61F480EB" w:rsidR="00F222CD" w:rsidRPr="0056692E" w:rsidRDefault="00363569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692E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1258A0" w:rsidRPr="0056692E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F222CD" w:rsidRPr="0056692E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73681F" w:rsidRPr="0056692E">
        <w:rPr>
          <w:rFonts w:ascii="Angsana New" w:hAnsi="Angsana New" w:hint="cs"/>
          <w:sz w:val="30"/>
          <w:szCs w:val="30"/>
          <w:cs/>
        </w:rPr>
        <w:t>กลุ่มครอบครัวจันทรัช</w:t>
      </w:r>
      <w:r w:rsidR="00DB2846" w:rsidRPr="0056692E">
        <w:rPr>
          <w:rFonts w:ascii="Angsana New" w:hAnsi="Angsana New" w:hint="cs"/>
          <w:sz w:val="30"/>
          <w:szCs w:val="30"/>
          <w:cs/>
        </w:rPr>
        <w:t xml:space="preserve"> </w:t>
      </w:r>
      <w:r w:rsidR="0073681F" w:rsidRPr="0056692E">
        <w:rPr>
          <w:rFonts w:ascii="Angsana New" w:hAnsi="Angsana New" w:hint="cs"/>
          <w:sz w:val="30"/>
          <w:szCs w:val="30"/>
          <w:cs/>
        </w:rPr>
        <w:t>ซึ่งถือหุ้นในบริษัท</w:t>
      </w:r>
      <w:r w:rsidR="00DB2846" w:rsidRPr="0056692E">
        <w:rPr>
          <w:rFonts w:ascii="Angsana New" w:hAnsi="Angsana New" w:hint="cs"/>
          <w:sz w:val="30"/>
          <w:szCs w:val="30"/>
          <w:cs/>
        </w:rPr>
        <w:t>รวมร้อยละ</w:t>
      </w:r>
      <w:r w:rsidR="00F222CD" w:rsidRPr="0056692E">
        <w:rPr>
          <w:rFonts w:ascii="Angsana New" w:hAnsi="Angsana New" w:hint="cs"/>
          <w:sz w:val="30"/>
          <w:szCs w:val="30"/>
        </w:rPr>
        <w:t xml:space="preserve"> </w:t>
      </w:r>
      <w:r w:rsidR="00656B34" w:rsidRPr="00966090">
        <w:rPr>
          <w:rFonts w:ascii="Angsana New" w:hAnsi="Angsana New"/>
          <w:sz w:val="30"/>
          <w:szCs w:val="30"/>
        </w:rPr>
        <w:t>5</w:t>
      </w:r>
      <w:r w:rsidR="00F81A44">
        <w:rPr>
          <w:rFonts w:ascii="Angsana New" w:hAnsi="Angsana New"/>
          <w:sz w:val="30"/>
          <w:szCs w:val="30"/>
        </w:rPr>
        <w:t>9</w:t>
      </w:r>
      <w:r w:rsidR="00BD3364" w:rsidRPr="00966090">
        <w:rPr>
          <w:rFonts w:ascii="Angsana New" w:hAnsi="Angsana New"/>
          <w:sz w:val="30"/>
          <w:szCs w:val="30"/>
        </w:rPr>
        <w:t>.</w:t>
      </w:r>
      <w:r w:rsidR="00F81A44">
        <w:rPr>
          <w:rFonts w:ascii="Angsana New" w:hAnsi="Angsana New"/>
          <w:sz w:val="30"/>
          <w:szCs w:val="30"/>
        </w:rPr>
        <w:t>97</w:t>
      </w:r>
    </w:p>
    <w:p w14:paraId="15FF3569" w14:textId="77777777" w:rsidR="00F222CD" w:rsidRPr="00B2145F" w:rsidRDefault="00F222CD" w:rsidP="00F22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B0AF45" w14:textId="49FE0CF4" w:rsidR="00454714" w:rsidRPr="00B2145F" w:rsidRDefault="00454714" w:rsidP="00454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บริษัทดำเนินธุรกิจหลักเกี่ยวกับการผลิตและจัดจำหน่ายซอสปรุงรส น้ำจิ้มปรุงรส </w:t>
      </w:r>
      <w:r w:rsidR="00442D4F">
        <w:rPr>
          <w:rFonts w:ascii="Angsana New" w:hAnsi="Angsana New" w:hint="cs"/>
          <w:sz w:val="30"/>
          <w:szCs w:val="30"/>
          <w:cs/>
        </w:rPr>
        <w:t>เครื่องปรุงแกง</w:t>
      </w:r>
      <w:r w:rsidRPr="00B2145F">
        <w:rPr>
          <w:rFonts w:ascii="Angsana New" w:hAnsi="Angsana New" w:hint="cs"/>
          <w:sz w:val="30"/>
          <w:szCs w:val="30"/>
          <w:cs/>
        </w:rPr>
        <w:t xml:space="preserve"> เครื่องกระป๋อง รวมถึงผลิตภัณฑ์จากพืชผักผลไม้</w:t>
      </w:r>
    </w:p>
    <w:p w14:paraId="6740D7C2" w14:textId="77777777" w:rsidR="004E72FB" w:rsidRPr="00B2145F" w:rsidRDefault="004E72FB" w:rsidP="00D2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A22AAF" w14:textId="77777777" w:rsidR="00F75022" w:rsidRPr="00B2145F" w:rsidRDefault="00F7502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60A498E6" w14:textId="77777777" w:rsidR="00531FA7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5BAF4FF" w14:textId="434198FA" w:rsidR="00F222CD" w:rsidRDefault="00F222CD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31FA7">
        <w:rPr>
          <w:rFonts w:ascii="Angsana New" w:hAnsi="Angsana New" w:hint="cs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53EDB" w:rsidRPr="00531FA7">
        <w:rPr>
          <w:rFonts w:ascii="Angsana New" w:hAnsi="Angsana New"/>
          <w:spacing w:val="4"/>
          <w:sz w:val="30"/>
          <w:szCs w:val="30"/>
        </w:rPr>
        <w:br/>
      </w:r>
      <w:r w:rsidRPr="00531FA7">
        <w:rPr>
          <w:rFonts w:ascii="Angsana New" w:hAnsi="Angsana New" w:hint="cs"/>
          <w:spacing w:val="-6"/>
          <w:sz w:val="30"/>
          <w:szCs w:val="30"/>
          <w:cs/>
        </w:rPr>
        <w:t>สภาวิชาชีพบัญชี</w:t>
      </w:r>
      <w:r w:rsidR="00187117">
        <w:rPr>
          <w:rFonts w:ascii="Angsana New" w:hAnsi="Angsana New"/>
          <w:spacing w:val="-6"/>
          <w:sz w:val="30"/>
          <w:szCs w:val="30"/>
        </w:rPr>
        <w:t xml:space="preserve"> </w:t>
      </w:r>
      <w:r w:rsidRPr="00531FA7">
        <w:rPr>
          <w:rFonts w:ascii="Angsana New" w:hAnsi="Angsana New" w:hint="cs"/>
          <w:spacing w:val="-6"/>
          <w:sz w:val="30"/>
          <w:szCs w:val="30"/>
          <w:cs/>
        </w:rPr>
        <w:t xml:space="preserve">ฯ </w:t>
      </w:r>
      <w:r w:rsidR="00B04F91" w:rsidRPr="00531FA7">
        <w:rPr>
          <w:rFonts w:ascii="Angsana New" w:hAnsi="Angsana New" w:hint="cs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053EDB" w:rsidRPr="00531FA7">
        <w:rPr>
          <w:rFonts w:ascii="Angsana New" w:hAnsi="Angsana New" w:hint="cs"/>
          <w:spacing w:val="-6"/>
          <w:sz w:val="30"/>
          <w:szCs w:val="30"/>
          <w:cs/>
        </w:rPr>
        <w:t xml:space="preserve"> งบการเงินนี้</w:t>
      </w:r>
      <w:r w:rsidR="00053EDB" w:rsidRPr="00531FA7">
        <w:rPr>
          <w:rFonts w:ascii="Angsana New" w:hAnsi="Angsana New" w:hint="cs"/>
          <w:spacing w:val="-4"/>
          <w:sz w:val="30"/>
          <w:szCs w:val="30"/>
          <w:cs/>
        </w:rPr>
        <w:t>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4B45DD">
        <w:rPr>
          <w:rFonts w:ascii="Angsana New" w:hAnsi="Angsana New"/>
          <w:spacing w:val="-4"/>
          <w:sz w:val="30"/>
          <w:szCs w:val="30"/>
        </w:rPr>
        <w:t xml:space="preserve"> </w:t>
      </w:r>
      <w:r w:rsidR="00805F8E">
        <w:rPr>
          <w:rFonts w:ascii="Angsana New" w:hAnsi="Angsana New"/>
          <w:spacing w:val="-4"/>
          <w:sz w:val="30"/>
          <w:szCs w:val="30"/>
        </w:rPr>
        <w:t>4</w:t>
      </w:r>
      <w:r w:rsidR="004B45DD">
        <w:rPr>
          <w:rFonts w:ascii="Angsana New" w:hAnsi="Angsana New"/>
          <w:spacing w:val="-4"/>
          <w:sz w:val="30"/>
          <w:szCs w:val="30"/>
        </w:rPr>
        <w:t xml:space="preserve"> </w:t>
      </w:r>
      <w:r w:rsidR="004B45DD">
        <w:rPr>
          <w:rFonts w:ascii="Angsana New" w:hAnsi="Angsana New"/>
          <w:spacing w:val="-4"/>
          <w:sz w:val="30"/>
          <w:szCs w:val="30"/>
        </w:rPr>
        <w:br/>
      </w:r>
      <w:r w:rsidR="00053EDB" w:rsidRPr="00531FA7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3036BD">
        <w:rPr>
          <w:rFonts w:ascii="Angsana New" w:hAnsi="Angsana New"/>
          <w:sz w:val="30"/>
          <w:szCs w:val="30"/>
        </w:rPr>
        <w:t xml:space="preserve"> </w:t>
      </w:r>
    </w:p>
    <w:p w14:paraId="43EA8B26" w14:textId="77777777" w:rsidR="00531FA7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F0AB642" w14:textId="1267D508" w:rsidR="00531FA7" w:rsidRDefault="00531FA7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7192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97192">
        <w:rPr>
          <w:rFonts w:ascii="Angsana New" w:hAnsi="Angsana New"/>
          <w:sz w:val="30"/>
          <w:szCs w:val="30"/>
        </w:rPr>
        <w:t xml:space="preserve"> </w:t>
      </w:r>
      <w:r w:rsidRPr="00597192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597192">
        <w:rPr>
          <w:rFonts w:ascii="Angsana New" w:eastAsia="Calibri" w:hAnsi="Angsana New"/>
          <w:sz w:val="30"/>
          <w:szCs w:val="30"/>
          <w:cs/>
          <w:lang w:val="en-GB"/>
        </w:rPr>
        <w:t xml:space="preserve">บริษัท </w:t>
      </w:r>
      <w:r w:rsidRPr="00597192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597192">
        <w:rPr>
          <w:rFonts w:ascii="Angsana New" w:hAnsi="Angsana New" w:hint="cs"/>
          <w:sz w:val="30"/>
          <w:szCs w:val="30"/>
          <w:cs/>
        </w:rPr>
        <w:t>ไป</w:t>
      </w:r>
    </w:p>
    <w:p w14:paraId="4575D039" w14:textId="77777777" w:rsidR="008C3EFA" w:rsidRPr="00597192" w:rsidRDefault="008C3EFA" w:rsidP="0005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672C7F" w14:textId="4A1B41C4" w:rsidR="00E82130" w:rsidRDefault="008C3EFA" w:rsidP="008C3EFA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8C3EFA">
        <w:rPr>
          <w:rFonts w:ascii="Angsana New" w:hAnsi="Angsana New" w:cs="Angsana New" w:hint="cs"/>
          <w:sz w:val="30"/>
          <w:szCs w:val="30"/>
          <w:cs/>
          <w:lang w:val="th-TH"/>
        </w:rPr>
        <w:t>การเปลี่ยนแปลงนโยบายการบัญชี</w:t>
      </w:r>
      <w:r w:rsidRPr="008C3EFA">
        <w:rPr>
          <w:rFonts w:ascii="Angsana New" w:hAnsi="Angsana New" w:cs="Angsana New"/>
          <w:sz w:val="30"/>
          <w:szCs w:val="30"/>
          <w:cs/>
          <w:lang w:val="th-TH"/>
        </w:rPr>
        <w:t>ที่มีสาระสำคัญ</w:t>
      </w:r>
    </w:p>
    <w:p w14:paraId="55B9DA7D" w14:textId="77777777" w:rsidR="001141CC" w:rsidRPr="001141CC" w:rsidRDefault="001141CC" w:rsidP="0011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3BB09B5B" w14:textId="252067A0" w:rsidR="008C3EFA" w:rsidRDefault="008C3EFA" w:rsidP="008C3EFA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1141CC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มาตรฐานการบัญชี ฉบับที่ </w:t>
      </w:r>
      <w:r w:rsidRPr="001141CC">
        <w:rPr>
          <w:rFonts w:ascii="Angsana New" w:hAnsi="Angsana New"/>
          <w:b/>
          <w:bCs/>
          <w:i/>
          <w:iCs/>
          <w:spacing w:val="-4"/>
          <w:sz w:val="30"/>
          <w:szCs w:val="30"/>
        </w:rPr>
        <w:t>12</w:t>
      </w:r>
      <w:r w:rsidRPr="001141CC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5D82DE9E" w14:textId="77777777" w:rsidR="001141CC" w:rsidRPr="001141CC" w:rsidRDefault="001141CC" w:rsidP="001141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0144B2E0" w14:textId="4877701E" w:rsidR="008C3EFA" w:rsidRPr="008C3EFA" w:rsidRDefault="008C3EFA" w:rsidP="008C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C3EFA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บริษัทได้ถือปฏิบัติตามการปรับปรุงมาตรฐานการบัญชีฉบับที่ </w:t>
      </w:r>
      <w:r w:rsidRPr="008C3EFA">
        <w:rPr>
          <w:rFonts w:ascii="Angsana New" w:hAnsi="Angsana New"/>
          <w:sz w:val="30"/>
          <w:szCs w:val="30"/>
        </w:rPr>
        <w:t>12</w:t>
      </w:r>
      <w:r w:rsidRPr="008C3EFA">
        <w:rPr>
          <w:rFonts w:ascii="Angsana New" w:hAnsi="Angsana New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8C3EFA">
        <w:rPr>
          <w:rFonts w:ascii="Angsana New" w:hAnsi="Angsana New"/>
          <w:sz w:val="30"/>
          <w:szCs w:val="30"/>
        </w:rPr>
        <w:t>1</w:t>
      </w:r>
      <w:r w:rsidRPr="008C3EFA">
        <w:rPr>
          <w:rFonts w:ascii="Angsana New" w:hAnsi="Angsana New"/>
          <w:sz w:val="30"/>
          <w:szCs w:val="30"/>
          <w:cs/>
        </w:rPr>
        <w:t xml:space="preserve"> มกราคม </w:t>
      </w:r>
      <w:r w:rsidRPr="008C3EFA">
        <w:rPr>
          <w:rFonts w:ascii="Angsana New" w:hAnsi="Angsana New"/>
          <w:sz w:val="30"/>
          <w:szCs w:val="30"/>
        </w:rPr>
        <w:t>2567</w:t>
      </w:r>
      <w:r w:rsidRPr="008C3EFA">
        <w:rPr>
          <w:rFonts w:ascii="Angsana New" w:hAnsi="Angsana New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438EF36C" w14:textId="77777777" w:rsidR="008C3EFA" w:rsidRPr="008C3EFA" w:rsidRDefault="008C3EFA" w:rsidP="008C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9E9F84" w14:textId="1079277D" w:rsidR="008C3EFA" w:rsidRDefault="008C3EFA" w:rsidP="008C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C3EFA">
        <w:rPr>
          <w:rFonts w:ascii="Angsana New" w:hAnsi="Angsana New"/>
          <w:sz w:val="30"/>
          <w:szCs w:val="30"/>
          <w:cs/>
        </w:rPr>
        <w:t xml:space="preserve">จากการปรับปรุงดังกล่าว 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เนื่องจากยอดคงเหลือเข้าเงื่อนไขการหักกลบกันของมาตรฐานการบัญชี ฉบับที่ </w:t>
      </w:r>
      <w:r w:rsidRPr="008C3EFA">
        <w:rPr>
          <w:rFonts w:ascii="Angsana New" w:hAnsi="Angsana New"/>
          <w:sz w:val="30"/>
          <w:szCs w:val="30"/>
        </w:rPr>
        <w:t xml:space="preserve">12 </w:t>
      </w:r>
      <w:r w:rsidRPr="008C3EFA">
        <w:rPr>
          <w:rFonts w:ascii="Angsana New" w:hAnsi="Angsana New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4C14BD">
        <w:rPr>
          <w:rFonts w:ascii="Angsana New" w:hAnsi="Angsana New"/>
          <w:sz w:val="30"/>
          <w:szCs w:val="30"/>
          <w:cs/>
        </w:rPr>
        <w:br/>
      </w:r>
      <w:r w:rsidRPr="008C3EFA">
        <w:rPr>
          <w:rFonts w:ascii="Angsana New" w:hAnsi="Angsana New"/>
          <w:sz w:val="30"/>
          <w:szCs w:val="30"/>
        </w:rPr>
        <w:t xml:space="preserve">1 </w:t>
      </w:r>
      <w:r w:rsidRPr="008C3EFA">
        <w:rPr>
          <w:rFonts w:ascii="Angsana New" w:hAnsi="Angsana New"/>
          <w:sz w:val="30"/>
          <w:szCs w:val="30"/>
          <w:cs/>
        </w:rPr>
        <w:t xml:space="preserve">มกราคม </w:t>
      </w:r>
      <w:r w:rsidRPr="008C3EFA">
        <w:rPr>
          <w:rFonts w:ascii="Angsana New" w:hAnsi="Angsana New"/>
          <w:sz w:val="30"/>
          <w:szCs w:val="30"/>
        </w:rPr>
        <w:t xml:space="preserve">2566 </w:t>
      </w:r>
      <w:r w:rsidRPr="008C3EFA">
        <w:rPr>
          <w:rFonts w:ascii="Angsana New" w:hAnsi="Angsana New"/>
          <w:sz w:val="30"/>
          <w:szCs w:val="30"/>
          <w:cs/>
        </w:rPr>
        <w:t xml:space="preserve">ทั้งนี้ ผลกระทบที่สำคัญต่อ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(ดูหมายเหตุข้อ </w:t>
      </w:r>
      <w:r>
        <w:rPr>
          <w:rFonts w:ascii="Angsana New" w:hAnsi="Angsana New"/>
          <w:sz w:val="30"/>
          <w:szCs w:val="30"/>
        </w:rPr>
        <w:t>19</w:t>
      </w:r>
      <w:r w:rsidRPr="008C3EFA">
        <w:rPr>
          <w:rFonts w:ascii="Angsana New" w:hAnsi="Angsana New"/>
          <w:sz w:val="30"/>
          <w:szCs w:val="30"/>
        </w:rPr>
        <w:t>)</w:t>
      </w:r>
    </w:p>
    <w:p w14:paraId="4C9660EE" w14:textId="536C9832" w:rsidR="001141CC" w:rsidRDefault="0011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524350" w14:textId="77777777" w:rsidR="001141CC" w:rsidRDefault="001141CC" w:rsidP="001141C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141C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Pr="001141CC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1141C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เรื่อง </w:t>
      </w:r>
      <w:r w:rsidRPr="001141CC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การเปิดเผยนโยบายการบัญชี</w:t>
      </w:r>
    </w:p>
    <w:p w14:paraId="58DC017C" w14:textId="77777777" w:rsidR="001141CC" w:rsidRPr="001141CC" w:rsidRDefault="001141CC" w:rsidP="001141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7ED57CA" w14:textId="5D27C4BA" w:rsidR="001141CC" w:rsidRPr="001141CC" w:rsidRDefault="001141CC" w:rsidP="0011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141CC">
        <w:rPr>
          <w:rFonts w:ascii="Angsana New" w:hAnsi="Angsana New"/>
          <w:sz w:val="30"/>
          <w:szCs w:val="30"/>
          <w:cs/>
        </w:rPr>
        <w:t>บริษัท</w:t>
      </w:r>
      <w:r w:rsidRPr="001141CC">
        <w:rPr>
          <w:rFonts w:ascii="Angsana New" w:hAnsi="Angsana New" w:hint="cs"/>
          <w:sz w:val="30"/>
          <w:szCs w:val="30"/>
          <w:cs/>
        </w:rPr>
        <w:t>ได้ถือปฏิบัติตาม</w:t>
      </w:r>
      <w:r w:rsidRPr="001141CC">
        <w:rPr>
          <w:rFonts w:ascii="Angsana New" w:hAnsi="Angsana New"/>
          <w:sz w:val="30"/>
          <w:szCs w:val="30"/>
          <w:cs/>
        </w:rPr>
        <w:t>การปรับปรุง</w:t>
      </w:r>
      <w:r w:rsidRPr="001141CC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1141CC">
        <w:rPr>
          <w:rFonts w:ascii="Angsana New" w:hAnsi="Angsana New"/>
          <w:sz w:val="30"/>
          <w:szCs w:val="30"/>
        </w:rPr>
        <w:t>1</w:t>
      </w:r>
      <w:r w:rsidRPr="001141CC">
        <w:rPr>
          <w:rFonts w:ascii="Angsana New" w:hAnsi="Angsana New" w:hint="cs"/>
          <w:sz w:val="30"/>
          <w:szCs w:val="30"/>
          <w:cs/>
        </w:rPr>
        <w:t xml:space="preserve"> </w:t>
      </w:r>
      <w:r w:rsidRPr="001141CC">
        <w:rPr>
          <w:rFonts w:ascii="Angsana New" w:hAnsi="Angsana New"/>
          <w:sz w:val="30"/>
          <w:szCs w:val="30"/>
          <w:cs/>
        </w:rPr>
        <w:t>เรื่อง</w:t>
      </w:r>
      <w:r w:rsidRPr="001141CC">
        <w:rPr>
          <w:rFonts w:ascii="Angsana New" w:hAnsi="Angsana New" w:hint="cs"/>
          <w:sz w:val="30"/>
          <w:szCs w:val="30"/>
          <w:cs/>
        </w:rPr>
        <w:t>การเปิดเผยนโยบายการบัญชี</w:t>
      </w:r>
      <w:r w:rsidRPr="001141CC">
        <w:rPr>
          <w:rFonts w:ascii="Angsana New" w:hAnsi="Angsana New"/>
          <w:sz w:val="30"/>
          <w:szCs w:val="30"/>
          <w:cs/>
        </w:rPr>
        <w:t>ตั้งแต่วันที่</w:t>
      </w:r>
      <w:r w:rsidRPr="001141C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1141CC">
        <w:rPr>
          <w:rFonts w:ascii="Angsana New" w:hAnsi="Angsana New"/>
          <w:sz w:val="30"/>
          <w:szCs w:val="30"/>
        </w:rPr>
        <w:t xml:space="preserve">1 </w:t>
      </w:r>
      <w:r w:rsidRPr="001141CC">
        <w:rPr>
          <w:rFonts w:ascii="Angsana New" w:hAnsi="Angsana New"/>
          <w:sz w:val="30"/>
          <w:szCs w:val="30"/>
          <w:cs/>
        </w:rPr>
        <w:t xml:space="preserve">มกราคม </w:t>
      </w:r>
      <w:r w:rsidRPr="001141CC">
        <w:rPr>
          <w:rFonts w:ascii="Angsana New" w:hAnsi="Angsana New"/>
          <w:sz w:val="30"/>
          <w:szCs w:val="30"/>
        </w:rPr>
        <w:t>2567</w:t>
      </w:r>
      <w:r w:rsidRPr="001141CC">
        <w:rPr>
          <w:rFonts w:ascii="Angsana New" w:hAnsi="Angsana New"/>
          <w:sz w:val="30"/>
          <w:szCs w:val="30"/>
          <w:cs/>
        </w:rPr>
        <w:t xml:space="preserve"> </w:t>
      </w:r>
      <w:r w:rsidRPr="001141CC">
        <w:rPr>
          <w:rFonts w:ascii="Angsana New" w:hAnsi="Angsana New" w:hint="cs"/>
          <w:sz w:val="30"/>
          <w:szCs w:val="30"/>
          <w:cs/>
        </w:rPr>
        <w:t>การปรับปรุงดังกล่าว</w:t>
      </w:r>
      <w:r w:rsidRPr="001141CC">
        <w:rPr>
          <w:rFonts w:ascii="Angsana New" w:hAnsi="Angsana New"/>
          <w:sz w:val="30"/>
          <w:szCs w:val="30"/>
          <w:cs/>
        </w:rPr>
        <w:t xml:space="preserve">กำหนดให้เปิดเผยนโยบายการบัญชีที่มีสาระสำคัญมากกว่านโยบายการบัญชีที่มีนัยสำคัญ </w:t>
      </w:r>
      <w:r w:rsidRPr="001141CC">
        <w:rPr>
          <w:rFonts w:ascii="Angsana New" w:hAnsi="Angsana New" w:hint="cs"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  <w:r w:rsidRPr="001141CC">
        <w:rPr>
          <w:rFonts w:ascii="Angsana New" w:hAnsi="Angsana New"/>
          <w:sz w:val="30"/>
          <w:szCs w:val="30"/>
          <w:cs/>
        </w:rPr>
        <w:t xml:space="preserve"> </w:t>
      </w:r>
    </w:p>
    <w:p w14:paraId="4EBF83AE" w14:textId="77777777" w:rsidR="007139D0" w:rsidRPr="001141CC" w:rsidRDefault="007139D0" w:rsidP="007139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8451562" w14:textId="7FEFD66D" w:rsidR="001141CC" w:rsidRPr="008C3EFA" w:rsidRDefault="001141CC" w:rsidP="0011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1141CC">
        <w:rPr>
          <w:rFonts w:ascii="Angsana New" w:hAnsi="Angsana New" w:hint="cs"/>
          <w:sz w:val="30"/>
          <w:szCs w:val="30"/>
          <w:cs/>
        </w:rPr>
        <w:t xml:space="preserve">จากการปรับปรุงดังกล่าว </w:t>
      </w:r>
      <w:r w:rsidRPr="001141CC">
        <w:rPr>
          <w:rFonts w:ascii="Angsana New" w:hAnsi="Angsana New"/>
          <w:sz w:val="30"/>
          <w:szCs w:val="30"/>
          <w:cs/>
        </w:rPr>
        <w:t>บริษัท</w:t>
      </w:r>
      <w:r w:rsidRPr="001141CC">
        <w:rPr>
          <w:rFonts w:ascii="Angsana New" w:hAnsi="Angsana New" w:hint="cs"/>
          <w:sz w:val="30"/>
          <w:szCs w:val="30"/>
          <w:cs/>
        </w:rPr>
        <w:t>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Pr="001141CC">
        <w:rPr>
          <w:rFonts w:ascii="Angsana New" w:hAnsi="Angsana New"/>
          <w:sz w:val="30"/>
          <w:szCs w:val="30"/>
          <w:cs/>
        </w:rPr>
        <w:t>ข้อ</w:t>
      </w:r>
      <w:r w:rsidRPr="001141CC">
        <w:rPr>
          <w:rFonts w:ascii="Angsana New" w:hAnsi="Angsana New"/>
          <w:sz w:val="30"/>
          <w:szCs w:val="30"/>
        </w:rPr>
        <w:t xml:space="preserve"> 4</w:t>
      </w:r>
    </w:p>
    <w:p w14:paraId="0D23A18B" w14:textId="348C7954" w:rsidR="00881E7C" w:rsidRPr="00B2145F" w:rsidRDefault="00E82130" w:rsidP="004F7D64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  <w:r w:rsidR="00881E7C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โยบายการบัญชีที่</w:t>
      </w:r>
      <w:r w:rsidR="00C4180D">
        <w:rPr>
          <w:rFonts w:ascii="Angsana New" w:hAnsi="Angsana New" w:cs="Angsana New" w:hint="cs"/>
          <w:sz w:val="30"/>
          <w:szCs w:val="30"/>
          <w:cs/>
          <w:lang w:val="th-TH"/>
        </w:rPr>
        <w:t>มีสาระ</w:t>
      </w:r>
      <w:r w:rsidR="00881E7C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สำคัญ</w:t>
      </w:r>
    </w:p>
    <w:p w14:paraId="34588830" w14:textId="181C7363" w:rsidR="007C6051" w:rsidRPr="007139D0" w:rsidRDefault="007C6051" w:rsidP="004F7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</w:p>
    <w:p w14:paraId="436D6C15" w14:textId="22B59F37" w:rsidR="009967E8" w:rsidRPr="00436080" w:rsidRDefault="004061EC" w:rsidP="004F7D64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3608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เงินตราต่างประเทศ</w:t>
      </w:r>
    </w:p>
    <w:p w14:paraId="57D848E1" w14:textId="77777777" w:rsidR="00881E7C" w:rsidRPr="007139D0" w:rsidRDefault="00881E7C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F47EB7F" w14:textId="5282961F" w:rsidR="00EB4626" w:rsidRPr="00436080" w:rsidRDefault="00881E7C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6080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="00FC625E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</w:t>
      </w:r>
      <w:r w:rsidR="00FF00B1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436080">
        <w:rPr>
          <w:rFonts w:ascii="Angsana New" w:hAnsi="Angsana New" w:hint="cs"/>
          <w:sz w:val="30"/>
          <w:szCs w:val="30"/>
          <w:cs/>
        </w:rPr>
        <w:t>แปลงค่าเป็น</w:t>
      </w:r>
      <w:r w:rsidR="00034153" w:rsidRPr="00436080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="00034153" w:rsidRPr="00436080">
        <w:rPr>
          <w:rFonts w:ascii="Angsana New" w:hAnsi="Angsana New" w:hint="cs"/>
          <w:sz w:val="30"/>
          <w:szCs w:val="30"/>
        </w:rPr>
        <w:t xml:space="preserve"> </w:t>
      </w:r>
      <w:r w:rsidRPr="00436080">
        <w:rPr>
          <w:rFonts w:ascii="Angsana New" w:hAnsi="Angsana New" w:hint="cs"/>
          <w:sz w:val="30"/>
          <w:szCs w:val="30"/>
          <w:cs/>
        </w:rPr>
        <w:t>โดยใช้อัตราแลกเปลี่ยน ณ วันที่เกิดรายการ</w:t>
      </w:r>
      <w:r w:rsidR="004061EC" w:rsidRPr="0043608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034153" w:rsidRPr="00436080">
        <w:rPr>
          <w:rFonts w:ascii="Angsana New" w:hAnsi="Angsana New"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</w:t>
      </w:r>
      <w:r w:rsidR="004061EC" w:rsidRPr="00436080">
        <w:rPr>
          <w:rFonts w:ascii="Angsana New" w:hAnsi="Angsana New" w:hint="cs"/>
          <w:sz w:val="30"/>
          <w:szCs w:val="30"/>
          <w:cs/>
        </w:rPr>
        <w:t>ค่า</w:t>
      </w:r>
      <w:r w:rsidR="00034153" w:rsidRPr="00436080">
        <w:rPr>
          <w:rFonts w:ascii="Angsana New" w:hAnsi="Angsana New" w:hint="cs"/>
          <w:sz w:val="30"/>
          <w:szCs w:val="30"/>
          <w:cs/>
        </w:rPr>
        <w:t>โดยใช้อัตราแลกเปลี่ยน ณ วั</w:t>
      </w:r>
      <w:r w:rsidR="004061EC" w:rsidRPr="00436080">
        <w:rPr>
          <w:rFonts w:ascii="Angsana New" w:hAnsi="Angsana New" w:hint="cs"/>
          <w:sz w:val="30"/>
          <w:szCs w:val="30"/>
          <w:cs/>
        </w:rPr>
        <w:t>นที่รายงาน</w:t>
      </w:r>
      <w:r w:rsidR="00034153" w:rsidRPr="00436080">
        <w:rPr>
          <w:rFonts w:ascii="Angsana New" w:hAnsi="Angsana New" w:hint="cs"/>
          <w:sz w:val="30"/>
          <w:szCs w:val="30"/>
          <w:cs/>
        </w:rPr>
        <w:t xml:space="preserve"> สินทรัพย์และหนี้สินที่ไม่เป็นตัวเงินซึ่งเกิดจากรายการบัญชีที่เป็นเงินตราต่างประเทศซึ่ง</w:t>
      </w:r>
      <w:r w:rsidR="00436080" w:rsidRPr="00436080">
        <w:rPr>
          <w:rFonts w:ascii="Angsana New" w:hAnsi="Angsana New" w:hint="cs"/>
          <w:sz w:val="30"/>
          <w:szCs w:val="30"/>
          <w:cs/>
        </w:rPr>
        <w:t>แสดงด้วยมูลค่ายุติธรรม</w:t>
      </w:r>
      <w:r w:rsidR="00034153" w:rsidRPr="00436080">
        <w:rPr>
          <w:rFonts w:ascii="Angsana New" w:hAnsi="Angsana New" w:hint="cs"/>
          <w:sz w:val="30"/>
          <w:szCs w:val="30"/>
          <w:cs/>
        </w:rPr>
        <w:t xml:space="preserve"> แปลงค่าโดยใช้อัตราแลกเปลี่ยน ณ วันที่</w:t>
      </w:r>
      <w:r w:rsidR="00436080" w:rsidRPr="00436080">
        <w:rPr>
          <w:rFonts w:ascii="Angsana New" w:hAnsi="Angsana New" w:hint="cs"/>
          <w:sz w:val="30"/>
          <w:szCs w:val="30"/>
          <w:cs/>
        </w:rPr>
        <w:t>มีการวัดมูลค่ายุติธรรม</w:t>
      </w:r>
    </w:p>
    <w:p w14:paraId="0522725B" w14:textId="77777777" w:rsidR="00116825" w:rsidRPr="007139D0" w:rsidRDefault="00116825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589D36B" w14:textId="77777777" w:rsidR="00116825" w:rsidRPr="00436080" w:rsidRDefault="00116825" w:rsidP="004F7D6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6080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ผลต่างของอัตราแลกเปลี่ยนที่เกิดจากการแปลงค่าให้รับรู้เป็นกำไรหรือขาดทุนในงวดบัญชีนั้น</w:t>
      </w:r>
    </w:p>
    <w:p w14:paraId="638078D9" w14:textId="77777777" w:rsidR="00A452AC" w:rsidRPr="007139D0" w:rsidRDefault="009D48A9" w:rsidP="004F7D64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36080">
        <w:rPr>
          <w:rFonts w:ascii="Angsana New" w:hAnsi="Angsana New" w:hint="cs"/>
          <w:color w:val="000000"/>
          <w:sz w:val="30"/>
          <w:szCs w:val="30"/>
        </w:rPr>
        <w:tab/>
      </w:r>
    </w:p>
    <w:p w14:paraId="52A919E3" w14:textId="0A3C413D" w:rsidR="00966EFF" w:rsidRPr="00F75CF9" w:rsidRDefault="00116825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</w:rPr>
      </w:pPr>
      <w:r w:rsidRPr="00F75CF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620FAC42" w14:textId="77777777" w:rsidR="00116825" w:rsidRPr="007139D0" w:rsidRDefault="00116825" w:rsidP="00C9394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E504C8D" w14:textId="144E1138" w:rsidR="00116825" w:rsidRPr="00F75CF9" w:rsidRDefault="00116825" w:rsidP="00C9394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3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28066C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>.1)</w:t>
      </w:r>
      <w:r w:rsidR="00FF6DEF" w:rsidRPr="00F75CF9">
        <w:rPr>
          <w:rFonts w:ascii="Angsana New" w:eastAsia="EucrosiaUPCBold" w:hAnsi="Angsana New" w:hint="cs"/>
          <w:i/>
          <w:iCs/>
          <w:sz w:val="30"/>
          <w:szCs w:val="30"/>
        </w:rPr>
        <w:t xml:space="preserve"> </w:t>
      </w:r>
      <w:r w:rsidR="006F1561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</w:p>
    <w:p w14:paraId="39957844" w14:textId="77777777" w:rsidR="00116825" w:rsidRPr="007139D0" w:rsidRDefault="00116825" w:rsidP="00C9394D">
      <w:pPr>
        <w:pStyle w:val="BodyText2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AC8EB93" w14:textId="7D45B6A6" w:rsidR="00116825" w:rsidRPr="00F75CF9" w:rsidRDefault="006F1561" w:rsidP="00C66004">
      <w:pPr>
        <w:pStyle w:val="BodyText"/>
        <w:shd w:val="clear" w:color="auto" w:fill="FFFFFF"/>
        <w:tabs>
          <w:tab w:val="clear" w:pos="227"/>
          <w:tab w:val="clear" w:pos="680"/>
          <w:tab w:val="clear" w:pos="907"/>
          <w:tab w:val="left" w:pos="1276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สินทรัพย์ทางการเงินและหนี้สินทางการเงิน</w:t>
      </w:r>
      <w:r w:rsidRPr="00F75CF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(นอกเหนือจากลูกหนี้การค้า (ดูหมายเหตุข้อ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="00AE2D11">
        <w:rPr>
          <w:rFonts w:ascii="Angsana New" w:hAnsi="Angsana New"/>
          <w:color w:val="000000"/>
          <w:spacing w:val="-4"/>
          <w:sz w:val="30"/>
          <w:szCs w:val="30"/>
        </w:rPr>
        <w:t>4</w:t>
      </w:r>
      <w:r w:rsidR="002771D1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(</w:t>
      </w:r>
      <w:r w:rsidR="00286769"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ง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>))</w:t>
      </w:r>
      <w:r w:rsidR="001A14F5">
        <w:rPr>
          <w:rFonts w:ascii="Angsana New" w:hAnsi="Angsana New"/>
          <w:color w:val="000000"/>
          <w:spacing w:val="-4"/>
          <w:sz w:val="30"/>
          <w:szCs w:val="30"/>
        </w:rPr>
        <w:t>)</w:t>
      </w:r>
      <w:r w:rsidRPr="00F75CF9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รับรู้รายการ</w:t>
      </w:r>
      <w:r w:rsidR="00B55D8A">
        <w:rPr>
          <w:rFonts w:ascii="Angsana New" w:hAnsi="Angsana New"/>
          <w:color w:val="000000"/>
          <w:spacing w:val="-4"/>
          <w:sz w:val="30"/>
          <w:szCs w:val="30"/>
        </w:rPr>
        <w:t xml:space="preserve">      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เมื่อเริ่มแรกเมื่อ</w:t>
      </w:r>
      <w:r w:rsidRPr="00F75CF9">
        <w:rPr>
          <w:rFonts w:ascii="Angsana New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F75CF9">
        <w:rPr>
          <w:rFonts w:ascii="Angsana New" w:hAnsi="Angsana New" w:hint="cs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F75CF9">
        <w:rPr>
          <w:rFonts w:ascii="Angsana New" w:hAnsi="Angsana New" w:hint="cs"/>
          <w:color w:val="000000"/>
          <w:sz w:val="30"/>
          <w:szCs w:val="30"/>
          <w:lang w:val="en-GB"/>
        </w:rPr>
        <w:t xml:space="preserve"> </w:t>
      </w:r>
      <w:r w:rsidRPr="00F75CF9">
        <w:rPr>
          <w:rFonts w:ascii="Angsana New" w:hAnsi="Angsana New" w:hint="cs"/>
          <w:sz w:val="30"/>
          <w:szCs w:val="30"/>
          <w:cs/>
          <w:lang w:val="en-GB"/>
        </w:rPr>
        <w:t>และวัดมูลค่า</w:t>
      </w:r>
      <w:r w:rsidR="00707EE8">
        <w:rPr>
          <w:rFonts w:ascii="Angsana New" w:hAnsi="Angsana New" w:hint="cs"/>
          <w:sz w:val="30"/>
          <w:szCs w:val="30"/>
          <w:cs/>
          <w:lang w:val="en-GB"/>
        </w:rPr>
        <w:t>เมื่อเริ่มแรก</w:t>
      </w:r>
      <w:r w:rsidRPr="00F75CF9">
        <w:rPr>
          <w:rFonts w:ascii="Angsana New" w:hAnsi="Angsana New" w:hint="cs"/>
          <w:sz w:val="30"/>
          <w:szCs w:val="30"/>
          <w:cs/>
        </w:rPr>
        <w:t>ด้วยมูลค่ายุติธรร</w:t>
      </w:r>
      <w:r w:rsidR="00C66004">
        <w:rPr>
          <w:rFonts w:ascii="Angsana New" w:hAnsi="Angsana New" w:hint="cs"/>
          <w:sz w:val="30"/>
          <w:szCs w:val="30"/>
          <w:cs/>
        </w:rPr>
        <w:t>ม</w:t>
      </w:r>
      <w:r w:rsidR="00707EE8">
        <w:rPr>
          <w:rFonts w:ascii="Angsana New" w:hAnsi="Angsana New" w:hint="cs"/>
          <w:sz w:val="30"/>
          <w:szCs w:val="30"/>
          <w:cs/>
        </w:rPr>
        <w:t xml:space="preserve"> </w:t>
      </w:r>
      <w:r w:rsidR="00707EE8" w:rsidRPr="00707EE8">
        <w:rPr>
          <w:rFonts w:ascii="Angsana New" w:hAnsi="Angsana New"/>
          <w:sz w:val="30"/>
          <w:szCs w:val="30"/>
          <w:cs/>
        </w:rPr>
        <w:t>ทั้งนี้</w:t>
      </w:r>
      <w:r w:rsidR="004B45DD">
        <w:rPr>
          <w:rFonts w:ascii="Angsana New" w:hAnsi="Angsana New"/>
          <w:sz w:val="30"/>
          <w:szCs w:val="30"/>
        </w:rPr>
        <w:t xml:space="preserve"> </w:t>
      </w:r>
      <w:r w:rsidR="00707EE8" w:rsidRPr="00707EE8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</w:p>
    <w:p w14:paraId="332DE818" w14:textId="721D3E2D" w:rsidR="001141CC" w:rsidRPr="007139D0" w:rsidRDefault="0011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0EC357C6" w14:textId="497C3A0A" w:rsidR="006F1561" w:rsidRPr="004B45DD" w:rsidRDefault="006F1561" w:rsidP="00C66004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B45DD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4B45DD">
        <w:rPr>
          <w:rFonts w:ascii="Angsana New" w:hAnsi="Angsana New" w:hint="cs"/>
          <w:sz w:val="30"/>
          <w:szCs w:val="30"/>
        </w:rPr>
        <w:t xml:space="preserve"> </w:t>
      </w:r>
      <w:r w:rsidRPr="004B45DD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</w:t>
      </w:r>
      <w:r w:rsidR="00B55D8A" w:rsidRPr="004B45DD">
        <w:rPr>
          <w:rFonts w:ascii="Angsana New" w:hAnsi="Angsana New"/>
          <w:sz w:val="30"/>
          <w:szCs w:val="30"/>
        </w:rPr>
        <w:t xml:space="preserve"> </w:t>
      </w:r>
      <w:r w:rsidRPr="004B45DD">
        <w:rPr>
          <w:rFonts w:ascii="Angsana New" w:hAnsi="Angsana New" w:hint="cs"/>
          <w:sz w:val="30"/>
          <w:szCs w:val="30"/>
          <w:cs/>
        </w:rPr>
        <w:t>ขาดทุน</w:t>
      </w:r>
      <w:r w:rsidRPr="004B45DD">
        <w:rPr>
          <w:rFonts w:ascii="Angsana New" w:hAnsi="Angsana New" w:hint="cs"/>
          <w:sz w:val="30"/>
          <w:szCs w:val="30"/>
        </w:rPr>
        <w:t xml:space="preserve"> </w:t>
      </w:r>
      <w:r w:rsidRPr="004B45DD">
        <w:rPr>
          <w:rFonts w:ascii="Angsana New" w:hAnsi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</w:t>
      </w:r>
      <w:r w:rsidR="00C66004" w:rsidRPr="004B45DD">
        <w:rPr>
          <w:rFonts w:ascii="Angsana New" w:hAnsi="Angsana New" w:hint="cs"/>
          <w:sz w:val="30"/>
          <w:szCs w:val="30"/>
          <w:cs/>
        </w:rPr>
        <w:t>่</w:t>
      </w:r>
      <w:r w:rsidRPr="004B45DD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4B45DD">
        <w:rPr>
          <w:rFonts w:ascii="Angsana New" w:hAnsi="Angsana New" w:hint="cs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</w:t>
      </w:r>
      <w:r w:rsidR="004B45DD" w:rsidRPr="004B45DD">
        <w:rPr>
          <w:rFonts w:ascii="Angsana New" w:hAnsi="Angsana New" w:hint="cs"/>
          <w:sz w:val="30"/>
          <w:szCs w:val="30"/>
          <w:cs/>
        </w:rPr>
        <w:t>ก</w:t>
      </w:r>
      <w:r w:rsidRPr="004B45DD">
        <w:rPr>
          <w:rFonts w:ascii="Angsana New" w:hAnsi="Angsana New" w:hint="cs"/>
          <w:sz w:val="30"/>
          <w:szCs w:val="30"/>
          <w:cs/>
        </w:rPr>
        <w:t>วันที่มีการเปลี่ยนแปลงการจัดประเภท</w:t>
      </w:r>
    </w:p>
    <w:p w14:paraId="1144DA1D" w14:textId="1970553E" w:rsidR="006F1561" w:rsidRPr="007139D0" w:rsidRDefault="006F1561" w:rsidP="006F1561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0582E2AD" w14:textId="48D0B855" w:rsidR="006F1561" w:rsidRPr="00F75CF9" w:rsidRDefault="006F1561" w:rsidP="00C66004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</w:t>
      </w:r>
      <w:r w:rsidR="00F75CF9" w:rsidRPr="00F75CF9">
        <w:rPr>
          <w:rFonts w:ascii="Angsana New" w:hAnsi="Angsana New" w:hint="cs"/>
          <w:color w:val="000000"/>
          <w:sz w:val="30"/>
          <w:szCs w:val="30"/>
          <w:cs/>
        </w:rPr>
        <w:t>ราคาทุนตัดจำหน่ายตามวิธีดอกเบี้ยแท้จริงหรือ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F75CF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ดอกเบี้ยจ่าย</w:t>
      </w:r>
      <w:r w:rsidRPr="00F75CF9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5564BBB" w14:textId="6AA43074" w:rsidR="002A1676" w:rsidRPr="00C9394D" w:rsidRDefault="002A1676" w:rsidP="002A1676">
      <w:pPr>
        <w:pStyle w:val="BodyText"/>
        <w:tabs>
          <w:tab w:val="clear" w:pos="907"/>
        </w:tabs>
        <w:spacing w:after="0" w:line="240" w:lineRule="auto"/>
        <w:ind w:left="851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37E3C515" w14:textId="6F6861D2" w:rsidR="002A1676" w:rsidRPr="00F75CF9" w:rsidRDefault="002A1676" w:rsidP="00C66004">
      <w:pPr>
        <w:pStyle w:val="BodyText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75CF9">
        <w:rPr>
          <w:rFonts w:ascii="Angsana New" w:hAnsi="Angsana New" w:hint="cs"/>
          <w:spacing w:val="-6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Pr="00F75CF9">
        <w:rPr>
          <w:rFonts w:ascii="Angsana New" w:hAnsi="Angsana New" w:hint="cs"/>
          <w:sz w:val="30"/>
          <w:szCs w:val="30"/>
          <w:cs/>
        </w:rPr>
        <w:t xml:space="preserve">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Pr="00F75CF9">
        <w:rPr>
          <w:rFonts w:ascii="Angsana New" w:hAnsi="Angsana New"/>
          <w:sz w:val="30"/>
          <w:szCs w:val="30"/>
        </w:rPr>
        <w:br/>
      </w:r>
      <w:r w:rsidRPr="00096979">
        <w:rPr>
          <w:rFonts w:ascii="Angsana New" w:hAnsi="Angsana New" w:hint="cs"/>
          <w:spacing w:val="4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Pr="00F75CF9">
        <w:rPr>
          <w:rFonts w:ascii="Angsana New" w:hAnsi="Angsana New" w:hint="cs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5B89A4DA" w14:textId="636B98C1" w:rsidR="002A1676" w:rsidRPr="007139D0" w:rsidRDefault="002A1676" w:rsidP="002A1676">
      <w:pPr>
        <w:pStyle w:val="BodyText"/>
        <w:tabs>
          <w:tab w:val="clear" w:pos="907"/>
        </w:tabs>
        <w:spacing w:after="0" w:line="240" w:lineRule="auto"/>
        <w:ind w:left="851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BD88A1E" w14:textId="6E54FB49" w:rsidR="002A1676" w:rsidRPr="00F75CF9" w:rsidRDefault="00116825" w:rsidP="002A16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C92CF2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F75CF9">
        <w:rPr>
          <w:rFonts w:ascii="Angsana New" w:eastAsia="EucrosiaUPCBold" w:hAnsi="Angsana New" w:hint="cs"/>
          <w:i/>
          <w:iCs/>
          <w:sz w:val="30"/>
          <w:szCs w:val="30"/>
        </w:rPr>
        <w:t xml:space="preserve">.2) </w:t>
      </w:r>
      <w:r w:rsidR="002A1676" w:rsidRPr="00F75CF9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5F53286" w14:textId="3E5F8B3D" w:rsidR="00116825" w:rsidRPr="007139D0" w:rsidRDefault="00116825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26D6612" w14:textId="0E59DABA" w:rsidR="002A1676" w:rsidRPr="00F75CF9" w:rsidRDefault="002A1676" w:rsidP="00C66004">
      <w:pPr>
        <w:pStyle w:val="BodyText2"/>
        <w:tabs>
          <w:tab w:val="left" w:pos="1080"/>
        </w:tabs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F75CF9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 w:rsidR="00C26281" w:rsidRPr="00F75CF9">
        <w:rPr>
          <w:rFonts w:ascii="Angsana New" w:hAnsi="Angsana New"/>
          <w:color w:val="000000"/>
          <w:sz w:val="30"/>
          <w:szCs w:val="30"/>
        </w:rPr>
        <w:br/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การควบคุมในสินทรัพย์ทางการเงิน</w:t>
      </w:r>
    </w:p>
    <w:p w14:paraId="61E66B82" w14:textId="4BF063FB" w:rsidR="002A1676" w:rsidRPr="007139D0" w:rsidRDefault="002A1676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038816D" w14:textId="7BF8F8E3" w:rsidR="002A1676" w:rsidRPr="00F75CF9" w:rsidRDefault="002A1676" w:rsidP="00C66004">
      <w:pPr>
        <w:pStyle w:val="BodyText2"/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sz w:val="30"/>
          <w:szCs w:val="30"/>
          <w:cs/>
        </w:rPr>
        <w:t>บริษัท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9394D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  <w:r w:rsidRPr="00C9394D">
        <w:rPr>
          <w:rFonts w:ascii="Angsana New" w:hAnsi="Angsana New" w:hint="cs"/>
          <w:color w:val="000000"/>
          <w:spacing w:val="6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C26281" w:rsidRPr="00F75CF9">
        <w:rPr>
          <w:rFonts w:ascii="Angsana New" w:hAnsi="Angsana New"/>
          <w:color w:val="000000"/>
          <w:sz w:val="30"/>
          <w:szCs w:val="30"/>
        </w:rPr>
        <w:br/>
      </w:r>
      <w:r w:rsidRPr="00F75CF9">
        <w:rPr>
          <w:rFonts w:ascii="Angsana New" w:hAnsi="Angsana New" w:hint="cs"/>
          <w:color w:val="000000"/>
          <w:sz w:val="30"/>
          <w:szCs w:val="30"/>
          <w:cs/>
        </w:rPr>
        <w:t>ที่สะท้อนเงื่อนไขที่เปลี่ยนแปลงแล้ว</w:t>
      </w:r>
    </w:p>
    <w:p w14:paraId="3AE46A4C" w14:textId="67CEB7F4" w:rsidR="002A1676" w:rsidRPr="007139D0" w:rsidRDefault="002A1676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73FD63" w14:textId="2BB8844C" w:rsidR="002A1676" w:rsidRPr="00F75CF9" w:rsidRDefault="002A1676" w:rsidP="00C66004">
      <w:pPr>
        <w:pStyle w:val="BodyText2"/>
        <w:tabs>
          <w:tab w:val="left" w:pos="1080"/>
        </w:tabs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5CF9">
        <w:rPr>
          <w:rFonts w:ascii="Angsana New" w:hAnsi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0B81067" w14:textId="105A337C" w:rsidR="002A1676" w:rsidRPr="007139D0" w:rsidRDefault="002A1676" w:rsidP="0011682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6F75DD62" w14:textId="47689212" w:rsidR="002A1676" w:rsidRPr="004C6371" w:rsidRDefault="002A1676" w:rsidP="00C66004">
      <w:pPr>
        <w:pStyle w:val="BodyText2"/>
        <w:tabs>
          <w:tab w:val="left" w:pos="709"/>
        </w:tabs>
        <w:spacing w:line="240" w:lineRule="atLeast"/>
        <w:ind w:left="99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55D8A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สินทรัพย์</w:t>
      </w:r>
      <w:r w:rsidRPr="00B55D8A">
        <w:rPr>
          <w:rFonts w:ascii="Angsana New" w:hAnsi="Angsana New" w:hint="cs"/>
          <w:spacing w:val="-4"/>
          <w:sz w:val="30"/>
          <w:szCs w:val="30"/>
          <w:cs/>
        </w:rPr>
        <w:t>ทางการเงินและหนี้สินทางการเงินจะหักกลบกันเพื่อรายงานใน</w:t>
      </w:r>
      <w:r w:rsidR="00915D28">
        <w:rPr>
          <w:rFonts w:ascii="Angsana New" w:hAnsi="Angsana New" w:hint="cs"/>
          <w:spacing w:val="-4"/>
          <w:sz w:val="30"/>
          <w:szCs w:val="30"/>
          <w:cs/>
        </w:rPr>
        <w:t>งบฐานะการเงิน</w:t>
      </w:r>
      <w:r w:rsidRPr="00B55D8A">
        <w:rPr>
          <w:rFonts w:ascii="Angsana New" w:hAnsi="Angsana New" w:hint="cs"/>
          <w:spacing w:val="-4"/>
          <w:sz w:val="30"/>
          <w:szCs w:val="30"/>
          <w:cs/>
        </w:rPr>
        <w:t>ด้วยจำนวนสุทธิ</w:t>
      </w:r>
      <w:r w:rsidR="00B55D8A">
        <w:rPr>
          <w:rFonts w:ascii="Angsana New" w:hAnsi="Angsana New"/>
          <w:sz w:val="30"/>
          <w:szCs w:val="30"/>
        </w:rPr>
        <w:t xml:space="preserve"> </w:t>
      </w:r>
      <w:r w:rsidRPr="004C6371">
        <w:rPr>
          <w:rFonts w:ascii="Angsana New" w:hAnsi="Angsana New" w:hint="cs"/>
          <w:sz w:val="30"/>
          <w:szCs w:val="30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540A03A" w14:textId="0BA0EE3F" w:rsidR="002A1676" w:rsidRPr="007139D0" w:rsidRDefault="002A1676" w:rsidP="00C2628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Browallia New" w:hAnsi="Browallia New" w:cs="Browallia New"/>
          <w:color w:val="000000"/>
          <w:sz w:val="30"/>
          <w:szCs w:val="30"/>
          <w:lang w:val="en-GB"/>
        </w:rPr>
      </w:pPr>
    </w:p>
    <w:p w14:paraId="06EE9FFC" w14:textId="4833A4A2" w:rsidR="00116825" w:rsidRPr="004C6371" w:rsidRDefault="00116825" w:rsidP="00AE1E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C6371">
        <w:rPr>
          <w:rFonts w:ascii="Angsana New" w:eastAsia="EucrosiaUPCBold" w:hAnsi="Angsana New" w:hint="cs"/>
          <w:i/>
          <w:iCs/>
          <w:sz w:val="30"/>
          <w:szCs w:val="30"/>
        </w:rPr>
        <w:t>(</w:t>
      </w:r>
      <w:r w:rsidR="005A70B0" w:rsidRPr="004C6371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</w:rPr>
        <w:t>.</w:t>
      </w:r>
      <w:r w:rsidR="00C26281" w:rsidRPr="004C6371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</w:rPr>
        <w:t xml:space="preserve">) 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</w:t>
      </w:r>
    </w:p>
    <w:p w14:paraId="0B7C2E1D" w14:textId="77777777" w:rsidR="00116825" w:rsidRPr="007139D0" w:rsidRDefault="00116825" w:rsidP="0011682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601BE6A" w14:textId="75D4F919" w:rsidR="00737E96" w:rsidRPr="004C6371" w:rsidRDefault="00116825" w:rsidP="00C66004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4C6371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D163498" w14:textId="22357CBD" w:rsidR="007139D0" w:rsidRDefault="00713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/>
          <w:i/>
          <w:iCs/>
          <w:sz w:val="30"/>
          <w:szCs w:val="30"/>
        </w:rPr>
        <w:br w:type="page"/>
      </w:r>
    </w:p>
    <w:p w14:paraId="1DF02218" w14:textId="4F0FD986" w:rsidR="00C26281" w:rsidRPr="004C6371" w:rsidRDefault="00C26281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C6371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4C6371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4C6371">
        <w:rPr>
          <w:rFonts w:ascii="Angsana New" w:eastAsia="EucrosiaUPCBold" w:hAnsi="Angsana New"/>
          <w:i/>
          <w:iCs/>
          <w:sz w:val="30"/>
          <w:szCs w:val="30"/>
          <w:lang w:val="en-GB"/>
        </w:rPr>
        <w:t>.</w:t>
      </w:r>
      <w:r w:rsidRPr="004C6371">
        <w:rPr>
          <w:rFonts w:ascii="Angsana New" w:eastAsia="EucrosiaUPCBold" w:hAnsi="Angsana New"/>
          <w:i/>
          <w:iCs/>
          <w:sz w:val="30"/>
          <w:szCs w:val="30"/>
        </w:rPr>
        <w:t xml:space="preserve">4) </w:t>
      </w:r>
      <w:r w:rsidRPr="004C6371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E50CEDA" w14:textId="51C23387" w:rsidR="00C26281" w:rsidRPr="007139D0" w:rsidRDefault="00C26281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E18DA4C" w14:textId="3926407D" w:rsidR="00C26281" w:rsidRPr="004C6371" w:rsidRDefault="00C26281" w:rsidP="00C6600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90" w:hanging="367"/>
        <w:jc w:val="thaiDistribute"/>
        <w:rPr>
          <w:rFonts w:ascii="Angsana New" w:hAnsi="Angsana New"/>
          <w:sz w:val="30"/>
          <w:szCs w:val="30"/>
        </w:rPr>
      </w:pPr>
      <w:r w:rsidRPr="004C6371">
        <w:rPr>
          <w:rFonts w:ascii="Angsana New" w:eastAsia="EucrosiaUPCBold" w:hAnsi="Angsana New"/>
          <w:i/>
          <w:iCs/>
          <w:sz w:val="30"/>
          <w:szCs w:val="30"/>
          <w:cs/>
        </w:rPr>
        <w:tab/>
      </w:r>
      <w:r w:rsidRPr="004C6371">
        <w:rPr>
          <w:rFonts w:ascii="Angsana New" w:hAnsi="Angsana New" w:hint="cs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22C6B838" w14:textId="626A8C2C" w:rsidR="00C26281" w:rsidRPr="007139D0" w:rsidRDefault="00C26281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C90692C" w14:textId="4BD2E173" w:rsidR="00C26281" w:rsidRPr="004C6371" w:rsidRDefault="00C26281" w:rsidP="00C660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C6371">
        <w:rPr>
          <w:rFonts w:ascii="Angsana New" w:hAnsi="Angsana New" w:hint="cs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F0803">
        <w:rPr>
          <w:rFonts w:ascii="Angsana New" w:hAnsi="Angsana New"/>
          <w:sz w:val="30"/>
          <w:szCs w:val="30"/>
        </w:rPr>
        <w:t>12</w:t>
      </w:r>
      <w:r w:rsidRPr="004C6371">
        <w:rPr>
          <w:rFonts w:ascii="Angsana New" w:hAnsi="Angsana New" w:hint="cs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</w:t>
      </w:r>
      <w:r w:rsidRPr="004C6371">
        <w:rPr>
          <w:rFonts w:ascii="Angsana New" w:hAnsi="Angsana New" w:hint="cs"/>
          <w:spacing w:val="-4"/>
          <w:sz w:val="30"/>
          <w:szCs w:val="30"/>
          <w:cs/>
        </w:rPr>
        <w:t>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B55D8A">
        <w:rPr>
          <w:rFonts w:ascii="Angsana New" w:hAnsi="Angsana New"/>
          <w:spacing w:val="-4"/>
          <w:sz w:val="30"/>
          <w:szCs w:val="30"/>
        </w:rPr>
        <w:t xml:space="preserve">                    </w:t>
      </w:r>
      <w:r w:rsidRPr="004C6371">
        <w:rPr>
          <w:rFonts w:ascii="Angsana New" w:hAnsi="Angsana New" w:hint="cs"/>
          <w:spacing w:val="-4"/>
          <w:sz w:val="30"/>
          <w:szCs w:val="30"/>
          <w:cs/>
        </w:rPr>
        <w:t>ผลขาดทุน</w:t>
      </w:r>
      <w:r w:rsidRPr="004C6371">
        <w:rPr>
          <w:rFonts w:ascii="Angsana New" w:hAnsi="Angsana New" w:hint="cs"/>
          <w:sz w:val="30"/>
          <w:szCs w:val="30"/>
          <w:cs/>
        </w:rPr>
        <w:t>ด้วยผลขาดทุนด้านเครดิตที่คาดว่าจะเกิดขึ้นตลอดอายุของสัญญา</w:t>
      </w:r>
    </w:p>
    <w:p w14:paraId="729CB091" w14:textId="76F1E501" w:rsidR="00323D6A" w:rsidRPr="007139D0" w:rsidRDefault="00323D6A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413CD1B1" w14:textId="002EA783" w:rsidR="00C26281" w:rsidRPr="004C6371" w:rsidRDefault="00323D6A" w:rsidP="00C6600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90" w:hanging="3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5C5EF6" w:rsidRPr="004C6371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3FC56BC" w14:textId="44726500" w:rsidR="005C5EF6" w:rsidRPr="007139D0" w:rsidRDefault="005C5EF6" w:rsidP="00C262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54F1B16" w14:textId="302FD8D5" w:rsidR="005C5EF6" w:rsidRPr="00EC3304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EC3304">
        <w:rPr>
          <w:rFonts w:ascii="Angsana New" w:hAnsi="Angsana New" w:hint="cs"/>
          <w:spacing w:val="4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</w:t>
      </w:r>
      <w:r w:rsidRPr="00EC3304">
        <w:rPr>
          <w:rFonts w:ascii="Angsana New" w:hAnsi="Angsana New" w:hint="cs"/>
          <w:sz w:val="30"/>
          <w:szCs w:val="30"/>
          <w:cs/>
        </w:rPr>
        <w:t>น่าลงทุน’</w:t>
      </w:r>
      <w:r w:rsidRPr="004C6371">
        <w:rPr>
          <w:rFonts w:ascii="Angsana New" w:hAnsi="Angsana New" w:hint="cs"/>
          <w:sz w:val="30"/>
          <w:szCs w:val="30"/>
          <w:cs/>
        </w:rPr>
        <w:t xml:space="preserve"> ซึ่งเป็นการจัดอันดับที่เข้าใจในระดับสาก</w:t>
      </w:r>
      <w:r w:rsidR="00123BEE">
        <w:rPr>
          <w:rFonts w:ascii="Angsana New" w:hAnsi="Angsana New" w:hint="cs"/>
          <w:sz w:val="30"/>
          <w:szCs w:val="30"/>
          <w:cs/>
        </w:rPr>
        <w:t>ล</w:t>
      </w:r>
    </w:p>
    <w:p w14:paraId="66CEF19B" w14:textId="77777777" w:rsidR="005C5EF6" w:rsidRPr="007139D0" w:rsidRDefault="005C5EF6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C17C69D" w14:textId="25244AAD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56F41">
        <w:rPr>
          <w:rFonts w:ascii="Angsana New" w:hAnsi="Angsana New"/>
          <w:sz w:val="30"/>
          <w:szCs w:val="30"/>
        </w:rPr>
        <w:t>30</w:t>
      </w:r>
      <w:r w:rsidRPr="006E30E2">
        <w:rPr>
          <w:rFonts w:ascii="Angsana New" w:hAnsi="Angsana New" w:hint="cs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</w:t>
      </w:r>
      <w:r w:rsidRPr="00A55ABA">
        <w:rPr>
          <w:rFonts w:ascii="Angsana New" w:hAnsi="Angsana New" w:hint="cs"/>
          <w:spacing w:val="4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</w:t>
      </w:r>
      <w:r w:rsidRPr="006E30E2">
        <w:rPr>
          <w:rFonts w:ascii="Angsana New" w:hAnsi="Angsana New" w:hint="cs"/>
          <w:sz w:val="30"/>
          <w:szCs w:val="30"/>
          <w:cs/>
        </w:rPr>
        <w:t xml:space="preserve">จ่ายชำระภาระผูกพันให้กับบริษัท </w:t>
      </w:r>
    </w:p>
    <w:p w14:paraId="272B3FD1" w14:textId="40DEE5E0" w:rsidR="001141CC" w:rsidRPr="007139D0" w:rsidRDefault="0011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sz w:val="30"/>
          <w:szCs w:val="30"/>
        </w:rPr>
      </w:pPr>
    </w:p>
    <w:p w14:paraId="413BF30B" w14:textId="388A81DE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33E7B6BA" w14:textId="5206B997" w:rsidR="005C5EF6" w:rsidRPr="006E30E2" w:rsidRDefault="005C5EF6" w:rsidP="00EA7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9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>-</w:t>
      </w:r>
      <w:r w:rsidRPr="006E30E2">
        <w:rPr>
          <w:rFonts w:ascii="Angsana New" w:hAnsi="Angsana New" w:hint="cs"/>
          <w:sz w:val="30"/>
          <w:szCs w:val="30"/>
          <w:cs/>
        </w:rPr>
        <w:tab/>
      </w:r>
      <w:r w:rsidR="008E5217">
        <w:rPr>
          <w:rFonts w:ascii="Angsana New" w:hAnsi="Angsana New"/>
          <w:sz w:val="30"/>
          <w:szCs w:val="30"/>
        </w:rPr>
        <w:t xml:space="preserve"> </w:t>
      </w:r>
      <w:r w:rsidRPr="00B55D8A">
        <w:rPr>
          <w:rFonts w:ascii="Angsana New" w:hAnsi="Angsana New" w:hint="cs"/>
          <w:spacing w:val="-2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</w:t>
      </w:r>
      <w:r w:rsidRPr="00C257DE">
        <w:rPr>
          <w:rFonts w:ascii="Angsana New" w:hAnsi="Angsana New" w:hint="cs"/>
          <w:sz w:val="30"/>
          <w:szCs w:val="30"/>
          <w:cs/>
        </w:rPr>
        <w:t xml:space="preserve"> </w:t>
      </w:r>
      <w:r w:rsidR="00EA795F">
        <w:rPr>
          <w:rFonts w:ascii="Angsana New" w:hAnsi="Angsana New"/>
          <w:sz w:val="30"/>
          <w:szCs w:val="30"/>
          <w:cs/>
        </w:rPr>
        <w:br/>
      </w:r>
      <w:r w:rsidR="00EA795F" w:rsidRPr="00EA795F">
        <w:rPr>
          <w:rFonts w:ascii="Angsana New" w:hAnsi="Angsana New" w:hint="cs"/>
          <w:sz w:val="22"/>
          <w:szCs w:val="22"/>
          <w:cs/>
        </w:rPr>
        <w:t xml:space="preserve"> </w:t>
      </w:r>
      <w:r w:rsidRPr="00C257DE">
        <w:rPr>
          <w:rFonts w:ascii="Angsana New" w:hAnsi="Angsana New" w:hint="cs"/>
          <w:sz w:val="30"/>
          <w:szCs w:val="30"/>
          <w:cs/>
        </w:rPr>
        <w:t>เช่น การยึดหลักประกัน (หากมีการวางหลักประกัน) หรือ</w:t>
      </w:r>
      <w:r w:rsidRPr="006E30E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B59CD38" w14:textId="3E9431A5" w:rsidR="005C5EF6" w:rsidRPr="006E30E2" w:rsidRDefault="005C5EF6" w:rsidP="00DE4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260" w:hanging="270"/>
        <w:jc w:val="thaiDistribute"/>
        <w:rPr>
          <w:rFonts w:ascii="Angsana New" w:hAnsi="Angsana New"/>
          <w:sz w:val="30"/>
          <w:szCs w:val="30"/>
        </w:rPr>
      </w:pPr>
      <w:r w:rsidRPr="006E30E2">
        <w:rPr>
          <w:rFonts w:ascii="Angsana New" w:hAnsi="Angsana New" w:hint="cs"/>
          <w:sz w:val="30"/>
          <w:szCs w:val="30"/>
          <w:cs/>
        </w:rPr>
        <w:t>-</w:t>
      </w:r>
      <w:r w:rsidR="008E5217">
        <w:rPr>
          <w:rFonts w:ascii="Angsana New" w:hAnsi="Angsana New"/>
          <w:sz w:val="30"/>
          <w:szCs w:val="30"/>
        </w:rPr>
        <w:t xml:space="preserve"> </w:t>
      </w:r>
      <w:r w:rsidRPr="006E30E2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C257DE">
        <w:rPr>
          <w:rFonts w:ascii="Angsana New" w:hAnsi="Angsana New"/>
          <w:sz w:val="30"/>
          <w:szCs w:val="30"/>
        </w:rPr>
        <w:t>90</w:t>
      </w:r>
      <w:r w:rsidRPr="006E30E2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69072170" w14:textId="5AC80D47" w:rsidR="007139D0" w:rsidRDefault="00713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sz w:val="30"/>
          <w:szCs w:val="30"/>
        </w:rPr>
      </w:pPr>
      <w:r>
        <w:rPr>
          <w:rFonts w:ascii="Angsana New" w:eastAsia="EucrosiaUPCBold" w:hAnsi="Angsana New"/>
          <w:sz w:val="30"/>
          <w:szCs w:val="30"/>
        </w:rPr>
        <w:br w:type="page"/>
      </w:r>
    </w:p>
    <w:p w14:paraId="24A9E4FA" w14:textId="56006A9E" w:rsidR="00472D42" w:rsidRPr="00FB6DE6" w:rsidRDefault="00472D42" w:rsidP="00AE1E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3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B6DE6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FB6DE6">
        <w:rPr>
          <w:rFonts w:ascii="Angsana New" w:eastAsia="EucrosiaUPCBold" w:hAnsi="Angsana New" w:hint="cs"/>
          <w:i/>
          <w:iCs/>
          <w:sz w:val="30"/>
          <w:szCs w:val="30"/>
          <w:cs/>
        </w:rPr>
        <w:t>ข</w:t>
      </w:r>
      <w:r w:rsidRPr="00FB6DE6">
        <w:rPr>
          <w:rFonts w:ascii="Angsana New" w:eastAsia="EucrosiaUPCBold" w:hAnsi="Angsana New"/>
          <w:i/>
          <w:iCs/>
          <w:sz w:val="30"/>
          <w:szCs w:val="30"/>
          <w:lang w:val="en-GB"/>
        </w:rPr>
        <w:t>.5)</w:t>
      </w:r>
      <w:r w:rsidR="00AE1EF8" w:rsidRPr="00FB6DE6">
        <w:rPr>
          <w:rFonts w:ascii="Angsana New" w:eastAsia="EucrosiaUPCBold" w:hAnsi="Angsana New"/>
          <w:i/>
          <w:iCs/>
          <w:sz w:val="30"/>
          <w:szCs w:val="30"/>
          <w:lang w:val="en-GB"/>
        </w:rPr>
        <w:t xml:space="preserve"> </w:t>
      </w:r>
      <w:r w:rsidRPr="00FB6DE6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65950224" w14:textId="77777777" w:rsidR="00472D42" w:rsidRPr="007139D0" w:rsidRDefault="00472D42" w:rsidP="00472D4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4C20305" w14:textId="18FFA421" w:rsidR="00472D42" w:rsidRDefault="00472D42" w:rsidP="00472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FB6DE6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</w:t>
      </w:r>
      <w:r w:rsidRPr="006D3AB0">
        <w:rPr>
          <w:rFonts w:asciiTheme="majorBidi" w:hAnsiTheme="majorBidi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</w:t>
      </w:r>
      <w:r w:rsidRPr="00F00B35">
        <w:rPr>
          <w:rFonts w:asciiTheme="majorBidi" w:hAnsiTheme="majorBidi"/>
          <w:spacing w:val="-4"/>
          <w:sz w:val="30"/>
          <w:szCs w:val="30"/>
          <w:cs/>
        </w:rPr>
        <w:t>เป็น</w:t>
      </w:r>
      <w:r w:rsidRPr="00FB6DE6">
        <w:rPr>
          <w:rFonts w:asciiTheme="majorBidi" w:hAnsiTheme="majorBidi"/>
          <w:sz w:val="30"/>
          <w:szCs w:val="30"/>
          <w:cs/>
        </w:rPr>
        <w:t>การกลับรายการการด้อยค่าในกำไรหรือขาดทุนในงวดที่ได้รับคืน</w:t>
      </w:r>
    </w:p>
    <w:p w14:paraId="296E77C8" w14:textId="77777777" w:rsidR="001141CC" w:rsidRPr="004C11C9" w:rsidRDefault="001141CC" w:rsidP="001141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720"/>
        <w:jc w:val="thaiDistribute"/>
        <w:rPr>
          <w:rFonts w:ascii="Angsana New" w:eastAsia="EucrosiaUPCBold" w:hAnsi="Angsana New"/>
          <w:sz w:val="30"/>
          <w:szCs w:val="30"/>
        </w:rPr>
      </w:pPr>
    </w:p>
    <w:p w14:paraId="1AF7BC6D" w14:textId="63AE5188" w:rsidR="00736179" w:rsidRPr="00D13DE2" w:rsidRDefault="00736179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D13DE2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2D04541A" w14:textId="77777777" w:rsidR="00736179" w:rsidRPr="004C11C9" w:rsidRDefault="00736179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075FED85" w14:textId="72EED4F0" w:rsidR="00663CA5" w:rsidRPr="00D13DE2" w:rsidRDefault="00736179" w:rsidP="00D13DE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13DE2">
        <w:rPr>
          <w:rFonts w:ascii="Angsana New" w:hAnsi="Angsana New" w:hint="cs"/>
          <w:spacing w:val="4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D34121" w:rsidRPr="00D13DE2">
        <w:rPr>
          <w:rFonts w:ascii="Angsana New" w:hAnsi="Angsana New" w:hint="cs"/>
          <w:spacing w:val="4"/>
          <w:sz w:val="30"/>
          <w:szCs w:val="30"/>
          <w:cs/>
        </w:rPr>
        <w:t>และเงินลงทุนระยะสั้นที่มี</w:t>
      </w:r>
      <w:r w:rsidR="00D34121" w:rsidRPr="00D13DE2">
        <w:rPr>
          <w:rFonts w:ascii="Angsana New" w:hAnsi="Angsana New" w:hint="cs"/>
          <w:spacing w:val="-6"/>
          <w:sz w:val="30"/>
          <w:szCs w:val="30"/>
          <w:cs/>
        </w:rPr>
        <w:t xml:space="preserve">สภาพคล่องสูง </w:t>
      </w:r>
      <w:r w:rsidR="00AE1EF8" w:rsidRPr="00D13DE2">
        <w:rPr>
          <w:rFonts w:ascii="Angsana New" w:eastAsia="Calibri" w:hAnsi="Angsana New"/>
          <w:color w:val="000000"/>
          <w:spacing w:val="-6"/>
          <w:sz w:val="30"/>
          <w:szCs w:val="30"/>
          <w:cs/>
          <w:lang w:eastAsia="en-GB"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="00663CA5" w:rsidRPr="00D13DE2">
        <w:rPr>
          <w:rFonts w:ascii="Angsana New" w:hAnsi="Angsana New"/>
          <w:spacing w:val="-6"/>
          <w:sz w:val="30"/>
          <w:szCs w:val="30"/>
          <w:cs/>
        </w:rPr>
        <w:t>เงินเบิกเกินบัญชี</w:t>
      </w:r>
      <w:r w:rsidR="00663CA5" w:rsidRPr="00D13DE2">
        <w:rPr>
          <w:rFonts w:ascii="Angsana New" w:hAnsi="Angsana New"/>
          <w:sz w:val="30"/>
          <w:szCs w:val="30"/>
          <w:cs/>
        </w:rPr>
        <w:t>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1FA3FF37" w14:textId="77777777" w:rsidR="000770D5" w:rsidRPr="004C11C9" w:rsidRDefault="000770D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7182AA55" w14:textId="5D536ED1" w:rsidR="00881E7C" w:rsidRPr="004F7D64" w:rsidRDefault="00881E7C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F7D64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ลูกหนี้การค้า</w:t>
      </w:r>
    </w:p>
    <w:p w14:paraId="3CCD786A" w14:textId="77777777" w:rsidR="00881E7C" w:rsidRPr="004C11C9" w:rsidRDefault="00881E7C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D35C4D6" w14:textId="618DA367" w:rsidR="00B16994" w:rsidRPr="004F7D64" w:rsidRDefault="00663CA5" w:rsidP="000E529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4F7D64">
        <w:rPr>
          <w:rFonts w:ascii="Angsana New" w:hAnsi="Angsana New" w:hint="cs"/>
          <w:spacing w:val="-4"/>
          <w:sz w:val="30"/>
          <w:szCs w:val="30"/>
          <w:cs/>
        </w:rPr>
        <w:t>ลูกหนี้การค้ารับรู้เมื่อบริษัทมีสิทธิที่ปราศจากเงื่อนไขในการได้รับสิ่งตอบแทนตามสัญญา ลูกหนี้การค้าวัดมูลค่าด้วย</w:t>
      </w:r>
      <w:r w:rsidRPr="004F7D64">
        <w:rPr>
          <w:rFonts w:ascii="Angsana New" w:hAnsi="Angsana New" w:hint="cs"/>
          <w:sz w:val="30"/>
          <w:szCs w:val="30"/>
          <w:cs/>
        </w:rPr>
        <w:t>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723030" w:rsidRPr="00723030">
        <w:rPr>
          <w:rFonts w:ascii="Angsana New" w:hAnsi="Angsana New"/>
          <w:sz w:val="30"/>
          <w:szCs w:val="30"/>
          <w:cs/>
        </w:rPr>
        <w:t>บริษัท</w:t>
      </w:r>
      <w:r w:rsidR="00CF658B" w:rsidRPr="00CF658B">
        <w:rPr>
          <w:rFonts w:ascii="Angsana New" w:hAnsi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Pr="004F7D64">
        <w:rPr>
          <w:rFonts w:ascii="Angsana New" w:hAnsi="Angsana New" w:hint="cs"/>
          <w:sz w:val="30"/>
          <w:szCs w:val="30"/>
          <w:cs/>
        </w:rPr>
        <w:t xml:space="preserve">   </w:t>
      </w:r>
    </w:p>
    <w:p w14:paraId="4E71249E" w14:textId="77777777" w:rsidR="00663CA5" w:rsidRPr="004C11C9" w:rsidRDefault="00663CA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4A412A6D" w14:textId="338E8037" w:rsidR="00663CA5" w:rsidRPr="004F7D64" w:rsidRDefault="00663CA5" w:rsidP="00663CA5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F7D64">
        <w:rPr>
          <w:rFonts w:ascii="Angsana New" w:hAnsi="Angsana New" w:hint="cs"/>
          <w:sz w:val="30"/>
          <w:szCs w:val="30"/>
          <w:cs/>
        </w:rPr>
        <w:t>บริษัท</w:t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 xml:space="preserve"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</w:t>
      </w:r>
      <w:r w:rsidR="000E529E" w:rsidRPr="004F7D64">
        <w:rPr>
          <w:rFonts w:ascii="Angsana New" w:hAnsi="Angsana New"/>
          <w:color w:val="000000"/>
          <w:sz w:val="30"/>
          <w:szCs w:val="30"/>
        </w:rPr>
        <w:br/>
      </w:r>
      <w:r w:rsidRPr="004F7D64">
        <w:rPr>
          <w:rFonts w:ascii="Angsana New" w:hAnsi="Angsana New" w:hint="cs"/>
          <w:color w:val="000000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10084269" w14:textId="1A205F73" w:rsidR="001141CC" w:rsidRDefault="0011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sz w:val="30"/>
          <w:szCs w:val="30"/>
        </w:rPr>
      </w:pPr>
    </w:p>
    <w:p w14:paraId="27E87384" w14:textId="77777777" w:rsidR="001C1BD1" w:rsidRPr="004F7D64" w:rsidRDefault="001C1BD1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F7D64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สินค้าคงเหลือ</w:t>
      </w:r>
    </w:p>
    <w:p w14:paraId="1BA4505E" w14:textId="77777777" w:rsidR="001C1BD1" w:rsidRPr="004C11C9" w:rsidRDefault="001C1BD1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4BB47C02" w14:textId="373E4D43" w:rsidR="000E529E" w:rsidRDefault="000E529E" w:rsidP="0015356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F7D64">
        <w:rPr>
          <w:rFonts w:ascii="Angsana New" w:hAnsi="Angsana New" w:hint="cs"/>
          <w:spacing w:val="-4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4F7D64">
        <w:rPr>
          <w:rFonts w:ascii="Angsana New" w:hAnsi="Angsana New" w:hint="cs"/>
          <w:color w:val="0000FF"/>
          <w:spacing w:val="-4"/>
          <w:sz w:val="30"/>
          <w:szCs w:val="30"/>
        </w:rPr>
        <w:t xml:space="preserve"> </w:t>
      </w:r>
      <w:r w:rsidRPr="004F7D64">
        <w:rPr>
          <w:rFonts w:ascii="Angsana New" w:hAnsi="Angsana New" w:hint="cs"/>
          <w:spacing w:val="-4"/>
          <w:sz w:val="30"/>
          <w:szCs w:val="30"/>
          <w:cs/>
        </w:rPr>
        <w:t>ต้นทุนของสินค้าคำนวณโดยใช้</w:t>
      </w:r>
      <w:r w:rsidRPr="004F7D64">
        <w:rPr>
          <w:rFonts w:ascii="Angsana New" w:hAnsi="Angsana New" w:hint="cs"/>
          <w:sz w:val="30"/>
          <w:szCs w:val="30"/>
          <w:cs/>
        </w:rPr>
        <w:t>วิธี</w:t>
      </w:r>
      <w:bookmarkStart w:id="0" w:name="_Hlk87562734"/>
      <w:r w:rsidR="001C1550" w:rsidRPr="004F7D64">
        <w:rPr>
          <w:rFonts w:ascii="Angsana New" w:hAnsi="Angsana New" w:hint="cs"/>
          <w:sz w:val="30"/>
          <w:szCs w:val="30"/>
          <w:cs/>
        </w:rPr>
        <w:t>ราคาเจาะจง</w:t>
      </w:r>
      <w:r w:rsidRPr="004F7D64">
        <w:rPr>
          <w:rFonts w:ascii="Angsana New" w:hAnsi="Angsana New" w:hint="cs"/>
          <w:i/>
          <w:iCs/>
          <w:color w:val="0000FF"/>
          <w:sz w:val="30"/>
          <w:szCs w:val="30"/>
          <w:cs/>
        </w:rPr>
        <w:t xml:space="preserve"> </w:t>
      </w:r>
      <w:bookmarkEnd w:id="0"/>
      <w:r w:rsidR="00723030" w:rsidRPr="00723030">
        <w:rPr>
          <w:rFonts w:ascii="Angsana New" w:hAnsi="Angsana New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547746DD" w14:textId="6B6D364B" w:rsidR="00317843" w:rsidRPr="004C11C9" w:rsidRDefault="00317843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57C8C784" w14:textId="279AD41D" w:rsidR="00317843" w:rsidRDefault="00317843" w:rsidP="0015356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317843">
        <w:rPr>
          <w:rFonts w:ascii="Angsana New" w:hAnsi="Angsana New"/>
          <w:spacing w:val="-4"/>
          <w:sz w:val="30"/>
          <w:szCs w:val="30"/>
          <w:cs/>
        </w:rPr>
        <w:t>สิทธิในการได้รับคืนสินค้าวัดมูลค่า</w:t>
      </w:r>
      <w:r w:rsidR="00723030" w:rsidRPr="00723030">
        <w:rPr>
          <w:rFonts w:ascii="Angsana New" w:hAnsi="Angsana New"/>
          <w:spacing w:val="-4"/>
          <w:sz w:val="30"/>
          <w:szCs w:val="30"/>
          <w:cs/>
        </w:rPr>
        <w:t>ด้วย</w:t>
      </w:r>
      <w:r w:rsidRPr="00317843">
        <w:rPr>
          <w:rFonts w:ascii="Angsana New" w:hAnsi="Angsana New"/>
          <w:spacing w:val="-4"/>
          <w:sz w:val="30"/>
          <w:szCs w:val="30"/>
          <w:cs/>
        </w:rPr>
        <w:t>มูลค่าตามบัญชีเดิมของสินค้าคงเหลือที่ขายหักต้นทุนที่คาดว่าจะเกิดขึ้นในการรับคืน</w:t>
      </w:r>
      <w:r w:rsidR="00723030" w:rsidRPr="00723030">
        <w:rPr>
          <w:rFonts w:ascii="Angsana New" w:hAnsi="Angsana New"/>
          <w:spacing w:val="-4"/>
          <w:sz w:val="30"/>
          <w:szCs w:val="30"/>
          <w:cs/>
        </w:rPr>
        <w:t>และขาดทุนจากการลดมูลค่าของ</w:t>
      </w:r>
      <w:r w:rsidRPr="00317843">
        <w:rPr>
          <w:rFonts w:ascii="Angsana New" w:hAnsi="Angsana New"/>
          <w:spacing w:val="-4"/>
          <w:sz w:val="30"/>
          <w:szCs w:val="30"/>
          <w:cs/>
        </w:rPr>
        <w:t>สินค้าดังกล่าว</w:t>
      </w:r>
      <w:r w:rsidR="00AC15A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C15A7" w:rsidRPr="00AC15A7">
        <w:rPr>
          <w:rFonts w:ascii="Angsana New" w:hAnsi="Angsana New"/>
          <w:spacing w:val="-4"/>
          <w:sz w:val="30"/>
          <w:szCs w:val="30"/>
          <w:cs/>
        </w:rPr>
        <w:t>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06B15F96" w14:textId="1A11D840" w:rsidR="00783669" w:rsidRPr="004C11C9" w:rsidRDefault="00783669" w:rsidP="0078366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jc w:val="thaiDistribute"/>
        <w:rPr>
          <w:rFonts w:ascii="Angsana New" w:eastAsia="EucrosiaUPCBold" w:hAnsi="Angsana New"/>
          <w:sz w:val="30"/>
          <w:szCs w:val="30"/>
        </w:rPr>
      </w:pPr>
    </w:p>
    <w:p w14:paraId="03A92B26" w14:textId="2B82680B" w:rsidR="00B16994" w:rsidRPr="00E63EC0" w:rsidRDefault="00B16994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E63EC0">
        <w:rPr>
          <w:rFonts w:ascii="Angsana New" w:hAnsi="Angsana New" w:cs="Angsana New" w:hint="cs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98C293B" w14:textId="77777777" w:rsidR="004449BE" w:rsidRPr="00B811D5" w:rsidRDefault="004449BE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02749D9F" w14:textId="3DEF7825" w:rsidR="001B723D" w:rsidRPr="00723030" w:rsidRDefault="00F75B3F" w:rsidP="00723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EucrosiaUPCBold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AC15A7">
        <w:rPr>
          <w:rFonts w:ascii="Angsana New" w:hAnsi="Angsana New" w:hint="cs"/>
          <w:sz w:val="30"/>
          <w:szCs w:val="30"/>
          <w:cs/>
        </w:rPr>
        <w:t xml:space="preserve"> </w:t>
      </w:r>
      <w:r w:rsidR="00AC15A7" w:rsidRPr="00AC15A7">
        <w:rPr>
          <w:rFonts w:ascii="Angsana New" w:hAnsi="Angsana New"/>
          <w:sz w:val="30"/>
          <w:szCs w:val="30"/>
          <w:cs/>
        </w:rPr>
        <w:t>(รวมถึงต้นทุนการกู้ยืม)</w:t>
      </w:r>
      <w:r w:rsidR="00AC15A7">
        <w:rPr>
          <w:rFonts w:ascii="Angsana New" w:hAnsi="Angsana New" w:hint="cs"/>
          <w:sz w:val="30"/>
          <w:szCs w:val="30"/>
          <w:cs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หัก</w:t>
      </w:r>
      <w:r w:rsidR="00720C6A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E63EC0" w:rsidRPr="00E63EC0">
        <w:rPr>
          <w:rFonts w:ascii="Angsana New" w:hAnsi="Angsana New" w:hint="cs"/>
          <w:sz w:val="30"/>
          <w:szCs w:val="30"/>
          <w:cs/>
        </w:rPr>
        <w:t xml:space="preserve"> </w:t>
      </w:r>
      <w:r w:rsidR="001B723D" w:rsidRPr="00E63EC0">
        <w:rPr>
          <w:rFonts w:ascii="Angsana New" w:hAnsi="Angsana New" w:hint="cs"/>
          <w:sz w:val="30"/>
          <w:szCs w:val="30"/>
          <w:cs/>
        </w:rPr>
        <w:t>บริษัทไม่คิดค่าเสื่อมราคาสำหรับ</w:t>
      </w:r>
      <w:r w:rsidR="007F03B8" w:rsidRPr="00E63EC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อสังหาริมทรัพย์เพื่อการลงทุนประเภทที่ดิน</w:t>
      </w:r>
    </w:p>
    <w:p w14:paraId="4ECF7E7B" w14:textId="1C37C848" w:rsidR="008562A0" w:rsidRPr="00B811D5" w:rsidRDefault="008562A0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  <w:highlight w:val="cyan"/>
          <w:lang w:val="en-GB"/>
        </w:rPr>
      </w:pPr>
    </w:p>
    <w:p w14:paraId="0934047D" w14:textId="77777777" w:rsidR="00FF0FCE" w:rsidRPr="00E63EC0" w:rsidRDefault="00C67051" w:rsidP="006A01AF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E63EC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ที่ดิน</w:t>
      </w:r>
      <w:r w:rsidR="004C183D" w:rsidRPr="00E63EC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 xml:space="preserve"> </w:t>
      </w:r>
      <w:r w:rsidR="00FF0FCE" w:rsidRPr="00E63EC0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อาคารและอุปกรณ์</w:t>
      </w:r>
    </w:p>
    <w:p w14:paraId="2B9CE4B0" w14:textId="77777777" w:rsidR="00FF0FCE" w:rsidRPr="00B811D5" w:rsidRDefault="00FF0FCE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1718FAEA" w14:textId="77777777" w:rsidR="009967E8" w:rsidRPr="00E63EC0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8065AE" w:rsidRPr="00E63EC0">
        <w:rPr>
          <w:rFonts w:ascii="Angsana New" w:hAnsi="Angsana New" w:hint="cs"/>
          <w:sz w:val="30"/>
          <w:szCs w:val="30"/>
          <w:cs/>
        </w:rPr>
        <w:t>วัดมูลค่า</w:t>
      </w:r>
      <w:r w:rsidRPr="00E63EC0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E63EC0">
        <w:rPr>
          <w:rFonts w:ascii="Angsana New" w:hAnsi="Angsana New" w:hint="cs"/>
          <w:sz w:val="30"/>
          <w:szCs w:val="30"/>
          <w:cs/>
        </w:rPr>
        <w:tab/>
      </w:r>
    </w:p>
    <w:p w14:paraId="345EA41F" w14:textId="77777777" w:rsidR="009967E8" w:rsidRPr="00B811D5" w:rsidRDefault="009967E8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3A1B0FEF" w14:textId="33CDCC0D" w:rsidR="008562A0" w:rsidRPr="00E63EC0" w:rsidRDefault="008562A0" w:rsidP="00856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63EC0">
        <w:rPr>
          <w:rFonts w:ascii="Angsana New" w:hAnsi="Angsana New" w:hint="cs"/>
          <w:sz w:val="30"/>
          <w:szCs w:val="30"/>
          <w:cs/>
        </w:rPr>
        <w:t>ราคาทุนรวมถึงต้นทุนการกู้ยืม</w:t>
      </w:r>
      <w:r w:rsidR="008F037E">
        <w:rPr>
          <w:rFonts w:ascii="Angsana New" w:hAnsi="Angsana New"/>
          <w:sz w:val="30"/>
          <w:szCs w:val="30"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ต้นทุนในการรื้อถอน</w:t>
      </w:r>
      <w:r w:rsidRPr="00E63EC0">
        <w:rPr>
          <w:rFonts w:ascii="Angsana New" w:hAnsi="Angsana New" w:hint="cs"/>
          <w:sz w:val="30"/>
          <w:szCs w:val="30"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การขนย้าย</w:t>
      </w:r>
      <w:r w:rsidRPr="00E63EC0">
        <w:rPr>
          <w:rFonts w:ascii="Angsana New" w:hAnsi="Angsana New" w:hint="cs"/>
          <w:sz w:val="30"/>
          <w:szCs w:val="30"/>
        </w:rPr>
        <w:t xml:space="preserve"> </w:t>
      </w:r>
      <w:r w:rsidRPr="00E63EC0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Pr="00E63EC0">
        <w:rPr>
          <w:rFonts w:ascii="Angsana New" w:hAnsi="Angsana New" w:hint="cs"/>
          <w:sz w:val="30"/>
          <w:szCs w:val="30"/>
        </w:rPr>
        <w:t xml:space="preserve"> </w:t>
      </w:r>
    </w:p>
    <w:p w14:paraId="3B3F1426" w14:textId="77777777" w:rsidR="008562A0" w:rsidRPr="00B811D5" w:rsidRDefault="008562A0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2B6ECE86" w14:textId="57CF381C" w:rsidR="00B811D5" w:rsidRPr="00723030" w:rsidRDefault="008562A0" w:rsidP="00723030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</w:t>
      </w:r>
      <w:r w:rsidR="006020B5" w:rsidRPr="00E63EC0">
        <w:rPr>
          <w:rFonts w:ascii="Angsana New" w:hAnsi="Angsana New" w:cs="Angsana New"/>
          <w:color w:val="auto"/>
          <w:sz w:val="30"/>
          <w:szCs w:val="30"/>
        </w:rPr>
        <w:br/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ในกำไรหรือขาดทุน</w:t>
      </w:r>
    </w:p>
    <w:p w14:paraId="71A98932" w14:textId="1001343C" w:rsidR="00B811D5" w:rsidRDefault="00B811D5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hAnsi="Angsana New"/>
          <w:sz w:val="30"/>
          <w:szCs w:val="30"/>
        </w:rPr>
      </w:pPr>
    </w:p>
    <w:p w14:paraId="56F3B7D1" w14:textId="77777777" w:rsidR="009967E8" w:rsidRPr="00E63EC0" w:rsidRDefault="009967E8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63EC0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5EDFA51D" w14:textId="77777777" w:rsidR="009967E8" w:rsidRPr="00B811D5" w:rsidRDefault="009967E8" w:rsidP="00B811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sz w:val="30"/>
          <w:szCs w:val="30"/>
        </w:rPr>
      </w:pPr>
    </w:p>
    <w:p w14:paraId="6B5414DD" w14:textId="6B2429A2" w:rsidR="006020B5" w:rsidRPr="00E63EC0" w:rsidRDefault="006020B5" w:rsidP="006020B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E63EC0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อาคารและอุปกรณ์ เมื่อ</w:t>
      </w:r>
      <w:r w:rsidRPr="00E63EC0">
        <w:rPr>
          <w:rFonts w:ascii="Angsana New" w:hAnsi="Angsana New" w:cs="Angsana New" w:hint="cs"/>
          <w:sz w:val="30"/>
          <w:szCs w:val="30"/>
          <w:cs/>
        </w:rPr>
        <w:t>บริษัทจะ</w:t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E63EC0">
        <w:rPr>
          <w:rFonts w:ascii="Angsana New" w:hAnsi="Angsana New" w:cs="Angsana New"/>
          <w:color w:val="auto"/>
          <w:sz w:val="30"/>
          <w:szCs w:val="30"/>
        </w:rPr>
        <w:br/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E63EC0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E63EC0">
        <w:rPr>
          <w:rFonts w:ascii="Angsana New" w:hAnsi="Angsana New" w:cs="Angsana New" w:hint="cs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005C243" w14:textId="66FA819D" w:rsidR="00AE2D11" w:rsidRDefault="00AE2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sz w:val="30"/>
          <w:szCs w:val="30"/>
        </w:rPr>
      </w:pPr>
    </w:p>
    <w:p w14:paraId="45D1B8F8" w14:textId="77777777" w:rsidR="001C1BD1" w:rsidRPr="00E63EC0" w:rsidRDefault="001C1BD1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63EC0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19B1CE99" w14:textId="77777777" w:rsidR="001C1BD1" w:rsidRPr="007139D0" w:rsidRDefault="001C1BD1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7350DFC" w14:textId="2FB5958E" w:rsidR="009967E8" w:rsidRPr="00E63EC0" w:rsidRDefault="006020B5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ค่าเสื่อมราคาคำนวณ</w:t>
      </w:r>
      <w:r w:rsidRPr="00E63EC0">
        <w:rPr>
          <w:rFonts w:ascii="Angsana New" w:eastAsia="Calibri" w:hAnsi="Angsana New" w:hint="cs"/>
          <w:color w:val="000000"/>
          <w:sz w:val="30"/>
          <w:szCs w:val="30"/>
          <w:cs/>
        </w:rPr>
        <w:t>โดย</w:t>
      </w:r>
      <w:r w:rsidRPr="00E63EC0">
        <w:rPr>
          <w:rFonts w:ascii="Angsana New" w:hAnsi="Angsana New" w:hint="cs"/>
          <w:sz w:val="30"/>
          <w:szCs w:val="30"/>
          <w:cs/>
        </w:rPr>
        <w:t>วิธีเส้นตรงตามเกณฑ์อายุการให้ประโยชน์โดยประมาณของแต่ละส่วนประกอบของ</w:t>
      </w:r>
      <w:r w:rsidRPr="00E63EC0">
        <w:rPr>
          <w:rFonts w:ascii="Angsana New" w:hAnsi="Angsana New" w:hint="cs"/>
          <w:spacing w:val="4"/>
          <w:sz w:val="30"/>
          <w:szCs w:val="30"/>
          <w:cs/>
        </w:rPr>
        <w:t xml:space="preserve">สินทรัพย์ </w:t>
      </w:r>
      <w:r w:rsidRPr="00E63EC0">
        <w:rPr>
          <w:rFonts w:ascii="Angsana New" w:eastAsia="Calibri" w:hAnsi="Angsana New" w:hint="cs"/>
          <w:color w:val="000000"/>
          <w:spacing w:val="4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E63EC0">
        <w:rPr>
          <w:rFonts w:ascii="Angsana New" w:hAnsi="Angsana New" w:hint="cs"/>
          <w:spacing w:val="4"/>
          <w:sz w:val="30"/>
          <w:szCs w:val="30"/>
          <w:cs/>
        </w:rPr>
        <w:t>ทั้งนี้ บริษัทไม่คิดค่าเสื่อมราคาสำหรับที่ดินและสินทรัพย์ที่อยู่ระหว่าง</w:t>
      </w:r>
      <w:r w:rsidRPr="00E63EC0">
        <w:rPr>
          <w:rFonts w:ascii="Angsana New" w:hAnsi="Angsana New" w:hint="cs"/>
          <w:sz w:val="30"/>
          <w:szCs w:val="30"/>
          <w:cs/>
        </w:rPr>
        <w:t>การก่อสร้าง</w:t>
      </w:r>
      <w:r w:rsidR="00F22789">
        <w:rPr>
          <w:rFonts w:ascii="Angsana New" w:hAnsi="Angsana New" w:hint="cs"/>
          <w:sz w:val="30"/>
          <w:szCs w:val="30"/>
          <w:cs/>
        </w:rPr>
        <w:t>และติดตั้ง</w:t>
      </w:r>
      <w:r w:rsidRPr="00E63EC0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01814F3A" w14:textId="334B3EC6" w:rsidR="007139D0" w:rsidRDefault="00713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cyan"/>
        </w:rPr>
      </w:pPr>
      <w:r>
        <w:rPr>
          <w:rFonts w:ascii="Angsana New" w:hAnsi="Angsana New"/>
          <w:sz w:val="28"/>
          <w:szCs w:val="28"/>
          <w:highlight w:val="cyan"/>
        </w:rPr>
        <w:br w:type="page"/>
      </w:r>
    </w:p>
    <w:p w14:paraId="79667B2C" w14:textId="230B37C4" w:rsidR="009967E8" w:rsidRPr="00E63EC0" w:rsidRDefault="009967E8" w:rsidP="0006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3EC0">
        <w:rPr>
          <w:rFonts w:ascii="Angsana New" w:hAnsi="Angsana New" w:hint="cs"/>
          <w:sz w:val="30"/>
          <w:szCs w:val="30"/>
          <w:cs/>
        </w:rPr>
        <w:t>ประมาณการอายุการ</w:t>
      </w:r>
      <w:r w:rsidR="00980FEF" w:rsidRPr="00E63EC0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E63EC0">
        <w:rPr>
          <w:rFonts w:ascii="Angsana New" w:hAnsi="Angsana New" w:hint="cs"/>
          <w:sz w:val="30"/>
          <w:szCs w:val="30"/>
          <w:cs/>
        </w:rPr>
        <w:t>ของสินทรัพย์แสดงได้ดังนี้</w:t>
      </w:r>
    </w:p>
    <w:p w14:paraId="00672A3B" w14:textId="77777777" w:rsidR="00E63EC0" w:rsidRPr="00AE2D11" w:rsidRDefault="00E63EC0" w:rsidP="00065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68"/>
        <w:gridCol w:w="1260"/>
        <w:gridCol w:w="630"/>
      </w:tblGrid>
      <w:tr w:rsidR="00040DBA" w:rsidRPr="00E63EC0" w14:paraId="1089AFD1" w14:textId="77777777" w:rsidTr="004449BE">
        <w:trPr>
          <w:trHeight w:val="335"/>
        </w:trPr>
        <w:tc>
          <w:tcPr>
            <w:tcW w:w="6768" w:type="dxa"/>
          </w:tcPr>
          <w:p w14:paraId="18DF8FFF" w14:textId="77777777" w:rsidR="00040DBA" w:rsidRPr="00E63EC0" w:rsidRDefault="00736179" w:rsidP="00281501">
            <w:pPr>
              <w:spacing w:line="240" w:lineRule="auto"/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E63EC0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53A3F709" w14:textId="77777777" w:rsidR="00040DBA" w:rsidRPr="00C12666" w:rsidRDefault="002174D4" w:rsidP="002174D4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0219D4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0219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ถึง </w:t>
            </w:r>
            <w:r w:rsidRPr="000219D4">
              <w:rPr>
                <w:rFonts w:ascii="Angsana New" w:hAnsi="Angsana New" w:hint="cs"/>
                <w:color w:val="000000"/>
                <w:sz w:val="30"/>
                <w:szCs w:val="30"/>
              </w:rPr>
              <w:t>4</w:t>
            </w:r>
            <w:r w:rsidR="009B7907" w:rsidRPr="000219D4">
              <w:rPr>
                <w:rFonts w:ascii="Angsana New" w:hAnsi="Angsana New" w:hint="cs"/>
                <w:color w:val="000000"/>
                <w:sz w:val="30"/>
                <w:szCs w:val="30"/>
              </w:rPr>
              <w:t>0</w:t>
            </w:r>
          </w:p>
        </w:tc>
        <w:tc>
          <w:tcPr>
            <w:tcW w:w="630" w:type="dxa"/>
          </w:tcPr>
          <w:p w14:paraId="54490676" w14:textId="77777777" w:rsidR="00040DBA" w:rsidRPr="00E63EC0" w:rsidRDefault="00040DBA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C67051" w:rsidRPr="00E63EC0" w14:paraId="5097E585" w14:textId="77777777" w:rsidTr="00B30BAF">
        <w:trPr>
          <w:trHeight w:val="362"/>
        </w:trPr>
        <w:tc>
          <w:tcPr>
            <w:tcW w:w="6768" w:type="dxa"/>
          </w:tcPr>
          <w:p w14:paraId="0D2A9B54" w14:textId="77777777" w:rsidR="00C67051" w:rsidRPr="00E63EC0" w:rsidRDefault="00736179" w:rsidP="00281501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E63EC0">
              <w:rPr>
                <w:rFonts w:ascii="Angsana New" w:hAnsi="Angsana New" w:cs="Angsana New" w:hint="cs"/>
                <w:cs/>
                <w:lang w:val="en-US"/>
              </w:rPr>
              <w:t>เครื่องจักรและอุปกรณ์โรงงาน</w:t>
            </w:r>
          </w:p>
        </w:tc>
        <w:tc>
          <w:tcPr>
            <w:tcW w:w="1260" w:type="dxa"/>
            <w:shd w:val="clear" w:color="auto" w:fill="auto"/>
          </w:tcPr>
          <w:p w14:paraId="3695940C" w14:textId="5BBD3CA3" w:rsidR="00C67051" w:rsidRPr="00B30BAF" w:rsidRDefault="004A575E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F634D0" w:rsidRPr="00B30B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30BAF" w:rsidRPr="00B30BAF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F634D0" w:rsidRPr="00B30B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34D0" w:rsidRPr="00B30BAF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630" w:type="dxa"/>
            <w:shd w:val="clear" w:color="auto" w:fill="auto"/>
          </w:tcPr>
          <w:p w14:paraId="235D627C" w14:textId="77777777" w:rsidR="00C67051" w:rsidRPr="00B30BAF" w:rsidRDefault="00C67051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B30BAF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DA2EE3" w:rsidRPr="00E63EC0" w14:paraId="355CAEBA" w14:textId="77777777" w:rsidTr="004449BE">
        <w:trPr>
          <w:trHeight w:val="362"/>
        </w:trPr>
        <w:tc>
          <w:tcPr>
            <w:tcW w:w="6768" w:type="dxa"/>
          </w:tcPr>
          <w:p w14:paraId="6E4CFB2D" w14:textId="77777777" w:rsidR="00DA2EE3" w:rsidRPr="00E63EC0" w:rsidRDefault="00DA2EE3" w:rsidP="00281501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E63EC0">
              <w:rPr>
                <w:rFonts w:ascii="Angsana New" w:hAnsi="Angsana New" w:cs="Angsana New" w:hint="cs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1A4CE1B7" w14:textId="3268D9DC" w:rsidR="00DA2EE3" w:rsidRPr="004B4974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97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127BE068" w14:textId="77777777" w:rsidR="00DA2EE3" w:rsidRPr="00E63EC0" w:rsidRDefault="00DA2EE3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C67051" w:rsidRPr="00E63EC0" w14:paraId="56317584" w14:textId="77777777" w:rsidTr="004449BE">
        <w:trPr>
          <w:trHeight w:val="362"/>
        </w:trPr>
        <w:tc>
          <w:tcPr>
            <w:tcW w:w="6768" w:type="dxa"/>
          </w:tcPr>
          <w:p w14:paraId="3FA7F135" w14:textId="77777777" w:rsidR="00C67051" w:rsidRPr="00E63EC0" w:rsidRDefault="00736179" w:rsidP="009B7907">
            <w:pPr>
              <w:pStyle w:val="a"/>
              <w:tabs>
                <w:tab w:val="clear" w:pos="1080"/>
              </w:tabs>
              <w:ind w:left="540" w:hanging="540"/>
              <w:rPr>
                <w:rFonts w:ascii="Angsana New" w:hAnsi="Angsana New" w:cs="Angsana New"/>
                <w:cs/>
                <w:lang w:val="en-US"/>
              </w:rPr>
            </w:pPr>
            <w:r w:rsidRPr="00E63EC0">
              <w:rPr>
                <w:rFonts w:ascii="Angsana New" w:hAnsi="Angsana New" w:cs="Angsana New" w:hint="cs"/>
                <w:cs/>
                <w:lang w:val="en-US"/>
              </w:rPr>
              <w:t>ยานพาหนะ</w:t>
            </w:r>
          </w:p>
        </w:tc>
        <w:tc>
          <w:tcPr>
            <w:tcW w:w="1260" w:type="dxa"/>
          </w:tcPr>
          <w:p w14:paraId="28DD5DB7" w14:textId="77777777" w:rsidR="00C67051" w:rsidRPr="004B4974" w:rsidRDefault="009B7907" w:rsidP="00281501">
            <w:pPr>
              <w:tabs>
                <w:tab w:val="clear" w:pos="227"/>
                <w:tab w:val="clear" w:pos="45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4974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4F60F8B1" w14:textId="77777777" w:rsidR="00C67051" w:rsidRPr="00E63EC0" w:rsidRDefault="00C67051" w:rsidP="00281501">
            <w:pPr>
              <w:pStyle w:val="BodyText3"/>
              <w:spacing w:line="240" w:lineRule="auto"/>
              <w:ind w:left="-18" w:right="0"/>
              <w:rPr>
                <w:rFonts w:ascii="Angsana New" w:hAnsi="Angsana New" w:cs="Angsana New"/>
                <w:cs/>
              </w:rPr>
            </w:pPr>
            <w:r w:rsidRPr="00E63EC0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42763347" w14:textId="77777777" w:rsidR="004422CF" w:rsidRPr="00AE2D11" w:rsidRDefault="004422CF" w:rsidP="006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highlight w:val="cyan"/>
        </w:rPr>
      </w:pPr>
    </w:p>
    <w:p w14:paraId="68378DC5" w14:textId="77777777" w:rsidR="0017302C" w:rsidRPr="00AF0FE9" w:rsidRDefault="0017302C" w:rsidP="00AE2D11">
      <w:pPr>
        <w:pStyle w:val="Heading2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AF0FE9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สัญญาเช่า</w:t>
      </w:r>
    </w:p>
    <w:p w14:paraId="3646B82D" w14:textId="77777777" w:rsidR="0017302C" w:rsidRPr="00AE2D11" w:rsidRDefault="0017302C" w:rsidP="0017302C">
      <w:pPr>
        <w:rPr>
          <w:rFonts w:ascii="Angsana New" w:hAnsi="Angsana New"/>
          <w:sz w:val="28"/>
          <w:szCs w:val="28"/>
        </w:rPr>
      </w:pPr>
    </w:p>
    <w:p w14:paraId="1598B2DC" w14:textId="0144818E" w:rsidR="00646013" w:rsidRPr="00AF0FE9" w:rsidRDefault="00646013" w:rsidP="006460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0FE9">
        <w:rPr>
          <w:rFonts w:ascii="Angsana New" w:hAnsi="Angsana New" w:hint="cs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</w:t>
      </w:r>
      <w:r w:rsidRPr="00AF0FE9">
        <w:rPr>
          <w:rFonts w:ascii="Angsana New" w:hAnsi="Angsana New"/>
          <w:sz w:val="30"/>
          <w:szCs w:val="30"/>
        </w:rPr>
        <w:br/>
      </w:r>
      <w:r w:rsidRPr="00AF0FE9">
        <w:rPr>
          <w:rFonts w:ascii="Angsana New" w:hAnsi="Angsana New" w:hint="cs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2AD480F" w14:textId="16C0255D" w:rsidR="006625CE" w:rsidRPr="00AE2D11" w:rsidRDefault="006625CE" w:rsidP="00B811D5">
      <w:pPr>
        <w:rPr>
          <w:rFonts w:ascii="Angsana New" w:hAnsi="Angsana New"/>
          <w:sz w:val="28"/>
          <w:szCs w:val="28"/>
        </w:rPr>
      </w:pPr>
    </w:p>
    <w:p w14:paraId="77224161" w14:textId="64569706" w:rsidR="006625CE" w:rsidRDefault="006625CE" w:rsidP="00F35E4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0FE9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646013" w:rsidRPr="00AF0FE9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AF0FE9">
        <w:rPr>
          <w:rFonts w:ascii="Angsana New" w:hAnsi="Angsana New" w:hint="cs"/>
          <w:sz w:val="30"/>
          <w:szCs w:val="30"/>
          <w:cs/>
        </w:rPr>
        <w:t xml:space="preserve"> สำหรับสัญญาเช่าอสังหาริมทรัพย์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646013" w:rsidRPr="00AF0FE9">
        <w:rPr>
          <w:rFonts w:ascii="Angsana New" w:hAnsi="Angsana New" w:hint="cs"/>
          <w:sz w:val="30"/>
          <w:szCs w:val="30"/>
          <w:cs/>
        </w:rPr>
        <w:t>ทั้งหมด</w:t>
      </w:r>
      <w:r w:rsidRPr="00AF0FE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E36A58E" w14:textId="77777777" w:rsidR="001141CC" w:rsidRPr="00AE2D11" w:rsidRDefault="001141CC" w:rsidP="00F35E49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7833180D" w14:textId="655E1D5E" w:rsidR="006625CE" w:rsidRDefault="006625CE" w:rsidP="006625C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24D82">
        <w:rPr>
          <w:rFonts w:ascii="Angsana New" w:hAnsi="Angsana New" w:hint="cs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699802E" w14:textId="77777777" w:rsidR="00B811D5" w:rsidRPr="00AE2D11" w:rsidRDefault="00B811D5" w:rsidP="00B811D5">
      <w:pPr>
        <w:rPr>
          <w:rFonts w:ascii="Angsana New" w:hAnsi="Angsana New"/>
          <w:sz w:val="28"/>
          <w:szCs w:val="28"/>
        </w:rPr>
      </w:pPr>
    </w:p>
    <w:p w14:paraId="156566A4" w14:textId="3A6FCB5E" w:rsidR="006625CE" w:rsidRDefault="006625CE" w:rsidP="0064601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pacing w:val="6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</w:t>
      </w:r>
      <w:r w:rsidRPr="00E40758">
        <w:rPr>
          <w:rFonts w:ascii="Angsana New" w:hAnsi="Angsana New" w:hint="cs"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</w:t>
      </w:r>
      <w:r w:rsidR="00646013" w:rsidRPr="00E40758">
        <w:rPr>
          <w:rFonts w:ascii="Angsana New" w:hAnsi="Angsana New" w:hint="cs"/>
          <w:sz w:val="30"/>
          <w:szCs w:val="30"/>
          <w:cs/>
        </w:rPr>
        <w:t xml:space="preserve">จ่ายล่วงหน้ารวมกับต้นทุนทางตรงเริ่มแรก </w:t>
      </w:r>
      <w:r w:rsidR="00B715FC">
        <w:rPr>
          <w:rFonts w:ascii="Angsana New" w:hAnsi="Angsana New" w:hint="cs"/>
          <w:sz w:val="30"/>
          <w:szCs w:val="30"/>
          <w:cs/>
        </w:rPr>
        <w:t>และ</w:t>
      </w:r>
      <w:r w:rsidRPr="00E40758">
        <w:rPr>
          <w:rFonts w:ascii="Angsana New" w:hAnsi="Angsana New" w:hint="cs"/>
          <w:sz w:val="30"/>
          <w:szCs w:val="30"/>
          <w:cs/>
        </w:rPr>
        <w:t>ประมาณการต้นทุน</w:t>
      </w:r>
      <w:r w:rsidRPr="00E51E14">
        <w:rPr>
          <w:rFonts w:ascii="Angsana New" w:hAnsi="Angsana New" w:hint="cs"/>
          <w:spacing w:val="-4"/>
          <w:sz w:val="30"/>
          <w:szCs w:val="30"/>
          <w:cs/>
        </w:rPr>
        <w:t>ในการบูรณะ</w:t>
      </w:r>
      <w:r w:rsidR="007235EC" w:rsidRPr="00E51E14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E51E14">
        <w:rPr>
          <w:rFonts w:ascii="Angsana New" w:hAnsi="Angsana New" w:hint="cs"/>
          <w:spacing w:val="-4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</w:t>
      </w:r>
      <w:r w:rsidRPr="00E40758">
        <w:rPr>
          <w:rFonts w:ascii="Angsana New" w:hAnsi="Angsana New" w:hint="cs"/>
          <w:spacing w:val="4"/>
          <w:sz w:val="30"/>
          <w:szCs w:val="30"/>
          <w:cs/>
        </w:rPr>
        <w:t>วันที่สัญญาเช่าเริ่มมีผลจนถึง</w:t>
      </w:r>
      <w:r w:rsidRPr="00E40758">
        <w:rPr>
          <w:rFonts w:ascii="Angsana New" w:hAnsi="Angsana New" w:hint="cs"/>
          <w:sz w:val="30"/>
          <w:szCs w:val="30"/>
          <w:cs/>
        </w:rPr>
        <w:t xml:space="preserve">วันสิ้นสุดของอายุสัญญาเช่า </w:t>
      </w:r>
      <w:r w:rsidR="00646013" w:rsidRPr="00E40758">
        <w:rPr>
          <w:rFonts w:ascii="Angsana New" w:hAnsi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</w:t>
      </w:r>
      <w:r w:rsidR="00646013" w:rsidRPr="00E40758">
        <w:rPr>
          <w:rFonts w:ascii="Angsana New" w:hAnsi="Angsana New" w:hint="cs"/>
          <w:spacing w:val="8"/>
          <w:sz w:val="30"/>
          <w:szCs w:val="30"/>
          <w:cs/>
        </w:rPr>
        <w:t>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</w:t>
      </w:r>
      <w:r w:rsidR="00646013" w:rsidRPr="00E40758">
        <w:rPr>
          <w:rFonts w:ascii="Angsana New" w:hAnsi="Angsana New" w:hint="cs"/>
          <w:sz w:val="30"/>
          <w:szCs w:val="30"/>
          <w:cs/>
        </w:rPr>
        <w:t>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D7E4DA2" w14:textId="77777777" w:rsidR="007139D0" w:rsidRPr="00E40758" w:rsidRDefault="007139D0" w:rsidP="0064601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3995E6" w14:textId="7C6C2C3C" w:rsidR="006625CE" w:rsidRPr="00E40758" w:rsidRDefault="00646013" w:rsidP="005822D1">
      <w:pPr>
        <w:tabs>
          <w:tab w:val="clear" w:pos="680"/>
          <w:tab w:val="clear" w:pos="907"/>
          <w:tab w:val="clear" w:pos="1871"/>
          <w:tab w:val="left" w:pos="189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0942F1">
        <w:rPr>
          <w:rFonts w:ascii="Angsana New" w:hAnsi="Angsana New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>บริษัท</w:t>
      </w:r>
      <w:r w:rsidR="005822D1" w:rsidRPr="00E40758">
        <w:rPr>
          <w:rFonts w:ascii="Angsana New" w:hAnsi="Angsana New"/>
          <w:sz w:val="30"/>
          <w:szCs w:val="30"/>
        </w:rPr>
        <w:br/>
      </w:r>
      <w:r w:rsidRPr="00E40758">
        <w:rPr>
          <w:rFonts w:ascii="Angsana New" w:hAnsi="Angsana New" w:hint="cs"/>
          <w:sz w:val="30"/>
          <w:szCs w:val="30"/>
          <w:cs/>
        </w:rPr>
        <w:t>ใช้อัตราดอกเบี้ยเงินกู้ยืมส่วนเพิ่มของบริษัท</w:t>
      </w:r>
      <w:r w:rsidRPr="00E40758">
        <w:rPr>
          <w:rFonts w:ascii="Angsana New" w:hAnsi="Angsana New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>ในการคิดลดเป็นมูลค่าปัจจุบัน</w:t>
      </w:r>
      <w:r w:rsidRPr="00E40758">
        <w:rPr>
          <w:rFonts w:ascii="Angsana New" w:hAnsi="Angsana New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C5F4964" w14:textId="3144E4F6" w:rsidR="00D976FE" w:rsidRDefault="005822D1" w:rsidP="00783669">
      <w:pPr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/>
          <w:spacing w:val="6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</w:t>
      </w:r>
      <w:r w:rsidRPr="00E40758">
        <w:rPr>
          <w:rFonts w:ascii="Angsana New" w:hAnsi="Angsana New"/>
          <w:sz w:val="30"/>
          <w:szCs w:val="30"/>
          <w:cs/>
        </w:rPr>
        <w:t>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</w:t>
      </w:r>
      <w:r w:rsidRPr="00E40758">
        <w:rPr>
          <w:rFonts w:ascii="Angsana New" w:hAnsi="Angsana New"/>
          <w:sz w:val="30"/>
          <w:szCs w:val="30"/>
        </w:rPr>
        <w:br/>
      </w:r>
      <w:r w:rsidRPr="00E40758">
        <w:rPr>
          <w:rFonts w:ascii="Angsana New" w:hAnsi="Angsana New"/>
          <w:sz w:val="30"/>
          <w:szCs w:val="30"/>
          <w:cs/>
        </w:rPr>
        <w:t>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</w:t>
      </w:r>
      <w:r w:rsidR="00212DAD">
        <w:rPr>
          <w:rFonts w:ascii="Angsana New" w:hAnsi="Angsana New" w:hint="cs"/>
          <w:sz w:val="30"/>
          <w:szCs w:val="30"/>
          <w:cs/>
        </w:rPr>
        <w:t>แล้ว</w:t>
      </w:r>
      <w:r w:rsidR="001D2E98" w:rsidRPr="001D2E98">
        <w:rPr>
          <w:rFonts w:ascii="Angsana New" w:hAnsi="Angsana New"/>
          <w:sz w:val="30"/>
          <w:szCs w:val="30"/>
          <w:cs/>
        </w:rPr>
        <w:t xml:space="preserve"> 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33484D0C" w14:textId="77777777" w:rsidR="00AE2D11" w:rsidRPr="00AE2D11" w:rsidRDefault="00AE2D11" w:rsidP="00783669">
      <w:pPr>
        <w:tabs>
          <w:tab w:val="clear" w:pos="680"/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61D631F" w14:textId="77777777" w:rsidR="001E6879" w:rsidRPr="00E40758" w:rsidRDefault="001E6879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การด้อยค่าสินทรัพย์ที่ไม่ใช</w:t>
      </w:r>
      <w:r w:rsidR="00BF58EF"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่</w:t>
      </w:r>
      <w:r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สินทรัพย์ทางการเงิน</w:t>
      </w:r>
    </w:p>
    <w:p w14:paraId="57789C0A" w14:textId="77777777" w:rsidR="009F7661" w:rsidRPr="00AE2D11" w:rsidRDefault="009F7661" w:rsidP="00B811D5">
      <w:pPr>
        <w:rPr>
          <w:rFonts w:ascii="Angsana New" w:hAnsi="Angsana New"/>
          <w:sz w:val="30"/>
          <w:szCs w:val="30"/>
        </w:rPr>
      </w:pPr>
    </w:p>
    <w:p w14:paraId="71ACB771" w14:textId="04DAC307" w:rsidR="001E6879" w:rsidRPr="00E40758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E40758">
        <w:rPr>
          <w:rFonts w:ascii="Angsana New" w:hAnsi="Angsana New" w:hint="cs"/>
          <w:sz w:val="30"/>
          <w:szCs w:val="30"/>
        </w:rPr>
        <w:t xml:space="preserve"> </w:t>
      </w:r>
      <w:r w:rsidRPr="00E40758">
        <w:rPr>
          <w:rFonts w:ascii="Angsana New" w:hAnsi="Angsana New" w:hint="cs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720E75DA" w14:textId="68ECAF3F" w:rsidR="009F7661" w:rsidRPr="00AE2D11" w:rsidRDefault="009F7661" w:rsidP="00B811D5">
      <w:pPr>
        <w:rPr>
          <w:rFonts w:ascii="Angsana New" w:hAnsi="Angsana New"/>
          <w:sz w:val="30"/>
          <w:szCs w:val="30"/>
          <w:cs/>
        </w:rPr>
      </w:pPr>
    </w:p>
    <w:p w14:paraId="325D6FEA" w14:textId="66481CE2" w:rsidR="001E6879" w:rsidRDefault="001800F8" w:rsidP="00B203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  <w:r w:rsidR="00B2039B">
        <w:rPr>
          <w:rFonts w:ascii="Angsana New" w:hAnsi="Angsana New" w:hint="cs"/>
          <w:sz w:val="30"/>
          <w:szCs w:val="30"/>
          <w:cs/>
        </w:rPr>
        <w:t xml:space="preserve"> </w:t>
      </w:r>
      <w:r w:rsidR="00B2039B">
        <w:rPr>
          <w:rFonts w:ascii="Angsana New" w:hAnsi="Angsana New"/>
          <w:sz w:val="30"/>
          <w:szCs w:val="30"/>
          <w:cs/>
        </w:rPr>
        <w:br w:type="textWrapping" w:clear="all"/>
      </w:r>
      <w:r w:rsidR="001E6879" w:rsidRPr="00E40758">
        <w:rPr>
          <w:rFonts w:ascii="Angsana New" w:hAnsi="Angsana New" w:hint="cs"/>
          <w:spacing w:val="-6"/>
          <w:sz w:val="30"/>
          <w:szCs w:val="30"/>
          <w:cs/>
        </w:rPr>
        <w:t>มูลค่าที่คาดว่าจ</w:t>
      </w:r>
      <w:r w:rsidR="00B2039B">
        <w:rPr>
          <w:rFonts w:ascii="Angsana New" w:hAnsi="Angsana New" w:hint="cs"/>
          <w:spacing w:val="-6"/>
          <w:sz w:val="30"/>
          <w:szCs w:val="30"/>
          <w:cs/>
        </w:rPr>
        <w:t>ะ</w:t>
      </w:r>
      <w:r w:rsidR="001E6879" w:rsidRPr="00E40758">
        <w:rPr>
          <w:rFonts w:ascii="Angsana New" w:hAnsi="Angsana New" w:hint="cs"/>
          <w:spacing w:val="-6"/>
          <w:sz w:val="30"/>
          <w:szCs w:val="30"/>
          <w:cs/>
        </w:rPr>
        <w:t>ได้รับคืน</w:t>
      </w:r>
      <w:r w:rsidR="00B2039B" w:rsidRPr="00B2039B">
        <w:rPr>
          <w:rFonts w:ascii="Angsana New" w:hAnsi="Angsana New"/>
          <w:spacing w:val="-6"/>
          <w:sz w:val="30"/>
          <w:szCs w:val="30"/>
          <w:cs/>
        </w:rPr>
        <w:t>คำนวณโดยใช้</w:t>
      </w:r>
      <w:r w:rsidR="001E6879" w:rsidRPr="00E51E14">
        <w:rPr>
          <w:rFonts w:ascii="Angsana New" w:hAnsi="Angsana New" w:hint="cs"/>
          <w:spacing w:val="4"/>
          <w:sz w:val="30"/>
          <w:szCs w:val="30"/>
          <w:cs/>
        </w:rPr>
        <w:t>ประมาณการกระแสเงินสดที่จะได้รับ</w:t>
      </w:r>
      <w:r w:rsidR="001E6879" w:rsidRPr="00E51E14">
        <w:rPr>
          <w:rFonts w:ascii="Angsana New" w:hAnsi="Angsana New" w:hint="cs"/>
          <w:spacing w:val="-4"/>
          <w:sz w:val="30"/>
          <w:szCs w:val="30"/>
          <w:cs/>
        </w:rPr>
        <w:t>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</w:t>
      </w:r>
      <w:r w:rsidR="001E6879" w:rsidRPr="00E40758">
        <w:rPr>
          <w:rFonts w:ascii="Angsana New" w:hAnsi="Angsana New" w:hint="cs"/>
          <w:sz w:val="30"/>
          <w:szCs w:val="30"/>
          <w:cs/>
        </w:rPr>
        <w:t xml:space="preserve">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</w:t>
      </w:r>
      <w:r w:rsidR="00B2039B">
        <w:rPr>
          <w:rFonts w:ascii="Angsana New" w:hAnsi="Angsana New"/>
          <w:sz w:val="30"/>
          <w:szCs w:val="30"/>
          <w:cs/>
        </w:rPr>
        <w:br w:type="textWrapping" w:clear="all"/>
      </w:r>
      <w:r w:rsidR="001E6879" w:rsidRPr="00E40758">
        <w:rPr>
          <w:rFonts w:ascii="Angsana New" w:hAnsi="Angsana New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DBD4599" w14:textId="77777777" w:rsidR="00B811D5" w:rsidRPr="00AE2D11" w:rsidRDefault="00B811D5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6039A7" w14:textId="4D40D248" w:rsidR="001E6879" w:rsidRPr="00E40758" w:rsidRDefault="001E6879" w:rsidP="001E68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40758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663D16" w:rsidRPr="00E40758">
        <w:rPr>
          <w:rFonts w:ascii="Angsana New" w:hAnsi="Angsana New"/>
          <w:sz w:val="30"/>
          <w:szCs w:val="30"/>
        </w:rPr>
        <w:br/>
      </w:r>
      <w:r w:rsidRPr="00E40758">
        <w:rPr>
          <w:rFonts w:ascii="Angsana New" w:hAnsi="Angsana New" w:hint="cs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590809A" w14:textId="21752B27" w:rsidR="00AE2D11" w:rsidRDefault="00AE2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57D6D9" w14:textId="77777777" w:rsidR="005D3C29" w:rsidRPr="00E40758" w:rsidRDefault="005D3C29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ผลประโยชน์ของพนักงา</w:t>
      </w:r>
      <w:r w:rsidR="00D76297" w:rsidRPr="00E40758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น</w:t>
      </w:r>
    </w:p>
    <w:p w14:paraId="41DA19AD" w14:textId="77777777" w:rsidR="00D96F34" w:rsidRPr="00AE2D11" w:rsidRDefault="00D96F34" w:rsidP="00B811D5">
      <w:pPr>
        <w:rPr>
          <w:rFonts w:ascii="Angsana New" w:hAnsi="Angsana New"/>
          <w:sz w:val="30"/>
          <w:szCs w:val="30"/>
        </w:rPr>
      </w:pPr>
    </w:p>
    <w:p w14:paraId="5A445BFB" w14:textId="09A66B30" w:rsidR="005D3C29" w:rsidRPr="00783669" w:rsidRDefault="005D3C29" w:rsidP="0078366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514F">
        <w:rPr>
          <w:rFonts w:ascii="Angsana New" w:hAnsi="Angsana New" w:hint="cs"/>
          <w:iCs/>
          <w:sz w:val="30"/>
          <w:szCs w:val="30"/>
          <w:cs/>
        </w:rPr>
        <w:t>โครงการผลประโยชน์ที่กำหนดไว้</w:t>
      </w:r>
    </w:p>
    <w:p w14:paraId="3E80D2F6" w14:textId="77777777" w:rsidR="00B558B4" w:rsidRPr="00B811D5" w:rsidRDefault="00B558B4" w:rsidP="00B811D5">
      <w:pPr>
        <w:rPr>
          <w:rFonts w:ascii="Angsana New" w:hAnsi="Angsana New"/>
          <w:sz w:val="28"/>
          <w:szCs w:val="28"/>
        </w:rPr>
      </w:pPr>
    </w:p>
    <w:p w14:paraId="55E5FC9C" w14:textId="2DE1978A" w:rsidR="00B74531" w:rsidRDefault="00B558B4" w:rsidP="007836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514F">
        <w:rPr>
          <w:rFonts w:ascii="Angsana New" w:hAnsi="Angsana New" w:hint="cs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</w:t>
      </w:r>
      <w:r w:rsidRPr="00E3514F">
        <w:rPr>
          <w:rFonts w:ascii="Angsana New" w:hAnsi="Angsana New" w:hint="cs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="00E57199">
        <w:rPr>
          <w:rFonts w:ascii="Angsana New" w:hAnsi="Angsana New" w:hint="cs"/>
          <w:sz w:val="30"/>
          <w:szCs w:val="30"/>
          <w:cs/>
        </w:rPr>
        <w:t xml:space="preserve"> </w:t>
      </w:r>
      <w:r w:rsidRPr="00E3514F">
        <w:rPr>
          <w:rFonts w:ascii="Angsana New" w:hAnsi="Angsana New" w:hint="cs"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Pr="00E3514F">
        <w:rPr>
          <w:rFonts w:ascii="Angsana New" w:hAnsi="Angsana New" w:hint="cs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1D8676C8" w14:textId="250DDD64" w:rsidR="002771D1" w:rsidRPr="00B811D5" w:rsidRDefault="00B558B4" w:rsidP="00B203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514F">
        <w:rPr>
          <w:rFonts w:ascii="Angsana New" w:hAnsi="Angsana New" w:hint="cs"/>
          <w:spacing w:val="-4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3514F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E3514F">
        <w:rPr>
          <w:rFonts w:ascii="Angsana New" w:hAnsi="Angsana New" w:hint="cs"/>
          <w:spacing w:val="-4"/>
          <w:sz w:val="30"/>
          <w:szCs w:val="30"/>
          <w:cs/>
        </w:rPr>
        <w:t>กำไรหรือขาดทุนจากการประมาณการตามหลัก</w:t>
      </w:r>
      <w:r w:rsidRPr="00E3514F">
        <w:rPr>
          <w:rFonts w:ascii="Angsana New" w:hAnsi="Angsana New" w:hint="cs"/>
          <w:sz w:val="30"/>
          <w:szCs w:val="30"/>
          <w:cs/>
        </w:rPr>
        <w:t>คณิตศาสตร์ประกันภัยจะถูกรับรู้รายการในกำไรขาดทุนเบ็ดเสร็จอื่นทันที</w:t>
      </w:r>
      <w:r w:rsidRPr="00E3514F">
        <w:rPr>
          <w:rFonts w:ascii="Angsana New" w:hAnsi="Angsana New" w:hint="cs"/>
          <w:sz w:val="30"/>
          <w:szCs w:val="30"/>
        </w:rPr>
        <w:t xml:space="preserve"> </w:t>
      </w:r>
      <w:r w:rsidRPr="00E3514F">
        <w:rPr>
          <w:rFonts w:ascii="Angsana New" w:hAnsi="Angsana New" w:hint="cs"/>
          <w:sz w:val="30"/>
          <w:szCs w:val="30"/>
          <w:cs/>
        </w:rPr>
        <w:t>บริษัทกำหนดดอกเบี้ยจ่ายของ</w:t>
      </w:r>
      <w:r w:rsidRPr="00E3514F">
        <w:rPr>
          <w:rFonts w:ascii="Angsana New" w:hAnsi="Angsana New" w:hint="cs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E3514F">
        <w:rPr>
          <w:rFonts w:ascii="Angsana New" w:hAnsi="Angsana New" w:hint="cs"/>
          <w:sz w:val="30"/>
          <w:szCs w:val="30"/>
          <w:cs/>
        </w:rPr>
        <w:t xml:space="preserve"> </w:t>
      </w:r>
      <w:r w:rsidRPr="00E3514F">
        <w:rPr>
          <w:rFonts w:ascii="Angsana New" w:hAnsi="Angsana New" w:hint="cs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</w:t>
      </w:r>
      <w:r w:rsidR="00021DBA">
        <w:rPr>
          <w:rFonts w:ascii="Angsana New" w:hAnsi="Angsana New"/>
          <w:sz w:val="30"/>
          <w:szCs w:val="30"/>
        </w:rPr>
        <w:t xml:space="preserve"> </w:t>
      </w:r>
      <w:r w:rsidRPr="00E3514F">
        <w:rPr>
          <w:rFonts w:ascii="Angsana New" w:hAnsi="Angsana New" w:hint="cs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</w:t>
      </w:r>
      <w:r w:rsidRPr="00E3514F">
        <w:rPr>
          <w:rFonts w:ascii="Angsana New" w:hAnsi="Angsana New"/>
          <w:sz w:val="30"/>
          <w:szCs w:val="30"/>
        </w:rPr>
        <w:br/>
      </w:r>
      <w:r w:rsidRPr="00E3514F">
        <w:rPr>
          <w:rFonts w:ascii="Angsana New" w:hAnsi="Angsana New" w:hint="cs"/>
          <w:sz w:val="30"/>
          <w:szCs w:val="30"/>
          <w:cs/>
        </w:rPr>
        <w:t>และ</w:t>
      </w:r>
      <w:r w:rsidRPr="00E3514F">
        <w:rPr>
          <w:rFonts w:ascii="Angsana New" w:hAnsi="Angsana New" w:hint="cs"/>
          <w:spacing w:val="-8"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E3514F" w:rsidRPr="00E3514F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E3514F">
        <w:rPr>
          <w:rFonts w:ascii="Angsana New" w:hAnsi="Angsana New" w:hint="cs"/>
          <w:spacing w:val="-8"/>
          <w:sz w:val="30"/>
          <w:szCs w:val="30"/>
          <w:cs/>
        </w:rPr>
        <w:t>ๆ ที่เกี่ยวข้องกับโครงการผลประโยชน์รับรู้</w:t>
      </w:r>
      <w:r w:rsidRPr="00E3514F">
        <w:rPr>
          <w:rFonts w:ascii="Angsana New" w:hAnsi="Angsana New" w:hint="cs"/>
          <w:spacing w:val="-8"/>
          <w:sz w:val="30"/>
          <w:szCs w:val="30"/>
        </w:rPr>
        <w:br/>
      </w:r>
      <w:r w:rsidRPr="00F36812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14:paraId="12A4606A" w14:textId="77777777" w:rsidR="00B811D5" w:rsidRPr="003A7E93" w:rsidRDefault="00B811D5" w:rsidP="005A2184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6A01955" w14:textId="6794FC98" w:rsidR="00B558B4" w:rsidRPr="00E3514F" w:rsidRDefault="00B558B4" w:rsidP="005A218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3514F">
        <w:rPr>
          <w:rFonts w:ascii="Angsana New" w:hAnsi="Angsana New" w:hint="cs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3514F">
        <w:rPr>
          <w:rFonts w:ascii="Angsana New" w:hAnsi="Angsana New" w:hint="cs"/>
          <w:i/>
          <w:spacing w:val="-4"/>
          <w:sz w:val="30"/>
          <w:szCs w:val="30"/>
        </w:rPr>
        <w:t xml:space="preserve"> </w:t>
      </w:r>
      <w:r w:rsidRPr="00E3514F">
        <w:rPr>
          <w:rFonts w:ascii="Angsana New" w:hAnsi="Angsana New" w:hint="cs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3514F">
        <w:rPr>
          <w:rFonts w:ascii="Angsana New" w:hAnsi="Angsana New" w:hint="cs"/>
          <w:i/>
          <w:sz w:val="30"/>
          <w:szCs w:val="30"/>
          <w:cs/>
        </w:rPr>
        <w:t xml:space="preserve"> หาก</w:t>
      </w:r>
      <w:r w:rsidRPr="00E3514F">
        <w:rPr>
          <w:rFonts w:ascii="Angsana New" w:hAnsi="Angsana New" w:hint="cs"/>
          <w:sz w:val="30"/>
          <w:szCs w:val="30"/>
          <w:cs/>
        </w:rPr>
        <w:t>บริษัท</w:t>
      </w:r>
      <w:r w:rsidRPr="00E3514F">
        <w:rPr>
          <w:rFonts w:ascii="Angsana New" w:hAnsi="Angsana New" w:hint="cs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9AB4CFA" w14:textId="1BB4F308" w:rsidR="00B558B4" w:rsidRPr="00B811D5" w:rsidRDefault="00B558B4" w:rsidP="00B811D5">
      <w:pPr>
        <w:rPr>
          <w:rFonts w:ascii="Angsana New" w:hAnsi="Angsana New"/>
          <w:sz w:val="30"/>
          <w:szCs w:val="30"/>
        </w:rPr>
      </w:pPr>
    </w:p>
    <w:p w14:paraId="7F490608" w14:textId="129B4A50" w:rsidR="00B558B4" w:rsidRPr="00AB4661" w:rsidRDefault="00B558B4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AB4661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การจ่ายโดยใช้หุ้นเป็นเกณฑ์</w:t>
      </w:r>
    </w:p>
    <w:p w14:paraId="66DDC3C2" w14:textId="64ABD24D" w:rsidR="00B558B4" w:rsidRPr="00B811D5" w:rsidRDefault="00B558B4" w:rsidP="00B558B4">
      <w:pPr>
        <w:rPr>
          <w:rFonts w:ascii="Angsana New" w:hAnsi="Angsana New"/>
          <w:sz w:val="30"/>
          <w:szCs w:val="30"/>
        </w:rPr>
      </w:pPr>
    </w:p>
    <w:p w14:paraId="5B457602" w14:textId="086F8A60" w:rsidR="00B558B4" w:rsidRPr="00347087" w:rsidRDefault="00696D4E" w:rsidP="00AB4661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B4661">
        <w:rPr>
          <w:rFonts w:ascii="Angsana New" w:hAnsi="Angsana New"/>
          <w:i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="00F750DC">
        <w:rPr>
          <w:rFonts w:ascii="Angsana New" w:hAnsi="Angsana New" w:hint="cs"/>
          <w:i/>
          <w:sz w:val="30"/>
          <w:szCs w:val="30"/>
          <w:cs/>
        </w:rPr>
        <w:t>(</w:t>
      </w:r>
      <w:r w:rsidRPr="00AB4661">
        <w:rPr>
          <w:rFonts w:ascii="Angsana New" w:hAnsi="Angsana New"/>
          <w:i/>
          <w:sz w:val="30"/>
          <w:szCs w:val="30"/>
          <w:cs/>
        </w:rPr>
        <w:t>ชำระด้วยตราสารทุน</w:t>
      </w:r>
      <w:r w:rsidR="00F750DC">
        <w:rPr>
          <w:rFonts w:ascii="Angsana New" w:hAnsi="Angsana New" w:hint="cs"/>
          <w:i/>
          <w:sz w:val="30"/>
          <w:szCs w:val="30"/>
          <w:cs/>
        </w:rPr>
        <w:t>)</w:t>
      </w:r>
      <w:r w:rsidRPr="00AB4661">
        <w:rPr>
          <w:rFonts w:ascii="Angsana New" w:hAnsi="Angsana New"/>
          <w:i/>
          <w:sz w:val="30"/>
          <w:szCs w:val="30"/>
          <w:cs/>
        </w:rPr>
        <w:t xml:space="preserve">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</w:t>
      </w:r>
      <w:r w:rsidRPr="00AB4661">
        <w:rPr>
          <w:rFonts w:ascii="Angsana New" w:hAnsi="Angsana New"/>
          <w:i/>
          <w:spacing w:val="2"/>
          <w:sz w:val="30"/>
          <w:szCs w:val="30"/>
          <w:cs/>
        </w:rPr>
        <w:t>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</w:t>
      </w:r>
      <w:r w:rsidRPr="00AB4661">
        <w:rPr>
          <w:rFonts w:ascii="Angsana New" w:hAnsi="Angsana New"/>
          <w:i/>
          <w:sz w:val="30"/>
          <w:szCs w:val="30"/>
          <w:cs/>
        </w:rPr>
        <w:t>ที่</w:t>
      </w:r>
      <w:r w:rsidRPr="00AB4661">
        <w:rPr>
          <w:rFonts w:ascii="Angsana New" w:hAnsi="Angsana New"/>
          <w:i/>
          <w:sz w:val="30"/>
          <w:szCs w:val="30"/>
          <w:cs/>
        </w:rPr>
        <w:br/>
        <w:t>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347087">
        <w:rPr>
          <w:rFonts w:ascii="Angsana New" w:hAnsi="Angsana New"/>
          <w:i/>
          <w:spacing w:val="-6"/>
          <w:sz w:val="30"/>
          <w:szCs w:val="30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29E294B4" w14:textId="27052ED7" w:rsidR="001141CC" w:rsidRDefault="0011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C12ADD6" w14:textId="5688E6F5" w:rsidR="00BB225D" w:rsidRPr="006D5E07" w:rsidRDefault="00BB225D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6D5E0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ประมาณการหนี้สิน</w:t>
      </w:r>
    </w:p>
    <w:p w14:paraId="73A3EE3D" w14:textId="77777777" w:rsidR="00BB225D" w:rsidRPr="00AE2D11" w:rsidRDefault="00BB225D" w:rsidP="000655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779176" w14:textId="760BA347" w:rsidR="00F8215D" w:rsidRDefault="00921146" w:rsidP="00F35E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5E07">
        <w:rPr>
          <w:rFonts w:ascii="Angsana New" w:hAnsi="Angsana New" w:hint="cs"/>
          <w:spacing w:val="4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Pr="006D5E07">
        <w:rPr>
          <w:rFonts w:ascii="Angsana New" w:hAnsi="Angsana New" w:hint="cs"/>
          <w:sz w:val="30"/>
          <w:szCs w:val="30"/>
          <w:cs/>
        </w:rPr>
        <w:t>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11C571B" w14:textId="0CE2C660" w:rsidR="007139D0" w:rsidRDefault="00713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4CAF516" w14:textId="77777777" w:rsidR="005904BD" w:rsidRPr="006D5E07" w:rsidRDefault="005904BD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6D5E07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19291A79" w14:textId="77777777" w:rsidR="005904BD" w:rsidRPr="00AE2D11" w:rsidRDefault="005904BD" w:rsidP="005904BD">
      <w:pPr>
        <w:rPr>
          <w:rFonts w:ascii="Angsana New" w:hAnsi="Angsana New"/>
          <w:sz w:val="30"/>
          <w:szCs w:val="30"/>
        </w:rPr>
      </w:pPr>
    </w:p>
    <w:p w14:paraId="58E94063" w14:textId="77777777" w:rsidR="00EB6B3A" w:rsidRPr="006D5E07" w:rsidRDefault="00EB6B3A" w:rsidP="00EB6B3A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5E07">
        <w:rPr>
          <w:rFonts w:ascii="Angsana New" w:hAnsi="Angsana New" w:hint="cs"/>
          <w:spacing w:val="-4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</w:t>
      </w:r>
      <w:r w:rsidRPr="006D5E07">
        <w:rPr>
          <w:rFonts w:ascii="Angsana New" w:hAnsi="Angsana New" w:hint="cs"/>
          <w:sz w:val="30"/>
          <w:szCs w:val="30"/>
          <w:cs/>
        </w:rPr>
        <w:t>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7580B28" w14:textId="77777777" w:rsidR="00EB6B3A" w:rsidRPr="00AE2D11" w:rsidRDefault="00EB6B3A" w:rsidP="00EB6B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BA5B1DE" w14:textId="4D10D31B" w:rsidR="005904BD" w:rsidRPr="006D5E07" w:rsidRDefault="005904BD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D5E07">
        <w:rPr>
          <w:rFonts w:ascii="Angsana New" w:hAnsi="Angsana New" w:hint="cs"/>
          <w:spacing w:val="6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150E24" w:rsidRPr="006D5E07">
        <w:rPr>
          <w:rFonts w:ascii="Angsana New" w:hAnsi="Angsana New" w:hint="cs"/>
          <w:spacing w:val="6"/>
          <w:sz w:val="30"/>
          <w:szCs w:val="30"/>
        </w:rPr>
        <w:t xml:space="preserve"> </w:t>
      </w:r>
      <w:r w:rsidRPr="006D5E07">
        <w:rPr>
          <w:rFonts w:ascii="Angsana New" w:hAnsi="Angsana New" w:hint="cs"/>
          <w:spacing w:val="6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6D5E07">
        <w:rPr>
          <w:rFonts w:ascii="Angsana New" w:hAnsi="Angsana New" w:hint="cs"/>
          <w:sz w:val="30"/>
          <w:szCs w:val="30"/>
          <w:cs/>
        </w:rPr>
        <w:t xml:space="preserve">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D5E07">
        <w:rPr>
          <w:rFonts w:ascii="Angsana New" w:hAnsi="Angsana New" w:hint="cs"/>
          <w:sz w:val="30"/>
          <w:szCs w:val="30"/>
        </w:rPr>
        <w:t xml:space="preserve"> </w:t>
      </w:r>
      <w:r w:rsidRPr="006D5E07">
        <w:rPr>
          <w:rFonts w:ascii="Angsana New" w:hAnsi="Angsana New" w:hint="cs"/>
          <w:sz w:val="30"/>
          <w:szCs w:val="30"/>
          <w:cs/>
        </w:rPr>
        <w:t>ดังนี้</w:t>
      </w:r>
    </w:p>
    <w:p w14:paraId="1EA59107" w14:textId="77777777" w:rsidR="00A86143" w:rsidRPr="00AE2D11" w:rsidRDefault="00A86143" w:rsidP="005904B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B98B4A" w14:textId="77777777" w:rsidR="005904BD" w:rsidRPr="006D5E07" w:rsidRDefault="005904BD" w:rsidP="006A01AF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 xml:space="preserve">ข้อมูลระดับ </w:t>
      </w:r>
      <w:r w:rsidRPr="006D5E07">
        <w:rPr>
          <w:rFonts w:ascii="Angsana New" w:hAnsi="Angsana New" w:hint="cs"/>
          <w:sz w:val="30"/>
          <w:szCs w:val="30"/>
          <w:lang w:val="en-US" w:bidi="th-TH"/>
        </w:rPr>
        <w:t xml:space="preserve">1  </w:t>
      </w: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921763D" w14:textId="0DBFC797" w:rsidR="005904BD" w:rsidRPr="006D5E07" w:rsidRDefault="005904BD" w:rsidP="006A01AF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F3342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ข้อมูลระดับ</w:t>
      </w:r>
      <w:r w:rsidRPr="005F3342">
        <w:rPr>
          <w:rFonts w:ascii="Angsana New" w:hAnsi="Angsana New" w:hint="cs"/>
          <w:spacing w:val="-4"/>
          <w:sz w:val="30"/>
          <w:szCs w:val="30"/>
          <w:lang w:val="en-US" w:bidi="th-TH"/>
        </w:rPr>
        <w:t xml:space="preserve"> 2  </w:t>
      </w:r>
      <w:r w:rsidRPr="005F3342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 xml:space="preserve">ราคาเสนอซื้อขายซึ่งรวมอยู่ในข้อมูลระดับ </w:t>
      </w:r>
      <w:r w:rsidR="00A6632D">
        <w:rPr>
          <w:rFonts w:ascii="Angsana New" w:hAnsi="Angsana New"/>
          <w:sz w:val="30"/>
          <w:szCs w:val="30"/>
          <w:lang w:val="en-US" w:bidi="th-TH"/>
        </w:rPr>
        <w:t>1</w:t>
      </w:r>
    </w:p>
    <w:p w14:paraId="13C1F2A1" w14:textId="77777777" w:rsidR="005904BD" w:rsidRPr="006D5E07" w:rsidRDefault="005904BD" w:rsidP="006A01AF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>ข้อมูลระดับ</w:t>
      </w:r>
      <w:r w:rsidRPr="006D5E07">
        <w:rPr>
          <w:rFonts w:ascii="Angsana New" w:hAnsi="Angsana New" w:hint="cs"/>
          <w:sz w:val="30"/>
          <w:szCs w:val="30"/>
          <w:lang w:val="en-US" w:bidi="th-TH"/>
        </w:rPr>
        <w:t xml:space="preserve"> 3  </w:t>
      </w:r>
      <w:r w:rsidRPr="006D5E07">
        <w:rPr>
          <w:rFonts w:ascii="Angsana New" w:hAnsi="Angsana New" w:hint="cs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285D6B2" w14:textId="0897E347" w:rsidR="005904BD" w:rsidRPr="00AE2D11" w:rsidRDefault="005904BD" w:rsidP="00C568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5F6DADB" w14:textId="7F7765AE" w:rsidR="00C568D2" w:rsidRPr="006D5E07" w:rsidRDefault="00C568D2" w:rsidP="00C568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5E07" w:rsidDel="001A6CC8">
        <w:rPr>
          <w:rFonts w:ascii="Angsana New" w:hAnsi="Angsana New" w:hint="cs"/>
          <w:sz w:val="30"/>
          <w:szCs w:val="30"/>
          <w:cs/>
          <w:lang w:val="en-US"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999AF93" w14:textId="77777777" w:rsidR="00C568D2" w:rsidRPr="00AE2D11" w:rsidRDefault="00C568D2" w:rsidP="00C568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9EBBF06" w14:textId="77777777" w:rsidR="00957FEB" w:rsidRDefault="00C568D2" w:rsidP="00957FE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6D5E07" w:rsidDel="001A6CC8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6D5E07">
        <w:rPr>
          <w:rFonts w:ascii="Angsana New" w:hAnsi="Angsana New"/>
          <w:sz w:val="30"/>
          <w:szCs w:val="30"/>
        </w:rPr>
        <w:t xml:space="preserve"> </w:t>
      </w:r>
      <w:r w:rsidRPr="006D5E07" w:rsidDel="001A6CC8">
        <w:rPr>
          <w:rFonts w:ascii="Angsana New" w:hAnsi="Angsana New" w:hint="cs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4571E12" w14:textId="77777777" w:rsidR="00957FEB" w:rsidRPr="00AE2D11" w:rsidRDefault="00957FEB" w:rsidP="00957FE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</w:p>
    <w:p w14:paraId="2DD13569" w14:textId="02DBABBC" w:rsidR="00AE2D11" w:rsidRDefault="00C568D2" w:rsidP="00AE2D1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6632D" w:rsidDel="001A6CC8">
        <w:rPr>
          <w:rFonts w:ascii="Angsana New" w:hAnsi="Angsana New" w:hint="cs"/>
          <w:color w:val="000000"/>
          <w:spacing w:val="2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Pr="006D5E07" w:rsidDel="001A6CC8">
        <w:rPr>
          <w:rFonts w:ascii="Angsana New" w:hAnsi="Angsana New" w:hint="cs"/>
          <w:color w:val="000000"/>
          <w:sz w:val="30"/>
          <w:szCs w:val="30"/>
          <w:cs/>
        </w:rPr>
        <w:t>ทำรายการ เช่น มูลค่ายุติธรรมของผลตอบแทนที่ให้หรือได้รับ</w:t>
      </w:r>
    </w:p>
    <w:p w14:paraId="590BF1B5" w14:textId="3D48842E" w:rsidR="00AE2D11" w:rsidRDefault="00AE2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36275CC" w14:textId="29A3A044" w:rsidR="00D514BC" w:rsidRPr="004B2E05" w:rsidRDefault="00D514BC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4B2E05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รายได้</w:t>
      </w:r>
      <w:r w:rsidR="00C568D2" w:rsidRPr="004B2E05">
        <w:rPr>
          <w:rFonts w:ascii="Angsana New" w:hAnsi="Angsana New" w:cs="Angsana New" w:hint="cs"/>
          <w:i/>
          <w:iCs/>
          <w:sz w:val="30"/>
          <w:szCs w:val="30"/>
          <w:cs/>
        </w:rPr>
        <w:t>จากสัญญาที่ทำกับลูกค้า</w:t>
      </w:r>
    </w:p>
    <w:p w14:paraId="534DF856" w14:textId="77777777" w:rsidR="00BA3F3E" w:rsidRPr="00AE2D11" w:rsidRDefault="00BA3F3E" w:rsidP="00AB231A">
      <w:pPr>
        <w:tabs>
          <w:tab w:val="clear" w:pos="680"/>
          <w:tab w:val="left" w:pos="540"/>
        </w:tabs>
        <w:ind w:right="72"/>
        <w:jc w:val="thaiDistribute"/>
        <w:rPr>
          <w:rFonts w:ascii="Angsana New" w:hAnsi="Angsana New"/>
          <w:sz w:val="30"/>
          <w:szCs w:val="30"/>
        </w:rPr>
      </w:pPr>
    </w:p>
    <w:p w14:paraId="1A0B160C" w14:textId="24646587" w:rsidR="00E813CF" w:rsidRPr="004B2E05" w:rsidRDefault="00E813CF" w:rsidP="005532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33"/>
        <w:jc w:val="thaiDistribute"/>
        <w:rPr>
          <w:rFonts w:ascii="Angsana New" w:hAnsi="Angsana New"/>
          <w:i/>
          <w:iCs/>
          <w:sz w:val="30"/>
          <w:szCs w:val="30"/>
        </w:rPr>
      </w:pPr>
      <w:r w:rsidRPr="004B2E05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613FDFD9" w14:textId="77777777" w:rsidR="004B2E05" w:rsidRPr="004B2E05" w:rsidRDefault="004B2E05" w:rsidP="004B2E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FF8A8CC" w14:textId="5AEAB938" w:rsidR="00ED6B15" w:rsidRDefault="007D450E" w:rsidP="00F3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A6DAC">
        <w:rPr>
          <w:rFonts w:ascii="Angsana New" w:hAnsi="Angsana New" w:hint="cs"/>
          <w:sz w:val="30"/>
          <w:szCs w:val="30"/>
          <w:cs/>
        </w:rPr>
        <w:t xml:space="preserve"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</w:t>
      </w:r>
      <w:r w:rsidR="00E813CF" w:rsidRPr="003A6DAC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3A6DAC">
        <w:rPr>
          <w:rFonts w:ascii="Angsana New" w:hAnsi="Angsana New" w:hint="cs"/>
          <w:sz w:val="30"/>
          <w:szCs w:val="30"/>
          <w:cs/>
        </w:rPr>
        <w:t>ภาษีมูลค่าเพิ่มและแสดงสุทธิจากส่วนลดการค้าและส่วนลด</w:t>
      </w:r>
      <w:r w:rsidR="009C54D1" w:rsidRPr="003A6DAC">
        <w:rPr>
          <w:rFonts w:ascii="Angsana New" w:hAnsi="Angsana New" w:hint="cs"/>
          <w:sz w:val="30"/>
          <w:szCs w:val="30"/>
          <w:cs/>
        </w:rPr>
        <w:t>การขาย</w:t>
      </w:r>
      <w:r w:rsidRPr="003A6DAC">
        <w:rPr>
          <w:rFonts w:ascii="Angsana New" w:hAnsi="Angsana New" w:hint="cs"/>
          <w:sz w:val="30"/>
          <w:szCs w:val="30"/>
        </w:rPr>
        <w:t xml:space="preserve"> </w:t>
      </w:r>
    </w:p>
    <w:p w14:paraId="4C9D86B8" w14:textId="77777777" w:rsidR="00F35E49" w:rsidRDefault="00F35E49" w:rsidP="00F3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46CB0F3" w14:textId="77777777" w:rsidR="009C54D1" w:rsidRPr="0065789E" w:rsidRDefault="009C54D1" w:rsidP="00553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515E6">
        <w:rPr>
          <w:rFonts w:ascii="Angsana New" w:hAnsi="Angsana New" w:hint="cs"/>
          <w:spacing w:val="4"/>
          <w:sz w:val="30"/>
          <w:szCs w:val="30"/>
          <w:cs/>
        </w:rPr>
        <w:t>ส่วนลดการขายจะรับรู้โดยการหักจากยอดขายตามจำนวนที่คาดว่าจะให้จนถึงวันสิ้นรอบระยะเวลาบัญชี</w:t>
      </w:r>
      <w:r w:rsidRPr="0065789E">
        <w:rPr>
          <w:rFonts w:ascii="Angsana New" w:hAnsi="Angsana New" w:hint="cs"/>
          <w:sz w:val="30"/>
          <w:szCs w:val="30"/>
          <w:cs/>
        </w:rPr>
        <w:t>ตามสัญญาที่ทำกับลูกค้าที่เกี่ยวข้องแต่ละราย ส่วนลดการขายจะถูกรับรู้ตลอดทั้งปีตามประมาณการของยอดซื้อที่เป็นไปตามความสามารถของลูกค้าตามเงื่อนไขในสัญญา</w:t>
      </w:r>
    </w:p>
    <w:p w14:paraId="117B3B52" w14:textId="3F9F8178" w:rsidR="00E813CF" w:rsidRPr="004B2E05" w:rsidRDefault="00E813CF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26EDC3F3" w14:textId="186BCE9C" w:rsidR="00E813CF" w:rsidRDefault="00E813CF" w:rsidP="00553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B2E05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4B2E05">
        <w:rPr>
          <w:rFonts w:ascii="Angsana New" w:hAnsi="Angsana New" w:hint="cs"/>
          <w:sz w:val="30"/>
          <w:szCs w:val="30"/>
        </w:rPr>
        <w:t xml:space="preserve"> </w:t>
      </w:r>
      <w:r w:rsidRPr="004B2E05">
        <w:rPr>
          <w:rFonts w:ascii="Angsana New" w:hAnsi="Angsana New" w:hint="cs"/>
          <w:sz w:val="30"/>
          <w:szCs w:val="30"/>
          <w:cs/>
        </w:rPr>
        <w:t>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</w:t>
      </w:r>
      <w:r w:rsidR="00C66C94" w:rsidRPr="00C66C94">
        <w:rPr>
          <w:rFonts w:ascii="Angsana New" w:hAnsi="Angsana New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14:paraId="7AE1F708" w14:textId="77777777" w:rsidR="00C66C94" w:rsidRPr="00C66C94" w:rsidRDefault="00C66C94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</w:p>
    <w:p w14:paraId="72DE7BE0" w14:textId="555F4152" w:rsidR="00E813CF" w:rsidRPr="00553283" w:rsidRDefault="00E813CF" w:rsidP="005532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33"/>
        <w:jc w:val="thaiDistribute"/>
        <w:rPr>
          <w:rFonts w:ascii="Angsana New" w:hAnsi="Angsana New"/>
          <w:i/>
          <w:iCs/>
          <w:sz w:val="30"/>
          <w:szCs w:val="30"/>
        </w:rPr>
      </w:pPr>
      <w:r w:rsidRPr="00553283">
        <w:rPr>
          <w:rFonts w:ascii="Angsana New" w:hAnsi="Angsana New" w:hint="cs"/>
          <w:i/>
          <w:iCs/>
          <w:sz w:val="30"/>
          <w:szCs w:val="30"/>
          <w:cs/>
        </w:rPr>
        <w:t>ยอดคงเหลือของสัญญา</w:t>
      </w:r>
    </w:p>
    <w:p w14:paraId="1B7B685B" w14:textId="77777777" w:rsidR="004B2E05" w:rsidRPr="00F24631" w:rsidRDefault="004B2E05" w:rsidP="004B2E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C433051" w14:textId="389DA169" w:rsidR="00E813CF" w:rsidRPr="00F24631" w:rsidRDefault="00E813CF" w:rsidP="00553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A6DAC">
        <w:rPr>
          <w:rFonts w:ascii="Angsana New" w:hAnsi="Angsana New" w:hint="cs"/>
          <w:spacing w:val="-2"/>
          <w:sz w:val="30"/>
          <w:szCs w:val="30"/>
          <w:cs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</w:t>
      </w:r>
      <w:r w:rsidRPr="00F24631">
        <w:rPr>
          <w:rFonts w:ascii="Angsana New" w:hAnsi="Angsana New" w:hint="cs"/>
          <w:sz w:val="30"/>
          <w:szCs w:val="30"/>
          <w:cs/>
        </w:rPr>
        <w:t xml:space="preserve"> 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</w:t>
      </w:r>
      <w:r w:rsidR="00586D3D" w:rsidRPr="00F24631">
        <w:rPr>
          <w:rFonts w:ascii="Angsana New" w:hAnsi="Angsana New"/>
          <w:sz w:val="30"/>
          <w:szCs w:val="30"/>
        </w:rPr>
        <w:br/>
      </w:r>
      <w:r w:rsidRPr="003A6DAC">
        <w:rPr>
          <w:rFonts w:ascii="Angsana New" w:hAnsi="Angsana New" w:hint="cs"/>
          <w:spacing w:val="-2"/>
          <w:sz w:val="30"/>
          <w:szCs w:val="30"/>
          <w:cs/>
        </w:rPr>
        <w:t>ด้านเครดิตที่คาดว่าจะเกิดขึ้น สินทรัพย์ที่เกิดจากสัญญาจะถูกจัดประเภทเป็นลูกหนี้การค้าเมื่อบริษัทมีสิทธิที่</w:t>
      </w:r>
      <w:r w:rsidRPr="00F24631">
        <w:rPr>
          <w:rFonts w:ascii="Angsana New" w:hAnsi="Angsana New" w:hint="cs"/>
          <w:sz w:val="30"/>
          <w:szCs w:val="30"/>
          <w:cs/>
        </w:rPr>
        <w:t>ปราศจากเงื่อนไขในการได้รับสิ่งตอบแทน</w:t>
      </w:r>
    </w:p>
    <w:p w14:paraId="18A17BA7" w14:textId="77777777" w:rsidR="00E813CF" w:rsidRPr="00F24631" w:rsidRDefault="00E813CF" w:rsidP="00E8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4C4F0A32" w14:textId="67D7E5FB" w:rsidR="006B36A2" w:rsidRDefault="00E813CF" w:rsidP="003A6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24631">
        <w:rPr>
          <w:rFonts w:ascii="Angsana New" w:hAnsi="Angsana New"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</w:t>
      </w:r>
      <w:r w:rsidR="00F24631" w:rsidRPr="00F24631">
        <w:rPr>
          <w:rFonts w:ascii="Angsana New" w:hAnsi="Angsana New" w:hint="cs"/>
          <w:sz w:val="30"/>
          <w:szCs w:val="30"/>
          <w:cs/>
        </w:rPr>
        <w:t>หรือบริการ</w:t>
      </w:r>
      <w:r w:rsidRPr="00F24631">
        <w:rPr>
          <w:rFonts w:ascii="Angsana New" w:hAnsi="Angsana New" w:hint="cs"/>
          <w:sz w:val="30"/>
          <w:szCs w:val="30"/>
          <w:cs/>
        </w:rPr>
        <w:t>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</w:t>
      </w:r>
      <w:r w:rsidR="00F24631" w:rsidRPr="00F24631">
        <w:rPr>
          <w:rFonts w:ascii="Angsana New" w:hAnsi="Angsana New" w:hint="cs"/>
          <w:sz w:val="30"/>
          <w:szCs w:val="30"/>
          <w:cs/>
        </w:rPr>
        <w:t xml:space="preserve"> </w:t>
      </w:r>
      <w:r w:rsidRPr="00F24631">
        <w:rPr>
          <w:rFonts w:ascii="Angsana New" w:hAnsi="Angsana New" w:hint="cs"/>
          <w:sz w:val="30"/>
          <w:szCs w:val="30"/>
          <w:cs/>
        </w:rPr>
        <w:t xml:space="preserve">ก่อนที่บริษัทรับรู้รายได้ที่เกี่ยวข้อง </w:t>
      </w:r>
    </w:p>
    <w:p w14:paraId="609EC2C5" w14:textId="52462C5D" w:rsidR="00957FEB" w:rsidRDefault="00957FEB" w:rsidP="00ED6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p w14:paraId="6B5394A6" w14:textId="26E57891" w:rsidR="00394C19" w:rsidRPr="0046586F" w:rsidRDefault="00394C19" w:rsidP="006A01AF">
      <w:pPr>
        <w:pStyle w:val="Heading2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hanging="540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46586F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ภาษีเงินได้</w:t>
      </w:r>
    </w:p>
    <w:p w14:paraId="007A966D" w14:textId="77777777" w:rsidR="00394C19" w:rsidRPr="0046586F" w:rsidRDefault="00394C19" w:rsidP="00F466A4">
      <w:pPr>
        <w:pStyle w:val="AccPolicysubhead"/>
        <w:rPr>
          <w:i w:val="0"/>
          <w:iCs w:val="0"/>
        </w:rPr>
      </w:pPr>
    </w:p>
    <w:p w14:paraId="479CDDC0" w14:textId="4809C567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</w:t>
      </w:r>
      <w:r w:rsidR="0046586F" w:rsidRPr="0046586F">
        <w:rPr>
          <w:rFonts w:ascii="Angsana New" w:hAnsi="Angsana New" w:hint="cs"/>
          <w:sz w:val="30"/>
          <w:szCs w:val="30"/>
          <w:cs/>
        </w:rPr>
        <w:t xml:space="preserve"> </w:t>
      </w:r>
      <w:r w:rsidRPr="0046586F">
        <w:rPr>
          <w:rFonts w:ascii="Angsana New" w:hAnsi="Angsana New" w:hint="cs"/>
          <w:sz w:val="30"/>
          <w:szCs w:val="30"/>
          <w:cs/>
        </w:rPr>
        <w:t>เว้นแต่รายการที่รับรู้โดยตรงในกำไรขาดทุนเบ็ดเสร็จอื่น</w:t>
      </w:r>
    </w:p>
    <w:p w14:paraId="0CDECD60" w14:textId="77777777" w:rsidR="00980FEF" w:rsidRPr="0046586F" w:rsidRDefault="00980FEF" w:rsidP="00F466A4">
      <w:pPr>
        <w:pStyle w:val="AccPolicysubhead"/>
        <w:rPr>
          <w:i w:val="0"/>
          <w:iCs w:val="0"/>
        </w:rPr>
      </w:pPr>
    </w:p>
    <w:p w14:paraId="04CDBDC0" w14:textId="5DC8DC1A" w:rsidR="006A07C5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6586F" w:rsidRPr="0046586F">
        <w:rPr>
          <w:rFonts w:ascii="Angsana New" w:hAnsi="Angsana New" w:hint="cs"/>
          <w:sz w:val="30"/>
          <w:szCs w:val="30"/>
          <w:cs/>
        </w:rPr>
        <w:t xml:space="preserve"> </w:t>
      </w:r>
      <w:r w:rsidRPr="0046586F">
        <w:rPr>
          <w:rFonts w:ascii="Angsana New" w:hAnsi="Angsana New" w:hint="cs"/>
          <w:sz w:val="30"/>
          <w:szCs w:val="30"/>
          <w:cs/>
        </w:rPr>
        <w:t>ๆ</w:t>
      </w:r>
    </w:p>
    <w:p w14:paraId="144BC9C0" w14:textId="23945E7B" w:rsidR="000770A3" w:rsidRPr="00AE2D11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74D0400" w14:textId="6920DEB9" w:rsidR="000770A3" w:rsidRPr="0046586F" w:rsidRDefault="000770A3" w:rsidP="00F35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46586F">
        <w:rPr>
          <w:rFonts w:ascii="Angsana New" w:hAnsi="Angsana New"/>
          <w:sz w:val="30"/>
          <w:szCs w:val="30"/>
        </w:rPr>
        <w:br/>
      </w:r>
      <w:r w:rsidRPr="0046586F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Pr="0046586F">
        <w:rPr>
          <w:rFonts w:ascii="Angsana New" w:hAnsi="Angsana New"/>
          <w:sz w:val="30"/>
          <w:szCs w:val="30"/>
        </w:rPr>
        <w:t xml:space="preserve"> </w:t>
      </w:r>
      <w:r w:rsidRPr="0046586F">
        <w:rPr>
          <w:rFonts w:ascii="Angsana New" w:hAnsi="Angsana New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5052C0" w:rsidRPr="005052C0">
        <w:rPr>
          <w:rFonts w:ascii="Angsana New" w:hAnsi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46586F">
        <w:rPr>
          <w:rFonts w:ascii="Angsana New" w:hAnsi="Angsana New"/>
          <w:sz w:val="30"/>
          <w:szCs w:val="30"/>
          <w:cs/>
        </w:rPr>
        <w:t xml:space="preserve"> </w:t>
      </w:r>
    </w:p>
    <w:p w14:paraId="717F0B7C" w14:textId="29849A3D" w:rsidR="000770A3" w:rsidRPr="0046586F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</w:t>
      </w:r>
      <w:r w:rsidRPr="0046586F">
        <w:rPr>
          <w:rFonts w:ascii="Angsana New" w:hAnsi="Angsana New" w:hint="cs"/>
          <w:spacing w:val="4"/>
          <w:sz w:val="30"/>
          <w:szCs w:val="30"/>
          <w:cs/>
        </w:rPr>
        <w:t>รายงาน</w:t>
      </w:r>
      <w:r w:rsidRPr="0046586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46586F">
        <w:rPr>
          <w:rFonts w:ascii="Angsana New" w:hAnsi="Angsana New" w:hint="cs"/>
          <w:spacing w:val="4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46586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46586F">
        <w:rPr>
          <w:rFonts w:ascii="Angsana New" w:hAnsi="Angsana New" w:hint="cs"/>
          <w:spacing w:val="4"/>
          <w:sz w:val="30"/>
          <w:szCs w:val="30"/>
          <w:cs/>
        </w:rPr>
        <w:t>ทั้งนี้ สินทรัพย์ภาษีเงินได้ของ</w:t>
      </w:r>
      <w:r w:rsidRPr="0046586F">
        <w:rPr>
          <w:rFonts w:ascii="Angsana New" w:hAnsi="Angsana New" w:hint="cs"/>
          <w:sz w:val="30"/>
          <w:szCs w:val="30"/>
          <w:cs/>
        </w:rPr>
        <w:t>งวดปัจจุบันจะหักกลบกับหนี้สินภาษีเงินได้ของงวดปัจจุบัน</w:t>
      </w:r>
      <w:r w:rsidR="00212DAD">
        <w:rPr>
          <w:rFonts w:ascii="Angsana New" w:hAnsi="Angsana New" w:hint="cs"/>
          <w:sz w:val="30"/>
          <w:szCs w:val="30"/>
          <w:cs/>
        </w:rPr>
        <w:t>ในงบการเงิน</w:t>
      </w:r>
    </w:p>
    <w:p w14:paraId="534F5E96" w14:textId="1DD230BB" w:rsidR="000770A3" w:rsidRPr="007139D0" w:rsidRDefault="000770A3" w:rsidP="000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D012223" w14:textId="35899849" w:rsidR="00254F54" w:rsidRDefault="000770A3" w:rsidP="00505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586F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3BD93F0" w14:textId="75B34CEE" w:rsidR="00783669" w:rsidRPr="007139D0" w:rsidRDefault="00783669" w:rsidP="00F35E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A30E33" w14:textId="77777777" w:rsidR="008E67E2" w:rsidRPr="00B2145F" w:rsidRDefault="00931A01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บุคคลหรือ</w:t>
      </w:r>
      <w:r w:rsidR="008E67E2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กิจการที่เกี่ยวข้องกัน</w:t>
      </w:r>
    </w:p>
    <w:p w14:paraId="20648469" w14:textId="77777777" w:rsidR="008E67E2" w:rsidRPr="007139D0" w:rsidRDefault="008E67E2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38675E" w14:textId="7A9B314E" w:rsidR="00F9130E" w:rsidRPr="00B2145F" w:rsidRDefault="00F9130E" w:rsidP="004F7D64">
      <w:pPr>
        <w:tabs>
          <w:tab w:val="clear" w:pos="454"/>
        </w:tabs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B2145F">
        <w:rPr>
          <w:rFonts w:ascii="Angsana New" w:hAnsi="Angsana New" w:hint="cs"/>
          <w:b/>
          <w:sz w:val="30"/>
          <w:szCs w:val="30"/>
          <w:cs/>
        </w:rPr>
        <w:t xml:space="preserve">บุคคลหรือกิจการที่เกี่ยวข้องกันที่มีรายการระหว่างกันที่มีนัยสำคัญกับบริษัทในระหว่างปีมีดังต่อไปนี้ </w:t>
      </w:r>
    </w:p>
    <w:p w14:paraId="4DE255F7" w14:textId="77777777" w:rsidR="004A2AD0" w:rsidRPr="007139D0" w:rsidRDefault="004A2AD0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754"/>
        <w:gridCol w:w="1350"/>
        <w:gridCol w:w="5238"/>
      </w:tblGrid>
      <w:tr w:rsidR="00F466A4" w:rsidRPr="00B2145F" w14:paraId="6276D102" w14:textId="77777777" w:rsidTr="00AE2D11">
        <w:trPr>
          <w:trHeight w:val="20"/>
        </w:trPr>
        <w:tc>
          <w:tcPr>
            <w:tcW w:w="2754" w:type="dxa"/>
          </w:tcPr>
          <w:p w14:paraId="7F08D63E" w14:textId="77777777" w:rsidR="00E15D2C" w:rsidRPr="00B2145F" w:rsidRDefault="00E15D2C" w:rsidP="0031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100FD9" w14:textId="0B1374C2" w:rsidR="00F466A4" w:rsidRPr="004E38DB" w:rsidRDefault="00703A82" w:rsidP="004E3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enter" w:pos="40"/>
              </w:tabs>
              <w:ind w:left="-320" w:right="-340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4E38D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บุคคลหรือกิจการที่เกี่ยวข้อง</w:t>
            </w:r>
            <w:r w:rsidR="004E38DB" w:rsidRPr="004E38D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กัน</w:t>
            </w:r>
          </w:p>
        </w:tc>
        <w:tc>
          <w:tcPr>
            <w:tcW w:w="1350" w:type="dxa"/>
          </w:tcPr>
          <w:p w14:paraId="303CAD1B" w14:textId="77777777" w:rsidR="00F466A4" w:rsidRPr="00B2145F" w:rsidRDefault="00F466A4" w:rsidP="0090253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238" w:type="dxa"/>
          </w:tcPr>
          <w:p w14:paraId="22C9C445" w14:textId="77777777" w:rsidR="00E15D2C" w:rsidRPr="00B2145F" w:rsidRDefault="00E15D2C" w:rsidP="00317C2A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7B4E47" w14:textId="77777777" w:rsidR="00F466A4" w:rsidRPr="00B2145F" w:rsidRDefault="00F466A4" w:rsidP="00317C2A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466A4" w:rsidRPr="00B2145F" w14:paraId="5FBFE90B" w14:textId="77777777" w:rsidTr="00AE2D11">
        <w:trPr>
          <w:trHeight w:val="20"/>
        </w:trPr>
        <w:tc>
          <w:tcPr>
            <w:tcW w:w="2754" w:type="dxa"/>
            <w:shd w:val="clear" w:color="auto" w:fill="auto"/>
          </w:tcPr>
          <w:p w14:paraId="033D240E" w14:textId="77777777" w:rsidR="00F466A4" w:rsidRPr="00B2145F" w:rsidRDefault="00F466A4" w:rsidP="004F7D64">
            <w:pPr>
              <w:ind w:left="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B9CD6E5" w14:textId="77777777" w:rsidR="00F466A4" w:rsidRPr="00B2145F" w:rsidRDefault="00F466A4" w:rsidP="00317C2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238" w:type="dxa"/>
            <w:shd w:val="clear" w:color="auto" w:fill="auto"/>
          </w:tcPr>
          <w:p w14:paraId="2AECF6AC" w14:textId="77777777" w:rsidR="00B12C93" w:rsidRPr="00B2145F" w:rsidRDefault="00F466A4" w:rsidP="00EA795F">
            <w:pPr>
              <w:tabs>
                <w:tab w:val="clear" w:pos="227"/>
              </w:tabs>
              <w:ind w:left="432" w:right="-18" w:hanging="18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BD4107" w:rsidRPr="00B2145F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3303A9" w:rsidRPr="00B2145F" w14:paraId="3D1068E1" w14:textId="77777777" w:rsidTr="00AE2D11">
        <w:trPr>
          <w:trHeight w:val="20"/>
        </w:trPr>
        <w:tc>
          <w:tcPr>
            <w:tcW w:w="2754" w:type="dxa"/>
            <w:shd w:val="clear" w:color="auto" w:fill="auto"/>
          </w:tcPr>
          <w:p w14:paraId="6F24313E" w14:textId="77777777" w:rsidR="00EF5D1E" w:rsidRPr="00B2145F" w:rsidRDefault="003303A9" w:rsidP="004F7D64">
            <w:pPr>
              <w:ind w:left="5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ทิพยประกันชีวิต </w:t>
            </w:r>
            <w:r w:rsidR="00EF5D1E" w:rsidRPr="00B2145F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  <w:p w14:paraId="5A821687" w14:textId="77777777" w:rsidR="003303A9" w:rsidRPr="00B2145F" w:rsidRDefault="00EF5D1E" w:rsidP="004F7D64">
            <w:pPr>
              <w:ind w:left="5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3303A9"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</w:t>
            </w:r>
            <w:r w:rsidR="003303A9" w:rsidRPr="00B2145F">
              <w:rPr>
                <w:rFonts w:ascii="Angsana New" w:hAnsi="Angsana New" w:hint="cs"/>
                <w:sz w:val="30"/>
                <w:szCs w:val="30"/>
              </w:rPr>
              <w:t>(</w:t>
            </w:r>
            <w:r w:rsidR="003303A9" w:rsidRPr="00B2145F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3303A9" w:rsidRPr="00B2145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BA70E63" w14:textId="411CA41A" w:rsidR="003303A9" w:rsidRPr="00B2145F" w:rsidRDefault="003303A9" w:rsidP="00FE505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238" w:type="dxa"/>
            <w:shd w:val="clear" w:color="auto" w:fill="auto"/>
          </w:tcPr>
          <w:p w14:paraId="62DFC188" w14:textId="77777777" w:rsidR="003303A9" w:rsidRPr="00B2145F" w:rsidRDefault="003303A9" w:rsidP="00FE5058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D0BBD" w:rsidRPr="00B2145F" w14:paraId="32D878B0" w14:textId="77777777" w:rsidTr="00AE2D11">
        <w:trPr>
          <w:trHeight w:val="20"/>
        </w:trPr>
        <w:tc>
          <w:tcPr>
            <w:tcW w:w="2754" w:type="dxa"/>
            <w:shd w:val="clear" w:color="auto" w:fill="auto"/>
          </w:tcPr>
          <w:p w14:paraId="39945DD9" w14:textId="77777777" w:rsidR="00ED0BBD" w:rsidRPr="00B2145F" w:rsidRDefault="00ED0BBD" w:rsidP="004F7D64">
            <w:pPr>
              <w:ind w:left="58" w:righ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บริษัท ธนากรผลิตภัณฑ์</w:t>
            </w:r>
          </w:p>
          <w:p w14:paraId="0BE12D12" w14:textId="77777777" w:rsidR="00ED0BBD" w:rsidRPr="00B2145F" w:rsidRDefault="00ED0BBD" w:rsidP="004F7D64">
            <w:pPr>
              <w:ind w:left="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   น้ำมันพืช จำกัด</w:t>
            </w:r>
          </w:p>
        </w:tc>
        <w:tc>
          <w:tcPr>
            <w:tcW w:w="1350" w:type="dxa"/>
            <w:shd w:val="clear" w:color="auto" w:fill="auto"/>
          </w:tcPr>
          <w:p w14:paraId="588AB9D8" w14:textId="73EE4777" w:rsidR="00ED0BBD" w:rsidRPr="00B2145F" w:rsidRDefault="00ED0BBD" w:rsidP="00156320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  <w:p w14:paraId="5D08770C" w14:textId="77777777" w:rsidR="00ED0BBD" w:rsidRPr="00B2145F" w:rsidRDefault="00ED0BBD" w:rsidP="001563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8" w:type="dxa"/>
            <w:shd w:val="clear" w:color="auto" w:fill="auto"/>
          </w:tcPr>
          <w:p w14:paraId="28CBF08F" w14:textId="77777777" w:rsidR="00ED0BBD" w:rsidRPr="00B2145F" w:rsidRDefault="00ED0BBD" w:rsidP="00156320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เกี่ยวข้องกันกับผู้ถือหุ้นรายใหญ่ของบริษัท</w:t>
            </w:r>
          </w:p>
        </w:tc>
      </w:tr>
    </w:tbl>
    <w:p w14:paraId="700C499B" w14:textId="31BE21D5" w:rsidR="00AE2D11" w:rsidRPr="007139D0" w:rsidRDefault="00AE2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9"/>
        <w:gridCol w:w="1350"/>
        <w:gridCol w:w="279"/>
        <w:gridCol w:w="1350"/>
      </w:tblGrid>
      <w:tr w:rsidR="00FF5E55" w:rsidRPr="00B2145F" w14:paraId="6FC85F98" w14:textId="77777777" w:rsidTr="007139D0">
        <w:trPr>
          <w:cantSplit/>
          <w:tblHeader/>
        </w:trPr>
        <w:tc>
          <w:tcPr>
            <w:tcW w:w="6219" w:type="dxa"/>
            <w:shd w:val="clear" w:color="auto" w:fill="auto"/>
          </w:tcPr>
          <w:p w14:paraId="3CB351ED" w14:textId="6CC8976D" w:rsidR="00FF5E55" w:rsidRPr="00B2145F" w:rsidRDefault="000146D8" w:rsidP="0001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76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5AB834" w14:textId="0D05DA4F" w:rsidR="00FF5E55" w:rsidRPr="00B2145F" w:rsidRDefault="00FF5E55" w:rsidP="004F7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1598B31" w14:textId="77777777" w:rsidR="00FF5E55" w:rsidRPr="00B2145F" w:rsidRDefault="00FF5E55" w:rsidP="004F7D6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3DAAA6" w14:textId="3BCEF125" w:rsidR="00FF5E55" w:rsidRPr="00B2145F" w:rsidRDefault="00FF5E55" w:rsidP="004F7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146D8" w:rsidRPr="00B2145F" w14:paraId="643987A9" w14:textId="77777777" w:rsidTr="007139D0">
        <w:trPr>
          <w:cantSplit/>
          <w:tblHeader/>
        </w:trPr>
        <w:tc>
          <w:tcPr>
            <w:tcW w:w="6219" w:type="dxa"/>
            <w:shd w:val="clear" w:color="auto" w:fill="auto"/>
          </w:tcPr>
          <w:p w14:paraId="2003C80A" w14:textId="49DCBDC9" w:rsidR="000146D8" w:rsidRPr="00B2145F" w:rsidRDefault="000146D8" w:rsidP="000146D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1DEE84" w14:textId="2080B5EB" w:rsidR="000146D8" w:rsidRDefault="000146D8" w:rsidP="000146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D56D16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3541159" w14:textId="77777777" w:rsidR="000146D8" w:rsidRPr="00B2145F" w:rsidRDefault="000146D8" w:rsidP="000146D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2A638A" w14:textId="12A2DFB1" w:rsidR="000146D8" w:rsidRDefault="000146D8" w:rsidP="000146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56D1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146D8" w:rsidRPr="00B2145F" w14:paraId="4F72AB71" w14:textId="77777777" w:rsidTr="007139D0">
        <w:trPr>
          <w:cantSplit/>
          <w:trHeight w:hRule="exact" w:val="407"/>
          <w:tblHeader/>
        </w:trPr>
        <w:tc>
          <w:tcPr>
            <w:tcW w:w="6219" w:type="dxa"/>
            <w:shd w:val="clear" w:color="auto" w:fill="auto"/>
          </w:tcPr>
          <w:p w14:paraId="75083A63" w14:textId="77777777" w:rsidR="000146D8" w:rsidRPr="00B2145F" w:rsidRDefault="000146D8" w:rsidP="000146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  <w:shd w:val="clear" w:color="auto" w:fill="auto"/>
          </w:tcPr>
          <w:p w14:paraId="57B4D595" w14:textId="77777777" w:rsidR="000146D8" w:rsidRPr="00B2145F" w:rsidRDefault="000146D8" w:rsidP="000146D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146D8" w:rsidRPr="00B2145F" w14:paraId="160D0ACF" w14:textId="77777777" w:rsidTr="00AE2D11">
        <w:trPr>
          <w:cantSplit/>
        </w:trPr>
        <w:tc>
          <w:tcPr>
            <w:tcW w:w="6219" w:type="dxa"/>
          </w:tcPr>
          <w:p w14:paraId="7D27E09E" w14:textId="77777777" w:rsidR="000146D8" w:rsidRPr="00B2145F" w:rsidRDefault="000146D8" w:rsidP="000146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DE1140B" w14:textId="77777777" w:rsidR="000146D8" w:rsidRPr="00B2145F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ECAD392" w14:textId="77777777" w:rsidR="000146D8" w:rsidRPr="00B2145F" w:rsidRDefault="000146D8" w:rsidP="000146D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235F56" w14:textId="77777777" w:rsidR="000146D8" w:rsidRPr="00B2145F" w:rsidRDefault="000146D8" w:rsidP="0001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D16" w:rsidRPr="00B2145F" w14:paraId="51F1E1F7" w14:textId="77777777" w:rsidTr="00AE2D11">
        <w:trPr>
          <w:cantSplit/>
        </w:trPr>
        <w:tc>
          <w:tcPr>
            <w:tcW w:w="6219" w:type="dxa"/>
          </w:tcPr>
          <w:p w14:paraId="0D647341" w14:textId="77777777" w:rsidR="00D56D16" w:rsidRPr="00B2145F" w:rsidRDefault="00D56D16" w:rsidP="00D56D16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61A64619" w14:textId="4286F60A" w:rsidR="00D56D16" w:rsidRPr="00B2145F" w:rsidRDefault="00C7516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20,852</w:t>
            </w:r>
          </w:p>
        </w:tc>
        <w:tc>
          <w:tcPr>
            <w:tcW w:w="279" w:type="dxa"/>
            <w:shd w:val="clear" w:color="auto" w:fill="auto"/>
          </w:tcPr>
          <w:p w14:paraId="42DC23D8" w14:textId="77777777" w:rsidR="00D56D16" w:rsidRPr="00B2145F" w:rsidRDefault="00D56D16" w:rsidP="00D56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57EB7D" w14:textId="7C442441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15,234</w:t>
            </w:r>
          </w:p>
        </w:tc>
      </w:tr>
      <w:tr w:rsidR="00D56D16" w:rsidRPr="00B2145F" w14:paraId="2BC24F16" w14:textId="77777777" w:rsidTr="00AE2D11">
        <w:trPr>
          <w:cantSplit/>
        </w:trPr>
        <w:tc>
          <w:tcPr>
            <w:tcW w:w="6219" w:type="dxa"/>
          </w:tcPr>
          <w:p w14:paraId="4776AC7A" w14:textId="77777777" w:rsidR="00D56D16" w:rsidRPr="00B2145F" w:rsidRDefault="00D56D16" w:rsidP="00D56D16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ค่าเบี้ยประกันชีวิตแบบกลุ่ม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2EC3A5CE" w14:textId="2FA62082" w:rsidR="00D56D16" w:rsidRPr="00B2145F" w:rsidRDefault="00C7516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2,553</w:t>
            </w:r>
          </w:p>
        </w:tc>
        <w:tc>
          <w:tcPr>
            <w:tcW w:w="279" w:type="dxa"/>
            <w:shd w:val="clear" w:color="auto" w:fill="auto"/>
          </w:tcPr>
          <w:p w14:paraId="22BC8F61" w14:textId="77777777" w:rsidR="00D56D16" w:rsidRPr="00B2145F" w:rsidRDefault="00D56D16" w:rsidP="00D56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D530EA" w14:textId="0EE18D0E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1,815</w:t>
            </w:r>
          </w:p>
        </w:tc>
      </w:tr>
      <w:tr w:rsidR="00D56D16" w:rsidRPr="00B811D5" w14:paraId="0CC86397" w14:textId="77777777" w:rsidTr="00AE2D11">
        <w:trPr>
          <w:cantSplit/>
        </w:trPr>
        <w:tc>
          <w:tcPr>
            <w:tcW w:w="6219" w:type="dxa"/>
          </w:tcPr>
          <w:p w14:paraId="5860BCCF" w14:textId="7B32753A" w:rsidR="00D56D16" w:rsidRPr="00B811D5" w:rsidRDefault="00D56D16" w:rsidP="00D56D16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38256C" w14:textId="6EE8FCAD" w:rsidR="00D56D16" w:rsidRPr="00B811D5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F005A02" w14:textId="77777777" w:rsidR="00D56D16" w:rsidRPr="00B811D5" w:rsidRDefault="00D56D16" w:rsidP="00D56D16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89B3EE" w14:textId="173888E8" w:rsidR="00D56D16" w:rsidRPr="00B811D5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139D0" w:rsidRPr="00B2145F" w14:paraId="0697DBE1" w14:textId="77777777" w:rsidTr="00AE2D11">
        <w:trPr>
          <w:cantSplit/>
        </w:trPr>
        <w:tc>
          <w:tcPr>
            <w:tcW w:w="6219" w:type="dxa"/>
          </w:tcPr>
          <w:p w14:paraId="238625A5" w14:textId="77777777" w:rsidR="007139D0" w:rsidRPr="00B2145F" w:rsidRDefault="007139D0" w:rsidP="00D56D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C5F0201" w14:textId="77777777" w:rsidR="007139D0" w:rsidRPr="00B2145F" w:rsidRDefault="007139D0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3DCE31E" w14:textId="77777777" w:rsidR="007139D0" w:rsidRPr="00B2145F" w:rsidRDefault="007139D0" w:rsidP="00D56D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01A807" w14:textId="77777777" w:rsidR="007139D0" w:rsidRPr="00B2145F" w:rsidRDefault="007139D0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D16" w:rsidRPr="00B2145F" w14:paraId="3F375CC4" w14:textId="77777777" w:rsidTr="00AE2D11">
        <w:trPr>
          <w:cantSplit/>
        </w:trPr>
        <w:tc>
          <w:tcPr>
            <w:tcW w:w="6219" w:type="dxa"/>
          </w:tcPr>
          <w:p w14:paraId="7EA15F2F" w14:textId="77777777" w:rsidR="00D56D16" w:rsidRPr="00B2145F" w:rsidRDefault="00D56D16" w:rsidP="00D56D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FCD8B48" w14:textId="77777777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5B6510B6" w14:textId="77777777" w:rsidR="00D56D16" w:rsidRPr="00B2145F" w:rsidRDefault="00D56D16" w:rsidP="00D56D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3F01DD" w14:textId="77777777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D16" w:rsidRPr="00B2145F" w14:paraId="5A97EC16" w14:textId="77777777" w:rsidTr="00AE2D11">
        <w:trPr>
          <w:cantSplit/>
        </w:trPr>
        <w:tc>
          <w:tcPr>
            <w:tcW w:w="6219" w:type="dxa"/>
          </w:tcPr>
          <w:p w14:paraId="49EEB11B" w14:textId="6C37FDA6" w:rsidR="00D56D16" w:rsidRPr="00231131" w:rsidRDefault="00D56D16" w:rsidP="00D56D1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3113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23113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31131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 </w:t>
            </w:r>
            <w:r w:rsidRPr="00231131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23113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231131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38D9D09" w14:textId="77777777" w:rsidR="00D56D16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  <w:p w14:paraId="650D33D8" w14:textId="779DCFF1" w:rsidR="00231131" w:rsidRPr="00231131" w:rsidRDefault="00231131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red"/>
              </w:rPr>
            </w:pPr>
            <w:r w:rsidRPr="00231131">
              <w:rPr>
                <w:rFonts w:ascii="Angsana New" w:hAnsi="Angsana New"/>
                <w:sz w:val="30"/>
                <w:szCs w:val="30"/>
              </w:rPr>
              <w:t>32,</w:t>
            </w:r>
            <w:r w:rsidR="00955D76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279" w:type="dxa"/>
            <w:shd w:val="clear" w:color="auto" w:fill="auto"/>
          </w:tcPr>
          <w:p w14:paraId="468AD9E8" w14:textId="77777777" w:rsidR="00D56D16" w:rsidRPr="00231131" w:rsidRDefault="00D56D16" w:rsidP="00D56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E9CC41" w14:textId="77777777" w:rsidR="00D56D16" w:rsidRPr="00231131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57D67D76" w14:textId="694D8FEF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31131">
              <w:rPr>
                <w:rFonts w:ascii="Angsana New" w:hAnsi="Angsana New"/>
                <w:sz w:val="30"/>
                <w:szCs w:val="30"/>
              </w:rPr>
              <w:t>30,331</w:t>
            </w:r>
          </w:p>
        </w:tc>
      </w:tr>
    </w:tbl>
    <w:p w14:paraId="0A7575C8" w14:textId="27E891AF" w:rsidR="002734A8" w:rsidRPr="007139D0" w:rsidRDefault="002734A8" w:rsidP="00A952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9"/>
        <w:gridCol w:w="1350"/>
        <w:gridCol w:w="279"/>
        <w:gridCol w:w="1350"/>
      </w:tblGrid>
      <w:tr w:rsidR="00BE0C8C" w:rsidRPr="00B2145F" w14:paraId="6B402C6B" w14:textId="77777777" w:rsidTr="008F75F5">
        <w:trPr>
          <w:cantSplit/>
          <w:trHeight w:val="424"/>
          <w:tblHeader/>
        </w:trPr>
        <w:tc>
          <w:tcPr>
            <w:tcW w:w="6219" w:type="dxa"/>
            <w:shd w:val="clear" w:color="auto" w:fill="auto"/>
          </w:tcPr>
          <w:p w14:paraId="50A15DCB" w14:textId="28A8BF88" w:rsidR="00BE0C8C" w:rsidRPr="00B10A97" w:rsidRDefault="005D7773" w:rsidP="008F75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D77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</w:t>
            </w:r>
            <w:r w:rsidR="008F75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980B96" w14:textId="1F324A53" w:rsidR="00BE0C8C" w:rsidRPr="00B2145F" w:rsidRDefault="00BE0C8C" w:rsidP="008F75F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9016756" w14:textId="77777777" w:rsidR="00BE0C8C" w:rsidRPr="00B2145F" w:rsidRDefault="00BE0C8C" w:rsidP="008F75F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E63306" w14:textId="5550FE22" w:rsidR="00BE0C8C" w:rsidRPr="00B2145F" w:rsidRDefault="00BE0C8C" w:rsidP="008F75F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56D16" w:rsidRPr="00B2145F" w14:paraId="26FDEF94" w14:textId="77777777" w:rsidTr="008F75F5">
        <w:trPr>
          <w:cantSplit/>
          <w:trHeight w:val="424"/>
          <w:tblHeader/>
        </w:trPr>
        <w:tc>
          <w:tcPr>
            <w:tcW w:w="6219" w:type="dxa"/>
            <w:shd w:val="clear" w:color="auto" w:fill="auto"/>
          </w:tcPr>
          <w:p w14:paraId="7CD1F73A" w14:textId="22D52AF2" w:rsidR="00D56D16" w:rsidRPr="005D7773" w:rsidRDefault="00D56D16" w:rsidP="00D56D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0A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10A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10A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065F3D" w14:textId="03C494CB" w:rsidR="00D56D16" w:rsidRDefault="00D56D16" w:rsidP="00D56D1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58061AD" w14:textId="77777777" w:rsidR="00D56D16" w:rsidRPr="00B2145F" w:rsidRDefault="00D56D16" w:rsidP="00D56D1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3024BB" w14:textId="641B0630" w:rsidR="00D56D16" w:rsidRDefault="00D56D16" w:rsidP="00D56D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56D16" w:rsidRPr="00B2145F" w14:paraId="58392E96" w14:textId="77777777" w:rsidTr="008F75F5">
        <w:trPr>
          <w:cantSplit/>
          <w:trHeight w:val="424"/>
          <w:tblHeader/>
        </w:trPr>
        <w:tc>
          <w:tcPr>
            <w:tcW w:w="6219" w:type="dxa"/>
            <w:shd w:val="clear" w:color="auto" w:fill="auto"/>
          </w:tcPr>
          <w:p w14:paraId="17F4EA67" w14:textId="77777777" w:rsidR="00D56D16" w:rsidRPr="00B2145F" w:rsidRDefault="00D56D16" w:rsidP="00D56D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  <w:shd w:val="clear" w:color="auto" w:fill="auto"/>
          </w:tcPr>
          <w:p w14:paraId="29D129B1" w14:textId="77777777" w:rsidR="00D56D16" w:rsidRPr="00B2145F" w:rsidRDefault="00D56D16" w:rsidP="00D56D16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56D16" w:rsidRPr="00B2145F" w14:paraId="1B62BC7F" w14:textId="77777777" w:rsidTr="008F75F5">
        <w:trPr>
          <w:cantSplit/>
          <w:trHeight w:val="424"/>
        </w:trPr>
        <w:tc>
          <w:tcPr>
            <w:tcW w:w="6219" w:type="dxa"/>
            <w:shd w:val="clear" w:color="auto" w:fill="auto"/>
          </w:tcPr>
          <w:p w14:paraId="24BD0EAE" w14:textId="77777777" w:rsidR="00D56D16" w:rsidRPr="00B2145F" w:rsidRDefault="00D56D16" w:rsidP="00D56D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14:paraId="03E8E90E" w14:textId="77777777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9416846" w14:textId="77777777" w:rsidR="00D56D16" w:rsidRPr="00B2145F" w:rsidRDefault="00D56D16" w:rsidP="00D56D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4A0304" w14:textId="77777777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D16" w:rsidRPr="00B2145F" w14:paraId="21630346" w14:textId="77777777" w:rsidTr="008F75F5">
        <w:trPr>
          <w:cantSplit/>
          <w:trHeight w:val="424"/>
        </w:trPr>
        <w:tc>
          <w:tcPr>
            <w:tcW w:w="6219" w:type="dxa"/>
            <w:shd w:val="clear" w:color="auto" w:fill="auto"/>
          </w:tcPr>
          <w:p w14:paraId="35E61A58" w14:textId="77777777" w:rsidR="00D56D16" w:rsidRPr="00B2145F" w:rsidRDefault="00D56D16" w:rsidP="00D56D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78D8360" w14:textId="51055876" w:rsidR="00D56D16" w:rsidRPr="00B2145F" w:rsidRDefault="00C7516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2,451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AF5D8CF" w14:textId="77777777" w:rsidR="00D56D16" w:rsidRPr="00B2145F" w:rsidRDefault="00D56D16" w:rsidP="00D56D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8B5C5B" w14:textId="1FDB9B8C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2,303</w:t>
            </w:r>
          </w:p>
        </w:tc>
      </w:tr>
    </w:tbl>
    <w:p w14:paraId="6E8163C7" w14:textId="77777777" w:rsidR="008333A0" w:rsidRPr="007139D0" w:rsidRDefault="008333A0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DDB0D7" w14:textId="77777777" w:rsidR="00101F1B" w:rsidRPr="00B2145F" w:rsidRDefault="00101F1B" w:rsidP="00101F1B">
      <w:pPr>
        <w:pStyle w:val="Heading8"/>
        <w:tabs>
          <w:tab w:val="left" w:pos="540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B2145F">
        <w:rPr>
          <w:rFonts w:ascii="Angsana New" w:hAnsi="Angsana New" w:cs="Angsana New" w:hint="cs"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7D62981" w14:textId="77777777" w:rsidR="00101F1B" w:rsidRPr="007139D0" w:rsidRDefault="00101F1B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032E60" w14:textId="77777777" w:rsidR="00101F1B" w:rsidRPr="00B2145F" w:rsidRDefault="00101F1B" w:rsidP="00101F1B">
      <w:pPr>
        <w:tabs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สัญญาประกัน</w:t>
      </w:r>
      <w:r w:rsidR="00584DFC" w:rsidRPr="00B2145F">
        <w:rPr>
          <w:rFonts w:ascii="Angsana New" w:hAnsi="Angsana New" w:hint="cs"/>
          <w:i/>
          <w:iCs/>
          <w:sz w:val="30"/>
          <w:szCs w:val="30"/>
          <w:cs/>
        </w:rPr>
        <w:t>ชีวิตแบบกลุ่ม</w:t>
      </w:r>
    </w:p>
    <w:p w14:paraId="0B17041A" w14:textId="77777777" w:rsidR="00101F1B" w:rsidRPr="007139D0" w:rsidRDefault="00101F1B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050A3A" w14:textId="5D68A98E" w:rsidR="00101F1B" w:rsidRPr="00B2145F" w:rsidRDefault="00101F1B" w:rsidP="0043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2145F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บริษัทได้ทำสัญญารับบริการ</w:t>
      </w:r>
      <w:r w:rsidR="002C5E39" w:rsidRPr="00B2145F">
        <w:rPr>
          <w:rFonts w:ascii="Angsana New" w:hAnsi="Angsana New" w:hint="cs"/>
          <w:spacing w:val="-4"/>
          <w:sz w:val="30"/>
          <w:szCs w:val="30"/>
          <w:cs/>
        </w:rPr>
        <w:t>ประกัน</w:t>
      </w:r>
      <w:r w:rsidR="00801C7E" w:rsidRPr="00B2145F">
        <w:rPr>
          <w:rFonts w:ascii="Angsana New" w:hAnsi="Angsana New" w:hint="cs"/>
          <w:spacing w:val="-4"/>
          <w:sz w:val="30"/>
          <w:szCs w:val="30"/>
          <w:cs/>
        </w:rPr>
        <w:t>ชีวิตแบบกลุ่ม</w:t>
      </w:r>
      <w:r w:rsidRPr="00B2145F">
        <w:rPr>
          <w:rFonts w:ascii="Angsana New" w:hAnsi="Angsana New" w:hint="cs"/>
          <w:spacing w:val="-4"/>
          <w:sz w:val="30"/>
          <w:szCs w:val="30"/>
          <w:cs/>
        </w:rPr>
        <w:t>จากกิจการที่เกี่ยวข้องกัน</w:t>
      </w:r>
      <w:r w:rsidRPr="00B2145F">
        <w:rPr>
          <w:rFonts w:ascii="Angsana New" w:hAnsi="Angsana New" w:hint="cs"/>
          <w:sz w:val="30"/>
          <w:szCs w:val="30"/>
          <w:cs/>
        </w:rPr>
        <w:t>แห่งหนึ่ง โดยกิจการที่เกี่ยวข้องกันดังกล่าวจะให้บริการทางด้านการประกัน</w:t>
      </w:r>
      <w:r w:rsidR="00801C7E" w:rsidRPr="00B2145F">
        <w:rPr>
          <w:rFonts w:ascii="Angsana New" w:hAnsi="Angsana New" w:hint="cs"/>
          <w:sz w:val="30"/>
          <w:szCs w:val="30"/>
          <w:cs/>
        </w:rPr>
        <w:t>ชีวิตแบบกลุ่ม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>แก่บริษัท ทั้งนี้ บริษัทต้องจ่ายค่า</w:t>
      </w:r>
      <w:r w:rsidR="00934FD5" w:rsidRPr="00B2145F">
        <w:rPr>
          <w:rFonts w:ascii="Angsana New" w:hAnsi="Angsana New" w:hint="cs"/>
          <w:spacing w:val="-2"/>
          <w:sz w:val="30"/>
          <w:szCs w:val="30"/>
          <w:cs/>
        </w:rPr>
        <w:t>เบี้ยประกัน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เป็นจำนวนเงินตามที่ระบุในสัญญา </w:t>
      </w:r>
      <w:r w:rsidR="00AE3DCC" w:rsidRPr="00B2145F">
        <w:rPr>
          <w:rFonts w:ascii="Angsana New" w:hAnsi="Angsana New" w:hint="cs"/>
          <w:spacing w:val="-2"/>
          <w:sz w:val="30"/>
          <w:szCs w:val="30"/>
          <w:cs/>
        </w:rPr>
        <w:t>สัญญา</w:t>
      </w:r>
      <w:r w:rsidR="00866D50" w:rsidRPr="00B2145F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 xml:space="preserve">มีอายุ </w:t>
      </w:r>
      <w:r w:rsidRPr="00B2145F">
        <w:rPr>
          <w:rFonts w:ascii="Angsana New" w:hAnsi="Angsana New" w:hint="cs"/>
          <w:spacing w:val="-2"/>
          <w:sz w:val="30"/>
          <w:szCs w:val="30"/>
        </w:rPr>
        <w:t xml:space="preserve">1 </w:t>
      </w:r>
      <w:r w:rsidRPr="00B2145F">
        <w:rPr>
          <w:rFonts w:ascii="Angsana New" w:hAnsi="Angsana New" w:hint="cs"/>
          <w:spacing w:val="-2"/>
          <w:sz w:val="30"/>
          <w:szCs w:val="30"/>
          <w:cs/>
        </w:rPr>
        <w:t>ปี</w:t>
      </w:r>
    </w:p>
    <w:p w14:paraId="55EFE569" w14:textId="559C1903" w:rsidR="008D1C93" w:rsidRPr="007139D0" w:rsidRDefault="008D1C93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7830A1C" w14:textId="03822AD6" w:rsidR="00BD0D15" w:rsidRPr="00B2145F" w:rsidRDefault="00C90F87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สดและรายการเทียบเท่าเงินสด</w:t>
      </w:r>
    </w:p>
    <w:p w14:paraId="492794E9" w14:textId="77777777" w:rsidR="00C90F87" w:rsidRPr="00B811D5" w:rsidRDefault="00C90F87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228"/>
        <w:gridCol w:w="1350"/>
        <w:gridCol w:w="270"/>
        <w:gridCol w:w="1350"/>
      </w:tblGrid>
      <w:tr w:rsidR="00BE0C8C" w:rsidRPr="00B2145F" w14:paraId="061AB421" w14:textId="77777777" w:rsidTr="0088452B">
        <w:tc>
          <w:tcPr>
            <w:tcW w:w="6228" w:type="dxa"/>
          </w:tcPr>
          <w:p w14:paraId="0E888617" w14:textId="77777777" w:rsidR="00BE0C8C" w:rsidRPr="00B2145F" w:rsidRDefault="00BE0C8C" w:rsidP="00BE0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8CD2DC" w14:textId="3FE31F77" w:rsidR="00BE0C8C" w:rsidRPr="00B2145F" w:rsidRDefault="004F7D64" w:rsidP="00BE0C8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D56D16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205BC" w14:textId="77777777" w:rsidR="00BE0C8C" w:rsidRPr="00B2145F" w:rsidRDefault="00BE0C8C" w:rsidP="00BE0C8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22BF89" w14:textId="7CFD9BD8" w:rsidR="00BE0C8C" w:rsidRPr="00B2145F" w:rsidRDefault="004F7D64" w:rsidP="00BE0C8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56D1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E0C8C" w:rsidRPr="00B2145F" w14:paraId="654C0609" w14:textId="77777777" w:rsidTr="0088452B">
        <w:trPr>
          <w:trHeight w:val="425"/>
        </w:trPr>
        <w:tc>
          <w:tcPr>
            <w:tcW w:w="6228" w:type="dxa"/>
          </w:tcPr>
          <w:p w14:paraId="497D02CC" w14:textId="77777777" w:rsidR="00BE0C8C" w:rsidRPr="00B2145F" w:rsidRDefault="00BE0C8C" w:rsidP="00BE0C8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BE11769" w14:textId="77777777" w:rsidR="00BE0C8C" w:rsidRPr="00B2145F" w:rsidRDefault="00BE0C8C" w:rsidP="00EA795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56D16" w:rsidRPr="00B2145F" w14:paraId="292A8F03" w14:textId="77777777" w:rsidTr="00313450">
        <w:tc>
          <w:tcPr>
            <w:tcW w:w="6228" w:type="dxa"/>
          </w:tcPr>
          <w:p w14:paraId="309080E1" w14:textId="77777777" w:rsidR="00D56D16" w:rsidRPr="00B2145F" w:rsidRDefault="00D56D16" w:rsidP="00D56D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50" w:type="dxa"/>
          </w:tcPr>
          <w:p w14:paraId="32AD0A03" w14:textId="39351855" w:rsidR="00D56D16" w:rsidRPr="001F4ACB" w:rsidRDefault="00DE5EEB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  <w:vAlign w:val="bottom"/>
          </w:tcPr>
          <w:p w14:paraId="3365D980" w14:textId="77777777" w:rsidR="00D56D16" w:rsidRPr="00B2145F" w:rsidRDefault="00D56D16" w:rsidP="00D56D16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55D71E" w14:textId="20D36E37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</w:tr>
      <w:tr w:rsidR="00D56D16" w:rsidRPr="00B2145F" w14:paraId="37BB08E9" w14:textId="77777777" w:rsidTr="00313450">
        <w:tc>
          <w:tcPr>
            <w:tcW w:w="6228" w:type="dxa"/>
          </w:tcPr>
          <w:p w14:paraId="35FBF9F1" w14:textId="601D16D8" w:rsidR="00D56D16" w:rsidRDefault="00D56D16" w:rsidP="00D56D1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1EB06054" w14:textId="728597AB" w:rsidR="00D56D16" w:rsidRPr="001F4ACB" w:rsidRDefault="00700390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384,461</w:t>
            </w:r>
          </w:p>
        </w:tc>
        <w:tc>
          <w:tcPr>
            <w:tcW w:w="270" w:type="dxa"/>
            <w:vAlign w:val="bottom"/>
          </w:tcPr>
          <w:p w14:paraId="6F6C3ED2" w14:textId="77777777" w:rsidR="00D56D16" w:rsidRPr="00B2145F" w:rsidRDefault="00D56D16" w:rsidP="00D56D16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B2E2FF" w14:textId="0046A7B2" w:rsidR="00D56D16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850,672</w:t>
            </w:r>
          </w:p>
        </w:tc>
      </w:tr>
      <w:tr w:rsidR="00D56D16" w:rsidRPr="00B2145F" w14:paraId="24E8EFE6" w14:textId="77777777" w:rsidTr="00313450">
        <w:tc>
          <w:tcPr>
            <w:tcW w:w="6228" w:type="dxa"/>
          </w:tcPr>
          <w:p w14:paraId="671E3627" w14:textId="461EDD74" w:rsidR="00D56D16" w:rsidRPr="00B2145F" w:rsidRDefault="00D56D16" w:rsidP="00D56D1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50" w:type="dxa"/>
          </w:tcPr>
          <w:p w14:paraId="0D105195" w14:textId="441A2649" w:rsidR="00D56D16" w:rsidRPr="001F4ACB" w:rsidRDefault="00DE5EEB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46168BAF" w14:textId="77777777" w:rsidR="00D56D16" w:rsidRPr="00B2145F" w:rsidRDefault="00D56D16" w:rsidP="00D56D16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F98825" w14:textId="477E971E" w:rsidR="00D56D16" w:rsidRPr="003D79C0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56D16" w:rsidRPr="00B2145F" w14:paraId="617E74FE" w14:textId="77777777" w:rsidTr="0088452B">
        <w:tc>
          <w:tcPr>
            <w:tcW w:w="6228" w:type="dxa"/>
          </w:tcPr>
          <w:p w14:paraId="446D6427" w14:textId="77777777" w:rsidR="00D56D16" w:rsidRPr="00B2145F" w:rsidRDefault="00D56D16" w:rsidP="00D56D1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80A34" w14:textId="566B7B39" w:rsidR="00D56D16" w:rsidRPr="00B2145F" w:rsidRDefault="00C7516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  <w:r w:rsidR="000762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270" w:type="dxa"/>
            <w:vAlign w:val="bottom"/>
          </w:tcPr>
          <w:p w14:paraId="509C4528" w14:textId="77777777" w:rsidR="00D56D16" w:rsidRPr="00B2145F" w:rsidRDefault="00D56D16" w:rsidP="00D56D16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5E853" w14:textId="44D8A629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850,966</w:t>
            </w:r>
          </w:p>
        </w:tc>
      </w:tr>
    </w:tbl>
    <w:p w14:paraId="66A4C021" w14:textId="03127A24" w:rsidR="004120C5" w:rsidRDefault="004120C5" w:rsidP="00AE2D11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</w:p>
    <w:p w14:paraId="5FEAA879" w14:textId="76E46874" w:rsidR="00546A3A" w:rsidRDefault="00546A3A" w:rsidP="00546A3A">
      <w:r w:rsidRPr="00546A3A">
        <w:rPr>
          <w:noProof/>
        </w:rPr>
        <w:drawing>
          <wp:anchor distT="0" distB="0" distL="114300" distR="114300" simplePos="0" relativeHeight="251668480" behindDoc="0" locked="0" layoutInCell="1" allowOverlap="1" wp14:anchorId="38D8ABDF" wp14:editId="500ECDF9">
            <wp:simplePos x="0" y="0"/>
            <wp:positionH relativeFrom="column">
              <wp:posOffset>259080</wp:posOffset>
            </wp:positionH>
            <wp:positionV relativeFrom="paragraph">
              <wp:posOffset>168275</wp:posOffset>
            </wp:positionV>
            <wp:extent cx="5949315" cy="3682365"/>
            <wp:effectExtent l="0" t="0" r="0" b="0"/>
            <wp:wrapSquare wrapText="bothSides"/>
            <wp:docPr id="6346750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67502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9315" cy="3682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520A4F" w14:textId="09507CFA" w:rsidR="00197917" w:rsidRPr="00CA7B1F" w:rsidRDefault="00197917" w:rsidP="00DC1A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07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6A2F53" w:rsidRPr="00B2145F" w14:paraId="16376EDE" w14:textId="77777777" w:rsidTr="004F7D64">
        <w:tc>
          <w:tcPr>
            <w:tcW w:w="6282" w:type="dxa"/>
          </w:tcPr>
          <w:p w14:paraId="66C47E26" w14:textId="389B56BC" w:rsidR="006A2F53" w:rsidRPr="00BB727F" w:rsidRDefault="00BB727F" w:rsidP="00BB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72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727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72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2852C5" w14:textId="26A2C21C" w:rsidR="006A2F53" w:rsidRPr="00B2145F" w:rsidRDefault="004F7D64" w:rsidP="004F7D64">
            <w:pPr>
              <w:pStyle w:val="acctfourfigures"/>
              <w:tabs>
                <w:tab w:val="clear" w:pos="765"/>
              </w:tabs>
              <w:spacing w:line="240" w:lineRule="auto"/>
              <w:ind w:left="-118" w:right="-1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D56D16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C16AC" w14:textId="77777777" w:rsidR="006A2F53" w:rsidRPr="00B2145F" w:rsidRDefault="006A2F53" w:rsidP="004F7D6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FEACCA" w14:textId="337884DE" w:rsidR="006A2F53" w:rsidRPr="00B2145F" w:rsidRDefault="004F7D64" w:rsidP="004F7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56D1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A2F53" w:rsidRPr="00B2145F" w14:paraId="320953AD" w14:textId="77777777" w:rsidTr="004F7D64">
        <w:trPr>
          <w:trHeight w:val="425"/>
        </w:trPr>
        <w:tc>
          <w:tcPr>
            <w:tcW w:w="6282" w:type="dxa"/>
          </w:tcPr>
          <w:p w14:paraId="67A4F7F0" w14:textId="6708EA24" w:rsidR="006A2F53" w:rsidRPr="00B2145F" w:rsidRDefault="006A2F53" w:rsidP="00F364F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EC8A25B" w14:textId="77777777" w:rsidR="006A2F53" w:rsidRPr="00B2145F" w:rsidRDefault="006A2F5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18" w:right="-120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56D16" w:rsidRPr="00B2145F" w14:paraId="58F912F5" w14:textId="77777777" w:rsidTr="004F7D64">
        <w:tc>
          <w:tcPr>
            <w:tcW w:w="6282" w:type="dxa"/>
          </w:tcPr>
          <w:p w14:paraId="2ADBECCA" w14:textId="298AFD37" w:rsidR="00D56D16" w:rsidRPr="006A2F53" w:rsidRDefault="00D56D16" w:rsidP="00D56D1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5217CC29" w14:textId="7F9B2491" w:rsidR="00D56D16" w:rsidRPr="00B2145F" w:rsidRDefault="00C7516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172,385</w:t>
            </w:r>
          </w:p>
        </w:tc>
        <w:tc>
          <w:tcPr>
            <w:tcW w:w="270" w:type="dxa"/>
            <w:vAlign w:val="bottom"/>
          </w:tcPr>
          <w:p w14:paraId="7600255F" w14:textId="77777777" w:rsidR="00D56D16" w:rsidRPr="00B2145F" w:rsidRDefault="00D56D16" w:rsidP="00D56D16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A69D9A" w14:textId="144C99F0" w:rsidR="00D56D16" w:rsidRPr="006A2F5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181,265</w:t>
            </w:r>
          </w:p>
        </w:tc>
      </w:tr>
      <w:tr w:rsidR="00D56D16" w:rsidRPr="00B2145F" w14:paraId="164DDC32" w14:textId="77777777" w:rsidTr="00047ABD">
        <w:tc>
          <w:tcPr>
            <w:tcW w:w="6282" w:type="dxa"/>
          </w:tcPr>
          <w:p w14:paraId="071655C4" w14:textId="5ADE4199" w:rsidR="00D56D16" w:rsidRPr="002A2F13" w:rsidRDefault="00D56D16" w:rsidP="00D56D16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E4F8EC" w14:textId="7DD6D17F" w:rsidR="00D56D16" w:rsidRPr="00CF155B" w:rsidRDefault="00C7516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2E62D5" w14:textId="77777777" w:rsidR="00D56D16" w:rsidRPr="00B2145F" w:rsidRDefault="00D56D16" w:rsidP="00D56D16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924AD6" w14:textId="57A51FE3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6D16" w:rsidRPr="00B2145F" w14:paraId="1A9FD511" w14:textId="77777777" w:rsidTr="00047ABD">
        <w:tc>
          <w:tcPr>
            <w:tcW w:w="6282" w:type="dxa"/>
          </w:tcPr>
          <w:p w14:paraId="15F3EEDC" w14:textId="72F6AE11" w:rsidR="00D56D16" w:rsidRPr="006A2F53" w:rsidRDefault="00D56D16" w:rsidP="00D56D1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F2E23" w14:textId="5FE16647" w:rsidR="00D56D16" w:rsidRPr="00CF155B" w:rsidRDefault="00C7516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172,385</w:t>
            </w:r>
          </w:p>
        </w:tc>
        <w:tc>
          <w:tcPr>
            <w:tcW w:w="270" w:type="dxa"/>
            <w:vAlign w:val="bottom"/>
          </w:tcPr>
          <w:p w14:paraId="2939C1BE" w14:textId="77777777" w:rsidR="00D56D16" w:rsidRPr="00B2145F" w:rsidRDefault="00D56D16" w:rsidP="00D56D16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A6560" w14:textId="4C6CFE8C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181,265</w:t>
            </w:r>
          </w:p>
        </w:tc>
      </w:tr>
    </w:tbl>
    <w:p w14:paraId="2023099D" w14:textId="748EAC6F" w:rsidR="00BB3900" w:rsidRPr="001F4ACB" w:rsidRDefault="00BB3900" w:rsidP="008F75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D2579F9" w14:textId="08E39C99" w:rsidR="00DC1AFB" w:rsidRDefault="002A2F13" w:rsidP="004F7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B57DC">
        <w:rPr>
          <w:rFonts w:ascii="Angsana New" w:hAnsi="Angsana New" w:hint="cs"/>
          <w:sz w:val="30"/>
          <w:szCs w:val="30"/>
          <w:cs/>
        </w:rPr>
        <w:t>ข้อมูลเกี่ยวกับความเสี่ยงด้านเครดิตเปิด</w:t>
      </w:r>
      <w:r w:rsidR="0018435F">
        <w:rPr>
          <w:rFonts w:ascii="Angsana New" w:hAnsi="Angsana New" w:hint="cs"/>
          <w:sz w:val="30"/>
          <w:szCs w:val="30"/>
          <w:cs/>
        </w:rPr>
        <w:t>เ</w:t>
      </w:r>
      <w:r w:rsidRPr="004B57DC">
        <w:rPr>
          <w:rFonts w:ascii="Angsana New" w:hAnsi="Angsana New" w:hint="cs"/>
          <w:sz w:val="30"/>
          <w:szCs w:val="30"/>
          <w:cs/>
        </w:rPr>
        <w:t xml:space="preserve">ผยในหมายเหตุข้อ </w:t>
      </w:r>
      <w:r w:rsidRPr="004B57DC">
        <w:rPr>
          <w:rFonts w:ascii="Angsana New" w:hAnsi="Angsana New" w:hint="cs"/>
          <w:sz w:val="30"/>
          <w:szCs w:val="30"/>
        </w:rPr>
        <w:t>2</w:t>
      </w:r>
      <w:r w:rsidR="00E2622A">
        <w:rPr>
          <w:rFonts w:ascii="Angsana New" w:hAnsi="Angsana New"/>
          <w:sz w:val="30"/>
          <w:szCs w:val="30"/>
        </w:rPr>
        <w:t>2</w:t>
      </w:r>
      <w:r w:rsidRPr="004B57DC">
        <w:rPr>
          <w:rFonts w:ascii="Angsana New" w:hAnsi="Angsana New" w:hint="cs"/>
          <w:sz w:val="30"/>
          <w:szCs w:val="30"/>
        </w:rPr>
        <w:t xml:space="preserve"> (</w:t>
      </w:r>
      <w:r w:rsidRPr="004B57DC">
        <w:rPr>
          <w:rFonts w:ascii="Angsana New" w:hAnsi="Angsana New" w:hint="cs"/>
          <w:sz w:val="30"/>
          <w:szCs w:val="30"/>
          <w:cs/>
        </w:rPr>
        <w:t>ข.</w:t>
      </w:r>
      <w:r w:rsidRPr="004B57DC">
        <w:rPr>
          <w:rFonts w:ascii="Angsana New" w:hAnsi="Angsana New" w:hint="cs"/>
          <w:sz w:val="30"/>
          <w:szCs w:val="30"/>
        </w:rPr>
        <w:t>1)</w:t>
      </w:r>
      <w:r w:rsidR="00DC1AFB">
        <w:rPr>
          <w:rFonts w:ascii="Angsana New" w:hAnsi="Angsana New"/>
          <w:sz w:val="30"/>
          <w:szCs w:val="30"/>
        </w:rPr>
        <w:br w:type="page"/>
      </w:r>
    </w:p>
    <w:p w14:paraId="5FEBF4CC" w14:textId="6E48E524" w:rsidR="00686A0C" w:rsidRPr="00DC1AFB" w:rsidRDefault="005C1656" w:rsidP="00DC1AFB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DC1AF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สินค้าคงเหลือ </w:t>
      </w:r>
    </w:p>
    <w:p w14:paraId="70918C6E" w14:textId="6A6C72E6" w:rsidR="00DC1AFB" w:rsidRDefault="00F826B5" w:rsidP="00DC1AFB">
      <w:r w:rsidRPr="00DC1AFB">
        <w:rPr>
          <w:rFonts w:ascii="Angsana New" w:hAnsi="Angsana New"/>
          <w:noProof/>
          <w:sz w:val="30"/>
          <w:szCs w:val="30"/>
          <w:cs/>
        </w:rPr>
        <w:drawing>
          <wp:anchor distT="0" distB="0" distL="114300" distR="114300" simplePos="0" relativeHeight="251667456" behindDoc="1" locked="0" layoutInCell="1" allowOverlap="1" wp14:anchorId="3E22D7E5" wp14:editId="5D8846BE">
            <wp:simplePos x="0" y="0"/>
            <wp:positionH relativeFrom="column">
              <wp:posOffset>538480</wp:posOffset>
            </wp:positionH>
            <wp:positionV relativeFrom="paragraph">
              <wp:posOffset>101600</wp:posOffset>
            </wp:positionV>
            <wp:extent cx="5403850" cy="3907790"/>
            <wp:effectExtent l="0" t="0" r="6350" b="0"/>
            <wp:wrapTight wrapText="bothSides">
              <wp:wrapPolygon edited="0">
                <wp:start x="0" y="0"/>
                <wp:lineTo x="0" y="21481"/>
                <wp:lineTo x="21549" y="21481"/>
                <wp:lineTo x="21549" y="0"/>
                <wp:lineTo x="0" y="0"/>
              </wp:wrapPolygon>
            </wp:wrapTight>
            <wp:docPr id="7529390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93909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850" cy="3907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DE7B9D" w14:textId="0228986E" w:rsidR="00DC1AFB" w:rsidRDefault="00DC1AFB" w:rsidP="00DC1AFB"/>
    <w:p w14:paraId="516BB7DF" w14:textId="77777777" w:rsidR="00DC1AFB" w:rsidRDefault="00DC1AFB" w:rsidP="00DC1AFB"/>
    <w:p w14:paraId="5998F3A3" w14:textId="77777777" w:rsidR="00DC1AFB" w:rsidRDefault="00DC1AFB" w:rsidP="00DC1AFB"/>
    <w:p w14:paraId="13117035" w14:textId="77777777" w:rsidR="00DC1AFB" w:rsidRDefault="00DC1AFB" w:rsidP="00DC1AFB"/>
    <w:p w14:paraId="6BC00BD3" w14:textId="77777777" w:rsidR="00DC1AFB" w:rsidRDefault="00DC1AFB" w:rsidP="00DC1AFB"/>
    <w:p w14:paraId="30123411" w14:textId="77777777" w:rsidR="00DC1AFB" w:rsidRDefault="00DC1AFB" w:rsidP="00DC1AFB"/>
    <w:p w14:paraId="3142069A" w14:textId="77777777" w:rsidR="00DC1AFB" w:rsidRDefault="00DC1AFB" w:rsidP="00DC1AFB"/>
    <w:p w14:paraId="328815BC" w14:textId="77777777" w:rsidR="00DC1AFB" w:rsidRDefault="00DC1AFB" w:rsidP="00DC1AFB"/>
    <w:p w14:paraId="5D95EE23" w14:textId="77777777" w:rsidR="00DC1AFB" w:rsidRDefault="00DC1AFB" w:rsidP="00DC1AFB"/>
    <w:p w14:paraId="60F169E2" w14:textId="77777777" w:rsidR="00DC1AFB" w:rsidRDefault="00DC1AFB" w:rsidP="00DC1AFB"/>
    <w:p w14:paraId="19107EFA" w14:textId="77777777" w:rsidR="00DC1AFB" w:rsidRDefault="00DC1AFB" w:rsidP="00DC1AFB"/>
    <w:p w14:paraId="4C1EBE6D" w14:textId="77777777" w:rsidR="00DC1AFB" w:rsidRDefault="00DC1AFB" w:rsidP="00DC1AFB"/>
    <w:p w14:paraId="03CCE7D6" w14:textId="77777777" w:rsidR="00DC1AFB" w:rsidRDefault="00DC1AFB" w:rsidP="00DC1AFB"/>
    <w:p w14:paraId="39AD1568" w14:textId="77777777" w:rsidR="00DC1AFB" w:rsidRDefault="00DC1AFB" w:rsidP="00DC1AFB"/>
    <w:p w14:paraId="68092490" w14:textId="77777777" w:rsidR="00DC1AFB" w:rsidRDefault="00DC1AFB" w:rsidP="00DC1AFB"/>
    <w:p w14:paraId="60DD1EFB" w14:textId="77777777" w:rsidR="00DC1AFB" w:rsidRDefault="00DC1AFB" w:rsidP="00DC1AFB"/>
    <w:p w14:paraId="2AF48827" w14:textId="77777777" w:rsidR="00DC1AFB" w:rsidRDefault="00DC1AFB" w:rsidP="00DC1AFB"/>
    <w:p w14:paraId="6E9F9371" w14:textId="77777777" w:rsidR="00DC1AFB" w:rsidRDefault="00DC1AFB" w:rsidP="00DC1AFB"/>
    <w:p w14:paraId="3ED47DC5" w14:textId="77777777" w:rsidR="00DC1AFB" w:rsidRDefault="00DC1AFB" w:rsidP="00DC1AFB"/>
    <w:p w14:paraId="389AF368" w14:textId="77777777" w:rsidR="00DC1AFB" w:rsidRDefault="00DC1AFB" w:rsidP="00DC1AFB"/>
    <w:p w14:paraId="50284D43" w14:textId="77777777" w:rsidR="00DC1AFB" w:rsidRDefault="00DC1AFB" w:rsidP="00DC1AFB"/>
    <w:p w14:paraId="7C9A354B" w14:textId="77777777" w:rsidR="00DC1AFB" w:rsidRDefault="00DC1AFB" w:rsidP="00DC1AFB"/>
    <w:p w14:paraId="42EFED64" w14:textId="77777777" w:rsidR="00DC1AFB" w:rsidRDefault="00DC1AFB" w:rsidP="00DC1AFB"/>
    <w:p w14:paraId="17514D30" w14:textId="77777777" w:rsidR="00DC1AFB" w:rsidRDefault="00DC1AFB" w:rsidP="00DC1AFB"/>
    <w:p w14:paraId="2CF30B8D" w14:textId="77777777" w:rsidR="00DC1AFB" w:rsidRDefault="00DC1AFB" w:rsidP="00DC1AFB"/>
    <w:p w14:paraId="3C7CCEF6" w14:textId="77777777" w:rsidR="00DC1AFB" w:rsidRDefault="00DC1AFB" w:rsidP="00DC1AFB"/>
    <w:p w14:paraId="6FECB15F" w14:textId="77777777" w:rsidR="00DC1AFB" w:rsidRPr="00DC1AFB" w:rsidRDefault="00DC1AFB" w:rsidP="00DC1AFB"/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C815E3" w:rsidRPr="00B2145F" w14:paraId="2D35AFA8" w14:textId="77777777" w:rsidTr="00BE0C8C">
        <w:trPr>
          <w:tblHeader/>
        </w:trPr>
        <w:tc>
          <w:tcPr>
            <w:tcW w:w="6282" w:type="dxa"/>
          </w:tcPr>
          <w:p w14:paraId="2F011D44" w14:textId="77777777" w:rsidR="00C815E3" w:rsidRPr="00B2145F" w:rsidRDefault="00C815E3" w:rsidP="00C8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CC975D" w14:textId="4294188D" w:rsidR="00C815E3" w:rsidRPr="00B2145F" w:rsidRDefault="004F7D64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D56D16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7A693" w14:textId="77777777" w:rsidR="00C815E3" w:rsidRPr="00B2145F" w:rsidRDefault="00C815E3" w:rsidP="00C815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1E1C6F" w14:textId="05F2FB20" w:rsidR="00C815E3" w:rsidRPr="00B2145F" w:rsidRDefault="004F7D64" w:rsidP="00C815E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56D1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05B5A" w:rsidRPr="00B2145F" w14:paraId="0007A8C7" w14:textId="77777777" w:rsidTr="00BE0C8C">
        <w:trPr>
          <w:tblHeader/>
        </w:trPr>
        <w:tc>
          <w:tcPr>
            <w:tcW w:w="6282" w:type="dxa"/>
          </w:tcPr>
          <w:p w14:paraId="7FA097FE" w14:textId="77777777" w:rsidR="00805B5A" w:rsidRPr="00B2145F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EF3F4EB" w14:textId="77777777" w:rsidR="00805B5A" w:rsidRPr="00B2145F" w:rsidRDefault="00805B5A" w:rsidP="0080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6D16" w:rsidRPr="00B2145F" w14:paraId="620645A0" w14:textId="77777777" w:rsidTr="00BE0C8C">
        <w:tc>
          <w:tcPr>
            <w:tcW w:w="6282" w:type="dxa"/>
          </w:tcPr>
          <w:p w14:paraId="40E27FC2" w14:textId="5F4115EE" w:rsidR="00D56D16" w:rsidRPr="00686A0C" w:rsidRDefault="00D56D16" w:rsidP="00D56D1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2145F">
              <w:rPr>
                <w:rFonts w:ascii="Angsana New" w:hAnsi="Angsana New" w:cs="Angsana New" w:hint="cs"/>
                <w:cs/>
              </w:rPr>
              <w:t>สินค้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าคงเหลือ</w:t>
            </w:r>
          </w:p>
        </w:tc>
        <w:tc>
          <w:tcPr>
            <w:tcW w:w="1260" w:type="dxa"/>
            <w:vAlign w:val="bottom"/>
          </w:tcPr>
          <w:p w14:paraId="4C4C086C" w14:textId="6BA75377" w:rsidR="00D56D16" w:rsidRPr="009B17DC" w:rsidRDefault="00C7516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206,165</w:t>
            </w:r>
          </w:p>
        </w:tc>
        <w:tc>
          <w:tcPr>
            <w:tcW w:w="270" w:type="dxa"/>
          </w:tcPr>
          <w:p w14:paraId="1BEC01A3" w14:textId="77777777" w:rsidR="00D56D16" w:rsidRPr="00B2145F" w:rsidRDefault="00D56D16" w:rsidP="00D56D16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8077AFE" w14:textId="24C5EA81" w:rsidR="00D56D16" w:rsidRPr="00686A0C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158,208</w:t>
            </w:r>
          </w:p>
        </w:tc>
      </w:tr>
      <w:tr w:rsidR="00D56D16" w:rsidRPr="00B2145F" w14:paraId="0C593D50" w14:textId="77777777" w:rsidTr="00BE0C8C">
        <w:tc>
          <w:tcPr>
            <w:tcW w:w="6282" w:type="dxa"/>
          </w:tcPr>
          <w:p w14:paraId="7AF2FB2A" w14:textId="77777777" w:rsidR="00D56D16" w:rsidRPr="00B2145F" w:rsidRDefault="00D56D16" w:rsidP="00D56D1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2145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B2145F">
              <w:rPr>
                <w:rFonts w:ascii="Angsana New" w:hAnsi="Angsana New" w:cs="Angsana New" w:hint="cs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9A8553" w14:textId="4FCD328C" w:rsidR="00D56D16" w:rsidRPr="009B17DC" w:rsidRDefault="00C7516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(3,891)</w:t>
            </w:r>
          </w:p>
        </w:tc>
        <w:tc>
          <w:tcPr>
            <w:tcW w:w="270" w:type="dxa"/>
          </w:tcPr>
          <w:p w14:paraId="00F99FCA" w14:textId="77777777" w:rsidR="00D56D16" w:rsidRPr="00B2145F" w:rsidRDefault="00D56D16" w:rsidP="00D56D16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73CBAC" w14:textId="4CCDFDDA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(8,149)</w:t>
            </w:r>
          </w:p>
        </w:tc>
      </w:tr>
      <w:tr w:rsidR="00D56D16" w:rsidRPr="00B2145F" w14:paraId="32F6F67D" w14:textId="77777777" w:rsidTr="00BE0C8C">
        <w:tc>
          <w:tcPr>
            <w:tcW w:w="6282" w:type="dxa"/>
          </w:tcPr>
          <w:p w14:paraId="5691CB09" w14:textId="77777777" w:rsidR="00D56D16" w:rsidRPr="00B2145F" w:rsidRDefault="00D56D16" w:rsidP="00D56D1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B2145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6EFD8" w14:textId="0F257E35" w:rsidR="00D56D16" w:rsidRPr="009B17DC" w:rsidRDefault="00C7516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202,274</w:t>
            </w:r>
          </w:p>
        </w:tc>
        <w:tc>
          <w:tcPr>
            <w:tcW w:w="270" w:type="dxa"/>
          </w:tcPr>
          <w:p w14:paraId="1ACBF9C7" w14:textId="77777777" w:rsidR="00D56D16" w:rsidRPr="00B2145F" w:rsidRDefault="00D56D16" w:rsidP="00D56D16">
            <w:pPr>
              <w:pStyle w:val="EnvelopeReturn"/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A05A3" w14:textId="60308892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150,059</w:t>
            </w:r>
          </w:p>
        </w:tc>
      </w:tr>
      <w:tr w:rsidR="00D56D16" w:rsidRPr="004F7D64" w14:paraId="36566BE2" w14:textId="77777777" w:rsidTr="00BE0C8C">
        <w:trPr>
          <w:trHeight w:val="332"/>
        </w:trPr>
        <w:tc>
          <w:tcPr>
            <w:tcW w:w="6282" w:type="dxa"/>
          </w:tcPr>
          <w:p w14:paraId="475ADCB2" w14:textId="77777777" w:rsidR="00D56D16" w:rsidRPr="004F7D64" w:rsidRDefault="00D56D16" w:rsidP="00D56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3D176DA" w14:textId="77777777" w:rsidR="00D56D16" w:rsidRPr="004F7D64" w:rsidRDefault="00D56D16" w:rsidP="00D56D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C9490A" w14:textId="77777777" w:rsidR="00D56D16" w:rsidRPr="004F7D64" w:rsidRDefault="00D56D16" w:rsidP="00D56D1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03AED1" w14:textId="77777777" w:rsidR="00D56D16" w:rsidRPr="004F7D64" w:rsidRDefault="00D56D16" w:rsidP="00D56D1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56D16" w:rsidRPr="00B2145F" w14:paraId="0045AFD5" w14:textId="77777777" w:rsidTr="00BE0C8C">
        <w:tc>
          <w:tcPr>
            <w:tcW w:w="6282" w:type="dxa"/>
          </w:tcPr>
          <w:p w14:paraId="2C757C6B" w14:textId="77777777" w:rsidR="00D56D16" w:rsidRPr="00B2145F" w:rsidRDefault="00D56D16" w:rsidP="00D56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60" w:type="dxa"/>
            <w:vAlign w:val="bottom"/>
          </w:tcPr>
          <w:p w14:paraId="3232DB01" w14:textId="77777777" w:rsidR="00D56D16" w:rsidRPr="009B17DC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88FCD" w14:textId="77777777" w:rsidR="00D56D16" w:rsidRPr="00B2145F" w:rsidRDefault="00D56D16" w:rsidP="00D56D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818E87" w14:textId="77777777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6D16" w:rsidRPr="00B2145F" w14:paraId="2057E9E1" w14:textId="77777777" w:rsidTr="00BE0C8C">
        <w:tc>
          <w:tcPr>
            <w:tcW w:w="6282" w:type="dxa"/>
          </w:tcPr>
          <w:p w14:paraId="0C77293E" w14:textId="77777777" w:rsidR="00D56D16" w:rsidRPr="00B2145F" w:rsidRDefault="00D56D16" w:rsidP="00D56D16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ต้นทุนขาย </w:t>
            </w:r>
          </w:p>
        </w:tc>
        <w:tc>
          <w:tcPr>
            <w:tcW w:w="1260" w:type="dxa"/>
            <w:vAlign w:val="bottom"/>
          </w:tcPr>
          <w:p w14:paraId="5275DF1B" w14:textId="34C0DA0D" w:rsidR="00D56D16" w:rsidRPr="009B17DC" w:rsidRDefault="00A4099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1,297,0</w:t>
            </w:r>
            <w:r w:rsidR="00731A56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0EFCDDC7" w14:textId="77777777" w:rsidR="00D56D16" w:rsidRPr="00B2145F" w:rsidRDefault="00D56D16" w:rsidP="00D56D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5D4D0B8" w14:textId="72CAEDCF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1,340,256</w:t>
            </w:r>
          </w:p>
        </w:tc>
      </w:tr>
      <w:tr w:rsidR="00D56D16" w:rsidRPr="00B2145F" w14:paraId="1E0FE494" w14:textId="77777777" w:rsidTr="00BE0C8C">
        <w:tc>
          <w:tcPr>
            <w:tcW w:w="6282" w:type="dxa"/>
          </w:tcPr>
          <w:p w14:paraId="67B417B4" w14:textId="77777777" w:rsidR="00D56D16" w:rsidRPr="00B2145F" w:rsidRDefault="00D56D16" w:rsidP="00D56D16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0" w:type="dxa"/>
            <w:vAlign w:val="bottom"/>
          </w:tcPr>
          <w:p w14:paraId="02FE52B9" w14:textId="196E4DCB" w:rsidR="00D56D16" w:rsidRPr="00B2145F" w:rsidRDefault="00A40999" w:rsidP="00A4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B8401F" w14:textId="77777777" w:rsidR="00D56D16" w:rsidRPr="00B2145F" w:rsidRDefault="00D56D16" w:rsidP="00D56D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480D8F4" w14:textId="486D03DB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2,094</w:t>
            </w:r>
          </w:p>
        </w:tc>
      </w:tr>
      <w:tr w:rsidR="00C75169" w:rsidRPr="00B2145F" w14:paraId="5573E441" w14:textId="77777777" w:rsidTr="00BE0C8C">
        <w:tc>
          <w:tcPr>
            <w:tcW w:w="6282" w:type="dxa"/>
          </w:tcPr>
          <w:p w14:paraId="44E94E49" w14:textId="53772579" w:rsidR="00C75169" w:rsidRPr="00532629" w:rsidRDefault="00532629" w:rsidP="00D56D16">
            <w:pPr>
              <w:pStyle w:val="BodyTex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2629">
              <w:rPr>
                <w:rFonts w:ascii="Angsana New" w:hAnsi="Angsana New"/>
                <w:b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260" w:type="dxa"/>
            <w:vAlign w:val="bottom"/>
          </w:tcPr>
          <w:p w14:paraId="456D1711" w14:textId="15192120" w:rsidR="00C75169" w:rsidRPr="00B2145F" w:rsidRDefault="00A4099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(4,25</w:t>
            </w:r>
            <w:r w:rsidR="00731A5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1ACB22" w14:textId="77777777" w:rsidR="00C75169" w:rsidRPr="00B2145F" w:rsidRDefault="00C75169" w:rsidP="00D56D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FEF96AA" w14:textId="4CAF895A" w:rsidR="00C75169" w:rsidRDefault="00A40999" w:rsidP="00A4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6D16" w:rsidRPr="00B2145F" w14:paraId="7813FCA8" w14:textId="77777777" w:rsidTr="00BE0C8C">
        <w:tc>
          <w:tcPr>
            <w:tcW w:w="6282" w:type="dxa"/>
          </w:tcPr>
          <w:p w14:paraId="27901A95" w14:textId="77777777" w:rsidR="00D56D16" w:rsidRPr="00B2145F" w:rsidRDefault="00D56D16" w:rsidP="00D56D16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B2145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8A06A" w14:textId="35DAEFF8" w:rsidR="00D56D16" w:rsidRPr="00B2145F" w:rsidRDefault="00A4099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1,292,751</w:t>
            </w:r>
          </w:p>
        </w:tc>
        <w:tc>
          <w:tcPr>
            <w:tcW w:w="270" w:type="dxa"/>
          </w:tcPr>
          <w:p w14:paraId="090EFDFE" w14:textId="77777777" w:rsidR="00D56D16" w:rsidRPr="00B2145F" w:rsidRDefault="00D56D16" w:rsidP="00D56D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2B9F0" w14:textId="59A4008D" w:rsidR="00D56D16" w:rsidRPr="00B2145F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1,342,350</w:t>
            </w:r>
          </w:p>
        </w:tc>
      </w:tr>
    </w:tbl>
    <w:p w14:paraId="02CB8844" w14:textId="77777777" w:rsidR="00E87F07" w:rsidRPr="00B2145F" w:rsidRDefault="00E87F07" w:rsidP="00F561A5">
      <w:pPr>
        <w:pStyle w:val="Heading8"/>
        <w:tabs>
          <w:tab w:val="left" w:pos="540"/>
        </w:tabs>
        <w:spacing w:line="240" w:lineRule="auto"/>
        <w:ind w:left="63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5374C2E" w14:textId="77777777" w:rsidR="00E87F07" w:rsidRPr="00EC30C7" w:rsidRDefault="00E87F07" w:rsidP="00E87F07">
      <w:pPr>
        <w:rPr>
          <w:rFonts w:ascii="Angsana New" w:hAnsi="Angsana New"/>
        </w:rPr>
      </w:pPr>
      <w:r w:rsidRPr="00B2145F">
        <w:rPr>
          <w:rFonts w:ascii="Angsana New" w:hAnsi="Angsana New" w:hint="cs"/>
          <w:cs/>
          <w:lang w:val="th-TH"/>
        </w:rPr>
        <w:br w:type="page"/>
      </w:r>
    </w:p>
    <w:p w14:paraId="1D3A0805" w14:textId="28AC8E33" w:rsidR="008D1C93" w:rsidRDefault="008D1C93" w:rsidP="004F7D64">
      <w:pPr>
        <w:pStyle w:val="Heading8"/>
        <w:numPr>
          <w:ilvl w:val="0"/>
          <w:numId w:val="16"/>
        </w:numPr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สินทรัพย์ทางการเงิน</w:t>
      </w:r>
      <w:r w:rsidR="005B297A">
        <w:rPr>
          <w:rFonts w:ascii="Angsana New" w:hAnsi="Angsana New" w:cs="Angsana New" w:hint="cs"/>
          <w:sz w:val="30"/>
          <w:szCs w:val="30"/>
          <w:cs/>
          <w:lang w:val="th-TH"/>
        </w:rPr>
        <w:t>หมุนเวียนอื่น</w:t>
      </w:r>
    </w:p>
    <w:p w14:paraId="42B6B233" w14:textId="77777777" w:rsidR="008D1C93" w:rsidRPr="008D1C93" w:rsidRDefault="008D1C93" w:rsidP="008D1C93">
      <w:pPr>
        <w:pStyle w:val="ListParagraph"/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tbl>
      <w:tblPr>
        <w:tblStyle w:val="TableGrid"/>
        <w:tblW w:w="9196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6"/>
        <w:gridCol w:w="1157"/>
        <w:gridCol w:w="246"/>
        <w:gridCol w:w="1113"/>
        <w:gridCol w:w="240"/>
        <w:gridCol w:w="1094"/>
        <w:gridCol w:w="236"/>
        <w:gridCol w:w="1204"/>
        <w:gridCol w:w="236"/>
        <w:gridCol w:w="1204"/>
      </w:tblGrid>
      <w:tr w:rsidR="008D1C93" w14:paraId="6B7E597A" w14:textId="77777777" w:rsidTr="004F7D64">
        <w:trPr>
          <w:tblHeader/>
        </w:trPr>
        <w:tc>
          <w:tcPr>
            <w:tcW w:w="2466" w:type="dxa"/>
            <w:vAlign w:val="bottom"/>
            <w:hideMark/>
          </w:tcPr>
          <w:p w14:paraId="4923EA43" w14:textId="329FBB64" w:rsidR="008D1C93" w:rsidRPr="008D1C93" w:rsidRDefault="008D1C93" w:rsidP="00435012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  <w:hideMark/>
          </w:tcPr>
          <w:p w14:paraId="01DEDC25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DB015B6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473DCFA5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3" w:type="dxa"/>
            <w:vAlign w:val="bottom"/>
            <w:hideMark/>
          </w:tcPr>
          <w:p w14:paraId="2953C655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DEC791C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4" w:type="dxa"/>
            <w:vAlign w:val="bottom"/>
            <w:hideMark/>
          </w:tcPr>
          <w:p w14:paraId="21672CF8" w14:textId="77777777" w:rsid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43EECC90" w14:textId="4A57B27C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6" w:type="dxa"/>
            <w:vAlign w:val="bottom"/>
          </w:tcPr>
          <w:p w14:paraId="3B2A7C4A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  <w:hideMark/>
          </w:tcPr>
          <w:p w14:paraId="67EF03C3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  <w:p w14:paraId="57704AB9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09EF70DB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  <w:hideMark/>
          </w:tcPr>
          <w:p w14:paraId="41C92646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CCE256B" w14:textId="77777777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D1C9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D1C93" w14:paraId="26040DA4" w14:textId="77777777" w:rsidTr="004F7D64">
        <w:trPr>
          <w:tblHeader/>
        </w:trPr>
        <w:tc>
          <w:tcPr>
            <w:tcW w:w="2466" w:type="dxa"/>
          </w:tcPr>
          <w:p w14:paraId="693B94D4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730" w:type="dxa"/>
            <w:gridSpan w:val="9"/>
            <w:vAlign w:val="bottom"/>
            <w:hideMark/>
          </w:tcPr>
          <w:p w14:paraId="2DC97E6E" w14:textId="43968301" w:rsidR="008D1C93" w:rsidRPr="008D1C93" w:rsidRDefault="008D1C93" w:rsidP="004F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38439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1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8D1C9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D1C93" w14:paraId="7D5BF603" w14:textId="77777777" w:rsidTr="004F7D64">
        <w:tc>
          <w:tcPr>
            <w:tcW w:w="2466" w:type="dxa"/>
            <w:hideMark/>
          </w:tcPr>
          <w:p w14:paraId="048C1197" w14:textId="5C4B6D4F" w:rsidR="008D1C93" w:rsidRPr="008D1C93" w:rsidRDefault="004F7D64" w:rsidP="0043501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56D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57" w:type="dxa"/>
          </w:tcPr>
          <w:p w14:paraId="0C8B8C80" w14:textId="3070DDEC" w:rsidR="008D1C93" w:rsidRPr="008D1C93" w:rsidRDefault="008D1C93" w:rsidP="00EB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6099B848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43F7B53" w14:textId="7A7D3540" w:rsidR="008D1C93" w:rsidRPr="008D1C93" w:rsidRDefault="008D1C93" w:rsidP="00BD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6AD87A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27FF7213" w14:textId="0B6D4859" w:rsidR="008D1C93" w:rsidRPr="008D1C93" w:rsidRDefault="008D1C93" w:rsidP="00BD4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76"/>
              </w:tabs>
              <w:spacing w:line="240" w:lineRule="auto"/>
              <w:ind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C80DC2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EC4908F" w14:textId="0874FF28" w:rsidR="008D1C93" w:rsidRPr="008D1C93" w:rsidRDefault="008D1C93" w:rsidP="00C5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EAA9EB" w14:textId="77777777" w:rsidR="008D1C93" w:rsidRPr="008D1C93" w:rsidRDefault="008D1C93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8592C1" w14:textId="1A5D4D8E" w:rsidR="008D1C93" w:rsidRPr="008D1C93" w:rsidRDefault="008D1C93" w:rsidP="00C5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28EC" w14:paraId="41DDD233" w14:textId="77777777" w:rsidTr="004F7D64">
        <w:tc>
          <w:tcPr>
            <w:tcW w:w="2466" w:type="dxa"/>
          </w:tcPr>
          <w:p w14:paraId="09C07D6F" w14:textId="2E74BEA1" w:rsidR="00D428EC" w:rsidRDefault="00D428EC" w:rsidP="00D428E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28EC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57" w:type="dxa"/>
          </w:tcPr>
          <w:p w14:paraId="3898C206" w14:textId="5D64CAD5" w:rsidR="00D428EC" w:rsidRPr="008D1C93" w:rsidRDefault="005F0D7C" w:rsidP="005F0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57582A95" w14:textId="77777777" w:rsidR="00D428EC" w:rsidRPr="008D1C93" w:rsidRDefault="00D428EC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C667E21" w14:textId="7D852F35" w:rsidR="00D428EC" w:rsidRPr="008D1C93" w:rsidRDefault="00A40999" w:rsidP="00A4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47,949</w:t>
            </w:r>
          </w:p>
        </w:tc>
        <w:tc>
          <w:tcPr>
            <w:tcW w:w="240" w:type="dxa"/>
          </w:tcPr>
          <w:p w14:paraId="33019653" w14:textId="77777777" w:rsidR="00D428EC" w:rsidRPr="008D1C93" w:rsidRDefault="00D428EC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5EF0BC00" w14:textId="76B5540A" w:rsidR="00D428EC" w:rsidRPr="008D1C93" w:rsidRDefault="00A40999" w:rsidP="00A4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6941A3" w14:textId="77777777" w:rsidR="00D428EC" w:rsidRPr="008D1C93" w:rsidRDefault="00D428EC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07EACC" w14:textId="39F09A11" w:rsidR="00D428EC" w:rsidRPr="008D1C93" w:rsidRDefault="00A40999" w:rsidP="00A4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(1,920)</w:t>
            </w:r>
          </w:p>
        </w:tc>
        <w:tc>
          <w:tcPr>
            <w:tcW w:w="236" w:type="dxa"/>
          </w:tcPr>
          <w:p w14:paraId="7BC7731D" w14:textId="77777777" w:rsidR="00D428EC" w:rsidRPr="008D1C93" w:rsidRDefault="00D428EC" w:rsidP="0043501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982C07" w14:textId="2CAB8F8C" w:rsidR="00D428EC" w:rsidRPr="00A40999" w:rsidRDefault="00A40999" w:rsidP="00A4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 w:rsidRPr="00A40999">
              <w:rPr>
                <w:rFonts w:ascii="Angsana New" w:hAnsi="Angsana New"/>
                <w:sz w:val="30"/>
                <w:szCs w:val="30"/>
              </w:rPr>
              <w:t>46,029</w:t>
            </w:r>
          </w:p>
        </w:tc>
      </w:tr>
      <w:tr w:rsidR="00D56D16" w14:paraId="6989FB24" w14:textId="77777777" w:rsidTr="0036705A">
        <w:tc>
          <w:tcPr>
            <w:tcW w:w="2466" w:type="dxa"/>
            <w:hideMark/>
          </w:tcPr>
          <w:p w14:paraId="00E31BC8" w14:textId="4CCBFCDF" w:rsidR="00D56D16" w:rsidRPr="000D72E4" w:rsidRDefault="00D56D16" w:rsidP="00D56D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57" w:type="dxa"/>
          </w:tcPr>
          <w:p w14:paraId="23AD736B" w14:textId="3D8ABD66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59,180</w:t>
            </w:r>
          </w:p>
        </w:tc>
        <w:tc>
          <w:tcPr>
            <w:tcW w:w="246" w:type="dxa"/>
          </w:tcPr>
          <w:p w14:paraId="50318658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6FBC556" w14:textId="44EEDC8C" w:rsidR="00D56D16" w:rsidRPr="008D1C93" w:rsidRDefault="005F0D7C" w:rsidP="005F0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3CE2A7D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2740EABB" w14:textId="5F9877FB" w:rsidR="00D56D16" w:rsidRPr="008D1C93" w:rsidRDefault="005F0D7C" w:rsidP="005F0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 w:rsidRPr="005F0D7C">
              <w:rPr>
                <w:rFonts w:ascii="Angsana New" w:hAnsi="Angsana New"/>
                <w:sz w:val="30"/>
                <w:szCs w:val="30"/>
              </w:rPr>
              <w:t>(47,336)</w:t>
            </w:r>
          </w:p>
        </w:tc>
        <w:tc>
          <w:tcPr>
            <w:tcW w:w="236" w:type="dxa"/>
          </w:tcPr>
          <w:p w14:paraId="0079E24D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EB59B2" w14:textId="0CDE7FF9" w:rsidR="00D56D16" w:rsidRPr="008D1C93" w:rsidRDefault="005F0D7C" w:rsidP="005F0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5F0D7C">
              <w:rPr>
                <w:rFonts w:ascii="Angsana New" w:hAnsi="Angsana New"/>
                <w:sz w:val="30"/>
                <w:szCs w:val="30"/>
              </w:rPr>
              <w:t>(11,844)</w:t>
            </w:r>
          </w:p>
        </w:tc>
        <w:tc>
          <w:tcPr>
            <w:tcW w:w="236" w:type="dxa"/>
          </w:tcPr>
          <w:p w14:paraId="05DCE493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39915B" w14:textId="0BE2483D" w:rsidR="00D56D16" w:rsidRPr="008D1C93" w:rsidRDefault="005F0D7C" w:rsidP="005F0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6D16" w14:paraId="17D3F037" w14:textId="77777777" w:rsidTr="004F7D64">
        <w:tc>
          <w:tcPr>
            <w:tcW w:w="2466" w:type="dxa"/>
            <w:hideMark/>
          </w:tcPr>
          <w:p w14:paraId="14E05D8C" w14:textId="77777777" w:rsidR="00D56D16" w:rsidRDefault="00D56D16" w:rsidP="00D56D16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6D747EEC" w14:textId="6B86F9D2" w:rsidR="00D56D16" w:rsidRPr="000D72E4" w:rsidRDefault="00D56D16" w:rsidP="00D56D16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3624B0" w14:textId="0E90D94F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1,316</w:t>
            </w:r>
          </w:p>
        </w:tc>
        <w:tc>
          <w:tcPr>
            <w:tcW w:w="246" w:type="dxa"/>
            <w:vAlign w:val="bottom"/>
          </w:tcPr>
          <w:p w14:paraId="1D2A3EA5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B1F716" w14:textId="7168D2FA" w:rsidR="00D56D16" w:rsidRPr="008D1C93" w:rsidRDefault="005F0D7C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E60FB34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1EF9A" w14:textId="5D72B63B" w:rsidR="00D56D16" w:rsidRPr="008D1C93" w:rsidRDefault="005F0D7C" w:rsidP="005F0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EA1CE7E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BB907" w14:textId="5D4E12F1" w:rsidR="00D56D16" w:rsidRPr="008D1C93" w:rsidRDefault="005F0D7C" w:rsidP="005F0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 w:rsidRPr="005F0D7C">
              <w:rPr>
                <w:rFonts w:ascii="Angsana New" w:hAnsi="Angsana New"/>
                <w:sz w:val="30"/>
                <w:szCs w:val="30"/>
              </w:rPr>
              <w:t>(1,316)</w:t>
            </w:r>
          </w:p>
        </w:tc>
        <w:tc>
          <w:tcPr>
            <w:tcW w:w="236" w:type="dxa"/>
            <w:vAlign w:val="bottom"/>
          </w:tcPr>
          <w:p w14:paraId="457601C2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2E3C80" w14:textId="5E8BFB11" w:rsidR="00D56D16" w:rsidRPr="008D1C93" w:rsidRDefault="005F0D7C" w:rsidP="005F0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6D16" w14:paraId="2D0AB306" w14:textId="77777777" w:rsidTr="004F7D64">
        <w:tc>
          <w:tcPr>
            <w:tcW w:w="2466" w:type="dxa"/>
            <w:hideMark/>
          </w:tcPr>
          <w:p w14:paraId="38B32F2B" w14:textId="77777777" w:rsidR="00D56D16" w:rsidRPr="008D1C93" w:rsidRDefault="00D56D16" w:rsidP="00D56D1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255F82" w14:textId="65ED6AB6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60,496</w:t>
            </w:r>
          </w:p>
        </w:tc>
        <w:tc>
          <w:tcPr>
            <w:tcW w:w="246" w:type="dxa"/>
            <w:vAlign w:val="bottom"/>
          </w:tcPr>
          <w:p w14:paraId="2DCDE4BB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C9FFE" w14:textId="130F13B0" w:rsidR="00D56D16" w:rsidRPr="008D1C93" w:rsidRDefault="00A4099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47,949</w:t>
            </w:r>
          </w:p>
        </w:tc>
        <w:tc>
          <w:tcPr>
            <w:tcW w:w="240" w:type="dxa"/>
            <w:vAlign w:val="bottom"/>
          </w:tcPr>
          <w:p w14:paraId="1B22A6BF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3AE34" w14:textId="13762822" w:rsidR="00D56D16" w:rsidRPr="008D1C93" w:rsidRDefault="00A4099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(47,336)</w:t>
            </w:r>
          </w:p>
        </w:tc>
        <w:tc>
          <w:tcPr>
            <w:tcW w:w="236" w:type="dxa"/>
            <w:vAlign w:val="bottom"/>
          </w:tcPr>
          <w:p w14:paraId="5A1EB8F0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9A3EE" w14:textId="1C175390" w:rsidR="00D56D16" w:rsidRPr="008D1C93" w:rsidRDefault="00A40999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(15,080)</w:t>
            </w:r>
          </w:p>
        </w:tc>
        <w:tc>
          <w:tcPr>
            <w:tcW w:w="236" w:type="dxa"/>
            <w:vAlign w:val="bottom"/>
          </w:tcPr>
          <w:p w14:paraId="7202CC02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94DCD" w14:textId="1140D636" w:rsidR="00D56D16" w:rsidRPr="008D1C93" w:rsidRDefault="00A40999" w:rsidP="00A4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46,029</w:t>
            </w:r>
          </w:p>
        </w:tc>
      </w:tr>
      <w:tr w:rsidR="00D56D16" w:rsidRPr="0070216A" w14:paraId="3E62D5A8" w14:textId="77777777" w:rsidTr="004F7D64">
        <w:tc>
          <w:tcPr>
            <w:tcW w:w="2466" w:type="dxa"/>
          </w:tcPr>
          <w:p w14:paraId="54E2D55F" w14:textId="77777777" w:rsidR="00D56D16" w:rsidRPr="008D1C93" w:rsidRDefault="00D56D16" w:rsidP="00D56D16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1157" w:type="dxa"/>
          </w:tcPr>
          <w:p w14:paraId="1D208FA1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532DF78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B3B91E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8D1620F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AB88BA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A93903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FD0214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598DF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069A85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D16" w14:paraId="7876F34E" w14:textId="77777777" w:rsidTr="004F7D64">
        <w:tc>
          <w:tcPr>
            <w:tcW w:w="2466" w:type="dxa"/>
            <w:hideMark/>
          </w:tcPr>
          <w:p w14:paraId="70AB52BD" w14:textId="1929EAF1" w:rsidR="00D56D16" w:rsidRPr="008D1C93" w:rsidRDefault="00D56D16" w:rsidP="00D56D16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1C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57" w:type="dxa"/>
          </w:tcPr>
          <w:p w14:paraId="77920C26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38E918CC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16921D9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9447693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728598BA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101AC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E9DEC0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35F96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46F6CC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D16" w14:paraId="08EB108C" w14:textId="77777777" w:rsidTr="00302AB5">
        <w:tc>
          <w:tcPr>
            <w:tcW w:w="2466" w:type="dxa"/>
          </w:tcPr>
          <w:p w14:paraId="0660F9A4" w14:textId="6F3024BB" w:rsidR="00D56D16" w:rsidRPr="008D1C93" w:rsidRDefault="00D56D16" w:rsidP="00D56D16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57" w:type="dxa"/>
          </w:tcPr>
          <w:p w14:paraId="5155B742" w14:textId="659B15F8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246,246</w:t>
            </w:r>
          </w:p>
        </w:tc>
        <w:tc>
          <w:tcPr>
            <w:tcW w:w="246" w:type="dxa"/>
          </w:tcPr>
          <w:p w14:paraId="60643F08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0D310DE" w14:textId="5B1D5EF5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524,000</w:t>
            </w:r>
          </w:p>
        </w:tc>
        <w:tc>
          <w:tcPr>
            <w:tcW w:w="240" w:type="dxa"/>
          </w:tcPr>
          <w:p w14:paraId="3C3ACAE6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3686A084" w14:textId="3487312C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(677,451)</w:t>
            </w:r>
          </w:p>
        </w:tc>
        <w:tc>
          <w:tcPr>
            <w:tcW w:w="236" w:type="dxa"/>
          </w:tcPr>
          <w:p w14:paraId="65C8A76A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CB87F0" w14:textId="6FE7BB3C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(33,615)</w:t>
            </w:r>
          </w:p>
        </w:tc>
        <w:tc>
          <w:tcPr>
            <w:tcW w:w="236" w:type="dxa"/>
          </w:tcPr>
          <w:p w14:paraId="642AFABF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E25531" w14:textId="2D266618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59,180</w:t>
            </w:r>
          </w:p>
        </w:tc>
      </w:tr>
      <w:tr w:rsidR="00D56D16" w14:paraId="3B030642" w14:textId="77777777" w:rsidTr="00A9005E">
        <w:tc>
          <w:tcPr>
            <w:tcW w:w="2466" w:type="dxa"/>
          </w:tcPr>
          <w:p w14:paraId="731FD3CE" w14:textId="77777777" w:rsidR="00D56D16" w:rsidRDefault="00D56D16" w:rsidP="00D56D16">
            <w:pPr>
              <w:tabs>
                <w:tab w:val="clear" w:pos="680"/>
                <w:tab w:val="left" w:pos="5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0FFD6446" w14:textId="270D67FE" w:rsidR="00D56D16" w:rsidRPr="008D1C93" w:rsidRDefault="00D56D16" w:rsidP="00D56D16">
            <w:pPr>
              <w:spacing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C8A9B" w14:textId="43798DCA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5,272</w:t>
            </w:r>
          </w:p>
        </w:tc>
        <w:tc>
          <w:tcPr>
            <w:tcW w:w="246" w:type="dxa"/>
            <w:vAlign w:val="bottom"/>
          </w:tcPr>
          <w:p w14:paraId="215E0020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379EB9" w14:textId="4CD39E01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26D0E38B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B61826" w14:textId="4EEDAFCB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(4,924)</w:t>
            </w:r>
          </w:p>
        </w:tc>
        <w:tc>
          <w:tcPr>
            <w:tcW w:w="236" w:type="dxa"/>
            <w:vAlign w:val="bottom"/>
          </w:tcPr>
          <w:p w14:paraId="02C93CAE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298EA3" w14:textId="68809475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 w:hanging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36" w:type="dxa"/>
            <w:vAlign w:val="bottom"/>
          </w:tcPr>
          <w:p w14:paraId="3E520299" w14:textId="77777777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3A6A0B" w14:textId="60EA2CFB" w:rsidR="00D56D16" w:rsidRPr="008D1C93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1,316</w:t>
            </w:r>
          </w:p>
        </w:tc>
      </w:tr>
      <w:tr w:rsidR="00D56D16" w14:paraId="77733AB8" w14:textId="77777777" w:rsidTr="00A9005E">
        <w:tc>
          <w:tcPr>
            <w:tcW w:w="2466" w:type="dxa"/>
          </w:tcPr>
          <w:p w14:paraId="460A914B" w14:textId="446D02AF" w:rsidR="00D56D16" w:rsidRPr="008D1C93" w:rsidRDefault="00D56D16" w:rsidP="00D56D16">
            <w:pPr>
              <w:spacing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</w:rPr>
            </w:pPr>
            <w:r w:rsidRPr="008D1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74C031" w14:textId="498AB1A9" w:rsidR="00D56D16" w:rsidRPr="00C34472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251,518</w:t>
            </w:r>
          </w:p>
        </w:tc>
        <w:tc>
          <w:tcPr>
            <w:tcW w:w="246" w:type="dxa"/>
            <w:vAlign w:val="bottom"/>
          </w:tcPr>
          <w:p w14:paraId="7FFDD863" w14:textId="77777777" w:rsidR="00D56D16" w:rsidRPr="00C34472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33DD5" w14:textId="54621F66" w:rsidR="00D56D16" w:rsidRPr="00C34472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524,000</w:t>
            </w:r>
          </w:p>
        </w:tc>
        <w:tc>
          <w:tcPr>
            <w:tcW w:w="240" w:type="dxa"/>
            <w:vAlign w:val="bottom"/>
          </w:tcPr>
          <w:p w14:paraId="2247F590" w14:textId="77777777" w:rsidR="00D56D16" w:rsidRPr="00C34472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A45F58" w14:textId="75ED8203" w:rsidR="00D56D16" w:rsidRPr="00C34472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(682,375)</w:t>
            </w:r>
          </w:p>
        </w:tc>
        <w:tc>
          <w:tcPr>
            <w:tcW w:w="236" w:type="dxa"/>
            <w:vAlign w:val="bottom"/>
          </w:tcPr>
          <w:p w14:paraId="65EA7820" w14:textId="77777777" w:rsidR="00D56D16" w:rsidRPr="00C34472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0F5690" w14:textId="5D735D21" w:rsidR="00D56D16" w:rsidRPr="00C34472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(32,647)</w:t>
            </w:r>
          </w:p>
        </w:tc>
        <w:tc>
          <w:tcPr>
            <w:tcW w:w="236" w:type="dxa"/>
            <w:vAlign w:val="bottom"/>
          </w:tcPr>
          <w:p w14:paraId="3A78C494" w14:textId="77777777" w:rsidR="00D56D16" w:rsidRPr="00C34472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A3BC1" w14:textId="03D9F0FE" w:rsidR="00D56D16" w:rsidRPr="00C34472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0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60,496</w:t>
            </w:r>
          </w:p>
        </w:tc>
      </w:tr>
    </w:tbl>
    <w:p w14:paraId="5D97CD66" w14:textId="2C0B49DC" w:rsidR="008D1C93" w:rsidRPr="008D1C93" w:rsidRDefault="008D1C93" w:rsidP="008D1C93">
      <w:pPr>
        <w:rPr>
          <w:rFonts w:ascii="Angsana New" w:hAnsi="Angsana New"/>
          <w:sz w:val="30"/>
          <w:szCs w:val="30"/>
          <w:cs/>
        </w:rPr>
      </w:pPr>
    </w:p>
    <w:p w14:paraId="45725263" w14:textId="4A9F1D97" w:rsidR="00D764D8" w:rsidRPr="00B2145F" w:rsidRDefault="008D1C9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630" w:hanging="630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อ</w:t>
      </w:r>
      <w:r w:rsidR="00D764D8"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สังหาริมทรัพย์เพื่อการลงทุน </w:t>
      </w:r>
    </w:p>
    <w:p w14:paraId="292220CC" w14:textId="77777777" w:rsidR="003A0783" w:rsidRPr="00BE0C8C" w:rsidRDefault="003A0783" w:rsidP="003A0783">
      <w:pPr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p w14:paraId="43AE8D34" w14:textId="4DFB7ED0" w:rsidR="008A28EC" w:rsidRPr="00B2145F" w:rsidRDefault="008A28EC" w:rsidP="00BE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อสังหาริมทรัพย์เพื่อการลงทุนประกอบด้วยที่ดินที่บริษัทถือครองไว้ โดยที่ปัจจุบันยังไม่ได้ระบุวัตถุประสงค์</w:t>
      </w:r>
      <w:r w:rsidR="004D1F50">
        <w:rPr>
          <w:rFonts w:ascii="Angsana New" w:hAnsi="Angsana New"/>
          <w:sz w:val="30"/>
          <w:szCs w:val="30"/>
          <w:cs/>
        </w:rPr>
        <w:br/>
      </w:r>
      <w:r w:rsidRPr="00B2145F">
        <w:rPr>
          <w:rFonts w:ascii="Angsana New" w:hAnsi="Angsana New" w:hint="cs"/>
          <w:sz w:val="30"/>
          <w:szCs w:val="30"/>
          <w:cs/>
        </w:rPr>
        <w:t>ของการใช้ในอนาคต</w:t>
      </w:r>
    </w:p>
    <w:p w14:paraId="1A6BDDBB" w14:textId="77777777" w:rsidR="008A28EC" w:rsidRPr="00B2145F" w:rsidRDefault="008A28EC" w:rsidP="00BE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726209B" w14:textId="7F73389C" w:rsidR="007D1FFC" w:rsidRPr="00B2145F" w:rsidRDefault="00A838DA" w:rsidP="00BE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B2145F">
        <w:rPr>
          <w:rFonts w:ascii="Angsana New" w:hAnsi="Angsana New" w:hint="cs"/>
          <w:sz w:val="30"/>
          <w:szCs w:val="30"/>
        </w:rPr>
        <w:t>31</w:t>
      </w:r>
      <w:r w:rsidRPr="00B2145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2145F">
        <w:rPr>
          <w:rFonts w:ascii="Angsana New" w:hAnsi="Angsana New" w:hint="cs"/>
          <w:sz w:val="30"/>
          <w:szCs w:val="30"/>
        </w:rPr>
        <w:t>256</w:t>
      </w:r>
      <w:r w:rsidR="00D56D16">
        <w:rPr>
          <w:rFonts w:ascii="Angsana New" w:hAnsi="Angsana New"/>
          <w:sz w:val="30"/>
          <w:szCs w:val="30"/>
        </w:rPr>
        <w:t>7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40999">
        <w:rPr>
          <w:rFonts w:ascii="Angsana New" w:hAnsi="Angsana New"/>
          <w:sz w:val="30"/>
          <w:szCs w:val="30"/>
        </w:rPr>
        <w:t>46.92</w:t>
      </w:r>
      <w:r w:rsidR="00DC7F7A" w:rsidRPr="00B2145F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2145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2145F">
        <w:rPr>
          <w:rFonts w:ascii="Angsana New" w:hAnsi="Angsana New" w:hint="cs"/>
          <w:i/>
          <w:iCs/>
          <w:sz w:val="30"/>
          <w:szCs w:val="30"/>
        </w:rPr>
        <w:t>256</w:t>
      </w:r>
      <w:r w:rsidR="00D56D16">
        <w:rPr>
          <w:rFonts w:ascii="Angsana New" w:hAnsi="Angsana New"/>
          <w:i/>
          <w:iCs/>
          <w:sz w:val="30"/>
          <w:szCs w:val="30"/>
        </w:rPr>
        <w:t>6</w:t>
      </w:r>
      <w:r w:rsidRPr="00B2145F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87F07" w:rsidRPr="00B2145F">
        <w:rPr>
          <w:rFonts w:ascii="Angsana New" w:hAnsi="Angsana New" w:hint="cs"/>
          <w:i/>
          <w:iCs/>
          <w:sz w:val="30"/>
          <w:szCs w:val="30"/>
        </w:rPr>
        <w:t xml:space="preserve">46.92 </w:t>
      </w:r>
      <w:r w:rsidR="00E87F07" w:rsidRPr="00B2145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2145F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B2145F">
        <w:rPr>
          <w:rFonts w:ascii="Angsana New" w:hAnsi="Angsana New" w:hint="cs"/>
          <w:sz w:val="30"/>
          <w:szCs w:val="30"/>
          <w:cs/>
        </w:rPr>
        <w:t>ประเมินราคาโดยผู้ประเมินราคาอิสระโดยวิธ</w:t>
      </w:r>
      <w:r w:rsidR="002E6DC8" w:rsidRPr="00B2145F">
        <w:rPr>
          <w:rFonts w:ascii="Angsana New" w:hAnsi="Angsana New" w:hint="cs"/>
          <w:sz w:val="30"/>
          <w:szCs w:val="30"/>
          <w:cs/>
        </w:rPr>
        <w:t>ีมูลค่าตลาดสำหรับการใช้ประโยชน์ปัจจุบัน</w:t>
      </w:r>
      <w:r w:rsidR="00DB6A53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B2145F">
        <w:rPr>
          <w:rFonts w:ascii="Angsana New" w:hAnsi="Angsana New" w:hint="cs"/>
          <w:sz w:val="30"/>
          <w:szCs w:val="30"/>
        </w:rPr>
        <w:t>3</w:t>
      </w:r>
    </w:p>
    <w:p w14:paraId="24A3A841" w14:textId="77777777" w:rsidR="005C0FB0" w:rsidRPr="00B2145F" w:rsidRDefault="005C0FB0" w:rsidP="007D1FFC">
      <w:pPr>
        <w:rPr>
          <w:rFonts w:ascii="Angsana New" w:hAnsi="Angsana New"/>
          <w:cs/>
        </w:rPr>
        <w:sectPr w:rsidR="005C0FB0" w:rsidRPr="00B2145F" w:rsidSect="006B3BF3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357A915E" w14:textId="0EAB418C" w:rsidR="0076588D" w:rsidRDefault="00F532A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ที่ดิน </w:t>
      </w:r>
      <w:r w:rsidR="008D7A18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อาคารและอุปกรณ์</w:t>
      </w:r>
      <w:r w:rsidR="00252EE7" w:rsidRPr="00B2145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5AFE59DF" w14:textId="77777777" w:rsidR="0038439F" w:rsidRPr="004D1CB6" w:rsidRDefault="0038439F" w:rsidP="0038439F">
      <w:pPr>
        <w:rPr>
          <w:sz w:val="6"/>
          <w:szCs w:val="6"/>
        </w:rPr>
      </w:pPr>
    </w:p>
    <w:tbl>
      <w:tblPr>
        <w:tblW w:w="1460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20"/>
        <w:gridCol w:w="15"/>
        <w:gridCol w:w="1454"/>
        <w:gridCol w:w="240"/>
        <w:gridCol w:w="1489"/>
        <w:gridCol w:w="8"/>
        <w:gridCol w:w="236"/>
        <w:gridCol w:w="1488"/>
        <w:gridCol w:w="250"/>
        <w:gridCol w:w="1440"/>
        <w:gridCol w:w="236"/>
        <w:gridCol w:w="1332"/>
        <w:gridCol w:w="271"/>
        <w:gridCol w:w="1350"/>
        <w:gridCol w:w="236"/>
        <w:gridCol w:w="1322"/>
        <w:gridCol w:w="16"/>
      </w:tblGrid>
      <w:tr w:rsidR="0095002B" w:rsidRPr="004D1F50" w14:paraId="4ECC85A2" w14:textId="77777777" w:rsidTr="004C7777">
        <w:trPr>
          <w:gridAfter w:val="1"/>
          <w:wAfter w:w="16" w:type="dxa"/>
          <w:cantSplit/>
          <w:trHeight w:val="68"/>
          <w:tblHeader/>
        </w:trPr>
        <w:tc>
          <w:tcPr>
            <w:tcW w:w="3235" w:type="dxa"/>
            <w:gridSpan w:val="2"/>
          </w:tcPr>
          <w:p w14:paraId="1AAA9F83" w14:textId="77777777" w:rsidR="00627302" w:rsidRPr="004D1F50" w:rsidRDefault="00627302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54" w:type="dxa"/>
            <w:vAlign w:val="bottom"/>
          </w:tcPr>
          <w:p w14:paraId="1EB612BF" w14:textId="77777777" w:rsidR="00627302" w:rsidRPr="004D1F50" w:rsidRDefault="00627302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  <w:tc>
          <w:tcPr>
            <w:tcW w:w="240" w:type="dxa"/>
            <w:vAlign w:val="bottom"/>
          </w:tcPr>
          <w:p w14:paraId="49F9FF08" w14:textId="77777777" w:rsidR="00627302" w:rsidRPr="004D1F50" w:rsidRDefault="00627302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16B9A0FD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6A61BD89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42B11061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0" w:type="dxa"/>
            <w:vAlign w:val="bottom"/>
          </w:tcPr>
          <w:p w14:paraId="1DCE2A63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093CE6F1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00747044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0E038379" w14:textId="77777777" w:rsidR="00627302" w:rsidRPr="004D1F50" w:rsidRDefault="00627302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37D77739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005A8DF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542C6F64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47BA3D3F" w14:textId="77777777" w:rsidR="00627302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002B" w:rsidRPr="004D1F50" w14:paraId="56F4B917" w14:textId="77777777" w:rsidTr="004C7777">
        <w:trPr>
          <w:gridAfter w:val="1"/>
          <w:wAfter w:w="16" w:type="dxa"/>
          <w:cantSplit/>
          <w:trHeight w:val="68"/>
          <w:tblHeader/>
        </w:trPr>
        <w:tc>
          <w:tcPr>
            <w:tcW w:w="3235" w:type="dxa"/>
            <w:gridSpan w:val="2"/>
          </w:tcPr>
          <w:p w14:paraId="172F7956" w14:textId="77777777" w:rsidR="007D3E3E" w:rsidRPr="004D1F50" w:rsidRDefault="007D3E3E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54" w:type="dxa"/>
            <w:vAlign w:val="bottom"/>
          </w:tcPr>
          <w:p w14:paraId="134E97C9" w14:textId="77777777" w:rsidR="007D3E3E" w:rsidRPr="004D1F50" w:rsidRDefault="007D3E3E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ที่ดิน</w:t>
            </w:r>
          </w:p>
        </w:tc>
        <w:tc>
          <w:tcPr>
            <w:tcW w:w="240" w:type="dxa"/>
            <w:vAlign w:val="bottom"/>
          </w:tcPr>
          <w:p w14:paraId="4921AEB2" w14:textId="77777777" w:rsidR="007D3E3E" w:rsidRPr="004D1F50" w:rsidRDefault="007D3E3E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2C37B0BE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44" w:type="dxa"/>
            <w:gridSpan w:val="2"/>
            <w:vAlign w:val="bottom"/>
          </w:tcPr>
          <w:p w14:paraId="6F8426D6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3BD2DA53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250" w:type="dxa"/>
            <w:vAlign w:val="bottom"/>
          </w:tcPr>
          <w:p w14:paraId="230E824A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EA90614" w14:textId="77777777" w:rsidR="007D3E3E" w:rsidRPr="004D1F50" w:rsidRDefault="00627302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36" w:type="dxa"/>
            <w:vAlign w:val="bottom"/>
          </w:tcPr>
          <w:p w14:paraId="355B2C1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05B868AC" w14:textId="77777777" w:rsidR="007D3E3E" w:rsidRPr="004D1F50" w:rsidRDefault="007D3E3E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0E9445E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94BA52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36" w:type="dxa"/>
            <w:vAlign w:val="bottom"/>
          </w:tcPr>
          <w:p w14:paraId="160CE13B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07295028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002B" w:rsidRPr="004D1F50" w14:paraId="48D8E5C4" w14:textId="77777777" w:rsidTr="004C7777">
        <w:trPr>
          <w:gridAfter w:val="1"/>
          <w:wAfter w:w="16" w:type="dxa"/>
          <w:cantSplit/>
          <w:trHeight w:val="68"/>
          <w:tblHeader/>
        </w:trPr>
        <w:tc>
          <w:tcPr>
            <w:tcW w:w="3235" w:type="dxa"/>
            <w:gridSpan w:val="2"/>
          </w:tcPr>
          <w:p w14:paraId="056D87CB" w14:textId="77777777" w:rsidR="007D3E3E" w:rsidRPr="004D1F50" w:rsidRDefault="007D3E3E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54" w:type="dxa"/>
            <w:vAlign w:val="bottom"/>
          </w:tcPr>
          <w:p w14:paraId="55FF2174" w14:textId="77777777" w:rsidR="007D3E3E" w:rsidRPr="004D1F50" w:rsidRDefault="007D3E3E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40" w:type="dxa"/>
            <w:vAlign w:val="bottom"/>
          </w:tcPr>
          <w:p w14:paraId="37B34D83" w14:textId="77777777" w:rsidR="007D3E3E" w:rsidRPr="004D1F50" w:rsidRDefault="007D3E3E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74B1636B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44" w:type="dxa"/>
            <w:gridSpan w:val="2"/>
            <w:vAlign w:val="bottom"/>
          </w:tcPr>
          <w:p w14:paraId="543FEEFD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33C04823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250" w:type="dxa"/>
            <w:vAlign w:val="bottom"/>
          </w:tcPr>
          <w:p w14:paraId="729C3397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6D740FA1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และเครื่องใช้</w:t>
            </w:r>
          </w:p>
        </w:tc>
        <w:tc>
          <w:tcPr>
            <w:tcW w:w="236" w:type="dxa"/>
            <w:vAlign w:val="bottom"/>
          </w:tcPr>
          <w:p w14:paraId="1888835C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48241B3E" w14:textId="77777777" w:rsidR="007D3E3E" w:rsidRPr="004D1F50" w:rsidRDefault="007D3E3E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1" w:type="dxa"/>
            <w:vAlign w:val="bottom"/>
          </w:tcPr>
          <w:p w14:paraId="2C35E38E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A6783BF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ก่อสร้างและ</w:t>
            </w:r>
          </w:p>
        </w:tc>
        <w:tc>
          <w:tcPr>
            <w:tcW w:w="236" w:type="dxa"/>
            <w:vAlign w:val="bottom"/>
          </w:tcPr>
          <w:p w14:paraId="603602F6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131C89A3" w14:textId="77777777" w:rsidR="007D3E3E" w:rsidRPr="004D1F50" w:rsidRDefault="007D3E3E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5002B" w:rsidRPr="004D1F50" w14:paraId="00738D57" w14:textId="77777777" w:rsidTr="004C7777">
        <w:trPr>
          <w:gridAfter w:val="1"/>
          <w:wAfter w:w="16" w:type="dxa"/>
          <w:cantSplit/>
          <w:trHeight w:val="68"/>
          <w:tblHeader/>
        </w:trPr>
        <w:tc>
          <w:tcPr>
            <w:tcW w:w="3235" w:type="dxa"/>
            <w:gridSpan w:val="2"/>
          </w:tcPr>
          <w:p w14:paraId="43F368D8" w14:textId="77777777" w:rsidR="004038B8" w:rsidRPr="004D1F50" w:rsidRDefault="004038B8" w:rsidP="004D1F50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54" w:type="dxa"/>
            <w:vAlign w:val="bottom"/>
          </w:tcPr>
          <w:p w14:paraId="6C09FBBC" w14:textId="77777777" w:rsidR="004038B8" w:rsidRPr="004D1F50" w:rsidRDefault="004038B8" w:rsidP="004D1F50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ปรับปรุงที่ดิน</w:t>
            </w:r>
          </w:p>
        </w:tc>
        <w:tc>
          <w:tcPr>
            <w:tcW w:w="240" w:type="dxa"/>
            <w:vAlign w:val="bottom"/>
          </w:tcPr>
          <w:p w14:paraId="560B5042" w14:textId="77777777" w:rsidR="004038B8" w:rsidRPr="004D1F50" w:rsidRDefault="004038B8" w:rsidP="004D1F50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89" w:type="dxa"/>
            <w:vAlign w:val="bottom"/>
          </w:tcPr>
          <w:p w14:paraId="0B12E2A6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ปรับปรุงอาคาร</w:t>
            </w:r>
          </w:p>
        </w:tc>
        <w:tc>
          <w:tcPr>
            <w:tcW w:w="244" w:type="dxa"/>
            <w:gridSpan w:val="2"/>
            <w:vAlign w:val="bottom"/>
          </w:tcPr>
          <w:p w14:paraId="6E8DB8A4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vAlign w:val="bottom"/>
          </w:tcPr>
          <w:p w14:paraId="4DF17093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โรงงาน</w:t>
            </w:r>
          </w:p>
        </w:tc>
        <w:tc>
          <w:tcPr>
            <w:tcW w:w="250" w:type="dxa"/>
            <w:vAlign w:val="bottom"/>
          </w:tcPr>
          <w:p w14:paraId="4278A120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28CA2DC8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36" w:type="dxa"/>
            <w:vAlign w:val="bottom"/>
          </w:tcPr>
          <w:p w14:paraId="6F4B0D5F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32" w:type="dxa"/>
            <w:vAlign w:val="bottom"/>
          </w:tcPr>
          <w:p w14:paraId="2D4CECCD" w14:textId="77777777" w:rsidR="004038B8" w:rsidRPr="004D1F50" w:rsidRDefault="00F759EE" w:rsidP="004D1F50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 </w:t>
            </w:r>
            <w:r w:rsidR="004038B8" w:rsidRPr="004D1F50">
              <w:rPr>
                <w:rFonts w:ascii="Angsana New" w:hAnsi="Angsana New"/>
                <w:sz w:val="29"/>
                <w:szCs w:val="29"/>
                <w:cs/>
                <w:lang w:val="en-US"/>
              </w:rPr>
              <w:t>ยานพาหนะ</w:t>
            </w:r>
          </w:p>
        </w:tc>
        <w:tc>
          <w:tcPr>
            <w:tcW w:w="271" w:type="dxa"/>
            <w:vAlign w:val="bottom"/>
          </w:tcPr>
          <w:p w14:paraId="7B252E8A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C775B91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36" w:type="dxa"/>
            <w:vAlign w:val="bottom"/>
          </w:tcPr>
          <w:p w14:paraId="6A00B831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vAlign w:val="bottom"/>
          </w:tcPr>
          <w:p w14:paraId="38A72CEF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4038B8" w:rsidRPr="004D1F50" w14:paraId="2E007400" w14:textId="77777777" w:rsidTr="004C7777">
        <w:trPr>
          <w:cantSplit/>
          <w:trHeight w:val="68"/>
          <w:tblHeader/>
        </w:trPr>
        <w:tc>
          <w:tcPr>
            <w:tcW w:w="3235" w:type="dxa"/>
            <w:gridSpan w:val="2"/>
          </w:tcPr>
          <w:p w14:paraId="6C020524" w14:textId="77777777" w:rsidR="004038B8" w:rsidRPr="004D1F50" w:rsidRDefault="004038B8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368" w:type="dxa"/>
            <w:gridSpan w:val="15"/>
          </w:tcPr>
          <w:p w14:paraId="248C1B4F" w14:textId="77777777" w:rsidR="004038B8" w:rsidRPr="004D1F50" w:rsidRDefault="004038B8" w:rsidP="004D1F50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(</w:t>
            </w:r>
            <w:r w:rsidRPr="004D1F50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พันบาท</w:t>
            </w:r>
            <w:r w:rsidRPr="004D1F5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95002B" w:rsidRPr="004D1F50" w14:paraId="31355179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626EF6B8" w14:textId="77777777" w:rsidR="00E1485F" w:rsidRPr="004D1F50" w:rsidRDefault="00E1485F" w:rsidP="004D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454" w:type="dxa"/>
          </w:tcPr>
          <w:p w14:paraId="55FBDF10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3AA94A12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0B8B658A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4" w:type="dxa"/>
            <w:gridSpan w:val="2"/>
          </w:tcPr>
          <w:p w14:paraId="7DC3202B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41B604F0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7EE833A4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2D120D38" w14:textId="77777777" w:rsidR="00E1485F" w:rsidRPr="004D1F50" w:rsidRDefault="00E1485F" w:rsidP="004D1F5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2891F3E3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02461D71" w14:textId="77777777" w:rsidR="00E1485F" w:rsidRPr="004D1F50" w:rsidRDefault="00E1485F" w:rsidP="004D1F50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6E42096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8C2FE9A" w14:textId="77777777" w:rsidR="00E1485F" w:rsidRPr="004D1F50" w:rsidRDefault="00E1485F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3BAE17D6" w14:textId="77777777" w:rsidR="00E1485F" w:rsidRPr="004D1F50" w:rsidRDefault="00E1485F" w:rsidP="004D1F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20D547EF" w14:textId="77777777" w:rsidR="00E1485F" w:rsidRPr="004D1F50" w:rsidRDefault="00E1485F" w:rsidP="004D1F50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D56D16" w:rsidRPr="004D1F50" w14:paraId="2F955855" w14:textId="77777777" w:rsidTr="00E261CC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016F6851" w14:textId="2DE95FC0" w:rsidR="00D56D16" w:rsidRPr="004D1F50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</w:pPr>
            <w:bookmarkStart w:id="1" w:name="OLE_LINK2"/>
            <w:bookmarkStart w:id="2" w:name="OLE_LINK3"/>
            <w:r w:rsidRPr="004D1F50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sz w:val="29"/>
                <w:szCs w:val="29"/>
              </w:rPr>
              <w:t xml:space="preserve"> 1</w:t>
            </w:r>
            <w:r w:rsidRPr="004D1F50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4D1F50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  <w:lang w:val="en-GB"/>
              </w:rPr>
              <w:t>6</w:t>
            </w:r>
          </w:p>
        </w:tc>
        <w:tc>
          <w:tcPr>
            <w:tcW w:w="1454" w:type="dxa"/>
          </w:tcPr>
          <w:p w14:paraId="2A01AA24" w14:textId="13CF6A77" w:rsidR="00D56D16" w:rsidRPr="00D56D16" w:rsidRDefault="00D56D16" w:rsidP="00D56D16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56D16">
              <w:rPr>
                <w:rFonts w:ascii="Angsana New" w:hAnsi="Angsana New"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0" w:type="dxa"/>
            <w:vAlign w:val="bottom"/>
          </w:tcPr>
          <w:p w14:paraId="1CE90232" w14:textId="77777777" w:rsidR="00D56D16" w:rsidRPr="00D56D16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3205F259" w14:textId="6D8CA88E" w:rsidR="00D56D16" w:rsidRPr="00D56D16" w:rsidRDefault="00D56D16" w:rsidP="00D56D16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56D16">
              <w:rPr>
                <w:rFonts w:ascii="Angsana New" w:hAnsi="Angsana New"/>
                <w:sz w:val="29"/>
                <w:szCs w:val="29"/>
                <w:lang w:val="en-US"/>
              </w:rPr>
              <w:t>319,743</w:t>
            </w:r>
          </w:p>
        </w:tc>
        <w:tc>
          <w:tcPr>
            <w:tcW w:w="244" w:type="dxa"/>
            <w:gridSpan w:val="2"/>
            <w:vAlign w:val="bottom"/>
          </w:tcPr>
          <w:p w14:paraId="292F08AD" w14:textId="77777777" w:rsidR="00D56D16" w:rsidRPr="00D56D16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0C6CA9DB" w14:textId="3AB8043C" w:rsidR="00D56D16" w:rsidRPr="00D56D16" w:rsidRDefault="00D56D16" w:rsidP="00D56D16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D56D16">
              <w:rPr>
                <w:rFonts w:ascii="Angsana New" w:hAnsi="Angsana New"/>
                <w:sz w:val="29"/>
                <w:szCs w:val="29"/>
                <w:lang w:val="en-US"/>
              </w:rPr>
              <w:t>408,198</w:t>
            </w:r>
          </w:p>
        </w:tc>
        <w:tc>
          <w:tcPr>
            <w:tcW w:w="250" w:type="dxa"/>
          </w:tcPr>
          <w:p w14:paraId="3FBCFFF4" w14:textId="77777777" w:rsidR="00D56D16" w:rsidRPr="00D56D16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50B3F71D" w14:textId="39DB28A2" w:rsidR="00D56D16" w:rsidRPr="00D56D16" w:rsidRDefault="00D56D16" w:rsidP="00D56D16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56D16">
              <w:rPr>
                <w:rFonts w:ascii="Angsana New" w:hAnsi="Angsana New"/>
                <w:sz w:val="29"/>
                <w:szCs w:val="29"/>
                <w:lang w:val="en-US"/>
              </w:rPr>
              <w:t>27,305</w:t>
            </w:r>
          </w:p>
        </w:tc>
        <w:tc>
          <w:tcPr>
            <w:tcW w:w="236" w:type="dxa"/>
          </w:tcPr>
          <w:p w14:paraId="231BF000" w14:textId="77777777" w:rsidR="00D56D16" w:rsidRPr="00D56D16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01D2E906" w14:textId="1F9DC0B3" w:rsidR="00D56D16" w:rsidRPr="00D56D16" w:rsidRDefault="00D56D16" w:rsidP="00D56D16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56D16">
              <w:rPr>
                <w:rFonts w:ascii="Angsana New" w:hAnsi="Angsana New"/>
                <w:sz w:val="29"/>
                <w:szCs w:val="29"/>
                <w:lang w:val="en-US"/>
              </w:rPr>
              <w:t>45,708</w:t>
            </w:r>
          </w:p>
        </w:tc>
        <w:tc>
          <w:tcPr>
            <w:tcW w:w="271" w:type="dxa"/>
          </w:tcPr>
          <w:p w14:paraId="1342476D" w14:textId="77777777" w:rsidR="00D56D16" w:rsidRPr="00D56D16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0BAD592" w14:textId="35E4C36A" w:rsidR="00D56D16" w:rsidRPr="00D56D16" w:rsidRDefault="00D56D16" w:rsidP="00D56D16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56D16">
              <w:rPr>
                <w:rFonts w:ascii="Angsana New" w:hAnsi="Angsana New"/>
                <w:sz w:val="29"/>
                <w:szCs w:val="29"/>
                <w:lang w:val="en-US"/>
              </w:rPr>
              <w:t>26,444</w:t>
            </w:r>
          </w:p>
        </w:tc>
        <w:tc>
          <w:tcPr>
            <w:tcW w:w="236" w:type="dxa"/>
          </w:tcPr>
          <w:p w14:paraId="4AA042FE" w14:textId="77777777" w:rsidR="00D56D16" w:rsidRPr="00D56D16" w:rsidRDefault="00D56D16" w:rsidP="00D56D1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0136D4FB" w14:textId="7BA5215D" w:rsidR="00D56D16" w:rsidRPr="00D56D16" w:rsidRDefault="00D56D16" w:rsidP="00D56D16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56D16">
              <w:rPr>
                <w:rFonts w:ascii="Angsana New" w:hAnsi="Angsana New"/>
                <w:sz w:val="29"/>
                <w:szCs w:val="29"/>
                <w:lang w:val="en-US"/>
              </w:rPr>
              <w:t>1,109,075</w:t>
            </w:r>
          </w:p>
        </w:tc>
      </w:tr>
      <w:bookmarkEnd w:id="1"/>
      <w:bookmarkEnd w:id="2"/>
      <w:tr w:rsidR="00D56D16" w:rsidRPr="004D1F50" w14:paraId="2127E0A1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50CA967E" w14:textId="6532661B" w:rsidR="00D56D16" w:rsidRPr="004D1F50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454" w:type="dxa"/>
          </w:tcPr>
          <w:p w14:paraId="06FC489A" w14:textId="28054A94" w:rsidR="00D56D16" w:rsidRPr="004D1F50" w:rsidRDefault="00D56D16" w:rsidP="00D56D16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779F3D8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3C8C6C47" w14:textId="31A58885" w:rsidR="00D56D16" w:rsidRPr="004D1F50" w:rsidRDefault="00D56D16" w:rsidP="00D56D1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119</w:t>
            </w:r>
          </w:p>
        </w:tc>
        <w:tc>
          <w:tcPr>
            <w:tcW w:w="244" w:type="dxa"/>
            <w:gridSpan w:val="2"/>
          </w:tcPr>
          <w:p w14:paraId="7222AC38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3735C4AC" w14:textId="7964DEB9" w:rsidR="00D56D16" w:rsidRPr="004D1F50" w:rsidRDefault="00D56D16" w:rsidP="00D56D1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3,123</w:t>
            </w:r>
          </w:p>
        </w:tc>
        <w:tc>
          <w:tcPr>
            <w:tcW w:w="250" w:type="dxa"/>
          </w:tcPr>
          <w:p w14:paraId="24C6DCB8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7C0E3756" w14:textId="6AAA7C9A" w:rsidR="00D56D16" w:rsidRPr="004D1F50" w:rsidRDefault="00D56D16" w:rsidP="00D56D1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2,530</w:t>
            </w:r>
          </w:p>
        </w:tc>
        <w:tc>
          <w:tcPr>
            <w:tcW w:w="236" w:type="dxa"/>
          </w:tcPr>
          <w:p w14:paraId="486DDCCC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39BC5002" w14:textId="708DA601" w:rsidR="00D56D16" w:rsidRPr="004D1F50" w:rsidRDefault="00D56D16" w:rsidP="0039001B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E5D54">
              <w:rPr>
                <w:rFonts w:ascii="Angsana New" w:hAnsi="Angsana New"/>
                <w:sz w:val="29"/>
                <w:szCs w:val="29"/>
                <w:lang w:val="en-US"/>
              </w:rPr>
              <w:t>54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8</w:t>
            </w:r>
          </w:p>
        </w:tc>
        <w:tc>
          <w:tcPr>
            <w:tcW w:w="271" w:type="dxa"/>
          </w:tcPr>
          <w:p w14:paraId="085624A9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BC92941" w14:textId="2D6CE65B" w:rsidR="00D56D16" w:rsidRPr="004D1F50" w:rsidRDefault="00D56D16" w:rsidP="00D56D16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29,951</w:t>
            </w:r>
          </w:p>
        </w:tc>
        <w:tc>
          <w:tcPr>
            <w:tcW w:w="236" w:type="dxa"/>
          </w:tcPr>
          <w:p w14:paraId="1F4095DB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0BC1B420" w14:textId="09ADABF3" w:rsidR="00D56D16" w:rsidRPr="004D1F50" w:rsidRDefault="00D56D16" w:rsidP="00D56D16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36,271</w:t>
            </w:r>
          </w:p>
        </w:tc>
      </w:tr>
      <w:tr w:rsidR="00D56D16" w:rsidRPr="004D1F50" w14:paraId="67D26A13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11E15263" w14:textId="5ED77C2E" w:rsidR="00D56D16" w:rsidRPr="004D1F50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454" w:type="dxa"/>
          </w:tcPr>
          <w:p w14:paraId="0C2267E6" w14:textId="2CDDDECB" w:rsidR="00D56D16" w:rsidRPr="004D1F50" w:rsidRDefault="00D56D16" w:rsidP="00D56D16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EF8A46B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43C869BF" w14:textId="0E60D49C" w:rsidR="00D56D16" w:rsidRPr="004D1F50" w:rsidRDefault="00D56D16" w:rsidP="00D56D1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5,799</w:t>
            </w:r>
          </w:p>
        </w:tc>
        <w:tc>
          <w:tcPr>
            <w:tcW w:w="244" w:type="dxa"/>
            <w:gridSpan w:val="2"/>
          </w:tcPr>
          <w:p w14:paraId="7A8DAC29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88" w:type="dxa"/>
          </w:tcPr>
          <w:p w14:paraId="281290B0" w14:textId="43B626BA" w:rsidR="00D56D16" w:rsidRPr="004D1F50" w:rsidRDefault="00D56D16" w:rsidP="00D56D1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24,560</w:t>
            </w:r>
          </w:p>
        </w:tc>
        <w:tc>
          <w:tcPr>
            <w:tcW w:w="250" w:type="dxa"/>
          </w:tcPr>
          <w:p w14:paraId="6B458A13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65CEE872" w14:textId="045B22B5" w:rsidR="00D56D16" w:rsidRPr="004D1F50" w:rsidRDefault="00D56D16" w:rsidP="00D56D1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619</w:t>
            </w:r>
          </w:p>
        </w:tc>
        <w:tc>
          <w:tcPr>
            <w:tcW w:w="236" w:type="dxa"/>
          </w:tcPr>
          <w:p w14:paraId="4DB84CD5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3268650A" w14:textId="71567B52" w:rsidR="00D56D16" w:rsidRPr="004D1F50" w:rsidRDefault="00D56D16" w:rsidP="00D56D16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</w:tcPr>
          <w:p w14:paraId="69F90C6B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25E5245" w14:textId="4E8F1E5D" w:rsidR="00D56D16" w:rsidRPr="004D1F50" w:rsidRDefault="00D56D16" w:rsidP="00D56D16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(30,978)</w:t>
            </w:r>
          </w:p>
        </w:tc>
        <w:tc>
          <w:tcPr>
            <w:tcW w:w="236" w:type="dxa"/>
          </w:tcPr>
          <w:p w14:paraId="4786DC09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1BB41D3D" w14:textId="26A205A7" w:rsidR="00D56D16" w:rsidRPr="004D1F50" w:rsidRDefault="00D56D16" w:rsidP="00D56D16">
            <w:pPr>
              <w:pStyle w:val="a3"/>
              <w:tabs>
                <w:tab w:val="decimal" w:pos="73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D56D16" w:rsidRPr="004D1F50" w14:paraId="66685A93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35" w:type="dxa"/>
            <w:gridSpan w:val="2"/>
          </w:tcPr>
          <w:p w14:paraId="0E3C4E98" w14:textId="4B355083" w:rsidR="00D56D16" w:rsidRPr="004D1F50" w:rsidRDefault="00D56D16" w:rsidP="00D56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54" w:type="dxa"/>
          </w:tcPr>
          <w:p w14:paraId="3A9FE214" w14:textId="43350EFB" w:rsidR="00D56D16" w:rsidRPr="004D1F50" w:rsidRDefault="00D56D16" w:rsidP="00D56D16">
            <w:pPr>
              <w:pStyle w:val="a3"/>
              <w:tabs>
                <w:tab w:val="decimal" w:pos="340"/>
              </w:tabs>
              <w:ind w:left="-108" w:right="366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22B0F056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9" w:type="dxa"/>
          </w:tcPr>
          <w:p w14:paraId="7900C943" w14:textId="59283216" w:rsidR="00D56D16" w:rsidRPr="004D1F50" w:rsidRDefault="00D56D16" w:rsidP="00D56D16">
            <w:pPr>
              <w:pStyle w:val="a3"/>
              <w:tabs>
                <w:tab w:val="decimal" w:pos="91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4" w:type="dxa"/>
            <w:gridSpan w:val="2"/>
          </w:tcPr>
          <w:p w14:paraId="2E360E1F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88" w:type="dxa"/>
          </w:tcPr>
          <w:p w14:paraId="6AC87B9F" w14:textId="546E289B" w:rsidR="00D56D16" w:rsidRPr="004D1F50" w:rsidRDefault="00D56D16" w:rsidP="00D56D1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(4,108)</w:t>
            </w:r>
          </w:p>
        </w:tc>
        <w:tc>
          <w:tcPr>
            <w:tcW w:w="250" w:type="dxa"/>
          </w:tcPr>
          <w:p w14:paraId="283B8417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0E472D9E" w14:textId="4978A079" w:rsidR="00D56D16" w:rsidRPr="004D1F50" w:rsidRDefault="00D56D16" w:rsidP="00D56D1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(329)</w:t>
            </w:r>
          </w:p>
        </w:tc>
        <w:tc>
          <w:tcPr>
            <w:tcW w:w="236" w:type="dxa"/>
          </w:tcPr>
          <w:p w14:paraId="5BADAFE8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31424940" w14:textId="2F8C4FDD" w:rsidR="00D56D16" w:rsidRPr="004D1F50" w:rsidRDefault="00D56D16" w:rsidP="00D56D16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(6,103)</w:t>
            </w:r>
          </w:p>
        </w:tc>
        <w:tc>
          <w:tcPr>
            <w:tcW w:w="271" w:type="dxa"/>
          </w:tcPr>
          <w:p w14:paraId="5700DA4A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6C33202" w14:textId="29FABD55" w:rsidR="00D56D16" w:rsidRPr="004D1F50" w:rsidRDefault="00D56D16" w:rsidP="0039001B">
            <w:pPr>
              <w:pStyle w:val="a3"/>
              <w:tabs>
                <w:tab w:val="decimal" w:pos="82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19624A80" w14:textId="77777777" w:rsidR="00D56D16" w:rsidRPr="004D1F50" w:rsidRDefault="00D56D16" w:rsidP="00D56D1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6AD0C6D2" w14:textId="553F119A" w:rsidR="00D56D16" w:rsidRPr="004D1F50" w:rsidRDefault="00D56D16" w:rsidP="00D56D16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(10,540)</w:t>
            </w:r>
          </w:p>
        </w:tc>
      </w:tr>
      <w:tr w:rsidR="0039001B" w:rsidRPr="004D1F50" w14:paraId="614DF6B7" w14:textId="77777777" w:rsidTr="004C7777">
        <w:trPr>
          <w:gridAfter w:val="1"/>
          <w:wAfter w:w="16" w:type="dxa"/>
          <w:cantSplit/>
          <w:trHeight w:val="720"/>
        </w:trPr>
        <w:tc>
          <w:tcPr>
            <w:tcW w:w="3235" w:type="dxa"/>
            <w:gridSpan w:val="2"/>
          </w:tcPr>
          <w:p w14:paraId="523A8236" w14:textId="5EF5CFA1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</w:p>
          <w:p w14:paraId="4C67B602" w14:textId="71BE1B6C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3E89AFAE" w14:textId="77777777" w:rsidR="0039001B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41BE4730" w14:textId="4A15B9E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0" w:type="dxa"/>
            <w:vAlign w:val="bottom"/>
          </w:tcPr>
          <w:p w14:paraId="3BBDDBD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FF08CEF" w14:textId="77777777" w:rsidR="0039001B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7DA6E9E4" w14:textId="43257B1B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325,661</w:t>
            </w:r>
          </w:p>
        </w:tc>
        <w:tc>
          <w:tcPr>
            <w:tcW w:w="244" w:type="dxa"/>
            <w:gridSpan w:val="2"/>
            <w:vAlign w:val="bottom"/>
          </w:tcPr>
          <w:p w14:paraId="0767D188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3EFD3679" w14:textId="77777777" w:rsidR="0039001B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34DE1211" w14:textId="1A5B634D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431,773</w:t>
            </w:r>
          </w:p>
        </w:tc>
        <w:tc>
          <w:tcPr>
            <w:tcW w:w="250" w:type="dxa"/>
          </w:tcPr>
          <w:p w14:paraId="4667F0D7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95CD37" w14:textId="77777777" w:rsidR="0039001B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C8F39B4" w14:textId="131F8DF6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30,125</w:t>
            </w:r>
          </w:p>
        </w:tc>
        <w:tc>
          <w:tcPr>
            <w:tcW w:w="236" w:type="dxa"/>
          </w:tcPr>
          <w:p w14:paraId="3DA580D0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FFD1C8C" w14:textId="77777777" w:rsidR="0039001B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14B7DE9" w14:textId="59EE8F52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40,153</w:t>
            </w:r>
          </w:p>
        </w:tc>
        <w:tc>
          <w:tcPr>
            <w:tcW w:w="271" w:type="dxa"/>
          </w:tcPr>
          <w:p w14:paraId="182A1F0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19DBA5" w14:textId="77777777" w:rsidR="0039001B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22F4F8AE" w14:textId="1C3D05F2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25,417</w:t>
            </w:r>
          </w:p>
        </w:tc>
        <w:tc>
          <w:tcPr>
            <w:tcW w:w="236" w:type="dxa"/>
          </w:tcPr>
          <w:p w14:paraId="2AF4FA5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6A51055D" w14:textId="77777777" w:rsidR="0039001B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33487E4" w14:textId="370C34C4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1,134,806</w:t>
            </w:r>
          </w:p>
        </w:tc>
      </w:tr>
      <w:tr w:rsidR="0039001B" w:rsidRPr="004D1F50" w14:paraId="2BF9C7A6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20" w:type="dxa"/>
          </w:tcPr>
          <w:p w14:paraId="678EB908" w14:textId="27CBD359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469" w:type="dxa"/>
            <w:gridSpan w:val="2"/>
          </w:tcPr>
          <w:p w14:paraId="695D4963" w14:textId="79153E7F" w:rsidR="0039001B" w:rsidRPr="00A40999" w:rsidRDefault="00A40999" w:rsidP="00A40999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0999">
              <w:rPr>
                <w:rFonts w:ascii="Angsana New" w:hAnsi="Angsana New"/>
                <w:sz w:val="29"/>
                <w:szCs w:val="29"/>
                <w:lang w:val="en-US"/>
              </w:rPr>
              <w:t>9,090</w:t>
            </w:r>
          </w:p>
        </w:tc>
        <w:tc>
          <w:tcPr>
            <w:tcW w:w="240" w:type="dxa"/>
          </w:tcPr>
          <w:p w14:paraId="3AD540DE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22265FB0" w14:textId="2D7E0BA6" w:rsidR="0039001B" w:rsidRPr="004D1F50" w:rsidRDefault="00A40999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120</w:t>
            </w:r>
          </w:p>
        </w:tc>
        <w:tc>
          <w:tcPr>
            <w:tcW w:w="244" w:type="dxa"/>
            <w:gridSpan w:val="2"/>
          </w:tcPr>
          <w:p w14:paraId="3531B104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4E60A445" w14:textId="5791092D" w:rsidR="0039001B" w:rsidRPr="004D1F50" w:rsidRDefault="00A40999" w:rsidP="0039001B">
            <w:pPr>
              <w:pStyle w:val="a3"/>
              <w:tabs>
                <w:tab w:val="decimal" w:pos="1236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9,646</w:t>
            </w:r>
          </w:p>
        </w:tc>
        <w:tc>
          <w:tcPr>
            <w:tcW w:w="250" w:type="dxa"/>
          </w:tcPr>
          <w:p w14:paraId="6C8ABF4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21D933A8" w14:textId="62F18F12" w:rsidR="0039001B" w:rsidRPr="004D1F50" w:rsidRDefault="00A40999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3,854</w:t>
            </w:r>
          </w:p>
        </w:tc>
        <w:tc>
          <w:tcPr>
            <w:tcW w:w="236" w:type="dxa"/>
          </w:tcPr>
          <w:p w14:paraId="249F694F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1297B4CC" w14:textId="0FF81174" w:rsidR="0039001B" w:rsidRPr="001E5D54" w:rsidRDefault="00A40999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10,075</w:t>
            </w:r>
          </w:p>
        </w:tc>
        <w:tc>
          <w:tcPr>
            <w:tcW w:w="271" w:type="dxa"/>
          </w:tcPr>
          <w:p w14:paraId="60FFB95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4D755601" w14:textId="35BB806A" w:rsidR="0039001B" w:rsidRPr="004D1F50" w:rsidRDefault="00FD40BC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  <w:r w:rsidR="00324066">
              <w:rPr>
                <w:rFonts w:ascii="Angsana New" w:hAnsi="Angsana New"/>
                <w:sz w:val="29"/>
                <w:szCs w:val="29"/>
                <w:lang w:val="en-US"/>
              </w:rPr>
              <w:t>48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324066">
              <w:rPr>
                <w:rFonts w:ascii="Angsana New" w:hAnsi="Angsana New"/>
                <w:sz w:val="29"/>
                <w:szCs w:val="29"/>
                <w:lang w:val="en-US"/>
              </w:rPr>
              <w:t>261</w:t>
            </w:r>
          </w:p>
        </w:tc>
        <w:tc>
          <w:tcPr>
            <w:tcW w:w="236" w:type="dxa"/>
          </w:tcPr>
          <w:p w14:paraId="29714EB0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7AE4861C" w14:textId="6EFDE392" w:rsidR="0039001B" w:rsidRPr="004D1F50" w:rsidRDefault="00FD40BC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28</w:t>
            </w:r>
            <w:r w:rsidR="00324066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324066">
              <w:rPr>
                <w:rFonts w:ascii="Angsana New" w:hAnsi="Angsana New"/>
                <w:sz w:val="29"/>
                <w:szCs w:val="29"/>
                <w:lang w:val="en-US"/>
              </w:rPr>
              <w:t>046</w:t>
            </w:r>
          </w:p>
        </w:tc>
      </w:tr>
      <w:tr w:rsidR="0039001B" w:rsidRPr="004D1F50" w14:paraId="0DCB507E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20" w:type="dxa"/>
          </w:tcPr>
          <w:p w14:paraId="1F145622" w14:textId="5177C590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469" w:type="dxa"/>
            <w:gridSpan w:val="2"/>
          </w:tcPr>
          <w:p w14:paraId="6A392746" w14:textId="017DD8AE" w:rsidR="0039001B" w:rsidRPr="004D1F50" w:rsidRDefault="00A40999" w:rsidP="0039001B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2DA4945E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1DDC938C" w14:textId="4732BAC7" w:rsidR="0039001B" w:rsidRPr="004D1F50" w:rsidRDefault="00A40999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28,367</w:t>
            </w:r>
          </w:p>
        </w:tc>
        <w:tc>
          <w:tcPr>
            <w:tcW w:w="244" w:type="dxa"/>
            <w:gridSpan w:val="2"/>
          </w:tcPr>
          <w:p w14:paraId="32151A95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6EA98CDC" w14:textId="7B54850A" w:rsidR="0039001B" w:rsidRPr="004D1F50" w:rsidRDefault="00A40999" w:rsidP="0039001B">
            <w:pPr>
              <w:pStyle w:val="a3"/>
              <w:tabs>
                <w:tab w:val="decimal" w:pos="1236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5,840</w:t>
            </w:r>
          </w:p>
        </w:tc>
        <w:tc>
          <w:tcPr>
            <w:tcW w:w="250" w:type="dxa"/>
          </w:tcPr>
          <w:p w14:paraId="798DBFB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4E01C48C" w14:textId="76B1334D" w:rsidR="0039001B" w:rsidRPr="004D1F50" w:rsidRDefault="00A40999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236" w:type="dxa"/>
          </w:tcPr>
          <w:p w14:paraId="34DE17AF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473F72D5" w14:textId="3AC242B1" w:rsidR="0039001B" w:rsidRPr="004D1F50" w:rsidRDefault="00A40999" w:rsidP="0039001B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</w:tcPr>
          <w:p w14:paraId="6825428C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7876E7A5" w14:textId="651A15C1" w:rsidR="0039001B" w:rsidRPr="004D1F50" w:rsidRDefault="00FD40BC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(34,306)</w:t>
            </w:r>
          </w:p>
        </w:tc>
        <w:tc>
          <w:tcPr>
            <w:tcW w:w="236" w:type="dxa"/>
          </w:tcPr>
          <w:p w14:paraId="04A1AFA3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49DBBC15" w14:textId="40E7AC00" w:rsidR="0039001B" w:rsidRPr="004D1F50" w:rsidRDefault="00FD40BC" w:rsidP="0039001B">
            <w:pPr>
              <w:pStyle w:val="a3"/>
              <w:tabs>
                <w:tab w:val="decimal" w:pos="73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39001B" w:rsidRPr="004D1F50" w14:paraId="315BC3A6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20" w:type="dxa"/>
          </w:tcPr>
          <w:p w14:paraId="24CD7A60" w14:textId="3AEF4F24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69" w:type="dxa"/>
            <w:gridSpan w:val="2"/>
          </w:tcPr>
          <w:p w14:paraId="79DC7443" w14:textId="53EE2E5A" w:rsidR="0039001B" w:rsidRPr="004D1F50" w:rsidRDefault="00A40999" w:rsidP="0039001B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96521CF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57CEB23A" w14:textId="259165C0" w:rsidR="0039001B" w:rsidRPr="004D1F50" w:rsidRDefault="00A40999" w:rsidP="00A40999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(2,15</w:t>
            </w:r>
            <w:r w:rsidR="00165438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44" w:type="dxa"/>
            <w:gridSpan w:val="2"/>
          </w:tcPr>
          <w:p w14:paraId="2F984578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7FADE3BB" w14:textId="3E8AD49B" w:rsidR="0039001B" w:rsidRPr="004D1F50" w:rsidRDefault="00A40999" w:rsidP="0039001B">
            <w:pPr>
              <w:pStyle w:val="a3"/>
              <w:tabs>
                <w:tab w:val="decimal" w:pos="124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(5,450)</w:t>
            </w:r>
          </w:p>
        </w:tc>
        <w:tc>
          <w:tcPr>
            <w:tcW w:w="250" w:type="dxa"/>
          </w:tcPr>
          <w:p w14:paraId="4D0686A7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0E68891E" w14:textId="7F51CB4D" w:rsidR="0039001B" w:rsidRPr="004D1F50" w:rsidRDefault="00A40999" w:rsidP="0039001B">
            <w:pPr>
              <w:pStyle w:val="a3"/>
              <w:tabs>
                <w:tab w:val="decimal" w:pos="1216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(1,88</w:t>
            </w:r>
            <w:r w:rsidR="00165438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36" w:type="dxa"/>
          </w:tcPr>
          <w:p w14:paraId="5B60EC35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3052A2D1" w14:textId="067E134B" w:rsidR="0039001B" w:rsidRPr="004D1F50" w:rsidRDefault="00A40999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(3,650)</w:t>
            </w:r>
          </w:p>
        </w:tc>
        <w:tc>
          <w:tcPr>
            <w:tcW w:w="271" w:type="dxa"/>
          </w:tcPr>
          <w:p w14:paraId="6D3D058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590A6243" w14:textId="34C186B9" w:rsidR="0039001B" w:rsidRPr="004D1F50" w:rsidRDefault="00FD40BC" w:rsidP="0039001B">
            <w:pPr>
              <w:pStyle w:val="a3"/>
              <w:tabs>
                <w:tab w:val="decimal" w:pos="82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7E688A2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0B8967B2" w14:textId="5C94C10A" w:rsidR="0039001B" w:rsidRPr="004D1F50" w:rsidRDefault="00FD40BC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(13,142)</w:t>
            </w:r>
          </w:p>
        </w:tc>
      </w:tr>
      <w:tr w:rsidR="0039001B" w:rsidRPr="004D1F50" w14:paraId="5FA984A6" w14:textId="77777777" w:rsidTr="004C7777">
        <w:trPr>
          <w:gridAfter w:val="1"/>
          <w:wAfter w:w="16" w:type="dxa"/>
          <w:cantSplit/>
          <w:trHeight w:val="288"/>
        </w:trPr>
        <w:tc>
          <w:tcPr>
            <w:tcW w:w="3220" w:type="dxa"/>
          </w:tcPr>
          <w:p w14:paraId="387B1FE2" w14:textId="14B6398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2E68F" w14:textId="26EA6D3D" w:rsidR="0039001B" w:rsidRPr="004D1F50" w:rsidRDefault="00A40999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290,767</w:t>
            </w:r>
          </w:p>
        </w:tc>
        <w:tc>
          <w:tcPr>
            <w:tcW w:w="240" w:type="dxa"/>
            <w:vAlign w:val="bottom"/>
          </w:tcPr>
          <w:p w14:paraId="46D3E466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49EDFED6" w14:textId="5387FCB9" w:rsidR="0039001B" w:rsidRPr="004D1F50" w:rsidRDefault="00A40999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351,99</w:t>
            </w:r>
            <w:r w:rsidR="0016543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244" w:type="dxa"/>
            <w:gridSpan w:val="2"/>
            <w:vAlign w:val="bottom"/>
          </w:tcPr>
          <w:p w14:paraId="4A563328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67F55015" w14:textId="53FDD32F" w:rsidR="0039001B" w:rsidRPr="004D1F50" w:rsidRDefault="00A40999" w:rsidP="0039001B">
            <w:pPr>
              <w:pStyle w:val="a3"/>
              <w:tabs>
                <w:tab w:val="decimal" w:pos="1236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441,809</w:t>
            </w:r>
          </w:p>
        </w:tc>
        <w:tc>
          <w:tcPr>
            <w:tcW w:w="250" w:type="dxa"/>
          </w:tcPr>
          <w:p w14:paraId="490E2B91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AA2FC5" w14:textId="663AD8F9" w:rsidR="0039001B" w:rsidRPr="004D1F50" w:rsidRDefault="00A40999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32,19</w:t>
            </w:r>
            <w:r w:rsidR="0016543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236" w:type="dxa"/>
          </w:tcPr>
          <w:p w14:paraId="7EF7671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43AC4FA" w14:textId="24D435E6" w:rsidR="0039001B" w:rsidRPr="004D1F50" w:rsidRDefault="00FD40BC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46,578</w:t>
            </w:r>
          </w:p>
        </w:tc>
        <w:tc>
          <w:tcPr>
            <w:tcW w:w="271" w:type="dxa"/>
          </w:tcPr>
          <w:p w14:paraId="0DA3B31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1B48F5" w14:textId="07BA5912" w:rsidR="0039001B" w:rsidRPr="004D1F50" w:rsidRDefault="00FD40BC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  <w:r w:rsidR="0032406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39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="0032406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372</w:t>
            </w:r>
          </w:p>
        </w:tc>
        <w:tc>
          <w:tcPr>
            <w:tcW w:w="236" w:type="dxa"/>
          </w:tcPr>
          <w:p w14:paraId="1DCACEA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08668283" w14:textId="14A1682E" w:rsidR="0039001B" w:rsidRPr="004D1F50" w:rsidRDefault="00FD40BC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1,40</w:t>
            </w:r>
            <w:r w:rsidR="0032406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="0032406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710</w:t>
            </w:r>
          </w:p>
        </w:tc>
      </w:tr>
      <w:tr w:rsidR="0039001B" w:rsidRPr="004D1F50" w14:paraId="694C3AD1" w14:textId="77777777" w:rsidTr="004C7777">
        <w:trPr>
          <w:gridAfter w:val="1"/>
          <w:wAfter w:w="16" w:type="dxa"/>
          <w:cantSplit/>
        </w:trPr>
        <w:tc>
          <w:tcPr>
            <w:tcW w:w="3220" w:type="dxa"/>
          </w:tcPr>
          <w:p w14:paraId="2BB36597" w14:textId="777777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</w:tcPr>
          <w:p w14:paraId="1C4D11C6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3AF8A15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0512777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1463BFEC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1C68358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50" w:type="dxa"/>
          </w:tcPr>
          <w:p w14:paraId="47A9B32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4B372F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36" w:type="dxa"/>
          </w:tcPr>
          <w:p w14:paraId="6490F99D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8C4D953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1" w:type="dxa"/>
          </w:tcPr>
          <w:p w14:paraId="22D1FE1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D0DE0B8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36" w:type="dxa"/>
          </w:tcPr>
          <w:p w14:paraId="4872D24D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7FABDB2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</w:tr>
      <w:tr w:rsidR="0039001B" w:rsidRPr="004D1F50" w14:paraId="39A9ECD5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40E5EB85" w14:textId="77777777" w:rsidR="0039001B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  <w:p w14:paraId="59EF8F60" w14:textId="77777777" w:rsidR="0039001B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  <w:p w14:paraId="3A481CAC" w14:textId="4F891B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7B80B551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3B8E588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374A44AF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3739C2D8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3DF4A712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6DBA25C4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1947D44E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73A870CD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1FFC58B8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2EE44238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05CD1ABD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28878793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7268CDBE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13045360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00FFED3E" w14:textId="493E444F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ค่าเสื่อมราคาสะสม</w:t>
            </w:r>
          </w:p>
        </w:tc>
        <w:tc>
          <w:tcPr>
            <w:tcW w:w="1469" w:type="dxa"/>
            <w:gridSpan w:val="2"/>
          </w:tcPr>
          <w:p w14:paraId="753D2169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537BAB2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9" w:type="dxa"/>
          </w:tcPr>
          <w:p w14:paraId="0602264B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1B83C6BE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296C230B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3489236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0C2102EA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9797737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73DF5943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A7048D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20A7305B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48F6DB24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4141C3E1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33FD087C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77C59B60" w14:textId="2CA19ED9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sz w:val="29"/>
                <w:szCs w:val="29"/>
              </w:rPr>
              <w:t xml:space="preserve"> 1</w:t>
            </w:r>
            <w:r w:rsidRPr="004D1F50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4D1F50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469" w:type="dxa"/>
            <w:gridSpan w:val="2"/>
          </w:tcPr>
          <w:p w14:paraId="72E6A09E" w14:textId="7787D412" w:rsidR="0039001B" w:rsidRPr="00C97890" w:rsidRDefault="0039001B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C9789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4ACB939" w14:textId="77777777" w:rsidR="0039001B" w:rsidRPr="00C9789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414A81DE" w14:textId="7837A9C0" w:rsidR="0039001B" w:rsidRPr="0039001B" w:rsidRDefault="0039001B" w:rsidP="0039001B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9001B">
              <w:rPr>
                <w:rFonts w:ascii="Angsana New" w:hAnsi="Angsana New"/>
                <w:sz w:val="29"/>
                <w:szCs w:val="29"/>
                <w:lang w:val="en-US"/>
              </w:rPr>
              <w:t>90,666</w:t>
            </w:r>
          </w:p>
        </w:tc>
        <w:tc>
          <w:tcPr>
            <w:tcW w:w="236" w:type="dxa"/>
          </w:tcPr>
          <w:p w14:paraId="62650A65" w14:textId="77777777" w:rsidR="0039001B" w:rsidRPr="0039001B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594CC258" w14:textId="5D561730" w:rsidR="0039001B" w:rsidRPr="0039001B" w:rsidRDefault="0039001B" w:rsidP="0039001B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9001B">
              <w:rPr>
                <w:rFonts w:ascii="Angsana New" w:hAnsi="Angsana New"/>
                <w:sz w:val="29"/>
                <w:szCs w:val="29"/>
                <w:lang w:val="en-US"/>
              </w:rPr>
              <w:t>181,286</w:t>
            </w:r>
          </w:p>
        </w:tc>
        <w:tc>
          <w:tcPr>
            <w:tcW w:w="250" w:type="dxa"/>
          </w:tcPr>
          <w:p w14:paraId="70C89B42" w14:textId="77777777" w:rsidR="0039001B" w:rsidRPr="0039001B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5AF92564" w14:textId="512AC0F7" w:rsidR="0039001B" w:rsidRPr="0039001B" w:rsidRDefault="0039001B" w:rsidP="0039001B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9001B">
              <w:rPr>
                <w:rFonts w:ascii="Angsana New" w:hAnsi="Angsana New"/>
                <w:sz w:val="29"/>
                <w:szCs w:val="29"/>
                <w:lang w:val="en-US"/>
              </w:rPr>
              <w:t>15,251</w:t>
            </w:r>
          </w:p>
        </w:tc>
        <w:tc>
          <w:tcPr>
            <w:tcW w:w="236" w:type="dxa"/>
          </w:tcPr>
          <w:p w14:paraId="231C5541" w14:textId="77777777" w:rsidR="0039001B" w:rsidRPr="0039001B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10FF75FC" w14:textId="7C38C436" w:rsidR="0039001B" w:rsidRPr="0039001B" w:rsidRDefault="0039001B" w:rsidP="0039001B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9001B">
              <w:rPr>
                <w:rFonts w:ascii="Angsana New" w:hAnsi="Angsana New"/>
                <w:sz w:val="29"/>
                <w:szCs w:val="29"/>
                <w:lang w:val="en-US"/>
              </w:rPr>
              <w:t>41,154</w:t>
            </w:r>
          </w:p>
        </w:tc>
        <w:tc>
          <w:tcPr>
            <w:tcW w:w="271" w:type="dxa"/>
          </w:tcPr>
          <w:p w14:paraId="335DF015" w14:textId="77777777" w:rsidR="0039001B" w:rsidRPr="0039001B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5D01D90" w14:textId="20FF8EF0" w:rsidR="0039001B" w:rsidRPr="0039001B" w:rsidRDefault="0039001B" w:rsidP="0039001B">
            <w:pPr>
              <w:pStyle w:val="a3"/>
              <w:tabs>
                <w:tab w:val="decimal" w:pos="70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9001B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0C0ADF2E" w14:textId="77777777" w:rsidR="0039001B" w:rsidRPr="0039001B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18208E3A" w14:textId="0D2D58E7" w:rsidR="0039001B" w:rsidRPr="0039001B" w:rsidRDefault="0039001B" w:rsidP="0039001B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39001B">
              <w:rPr>
                <w:rFonts w:ascii="Angsana New" w:hAnsi="Angsana New"/>
                <w:sz w:val="29"/>
                <w:szCs w:val="29"/>
                <w:lang w:val="en-US"/>
              </w:rPr>
              <w:t>328,357</w:t>
            </w:r>
          </w:p>
        </w:tc>
      </w:tr>
      <w:tr w:rsidR="0039001B" w:rsidRPr="004D1F50" w14:paraId="63D7A047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0D3B467B" w14:textId="689B424E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469" w:type="dxa"/>
            <w:gridSpan w:val="2"/>
          </w:tcPr>
          <w:p w14:paraId="360B9076" w14:textId="4A0C1674" w:rsidR="0039001B" w:rsidRPr="004D1F50" w:rsidRDefault="0039001B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-</w:t>
            </w:r>
          </w:p>
        </w:tc>
        <w:tc>
          <w:tcPr>
            <w:tcW w:w="240" w:type="dxa"/>
          </w:tcPr>
          <w:p w14:paraId="74B1C60C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6307A9A0" w14:textId="7B859DA1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12,537</w:t>
            </w:r>
          </w:p>
        </w:tc>
        <w:tc>
          <w:tcPr>
            <w:tcW w:w="236" w:type="dxa"/>
          </w:tcPr>
          <w:p w14:paraId="3803554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72EBBC84" w14:textId="3B863BE2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28,455</w:t>
            </w:r>
          </w:p>
        </w:tc>
        <w:tc>
          <w:tcPr>
            <w:tcW w:w="250" w:type="dxa"/>
          </w:tcPr>
          <w:p w14:paraId="58ABFC7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5901BD25" w14:textId="43557399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3,756</w:t>
            </w:r>
          </w:p>
        </w:tc>
        <w:tc>
          <w:tcPr>
            <w:tcW w:w="236" w:type="dxa"/>
          </w:tcPr>
          <w:p w14:paraId="32C212B4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5A544A32" w14:textId="052F133C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3,387</w:t>
            </w:r>
          </w:p>
        </w:tc>
        <w:tc>
          <w:tcPr>
            <w:tcW w:w="271" w:type="dxa"/>
          </w:tcPr>
          <w:p w14:paraId="6EAF52F4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70E3EF8" w14:textId="276FC74E" w:rsidR="0039001B" w:rsidRPr="004D1F50" w:rsidRDefault="0039001B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58929253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0A045904" w14:textId="0BA6C25A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48,135</w:t>
            </w:r>
          </w:p>
        </w:tc>
      </w:tr>
      <w:tr w:rsidR="0039001B" w:rsidRPr="004D1F50" w14:paraId="40F910BF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7D207263" w14:textId="582C4608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469" w:type="dxa"/>
            <w:gridSpan w:val="2"/>
          </w:tcPr>
          <w:p w14:paraId="60D130E1" w14:textId="1AC0C8DB" w:rsidR="0039001B" w:rsidRPr="004D1F50" w:rsidRDefault="0039001B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-</w:t>
            </w:r>
          </w:p>
        </w:tc>
        <w:tc>
          <w:tcPr>
            <w:tcW w:w="240" w:type="dxa"/>
          </w:tcPr>
          <w:p w14:paraId="544D1DC0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2D7B2BD0" w14:textId="5A12924F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1,036</w:t>
            </w:r>
          </w:p>
        </w:tc>
        <w:tc>
          <w:tcPr>
            <w:tcW w:w="236" w:type="dxa"/>
          </w:tcPr>
          <w:p w14:paraId="694C94F7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39FBAFBB" w14:textId="79365633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(1,199)</w:t>
            </w:r>
          </w:p>
        </w:tc>
        <w:tc>
          <w:tcPr>
            <w:tcW w:w="250" w:type="dxa"/>
          </w:tcPr>
          <w:p w14:paraId="0791774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72995FD7" w14:textId="73170979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163</w:t>
            </w:r>
          </w:p>
        </w:tc>
        <w:tc>
          <w:tcPr>
            <w:tcW w:w="236" w:type="dxa"/>
          </w:tcPr>
          <w:p w14:paraId="00FEA9C7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44C3F5B5" w14:textId="29CA85FC" w:rsidR="0039001B" w:rsidRPr="004D1F50" w:rsidRDefault="0039001B" w:rsidP="0039001B">
            <w:pPr>
              <w:pStyle w:val="a3"/>
              <w:tabs>
                <w:tab w:val="decimal" w:pos="79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1" w:type="dxa"/>
          </w:tcPr>
          <w:p w14:paraId="2CB6065C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E1EC20D" w14:textId="0E67C47F" w:rsidR="0039001B" w:rsidRPr="004D1F50" w:rsidRDefault="0039001B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5D074343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7AAC59AC" w14:textId="50C5A0C9" w:rsidR="0039001B" w:rsidRPr="004D1F50" w:rsidRDefault="0039001B" w:rsidP="0039001B">
            <w:pPr>
              <w:pStyle w:val="a3"/>
              <w:tabs>
                <w:tab w:val="decimal" w:pos="7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39001B" w:rsidRPr="004D1F50" w14:paraId="67280701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622CBBFA" w14:textId="0AEBB36A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</w:tcPr>
          <w:p w14:paraId="69344D25" w14:textId="06BB8FE4" w:rsidR="0039001B" w:rsidRPr="004D1F50" w:rsidRDefault="0039001B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68070C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bottom w:val="single" w:sz="4" w:space="0" w:color="auto"/>
            </w:tcBorders>
          </w:tcPr>
          <w:p w14:paraId="5873C1E2" w14:textId="0FC1809E" w:rsidR="0039001B" w:rsidRPr="004D1F50" w:rsidRDefault="0039001B" w:rsidP="0039001B">
            <w:pPr>
              <w:pStyle w:val="a3"/>
              <w:tabs>
                <w:tab w:val="decimal" w:pos="100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6BE1E66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5450B517" w14:textId="1B7F7B9B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(1,913)</w:t>
            </w:r>
          </w:p>
        </w:tc>
        <w:tc>
          <w:tcPr>
            <w:tcW w:w="250" w:type="dxa"/>
          </w:tcPr>
          <w:p w14:paraId="37400BB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0D8B6C" w14:textId="47972DD2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(319)</w:t>
            </w:r>
          </w:p>
        </w:tc>
        <w:tc>
          <w:tcPr>
            <w:tcW w:w="236" w:type="dxa"/>
          </w:tcPr>
          <w:p w14:paraId="35AA8D5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AFC4985" w14:textId="71295AD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(6,103)</w:t>
            </w:r>
          </w:p>
        </w:tc>
        <w:tc>
          <w:tcPr>
            <w:tcW w:w="271" w:type="dxa"/>
          </w:tcPr>
          <w:p w14:paraId="6B9D5F23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57AA3E" w14:textId="382FC57A" w:rsidR="0039001B" w:rsidRPr="004D1F50" w:rsidRDefault="0039001B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312ACEFC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25377CE" w14:textId="724F92D4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(8,335)</w:t>
            </w:r>
          </w:p>
        </w:tc>
      </w:tr>
      <w:tr w:rsidR="0039001B" w:rsidRPr="004D1F50" w14:paraId="4764BAAE" w14:textId="77777777" w:rsidTr="004C7777">
        <w:trPr>
          <w:gridAfter w:val="1"/>
          <w:wAfter w:w="16" w:type="dxa"/>
          <w:cantSplit/>
          <w:trHeight w:val="730"/>
        </w:trPr>
        <w:tc>
          <w:tcPr>
            <w:tcW w:w="3220" w:type="dxa"/>
          </w:tcPr>
          <w:p w14:paraId="19426773" w14:textId="069809B6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และ</w:t>
            </w:r>
          </w:p>
          <w:p w14:paraId="05A1A428" w14:textId="0AD9BC70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</w:tcPr>
          <w:p w14:paraId="0C93AB10" w14:textId="77777777" w:rsidR="0039001B" w:rsidRDefault="0039001B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25235080" w14:textId="2BCDADDC" w:rsidR="0039001B" w:rsidRPr="004D1F50" w:rsidRDefault="0039001B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56D3FA4B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</w:tcPr>
          <w:p w14:paraId="16F8ED6B" w14:textId="77777777" w:rsidR="0039001B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1D35E724" w14:textId="6602DD84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104,239</w:t>
            </w:r>
          </w:p>
        </w:tc>
        <w:tc>
          <w:tcPr>
            <w:tcW w:w="236" w:type="dxa"/>
          </w:tcPr>
          <w:p w14:paraId="37F10607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CB23F6F" w14:textId="77777777" w:rsidR="0039001B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34810BFE" w14:textId="66B8DAE4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206,629</w:t>
            </w:r>
          </w:p>
        </w:tc>
        <w:tc>
          <w:tcPr>
            <w:tcW w:w="250" w:type="dxa"/>
          </w:tcPr>
          <w:p w14:paraId="55B5D3C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E11D58" w14:textId="77777777" w:rsidR="0039001B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3B899411" w14:textId="3D3860AA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18,851</w:t>
            </w:r>
          </w:p>
        </w:tc>
        <w:tc>
          <w:tcPr>
            <w:tcW w:w="236" w:type="dxa"/>
          </w:tcPr>
          <w:p w14:paraId="28021AC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C342B7A" w14:textId="77777777" w:rsidR="0039001B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73CB2760" w14:textId="752F8CA9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38,438</w:t>
            </w:r>
          </w:p>
        </w:tc>
        <w:tc>
          <w:tcPr>
            <w:tcW w:w="271" w:type="dxa"/>
          </w:tcPr>
          <w:p w14:paraId="53B28635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F82103" w14:textId="77777777" w:rsidR="0039001B" w:rsidRDefault="0039001B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02D394AC" w14:textId="3874B95E" w:rsidR="0039001B" w:rsidRPr="004D1F50" w:rsidRDefault="0039001B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09FB2FCD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1277463" w14:textId="77777777" w:rsidR="0039001B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  <w:p w14:paraId="0465907D" w14:textId="7A17766F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368,157</w:t>
            </w:r>
          </w:p>
        </w:tc>
      </w:tr>
      <w:tr w:rsidR="0039001B" w:rsidRPr="004D1F50" w14:paraId="6427D5B2" w14:textId="77777777" w:rsidTr="004C7777">
        <w:trPr>
          <w:gridAfter w:val="1"/>
          <w:wAfter w:w="16" w:type="dxa"/>
          <w:cantSplit/>
          <w:trHeight w:val="402"/>
        </w:trPr>
        <w:tc>
          <w:tcPr>
            <w:tcW w:w="3220" w:type="dxa"/>
          </w:tcPr>
          <w:p w14:paraId="304A2584" w14:textId="777777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469" w:type="dxa"/>
            <w:gridSpan w:val="2"/>
          </w:tcPr>
          <w:p w14:paraId="278E121F" w14:textId="795C566C" w:rsidR="0039001B" w:rsidRPr="004D1F50" w:rsidRDefault="00FD40BC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1059E89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643C743E" w14:textId="56EA8BD3" w:rsidR="0039001B" w:rsidRPr="004D1F50" w:rsidRDefault="00FD40BC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13,941</w:t>
            </w:r>
          </w:p>
        </w:tc>
        <w:tc>
          <w:tcPr>
            <w:tcW w:w="236" w:type="dxa"/>
          </w:tcPr>
          <w:p w14:paraId="7E445FBD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2019C11C" w14:textId="56AF002F" w:rsidR="0039001B" w:rsidRPr="004D1F50" w:rsidRDefault="00FD40BC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29,637</w:t>
            </w:r>
          </w:p>
        </w:tc>
        <w:tc>
          <w:tcPr>
            <w:tcW w:w="250" w:type="dxa"/>
          </w:tcPr>
          <w:p w14:paraId="171214EF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2BB9CC6C" w14:textId="1CB2FF73" w:rsidR="0039001B" w:rsidRPr="004D1F50" w:rsidRDefault="00FD40BC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3,925</w:t>
            </w:r>
          </w:p>
        </w:tc>
        <w:tc>
          <w:tcPr>
            <w:tcW w:w="236" w:type="dxa"/>
          </w:tcPr>
          <w:p w14:paraId="11E41C8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77276A50" w14:textId="6D815F50" w:rsidR="0039001B" w:rsidRPr="004D1F50" w:rsidRDefault="00FD40BC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2,808</w:t>
            </w:r>
          </w:p>
        </w:tc>
        <w:tc>
          <w:tcPr>
            <w:tcW w:w="271" w:type="dxa"/>
          </w:tcPr>
          <w:p w14:paraId="3E26884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74615EE" w14:textId="6E145697" w:rsidR="0039001B" w:rsidRPr="004D1F50" w:rsidRDefault="00FD40BC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06C43005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2F72DA27" w14:textId="31FF9EB0" w:rsidR="0039001B" w:rsidRPr="004D1F50" w:rsidRDefault="00FD40BC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50,311</w:t>
            </w:r>
          </w:p>
        </w:tc>
      </w:tr>
      <w:tr w:rsidR="0039001B" w:rsidRPr="004D1F50" w14:paraId="2085B51D" w14:textId="77777777" w:rsidTr="004C7777">
        <w:trPr>
          <w:gridAfter w:val="1"/>
          <w:wAfter w:w="16" w:type="dxa"/>
          <w:cantSplit/>
          <w:trHeight w:val="402"/>
        </w:trPr>
        <w:tc>
          <w:tcPr>
            <w:tcW w:w="3220" w:type="dxa"/>
          </w:tcPr>
          <w:p w14:paraId="673DEB19" w14:textId="5CF58035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69" w:type="dxa"/>
            <w:gridSpan w:val="2"/>
            <w:tcBorders>
              <w:bottom w:val="single" w:sz="4" w:space="0" w:color="auto"/>
            </w:tcBorders>
          </w:tcPr>
          <w:p w14:paraId="4D710B54" w14:textId="64D82B33" w:rsidR="0039001B" w:rsidRPr="004D1F50" w:rsidRDefault="00FD40BC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04CC68E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bottom w:val="single" w:sz="4" w:space="0" w:color="auto"/>
            </w:tcBorders>
          </w:tcPr>
          <w:p w14:paraId="30E192DB" w14:textId="36DAF8A5" w:rsidR="0039001B" w:rsidRPr="004D1F50" w:rsidRDefault="00FD40BC" w:rsidP="00FD40BC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(433)</w:t>
            </w:r>
          </w:p>
        </w:tc>
        <w:tc>
          <w:tcPr>
            <w:tcW w:w="236" w:type="dxa"/>
          </w:tcPr>
          <w:p w14:paraId="58CB97B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5888EF1" w14:textId="560145AD" w:rsidR="0039001B" w:rsidRPr="004D1F50" w:rsidRDefault="00FD40BC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(4,094)</w:t>
            </w:r>
          </w:p>
        </w:tc>
        <w:tc>
          <w:tcPr>
            <w:tcW w:w="250" w:type="dxa"/>
          </w:tcPr>
          <w:p w14:paraId="32E07B4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E5664B" w14:textId="2F268BC0" w:rsidR="0039001B" w:rsidRPr="004D1F50" w:rsidRDefault="00FD40BC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(1,697)</w:t>
            </w:r>
          </w:p>
        </w:tc>
        <w:tc>
          <w:tcPr>
            <w:tcW w:w="236" w:type="dxa"/>
          </w:tcPr>
          <w:p w14:paraId="43924AD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E4E4D7B" w14:textId="401AC10C" w:rsidR="0039001B" w:rsidRPr="004D1F50" w:rsidRDefault="00FD40BC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(3,650)</w:t>
            </w:r>
          </w:p>
        </w:tc>
        <w:tc>
          <w:tcPr>
            <w:tcW w:w="271" w:type="dxa"/>
          </w:tcPr>
          <w:p w14:paraId="7CFF620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610B39" w14:textId="11BCBD6F" w:rsidR="0039001B" w:rsidRPr="004D1F50" w:rsidRDefault="00FD40BC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61F871A1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32C2B4C" w14:textId="5E8274C1" w:rsidR="0039001B" w:rsidRPr="004D1F50" w:rsidRDefault="00FD40BC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(9,874)</w:t>
            </w:r>
          </w:p>
        </w:tc>
      </w:tr>
      <w:tr w:rsidR="0039001B" w:rsidRPr="004D1F50" w14:paraId="5926BE75" w14:textId="77777777" w:rsidTr="004C7777">
        <w:trPr>
          <w:gridAfter w:val="1"/>
          <w:wAfter w:w="16" w:type="dxa"/>
          <w:cantSplit/>
          <w:trHeight w:val="402"/>
        </w:trPr>
        <w:tc>
          <w:tcPr>
            <w:tcW w:w="3220" w:type="dxa"/>
          </w:tcPr>
          <w:p w14:paraId="6795DA7E" w14:textId="5DA4286C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BF3FA" w14:textId="53FE3F28" w:rsidR="0039001B" w:rsidRPr="004D1F50" w:rsidRDefault="00FD40BC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40" w:type="dxa"/>
          </w:tcPr>
          <w:p w14:paraId="48FBC6B7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032EEC" w14:textId="5B8A333B" w:rsidR="0039001B" w:rsidRPr="004D1F50" w:rsidRDefault="00FD40BC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  <w:r w:rsidR="00AD48E5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7,747</w:t>
            </w:r>
          </w:p>
        </w:tc>
        <w:tc>
          <w:tcPr>
            <w:tcW w:w="236" w:type="dxa"/>
          </w:tcPr>
          <w:p w14:paraId="5B2C08C5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43596347" w14:textId="5811D982" w:rsidR="0039001B" w:rsidRPr="004D1F50" w:rsidRDefault="00FD40BC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232,172</w:t>
            </w:r>
          </w:p>
        </w:tc>
        <w:tc>
          <w:tcPr>
            <w:tcW w:w="250" w:type="dxa"/>
          </w:tcPr>
          <w:p w14:paraId="57428258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8F44DC" w14:textId="7825F2BB" w:rsidR="0039001B" w:rsidRPr="004D1F50" w:rsidRDefault="00FD40BC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21,079</w:t>
            </w:r>
          </w:p>
        </w:tc>
        <w:tc>
          <w:tcPr>
            <w:tcW w:w="236" w:type="dxa"/>
          </w:tcPr>
          <w:p w14:paraId="6C516C0F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AAB67E0" w14:textId="27366D85" w:rsidR="0039001B" w:rsidRPr="004D1F50" w:rsidRDefault="00FD40BC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37,596</w:t>
            </w:r>
          </w:p>
        </w:tc>
        <w:tc>
          <w:tcPr>
            <w:tcW w:w="271" w:type="dxa"/>
          </w:tcPr>
          <w:p w14:paraId="6CBCA98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C19ABC" w14:textId="72BE8337" w:rsidR="0039001B" w:rsidRPr="004D1F50" w:rsidRDefault="00FD40BC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36" w:type="dxa"/>
          </w:tcPr>
          <w:p w14:paraId="4A59D25F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2E86990" w14:textId="5837EED2" w:rsidR="0039001B" w:rsidRPr="004D1F50" w:rsidRDefault="00FD40BC" w:rsidP="0039001B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408,594</w:t>
            </w:r>
          </w:p>
        </w:tc>
      </w:tr>
      <w:tr w:rsidR="0039001B" w:rsidRPr="004D1F50" w14:paraId="1A1D2E7B" w14:textId="77777777" w:rsidTr="004C7777">
        <w:trPr>
          <w:gridAfter w:val="1"/>
          <w:wAfter w:w="16" w:type="dxa"/>
          <w:cantSplit/>
          <w:trHeight w:val="144"/>
        </w:trPr>
        <w:tc>
          <w:tcPr>
            <w:tcW w:w="3220" w:type="dxa"/>
          </w:tcPr>
          <w:p w14:paraId="439B12BE" w14:textId="777777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</w:tcPr>
          <w:p w14:paraId="2F2ACFD4" w14:textId="77777777" w:rsidR="0039001B" w:rsidRPr="004D1F50" w:rsidRDefault="0039001B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1873B276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</w:tcPr>
          <w:p w14:paraId="2992266B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6D8B0A2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1FD27EC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07F13FE3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2C8EF4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4174F5E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F0AF297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220969D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2F2969" w14:textId="77777777" w:rsidR="0039001B" w:rsidRPr="004D1F50" w:rsidRDefault="0039001B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5254911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14EE112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1665BC19" w14:textId="77777777" w:rsidTr="004C7777">
        <w:trPr>
          <w:gridAfter w:val="1"/>
          <w:wAfter w:w="16" w:type="dxa"/>
          <w:cantSplit/>
          <w:trHeight w:val="144"/>
        </w:trPr>
        <w:tc>
          <w:tcPr>
            <w:tcW w:w="3220" w:type="dxa"/>
          </w:tcPr>
          <w:p w14:paraId="20B7F014" w14:textId="777777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4B81E8BC" w14:textId="77777777" w:rsidR="0039001B" w:rsidRPr="004D1F50" w:rsidRDefault="0039001B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51CA5A59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5AF8F14E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B4E2989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209C2B56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22374F6C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3EEE9928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27672D7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75207DBD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7A84C17B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51FF7568" w14:textId="77777777" w:rsidR="0039001B" w:rsidRPr="004D1F50" w:rsidRDefault="0039001B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5047FC0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749BC1C6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05E8A3AB" w14:textId="77777777" w:rsidTr="004C7777">
        <w:trPr>
          <w:gridAfter w:val="1"/>
          <w:wAfter w:w="16" w:type="dxa"/>
          <w:cantSplit/>
          <w:trHeight w:val="144"/>
        </w:trPr>
        <w:tc>
          <w:tcPr>
            <w:tcW w:w="3220" w:type="dxa"/>
          </w:tcPr>
          <w:p w14:paraId="1697D020" w14:textId="777777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59181B2A" w14:textId="77777777" w:rsidR="0039001B" w:rsidRPr="004D1F50" w:rsidRDefault="0039001B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0CD6F54D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2D8D32B0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CDE47C1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16738B56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50" w:type="dxa"/>
          </w:tcPr>
          <w:p w14:paraId="69B51C0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64007AA6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016E312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7B60B939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48AEBCE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7292301A" w14:textId="77777777" w:rsidR="0039001B" w:rsidRPr="004D1F50" w:rsidRDefault="0039001B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D4C4024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21459818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165438" w:rsidRPr="004D1F50" w14:paraId="5702A359" w14:textId="77777777" w:rsidTr="004C7777">
        <w:trPr>
          <w:gridAfter w:val="1"/>
          <w:wAfter w:w="16" w:type="dxa"/>
          <w:cantSplit/>
          <w:trHeight w:val="144"/>
        </w:trPr>
        <w:tc>
          <w:tcPr>
            <w:tcW w:w="3220" w:type="dxa"/>
          </w:tcPr>
          <w:p w14:paraId="058F29E5" w14:textId="77777777" w:rsidR="00165438" w:rsidRPr="004D1F50" w:rsidRDefault="00165438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6046FBE0" w14:textId="77777777" w:rsidR="00165438" w:rsidRPr="004D1F50" w:rsidRDefault="00165438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1E39975E" w14:textId="77777777" w:rsidR="00165438" w:rsidRPr="004D1F50" w:rsidRDefault="00165438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2270C692" w14:textId="77777777" w:rsidR="00165438" w:rsidRPr="004D1F50" w:rsidRDefault="00165438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5B7E8536" w14:textId="77777777" w:rsidR="00165438" w:rsidRPr="004D1F50" w:rsidRDefault="00165438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1FC94EF9" w14:textId="77777777" w:rsidR="00165438" w:rsidRPr="004D1F50" w:rsidRDefault="00165438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50" w:type="dxa"/>
          </w:tcPr>
          <w:p w14:paraId="08E75E95" w14:textId="77777777" w:rsidR="00165438" w:rsidRPr="004D1F50" w:rsidRDefault="00165438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2F242F7B" w14:textId="77777777" w:rsidR="00165438" w:rsidRPr="004D1F50" w:rsidRDefault="00165438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A3E41C0" w14:textId="77777777" w:rsidR="00165438" w:rsidRPr="004D1F50" w:rsidRDefault="00165438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616D21D7" w14:textId="77777777" w:rsidR="00165438" w:rsidRPr="004D1F50" w:rsidRDefault="00165438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32B80CB3" w14:textId="77777777" w:rsidR="00165438" w:rsidRPr="004D1F50" w:rsidRDefault="00165438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59CBEF77" w14:textId="77777777" w:rsidR="00165438" w:rsidRPr="004D1F50" w:rsidRDefault="00165438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7FAE8A28" w14:textId="77777777" w:rsidR="00165438" w:rsidRPr="004D1F50" w:rsidRDefault="00165438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65F7303E" w14:textId="77777777" w:rsidR="00165438" w:rsidRPr="004D1F50" w:rsidRDefault="00165438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49C14BC7" w14:textId="77777777" w:rsidTr="004C7777">
        <w:trPr>
          <w:gridAfter w:val="1"/>
          <w:wAfter w:w="16" w:type="dxa"/>
          <w:cantSplit/>
          <w:trHeight w:val="144"/>
        </w:trPr>
        <w:tc>
          <w:tcPr>
            <w:tcW w:w="3220" w:type="dxa"/>
          </w:tcPr>
          <w:p w14:paraId="5CFC2867" w14:textId="777777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</w:tcPr>
          <w:p w14:paraId="50A6D5FA" w14:textId="77777777" w:rsidR="0039001B" w:rsidRPr="004D1F50" w:rsidRDefault="0039001B" w:rsidP="0039001B">
            <w:pPr>
              <w:pStyle w:val="a3"/>
              <w:tabs>
                <w:tab w:val="decimal" w:pos="932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</w:tcPr>
          <w:p w14:paraId="2B6BBA81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5EDEA2CE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E189EAA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318BB3D4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50" w:type="dxa"/>
          </w:tcPr>
          <w:p w14:paraId="577E9E3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2F88616C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E0E43FA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32" w:type="dxa"/>
          </w:tcPr>
          <w:p w14:paraId="24529C33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103F03DB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5C83AC4B" w14:textId="77777777" w:rsidR="0039001B" w:rsidRPr="004D1F50" w:rsidRDefault="0039001B" w:rsidP="0039001B">
            <w:pPr>
              <w:pStyle w:val="a3"/>
              <w:tabs>
                <w:tab w:val="decimal" w:pos="70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42759AE1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2" w:type="dxa"/>
          </w:tcPr>
          <w:p w14:paraId="34C37737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574A3663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7A026611" w14:textId="5A668A3D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469" w:type="dxa"/>
            <w:gridSpan w:val="2"/>
          </w:tcPr>
          <w:p w14:paraId="4912894B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0" w:type="dxa"/>
          </w:tcPr>
          <w:p w14:paraId="6729EA78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</w:tcPr>
          <w:p w14:paraId="4E14F0D5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36" w:type="dxa"/>
          </w:tcPr>
          <w:p w14:paraId="14680328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</w:tcPr>
          <w:p w14:paraId="754DDEF5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476F5D81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16630B7C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70BC63EB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06522057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17AF67B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F2AEDF0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6CF6DFD5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55F5F1CD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0253B51D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551569E7" w14:textId="16E8FF88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469" w:type="dxa"/>
            <w:gridSpan w:val="2"/>
          </w:tcPr>
          <w:p w14:paraId="318C9903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9D6D69D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41F42CA9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623153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050B2681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17D0E52D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43F4BFAC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1F69F88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</w:tcPr>
          <w:p w14:paraId="3F706B73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6D6DFC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C540707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0E9E4554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</w:tcPr>
          <w:p w14:paraId="68D65A51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166CAD0A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51EDD208" w14:textId="33545114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469" w:type="dxa"/>
            <w:gridSpan w:val="2"/>
          </w:tcPr>
          <w:p w14:paraId="2B9F583F" w14:textId="6AB5958A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0" w:type="dxa"/>
          </w:tcPr>
          <w:p w14:paraId="1B092C7A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49FBF1A7" w14:textId="7610C6B1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221,422</w:t>
            </w:r>
          </w:p>
        </w:tc>
        <w:tc>
          <w:tcPr>
            <w:tcW w:w="236" w:type="dxa"/>
          </w:tcPr>
          <w:p w14:paraId="61726962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</w:tcPr>
          <w:p w14:paraId="7D41CD02" w14:textId="2329E819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225,144</w:t>
            </w:r>
          </w:p>
        </w:tc>
        <w:tc>
          <w:tcPr>
            <w:tcW w:w="250" w:type="dxa"/>
          </w:tcPr>
          <w:p w14:paraId="6062C1F5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</w:tcPr>
          <w:p w14:paraId="47B7B423" w14:textId="090825A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11,274</w:t>
            </w:r>
          </w:p>
        </w:tc>
        <w:tc>
          <w:tcPr>
            <w:tcW w:w="236" w:type="dxa"/>
          </w:tcPr>
          <w:p w14:paraId="6D867E4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32" w:type="dxa"/>
          </w:tcPr>
          <w:p w14:paraId="5BA74248" w14:textId="49C51D55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1,715</w:t>
            </w:r>
          </w:p>
        </w:tc>
        <w:tc>
          <w:tcPr>
            <w:tcW w:w="271" w:type="dxa"/>
          </w:tcPr>
          <w:p w14:paraId="3AA6B1ED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2804AEE9" w14:textId="57518B95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25,417</w:t>
            </w:r>
          </w:p>
        </w:tc>
        <w:tc>
          <w:tcPr>
            <w:tcW w:w="236" w:type="dxa"/>
          </w:tcPr>
          <w:p w14:paraId="56B6E401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2" w:type="dxa"/>
          </w:tcPr>
          <w:p w14:paraId="4155DF84" w14:textId="261045FE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766,649</w:t>
            </w:r>
          </w:p>
        </w:tc>
      </w:tr>
      <w:tr w:rsidR="0039001B" w:rsidRPr="004D1F50" w14:paraId="0F35BC2F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42D30B41" w14:textId="77777777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69" w:type="dxa"/>
            <w:gridSpan w:val="2"/>
            <w:tcBorders>
              <w:top w:val="double" w:sz="4" w:space="0" w:color="auto"/>
            </w:tcBorders>
          </w:tcPr>
          <w:p w14:paraId="35638944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695C893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97" w:type="dxa"/>
            <w:gridSpan w:val="2"/>
            <w:tcBorders>
              <w:top w:val="double" w:sz="4" w:space="0" w:color="auto"/>
            </w:tcBorders>
          </w:tcPr>
          <w:p w14:paraId="7B3C8531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CEA82D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88" w:type="dxa"/>
            <w:tcBorders>
              <w:top w:val="double" w:sz="4" w:space="0" w:color="auto"/>
            </w:tcBorders>
          </w:tcPr>
          <w:p w14:paraId="2216BE76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50" w:type="dxa"/>
          </w:tcPr>
          <w:p w14:paraId="5D956EDC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8CADE64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29C26E75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231446F6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1" w:type="dxa"/>
          </w:tcPr>
          <w:p w14:paraId="5BF317A5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7DEEB56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</w:tcPr>
          <w:p w14:paraId="5DF70647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68B8A8EF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9001B" w:rsidRPr="004D1F50" w14:paraId="551D7B3C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1B810502" w14:textId="1724C6AF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1469" w:type="dxa"/>
            <w:gridSpan w:val="2"/>
          </w:tcPr>
          <w:p w14:paraId="3FA9DE77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2C852AB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0A18695A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58E65A7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1488" w:type="dxa"/>
          </w:tcPr>
          <w:p w14:paraId="22DEAE35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50" w:type="dxa"/>
          </w:tcPr>
          <w:p w14:paraId="53CDE85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440" w:type="dxa"/>
          </w:tcPr>
          <w:p w14:paraId="1D583212" w14:textId="77777777" w:rsidR="0039001B" w:rsidRPr="004D1F50" w:rsidRDefault="0039001B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5B85A0CC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32" w:type="dxa"/>
          </w:tcPr>
          <w:p w14:paraId="30769E28" w14:textId="77777777" w:rsidR="0039001B" w:rsidRPr="004D1F50" w:rsidRDefault="0039001B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71" w:type="dxa"/>
          </w:tcPr>
          <w:p w14:paraId="519E3B86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</w:tcPr>
          <w:p w14:paraId="3E5E5919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448CF09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2" w:type="dxa"/>
          </w:tcPr>
          <w:p w14:paraId="6DF7C3BF" w14:textId="77777777" w:rsidR="0039001B" w:rsidRPr="004D1F50" w:rsidRDefault="0039001B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highlight w:val="yellow"/>
                <w:lang w:val="en-US"/>
              </w:rPr>
            </w:pPr>
          </w:p>
        </w:tc>
      </w:tr>
      <w:tr w:rsidR="0039001B" w:rsidRPr="004D1F50" w14:paraId="7FA3D2AE" w14:textId="77777777" w:rsidTr="004C7777">
        <w:trPr>
          <w:gridAfter w:val="1"/>
          <w:wAfter w:w="16" w:type="dxa"/>
          <w:cantSplit/>
          <w:trHeight w:val="410"/>
        </w:trPr>
        <w:tc>
          <w:tcPr>
            <w:tcW w:w="3220" w:type="dxa"/>
          </w:tcPr>
          <w:p w14:paraId="1345F88A" w14:textId="5563C5DF" w:rsidR="0039001B" w:rsidRPr="004D1F50" w:rsidRDefault="0039001B" w:rsidP="00390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469" w:type="dxa"/>
            <w:gridSpan w:val="2"/>
            <w:tcBorders>
              <w:bottom w:val="double" w:sz="4" w:space="0" w:color="auto"/>
            </w:tcBorders>
          </w:tcPr>
          <w:p w14:paraId="7E5C793B" w14:textId="0B18B82E" w:rsidR="0039001B" w:rsidRPr="004D1F50" w:rsidRDefault="00FD40BC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290,767</w:t>
            </w:r>
          </w:p>
        </w:tc>
        <w:tc>
          <w:tcPr>
            <w:tcW w:w="240" w:type="dxa"/>
          </w:tcPr>
          <w:p w14:paraId="3CA3C7FE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7" w:type="dxa"/>
            <w:gridSpan w:val="2"/>
            <w:tcBorders>
              <w:bottom w:val="double" w:sz="4" w:space="0" w:color="auto"/>
            </w:tcBorders>
          </w:tcPr>
          <w:p w14:paraId="723C22FA" w14:textId="37C96D07" w:rsidR="0039001B" w:rsidRPr="004D1F50" w:rsidRDefault="00FD40BC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234,24</w:t>
            </w:r>
            <w:r w:rsidR="0016543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</w:t>
            </w:r>
          </w:p>
        </w:tc>
        <w:tc>
          <w:tcPr>
            <w:tcW w:w="236" w:type="dxa"/>
          </w:tcPr>
          <w:p w14:paraId="0816CA82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14:paraId="6D63901A" w14:textId="0C52A9D5" w:rsidR="0039001B" w:rsidRPr="004D1F50" w:rsidRDefault="00FD40BC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209,637</w:t>
            </w:r>
          </w:p>
        </w:tc>
        <w:tc>
          <w:tcPr>
            <w:tcW w:w="250" w:type="dxa"/>
          </w:tcPr>
          <w:p w14:paraId="1F9C1C1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2EEBF3A" w14:textId="52E91B6C" w:rsidR="0039001B" w:rsidRPr="004D1F50" w:rsidRDefault="00FD40BC" w:rsidP="0039001B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11,11</w:t>
            </w:r>
            <w:r w:rsidR="00165438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</w:t>
            </w:r>
          </w:p>
        </w:tc>
        <w:tc>
          <w:tcPr>
            <w:tcW w:w="236" w:type="dxa"/>
          </w:tcPr>
          <w:p w14:paraId="5C2AED3C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75DBF67A" w14:textId="237008C6" w:rsidR="0039001B" w:rsidRPr="004D1F50" w:rsidRDefault="00FD40BC" w:rsidP="0039001B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8,982</w:t>
            </w:r>
          </w:p>
        </w:tc>
        <w:tc>
          <w:tcPr>
            <w:tcW w:w="271" w:type="dxa"/>
          </w:tcPr>
          <w:p w14:paraId="128BA4CD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23E1754" w14:textId="65FE1EAA" w:rsidR="0039001B" w:rsidRPr="004D1F50" w:rsidRDefault="00FD40BC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  <w:r w:rsidR="0023113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39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="0023113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372</w:t>
            </w:r>
          </w:p>
        </w:tc>
        <w:tc>
          <w:tcPr>
            <w:tcW w:w="236" w:type="dxa"/>
          </w:tcPr>
          <w:p w14:paraId="7311B699" w14:textId="77777777" w:rsidR="0039001B" w:rsidRPr="004D1F50" w:rsidRDefault="0039001B" w:rsidP="0039001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0996F78F" w14:textId="2CD46312" w:rsidR="0039001B" w:rsidRPr="004D1F50" w:rsidRDefault="00FD40BC" w:rsidP="0039001B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99</w:t>
            </w:r>
            <w:r w:rsidR="0023113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="0023113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116</w:t>
            </w:r>
          </w:p>
        </w:tc>
      </w:tr>
    </w:tbl>
    <w:p w14:paraId="36223630" w14:textId="161556D8" w:rsidR="000E24B4" w:rsidRPr="00A112F2" w:rsidRDefault="000E24B4" w:rsidP="0010354F">
      <w:pPr>
        <w:rPr>
          <w:rFonts w:ascii="Angsana New" w:hAnsi="Angsana New"/>
          <w:sz w:val="30"/>
          <w:szCs w:val="30"/>
        </w:rPr>
      </w:pPr>
    </w:p>
    <w:p w14:paraId="1307E4FA" w14:textId="07E6E062" w:rsidR="000E24B4" w:rsidRDefault="000E24B4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3F3AB178" w14:textId="77777777" w:rsidR="00A112F2" w:rsidRPr="00B2145F" w:rsidRDefault="00A112F2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15DE0E6" w14:textId="3218E582" w:rsidR="000E24B4" w:rsidRPr="000C748F" w:rsidRDefault="000E24B4" w:rsidP="000E2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</w:t>
      </w:r>
      <w:r w:rsidRPr="000C748F">
        <w:rPr>
          <w:rFonts w:ascii="Angsana New" w:hAnsi="Angsana New" w:hint="cs"/>
          <w:spacing w:val="4"/>
          <w:sz w:val="30"/>
          <w:szCs w:val="30"/>
        </w:rPr>
        <w:t>31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Pr="000C748F">
        <w:rPr>
          <w:rFonts w:ascii="Angsana New" w:hAnsi="Angsana New" w:hint="cs"/>
          <w:spacing w:val="4"/>
          <w:sz w:val="30"/>
          <w:szCs w:val="30"/>
        </w:rPr>
        <w:t>256</w:t>
      </w:r>
      <w:r w:rsidR="0039001B">
        <w:rPr>
          <w:rFonts w:ascii="Angsana New" w:hAnsi="Angsana New"/>
          <w:spacing w:val="4"/>
          <w:sz w:val="30"/>
          <w:szCs w:val="30"/>
        </w:rPr>
        <w:t>7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A112F2" w:rsidRPr="000C748F">
        <w:rPr>
          <w:rFonts w:ascii="Angsana New" w:hAnsi="Angsana New" w:hint="cs"/>
          <w:spacing w:val="4"/>
          <w:sz w:val="30"/>
          <w:szCs w:val="30"/>
          <w:cs/>
        </w:rPr>
        <w:t>ที่ดิน และอาคารสิ่งปลูกสร้างของบริษัท ซึ่งมีมูลค่าตามบัญชี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="00D510D1" w:rsidRPr="000C748F">
        <w:rPr>
          <w:rFonts w:ascii="Angsana New" w:hAnsi="Angsana New"/>
          <w:spacing w:val="4"/>
          <w:sz w:val="30"/>
          <w:szCs w:val="30"/>
        </w:rPr>
        <w:t xml:space="preserve"> </w:t>
      </w:r>
      <w:r w:rsidR="00FD40BC">
        <w:rPr>
          <w:rFonts w:ascii="Angsana New" w:hAnsi="Angsana New"/>
          <w:spacing w:val="4"/>
          <w:sz w:val="30"/>
          <w:szCs w:val="30"/>
        </w:rPr>
        <w:t>271.46</w:t>
      </w:r>
      <w:r w:rsidR="007A539B" w:rsidRPr="000C748F">
        <w:rPr>
          <w:rFonts w:ascii="Angsana New" w:hAnsi="Angsana New"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0C748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</w:rPr>
        <w:t>256</w:t>
      </w:r>
      <w:r w:rsidR="0039001B">
        <w:rPr>
          <w:rFonts w:ascii="Angsana New" w:hAnsi="Angsana New"/>
          <w:i/>
          <w:iCs/>
          <w:spacing w:val="4"/>
          <w:sz w:val="30"/>
          <w:szCs w:val="30"/>
        </w:rPr>
        <w:t>6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</w:rPr>
        <w:t>:</w:t>
      </w:r>
      <w:r w:rsidR="00AD48E2">
        <w:rPr>
          <w:rFonts w:ascii="Angsana New" w:hAnsi="Angsana New"/>
          <w:i/>
          <w:iCs/>
          <w:spacing w:val="4"/>
          <w:sz w:val="30"/>
          <w:szCs w:val="30"/>
        </w:rPr>
        <w:t xml:space="preserve"> 4</w:t>
      </w:r>
      <w:r w:rsidR="0039001B">
        <w:rPr>
          <w:rFonts w:ascii="Angsana New" w:hAnsi="Angsana New"/>
          <w:i/>
          <w:iCs/>
          <w:spacing w:val="4"/>
          <w:sz w:val="30"/>
          <w:szCs w:val="30"/>
        </w:rPr>
        <w:t>82.23</w:t>
      </w:r>
      <w:r w:rsidRPr="000C748F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ล้านบาท)</w:t>
      </w:r>
      <w:r w:rsidRPr="000C748F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ได้</w:t>
      </w:r>
      <w:r w:rsidR="00824242" w:rsidRPr="000C748F">
        <w:rPr>
          <w:rFonts w:ascii="Angsana New" w:hAnsi="Angsana New" w:hint="cs"/>
          <w:spacing w:val="4"/>
          <w:sz w:val="30"/>
          <w:szCs w:val="30"/>
          <w:cs/>
        </w:rPr>
        <w:t>ถูกจดจำนองเพื่อเป็นหลักทรัพย์</w:t>
      </w:r>
      <w:r w:rsidR="004F7D64">
        <w:rPr>
          <w:rFonts w:ascii="Angsana New" w:hAnsi="Angsana New"/>
          <w:spacing w:val="4"/>
          <w:sz w:val="30"/>
          <w:szCs w:val="30"/>
        </w:rPr>
        <w:br/>
      </w:r>
      <w:r w:rsidR="00824242" w:rsidRPr="000C748F">
        <w:rPr>
          <w:rFonts w:ascii="Angsana New" w:hAnsi="Angsana New" w:hint="cs"/>
          <w:spacing w:val="4"/>
          <w:sz w:val="30"/>
          <w:szCs w:val="30"/>
          <w:cs/>
        </w:rPr>
        <w:t>ค้ำประกัน</w:t>
      </w:r>
      <w:r w:rsidR="005811C4">
        <w:rPr>
          <w:rFonts w:ascii="Angsana New" w:hAnsi="Angsana New" w:hint="cs"/>
          <w:spacing w:val="4"/>
          <w:sz w:val="30"/>
          <w:szCs w:val="30"/>
          <w:cs/>
        </w:rPr>
        <w:t>วง</w:t>
      </w:r>
      <w:r w:rsidR="00824242" w:rsidRPr="000C748F">
        <w:rPr>
          <w:rFonts w:ascii="Angsana New" w:hAnsi="Angsana New" w:hint="cs"/>
          <w:spacing w:val="4"/>
          <w:sz w:val="30"/>
          <w:szCs w:val="30"/>
          <w:cs/>
        </w:rPr>
        <w:t>เงินสินเชื่อของบริษัท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 xml:space="preserve"> (ดูหมายเหตุข้อ </w:t>
      </w:r>
      <w:r w:rsidRPr="000C748F">
        <w:rPr>
          <w:rFonts w:ascii="Angsana New" w:hAnsi="Angsana New" w:hint="cs"/>
          <w:spacing w:val="4"/>
          <w:sz w:val="30"/>
          <w:szCs w:val="30"/>
        </w:rPr>
        <w:t>1</w:t>
      </w:r>
      <w:r w:rsidR="00F826B5">
        <w:rPr>
          <w:rFonts w:ascii="Angsana New" w:hAnsi="Angsana New"/>
          <w:spacing w:val="4"/>
          <w:sz w:val="30"/>
          <w:szCs w:val="30"/>
        </w:rPr>
        <w:t>3</w:t>
      </w:r>
      <w:r w:rsidRPr="000C748F">
        <w:rPr>
          <w:rFonts w:ascii="Angsana New" w:hAnsi="Angsana New" w:hint="cs"/>
          <w:spacing w:val="4"/>
          <w:sz w:val="30"/>
          <w:szCs w:val="30"/>
          <w:cs/>
        </w:rPr>
        <w:t>)</w:t>
      </w:r>
    </w:p>
    <w:p w14:paraId="69C22C94" w14:textId="1A7760A6" w:rsidR="000E24B4" w:rsidRPr="00B2145F" w:rsidRDefault="000E24B4" w:rsidP="0010354F">
      <w:pPr>
        <w:rPr>
          <w:rFonts w:ascii="Angsana New" w:hAnsi="Angsana New"/>
          <w:sz w:val="30"/>
          <w:szCs w:val="30"/>
        </w:rPr>
        <w:sectPr w:rsidR="000E24B4" w:rsidRPr="00B2145F" w:rsidSect="002872F4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6EC4935" w14:textId="77777777" w:rsidR="00D1282F" w:rsidRPr="00E20536" w:rsidRDefault="00AF6A35" w:rsidP="00E2053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E20536">
        <w:rPr>
          <w:rFonts w:ascii="Angsana New" w:hAnsi="Angsana New" w:cs="Angsana New" w:hint="cs"/>
          <w:sz w:val="30"/>
          <w:szCs w:val="30"/>
          <w:cs/>
          <w:lang w:val="th-TH"/>
        </w:rPr>
        <w:t>ส</w:t>
      </w:r>
      <w:r w:rsidR="00D1282F" w:rsidRPr="00E20536">
        <w:rPr>
          <w:rFonts w:ascii="Angsana New" w:hAnsi="Angsana New" w:cs="Angsana New" w:hint="cs"/>
          <w:sz w:val="30"/>
          <w:szCs w:val="30"/>
          <w:cs/>
          <w:lang w:val="th-TH"/>
        </w:rPr>
        <w:t>ัญญาเช่า</w:t>
      </w:r>
    </w:p>
    <w:p w14:paraId="11C154E4" w14:textId="77777777" w:rsidR="00D1282F" w:rsidRPr="00BB4FB6" w:rsidRDefault="00D1282F" w:rsidP="00E031C3">
      <w:pPr>
        <w:spacing w:line="240" w:lineRule="auto"/>
        <w:rPr>
          <w:rFonts w:ascii="Angsana New" w:hAnsi="Angsana New"/>
          <w:lang w:val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530"/>
      </w:tblGrid>
      <w:tr w:rsidR="000F61ED" w:rsidRPr="00B2145F" w14:paraId="660955E5" w14:textId="77777777" w:rsidTr="000F61ED">
        <w:trPr>
          <w:cantSplit/>
        </w:trPr>
        <w:tc>
          <w:tcPr>
            <w:tcW w:w="5760" w:type="dxa"/>
          </w:tcPr>
          <w:p w14:paraId="35FF6389" w14:textId="71777645" w:rsidR="000F61ED" w:rsidRPr="00287390" w:rsidRDefault="000F61ED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73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219A450E" w14:textId="77777777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4744C" w14:textId="77777777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57EC19" w14:textId="24A45819" w:rsidR="000F61ED" w:rsidRPr="00B2145F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F61ED" w:rsidRPr="00B2145F" w14:paraId="6605753C" w14:textId="44779051" w:rsidTr="000F61ED">
        <w:trPr>
          <w:cantSplit/>
        </w:trPr>
        <w:tc>
          <w:tcPr>
            <w:tcW w:w="5760" w:type="dxa"/>
          </w:tcPr>
          <w:p w14:paraId="2C62990C" w14:textId="6DF3AE2E" w:rsidR="000F61ED" w:rsidRPr="00B2145F" w:rsidRDefault="000F61ED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5D9631E8" w14:textId="786706B4" w:rsidR="000F61ED" w:rsidRPr="004C7777" w:rsidRDefault="00E20536" w:rsidP="004C77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7777">
              <w:rPr>
                <w:rFonts w:ascii="Angsana New" w:hAnsi="Angsana New"/>
                <w:sz w:val="30"/>
                <w:szCs w:val="30"/>
              </w:rPr>
              <w:t>256</w:t>
            </w:r>
            <w:r w:rsidR="000F699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BA8FF1" w14:textId="77777777" w:rsidR="000F61ED" w:rsidRPr="00677212" w:rsidRDefault="000F61ED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E8415A" w14:textId="76CBE82C" w:rsidR="000F61ED" w:rsidRPr="00677212" w:rsidRDefault="00E20536" w:rsidP="00D128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F699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20536" w:rsidRPr="00B2145F" w14:paraId="0BC3D695" w14:textId="1E1FEFF1" w:rsidTr="003A2887">
        <w:trPr>
          <w:cantSplit/>
        </w:trPr>
        <w:tc>
          <w:tcPr>
            <w:tcW w:w="5760" w:type="dxa"/>
            <w:hideMark/>
          </w:tcPr>
          <w:p w14:paraId="7A6F6479" w14:textId="3AB795DA" w:rsidR="00E20536" w:rsidRPr="00B2145F" w:rsidRDefault="00E20536" w:rsidP="00E5549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4A44A6A6" w14:textId="0D30C2C2" w:rsidR="00E20536" w:rsidRPr="00B2145F" w:rsidRDefault="00E20536" w:rsidP="00E20536">
            <w:pPr>
              <w:pStyle w:val="acctfourfigures"/>
              <w:tabs>
                <w:tab w:val="clear" w:pos="765"/>
              </w:tabs>
              <w:spacing w:line="240" w:lineRule="auto"/>
              <w:ind w:left="-71" w:right="-8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F6991" w:rsidRPr="00B2145F" w14:paraId="4C700333" w14:textId="46BA0DB0" w:rsidTr="000F61ED">
        <w:trPr>
          <w:cantSplit/>
        </w:trPr>
        <w:tc>
          <w:tcPr>
            <w:tcW w:w="5760" w:type="dxa"/>
          </w:tcPr>
          <w:p w14:paraId="730BCED1" w14:textId="77777777" w:rsidR="000F6991" w:rsidRPr="00B2145F" w:rsidRDefault="000F6991" w:rsidP="000F69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530" w:type="dxa"/>
          </w:tcPr>
          <w:p w14:paraId="270A2D13" w14:textId="243C9F08" w:rsidR="000F6991" w:rsidRPr="00B2145F" w:rsidRDefault="00FD40BC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19,712</w:t>
            </w:r>
          </w:p>
        </w:tc>
        <w:tc>
          <w:tcPr>
            <w:tcW w:w="270" w:type="dxa"/>
          </w:tcPr>
          <w:p w14:paraId="5EFA344A" w14:textId="77777777" w:rsidR="000F6991" w:rsidRDefault="000F6991" w:rsidP="000F6991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ABFB8A" w14:textId="4CB9EE01" w:rsidR="000F6991" w:rsidRPr="00B2145F" w:rsidRDefault="000F6991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20,495</w:t>
            </w:r>
          </w:p>
        </w:tc>
      </w:tr>
      <w:tr w:rsidR="000F6991" w:rsidRPr="00B2145F" w14:paraId="7B282F32" w14:textId="62DDDED5" w:rsidTr="000F61ED">
        <w:trPr>
          <w:cantSplit/>
        </w:trPr>
        <w:tc>
          <w:tcPr>
            <w:tcW w:w="5760" w:type="dxa"/>
          </w:tcPr>
          <w:p w14:paraId="00379871" w14:textId="77777777" w:rsidR="000F6991" w:rsidRPr="00B2145F" w:rsidRDefault="000F6991" w:rsidP="000F69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6FDFE384" w14:textId="081998B1" w:rsidR="000F6991" w:rsidRPr="00B2145F" w:rsidRDefault="00FD40BC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14,027</w:t>
            </w:r>
          </w:p>
        </w:tc>
        <w:tc>
          <w:tcPr>
            <w:tcW w:w="270" w:type="dxa"/>
          </w:tcPr>
          <w:p w14:paraId="186E2214" w14:textId="77777777" w:rsidR="000F6991" w:rsidRDefault="000F6991" w:rsidP="000F6991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BA7B53" w14:textId="7203B49C" w:rsidR="000F6991" w:rsidRPr="00B2145F" w:rsidRDefault="000F6991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6,411</w:t>
            </w:r>
          </w:p>
        </w:tc>
      </w:tr>
      <w:tr w:rsidR="000F6991" w:rsidRPr="00B2145F" w14:paraId="00E8D7D0" w14:textId="05D74F2A" w:rsidTr="000F61ED">
        <w:trPr>
          <w:cantSplit/>
        </w:trPr>
        <w:tc>
          <w:tcPr>
            <w:tcW w:w="5760" w:type="dxa"/>
          </w:tcPr>
          <w:p w14:paraId="7A485594" w14:textId="77777777" w:rsidR="000F6991" w:rsidRPr="00B2145F" w:rsidRDefault="000F6991" w:rsidP="000F69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407F904" w14:textId="400830FE" w:rsidR="000F6991" w:rsidRPr="00B2145F" w:rsidRDefault="00FD40BC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9,210</w:t>
            </w:r>
          </w:p>
        </w:tc>
        <w:tc>
          <w:tcPr>
            <w:tcW w:w="270" w:type="dxa"/>
          </w:tcPr>
          <w:p w14:paraId="3246A003" w14:textId="77777777" w:rsidR="000F6991" w:rsidRDefault="000F6991" w:rsidP="000F6991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04A9A5" w14:textId="6AB69404" w:rsidR="000F6991" w:rsidRPr="00B2145F" w:rsidRDefault="000F6991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12,201</w:t>
            </w:r>
          </w:p>
        </w:tc>
      </w:tr>
      <w:tr w:rsidR="000F6991" w:rsidRPr="00B2145F" w14:paraId="74707C11" w14:textId="3DECD8F0" w:rsidTr="000F61ED">
        <w:trPr>
          <w:cantSplit/>
        </w:trPr>
        <w:tc>
          <w:tcPr>
            <w:tcW w:w="5760" w:type="dxa"/>
            <w:hideMark/>
          </w:tcPr>
          <w:p w14:paraId="7FABF35E" w14:textId="77777777" w:rsidR="000F6991" w:rsidRPr="00B2145F" w:rsidRDefault="000F6991" w:rsidP="000F699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4ED2" w14:textId="6327B3DB" w:rsidR="000F6991" w:rsidRPr="00B2145F" w:rsidRDefault="00FD40BC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42,949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FA96F8" w14:textId="77777777" w:rsidR="000F6991" w:rsidRDefault="000F6991" w:rsidP="000F6991">
            <w:pPr>
              <w:pStyle w:val="acctfourfigures"/>
              <w:tabs>
                <w:tab w:val="clear" w:pos="765"/>
                <w:tab w:val="decimal" w:pos="1252"/>
              </w:tabs>
              <w:spacing w:line="240" w:lineRule="auto"/>
              <w:ind w:left="-80"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B394B" w14:textId="721202BB" w:rsidR="000F6991" w:rsidRPr="00B2145F" w:rsidRDefault="000F6991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39,107</w:t>
            </w:r>
          </w:p>
        </w:tc>
      </w:tr>
    </w:tbl>
    <w:p w14:paraId="1A5497B5" w14:textId="77777777" w:rsidR="00D1282F" w:rsidRPr="00BB4FB6" w:rsidRDefault="00D1282F" w:rsidP="00D128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lang w:val="en-US" w:bidi="th-TH"/>
        </w:rPr>
      </w:pPr>
    </w:p>
    <w:p w14:paraId="3A4CCB27" w14:textId="4A03ED4D" w:rsidR="00D1282F" w:rsidRPr="00E20536" w:rsidRDefault="00D1282F" w:rsidP="00E2053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E2053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E20536">
        <w:rPr>
          <w:rFonts w:ascii="Angsana New" w:hAnsi="Angsana New" w:hint="cs"/>
          <w:sz w:val="30"/>
          <w:szCs w:val="30"/>
        </w:rPr>
        <w:t>256</w:t>
      </w:r>
      <w:r w:rsidR="000F6991">
        <w:rPr>
          <w:rFonts w:ascii="Angsana New" w:hAnsi="Angsana New"/>
          <w:sz w:val="30"/>
          <w:szCs w:val="30"/>
        </w:rPr>
        <w:t>7</w:t>
      </w:r>
      <w:r w:rsidRPr="00E20536">
        <w:rPr>
          <w:rFonts w:ascii="Angsana New" w:hAnsi="Angsana New" w:hint="cs"/>
          <w:sz w:val="30"/>
          <w:szCs w:val="30"/>
        </w:rPr>
        <w:t xml:space="preserve"> </w:t>
      </w:r>
      <w:r w:rsidRPr="00E20536">
        <w:rPr>
          <w:rFonts w:ascii="Angsana New" w:hAnsi="Angsana New" w:hint="cs"/>
          <w:sz w:val="30"/>
          <w:szCs w:val="30"/>
          <w:cs/>
        </w:rPr>
        <w:t>สินทรัพย์สิทธิการใช้ของบริษัทเพิ่มขึ้</w:t>
      </w:r>
      <w:r w:rsidRPr="00503D8F">
        <w:rPr>
          <w:rFonts w:ascii="Angsana New" w:hAnsi="Angsana New" w:hint="cs"/>
          <w:sz w:val="30"/>
          <w:szCs w:val="30"/>
          <w:cs/>
        </w:rPr>
        <w:t xml:space="preserve">นเป็นจำนวน </w:t>
      </w:r>
      <w:r w:rsidR="00FD40BC">
        <w:rPr>
          <w:rFonts w:ascii="Angsana New" w:hAnsi="Angsana New"/>
          <w:sz w:val="30"/>
          <w:szCs w:val="30"/>
          <w:lang w:val="en-GB"/>
        </w:rPr>
        <w:t>16.22</w:t>
      </w:r>
      <w:r w:rsidR="00503D8F">
        <w:rPr>
          <w:rFonts w:ascii="Angsana New" w:hAnsi="Angsana New"/>
          <w:sz w:val="30"/>
          <w:szCs w:val="30"/>
          <w:lang w:val="en-GB"/>
        </w:rPr>
        <w:t xml:space="preserve"> </w:t>
      </w:r>
      <w:r w:rsidRPr="00E20536">
        <w:rPr>
          <w:rFonts w:ascii="Angsana New" w:hAnsi="Angsana New" w:hint="cs"/>
          <w:sz w:val="30"/>
          <w:szCs w:val="30"/>
          <w:cs/>
        </w:rPr>
        <w:t>ล้านบาท</w:t>
      </w:r>
      <w:r w:rsidR="0059350F" w:rsidRPr="00E20536">
        <w:rPr>
          <w:rFonts w:ascii="Angsana New" w:hAnsi="Angsana New"/>
          <w:sz w:val="30"/>
          <w:szCs w:val="30"/>
        </w:rPr>
        <w:t xml:space="preserve"> </w:t>
      </w:r>
      <w:r w:rsidR="0059350F" w:rsidRPr="00E20536">
        <w:rPr>
          <w:rFonts w:ascii="Angsana New" w:hAnsi="Angsana New"/>
          <w:i/>
          <w:iCs/>
          <w:sz w:val="30"/>
          <w:szCs w:val="30"/>
        </w:rPr>
        <w:t>(256</w:t>
      </w:r>
      <w:r w:rsidR="000F6991">
        <w:rPr>
          <w:rFonts w:ascii="Angsana New" w:hAnsi="Angsana New"/>
          <w:i/>
          <w:iCs/>
          <w:sz w:val="30"/>
          <w:szCs w:val="30"/>
        </w:rPr>
        <w:t>6</w:t>
      </w:r>
      <w:r w:rsidR="0059350F" w:rsidRPr="00E20536">
        <w:rPr>
          <w:rFonts w:ascii="Angsana New" w:hAnsi="Angsana New"/>
          <w:i/>
          <w:iCs/>
          <w:sz w:val="30"/>
          <w:szCs w:val="30"/>
        </w:rPr>
        <w:t xml:space="preserve">: </w:t>
      </w:r>
      <w:r w:rsidR="000F6991">
        <w:rPr>
          <w:rFonts w:ascii="Angsana New" w:hAnsi="Angsana New"/>
          <w:i/>
          <w:iCs/>
          <w:sz w:val="30"/>
          <w:szCs w:val="30"/>
        </w:rPr>
        <w:t>13.87</w:t>
      </w:r>
      <w:r w:rsidR="0059350F" w:rsidRPr="00E20536">
        <w:rPr>
          <w:rFonts w:ascii="Angsana New" w:hAnsi="Angsana New"/>
          <w:i/>
          <w:iCs/>
          <w:sz w:val="30"/>
          <w:szCs w:val="30"/>
        </w:rPr>
        <w:t xml:space="preserve"> </w:t>
      </w:r>
      <w:r w:rsidR="0059350F" w:rsidRPr="00E2053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9350F" w:rsidRPr="00E20536">
        <w:rPr>
          <w:rFonts w:ascii="Angsana New" w:hAnsi="Angsana New"/>
          <w:i/>
          <w:iCs/>
          <w:sz w:val="30"/>
          <w:szCs w:val="30"/>
          <w:lang w:val="en-GB"/>
        </w:rPr>
        <w:t>)</w:t>
      </w:r>
    </w:p>
    <w:p w14:paraId="1E46962E" w14:textId="42097547" w:rsidR="00626440" w:rsidRPr="00BB4FB6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lang w:val="en-US" w:bidi="th-TH"/>
        </w:rPr>
      </w:pPr>
    </w:p>
    <w:p w14:paraId="7FE4F69C" w14:textId="12BBC043" w:rsidR="00E031C3" w:rsidRPr="00E031C3" w:rsidRDefault="00E031C3" w:rsidP="00E031C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031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บริษัทเช่าที่ดินแห่งหนึ่งเพื่อก่อสร้างโรงงานเป็นระยะเวลา</w:t>
      </w:r>
      <w:r w:rsidRPr="00E031C3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 30 </w:t>
      </w:r>
      <w:r w:rsidRPr="00E031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ปี โดยมีสิทธิต่ออายุสัญญาเช่าเมื่อสิ้นสุดอายุสัญญาอีก</w:t>
      </w:r>
      <w:r w:rsidRPr="00E031C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E031C3">
        <w:rPr>
          <w:rFonts w:ascii="Angsana New" w:hAnsi="Angsana New" w:hint="cs"/>
          <w:sz w:val="30"/>
          <w:szCs w:val="30"/>
          <w:lang w:val="en-US" w:bidi="th-TH"/>
        </w:rPr>
        <w:t xml:space="preserve">20 </w:t>
      </w:r>
      <w:r w:rsidRPr="00E031C3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ค่าเช่ากำหนดเป็นรายปีตามอัตราที่ระบุไว้ในสัญญา นอกจากนี้บริษัทเช่าที่ดิน สำนักงาน เครื่องใช้สำนักงาน และยานพาหนะหลายสัญญาเป็นระยะเวลา </w:t>
      </w:r>
      <w:r w:rsidRPr="00E031C3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E031C3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ถึง </w:t>
      </w:r>
      <w:r w:rsidRPr="00E031C3">
        <w:rPr>
          <w:rFonts w:ascii="Angsana New" w:hAnsi="Angsana New"/>
          <w:sz w:val="30"/>
          <w:szCs w:val="30"/>
          <w:lang w:val="en-US" w:bidi="th-TH"/>
        </w:rPr>
        <w:t>5</w:t>
      </w:r>
      <w:r w:rsidRPr="00E031C3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E031C3">
        <w:rPr>
          <w:rFonts w:ascii="Angsana New" w:hAnsi="Angsana New" w:hint="cs"/>
          <w:sz w:val="30"/>
          <w:szCs w:val="30"/>
          <w:cs/>
          <w:lang w:val="en-US" w:bidi="th-TH"/>
        </w:rPr>
        <w:t>ปี ค่าเช่ากำหนดเป็นรายเดือนตามอัตราที่ระบุไว้ในสัญญา</w:t>
      </w:r>
    </w:p>
    <w:p w14:paraId="5E0DD1D7" w14:textId="77777777" w:rsidR="00E031C3" w:rsidRPr="00BB4FB6" w:rsidRDefault="00E031C3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lang w:val="en-US" w:bidi="th-TH"/>
        </w:rPr>
      </w:pPr>
    </w:p>
    <w:p w14:paraId="2595C4FE" w14:textId="468DDE78" w:rsidR="00626440" w:rsidRPr="00E20536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E20536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สิทธิเลือกในการขยายอายุสัญญาเช่า</w:t>
      </w:r>
    </w:p>
    <w:p w14:paraId="4B9C78F6" w14:textId="4CD94743" w:rsidR="00626440" w:rsidRPr="00BB4FB6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lang w:val="en-US" w:bidi="th-TH"/>
        </w:rPr>
      </w:pPr>
    </w:p>
    <w:p w14:paraId="468FC3A2" w14:textId="19844A66" w:rsidR="00626440" w:rsidRPr="00E20536" w:rsidRDefault="00626440" w:rsidP="00626440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E20536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บริษัทมีสิทธิเลือกขยายอายุสัญญาเช่าอสังหาริมทรัพย์ภายใน </w:t>
      </w:r>
      <w:r w:rsidRPr="00E20536">
        <w:rPr>
          <w:rFonts w:ascii="Angsana New" w:hAnsi="Angsana New"/>
          <w:sz w:val="30"/>
          <w:szCs w:val="30"/>
          <w:lang w:val="en-US" w:bidi="th-TH"/>
        </w:rPr>
        <w:t xml:space="preserve">6 </w:t>
      </w:r>
      <w:r w:rsidRPr="00E20536">
        <w:rPr>
          <w:rFonts w:ascii="Angsana New" w:hAnsi="Angsana New" w:hint="cs"/>
          <w:sz w:val="30"/>
          <w:szCs w:val="30"/>
          <w:cs/>
          <w:lang w:val="en-US" w:bidi="th-TH"/>
        </w:rPr>
        <w:t>เดือนก่อนสิ้นสุดระยะเวลาเช่า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0A216991" w14:textId="05BF31D5" w:rsidR="00356732" w:rsidRPr="00BB4FB6" w:rsidRDefault="00356732" w:rsidP="00E0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EE1705" w:rsidRPr="00E20536" w14:paraId="2F80D226" w14:textId="77777777" w:rsidTr="004C7777">
        <w:trPr>
          <w:cantSplit/>
          <w:tblHeader/>
        </w:trPr>
        <w:tc>
          <w:tcPr>
            <w:tcW w:w="5760" w:type="dxa"/>
          </w:tcPr>
          <w:p w14:paraId="7CE03B75" w14:textId="77777777" w:rsidR="00EE1705" w:rsidRPr="00E20536" w:rsidRDefault="00EE1705" w:rsidP="006D4B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30" w:type="dxa"/>
          </w:tcPr>
          <w:p w14:paraId="4155E546" w14:textId="03A1C126" w:rsidR="00EE1705" w:rsidRPr="00E20536" w:rsidRDefault="00E20536" w:rsidP="006D4B60">
            <w:pPr>
              <w:pStyle w:val="acctmergecolhdg"/>
              <w:spacing w:line="240" w:lineRule="auto"/>
              <w:ind w:right="10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E2053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="000F6991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7498C51" w14:textId="77777777" w:rsidR="00EE1705" w:rsidRPr="00E20536" w:rsidRDefault="00EE1705" w:rsidP="006D4B6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98C9C0" w14:textId="72C5B8DB" w:rsidR="00EE1705" w:rsidRPr="00E20536" w:rsidRDefault="00E20536" w:rsidP="006D4B6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="000F6991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</w:tr>
      <w:tr w:rsidR="00EE1705" w:rsidRPr="00E20536" w14:paraId="44404FDF" w14:textId="77777777" w:rsidTr="004C7777">
        <w:trPr>
          <w:cantSplit/>
        </w:trPr>
        <w:tc>
          <w:tcPr>
            <w:tcW w:w="5760" w:type="dxa"/>
          </w:tcPr>
          <w:p w14:paraId="7C0AB7F8" w14:textId="77777777" w:rsidR="00EE1705" w:rsidRPr="00E20536" w:rsidRDefault="00EE1705" w:rsidP="006D4B6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2409FD4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2053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E1705" w:rsidRPr="00E20536" w14:paraId="0115111A" w14:textId="77777777" w:rsidTr="004C7777">
        <w:trPr>
          <w:cantSplit/>
        </w:trPr>
        <w:tc>
          <w:tcPr>
            <w:tcW w:w="5760" w:type="dxa"/>
          </w:tcPr>
          <w:p w14:paraId="7244FF44" w14:textId="77777777" w:rsidR="00EE1705" w:rsidRPr="00E20536" w:rsidRDefault="00EE1705" w:rsidP="006D4B6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</w:tcPr>
          <w:p w14:paraId="5C01CB10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80C4A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5C46CE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705" w:rsidRPr="00E20536" w14:paraId="491C7843" w14:textId="77777777" w:rsidTr="004C7777">
        <w:trPr>
          <w:cantSplit/>
        </w:trPr>
        <w:tc>
          <w:tcPr>
            <w:tcW w:w="5760" w:type="dxa"/>
          </w:tcPr>
          <w:p w14:paraId="203DB1C5" w14:textId="77777777" w:rsidR="00EE1705" w:rsidRPr="00E20536" w:rsidRDefault="00EE1705" w:rsidP="006D4B6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79D98331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8AF616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0F6ED9" w14:textId="77777777" w:rsidR="00EE1705" w:rsidRPr="00E20536" w:rsidRDefault="00EE1705" w:rsidP="006D4B6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6991" w:rsidRPr="00E20536" w14:paraId="76AC7B89" w14:textId="77777777" w:rsidTr="004C7777">
        <w:trPr>
          <w:cantSplit/>
        </w:trPr>
        <w:tc>
          <w:tcPr>
            <w:tcW w:w="5760" w:type="dxa"/>
          </w:tcPr>
          <w:p w14:paraId="643E7EE0" w14:textId="18480935" w:rsidR="000F6991" w:rsidRPr="00E20536" w:rsidRDefault="000F6991" w:rsidP="000F6991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uto"/>
              <w:ind w:left="367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530" w:type="dxa"/>
            <w:vAlign w:val="bottom"/>
          </w:tcPr>
          <w:p w14:paraId="4C963DBA" w14:textId="2F0458F6" w:rsidR="000F6991" w:rsidRPr="00E20536" w:rsidRDefault="00AC7F09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</w:p>
        </w:tc>
        <w:tc>
          <w:tcPr>
            <w:tcW w:w="270" w:type="dxa"/>
            <w:vAlign w:val="bottom"/>
          </w:tcPr>
          <w:p w14:paraId="3ACAE70E" w14:textId="77777777" w:rsidR="000F6991" w:rsidRPr="00E20536" w:rsidRDefault="000F6991" w:rsidP="000F699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0EDFCD" w14:textId="52515EBF" w:rsidR="000F6991" w:rsidRPr="00E20536" w:rsidRDefault="000F6991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</w:p>
        </w:tc>
      </w:tr>
      <w:tr w:rsidR="000F6991" w:rsidRPr="00E20536" w14:paraId="0257A8A9" w14:textId="77777777" w:rsidTr="004C7777">
        <w:trPr>
          <w:cantSplit/>
        </w:trPr>
        <w:tc>
          <w:tcPr>
            <w:tcW w:w="5760" w:type="dxa"/>
          </w:tcPr>
          <w:p w14:paraId="520C1C39" w14:textId="1E95F904" w:rsidR="000F6991" w:rsidRPr="00E20536" w:rsidRDefault="000F6991" w:rsidP="000F6991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uto"/>
              <w:ind w:left="367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  <w:vAlign w:val="bottom"/>
          </w:tcPr>
          <w:p w14:paraId="35A38E73" w14:textId="6BCA0176" w:rsidR="000F6991" w:rsidRPr="00E20536" w:rsidRDefault="00AC7F09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6,920</w:t>
            </w:r>
          </w:p>
        </w:tc>
        <w:tc>
          <w:tcPr>
            <w:tcW w:w="270" w:type="dxa"/>
            <w:vAlign w:val="bottom"/>
          </w:tcPr>
          <w:p w14:paraId="5E9CA027" w14:textId="77777777" w:rsidR="000F6991" w:rsidRPr="00E20536" w:rsidRDefault="000F6991" w:rsidP="000F699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B8D1DC" w14:textId="79A9EB9D" w:rsidR="000F6991" w:rsidRPr="00E20536" w:rsidRDefault="000F6991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7,272</w:t>
            </w:r>
          </w:p>
        </w:tc>
      </w:tr>
      <w:tr w:rsidR="000F6991" w:rsidRPr="00E20536" w14:paraId="5E4CD4C7" w14:textId="77777777" w:rsidTr="004C7777">
        <w:trPr>
          <w:cantSplit/>
        </w:trPr>
        <w:tc>
          <w:tcPr>
            <w:tcW w:w="5760" w:type="dxa"/>
          </w:tcPr>
          <w:p w14:paraId="539935A4" w14:textId="4ED0DC96" w:rsidR="000F6991" w:rsidRPr="00E20536" w:rsidRDefault="000F6991" w:rsidP="000F6991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uto"/>
              <w:ind w:left="367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37ABA5F3" w14:textId="1892E586" w:rsidR="000F6991" w:rsidRPr="00E20536" w:rsidRDefault="00AC7F09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4,670</w:t>
            </w:r>
          </w:p>
        </w:tc>
        <w:tc>
          <w:tcPr>
            <w:tcW w:w="270" w:type="dxa"/>
            <w:vAlign w:val="bottom"/>
          </w:tcPr>
          <w:p w14:paraId="4F0A3F28" w14:textId="77777777" w:rsidR="000F6991" w:rsidRPr="00E20536" w:rsidRDefault="000F6991" w:rsidP="000F699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25C03D" w14:textId="32F6F0C5" w:rsidR="000F6991" w:rsidRPr="00E20536" w:rsidRDefault="000F6991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3,368</w:t>
            </w:r>
          </w:p>
        </w:tc>
      </w:tr>
      <w:tr w:rsidR="000F6991" w:rsidRPr="00E20536" w14:paraId="235F4E91" w14:textId="77777777" w:rsidTr="004C7777">
        <w:trPr>
          <w:cantSplit/>
        </w:trPr>
        <w:tc>
          <w:tcPr>
            <w:tcW w:w="5760" w:type="dxa"/>
          </w:tcPr>
          <w:p w14:paraId="448BB05B" w14:textId="77777777" w:rsidR="000F6991" w:rsidRPr="00E20536" w:rsidRDefault="000F6991" w:rsidP="000F6991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</w:tcPr>
          <w:p w14:paraId="3DF979A3" w14:textId="445688D4" w:rsidR="000F6991" w:rsidRPr="00E20536" w:rsidRDefault="00AC7F09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1,866</w:t>
            </w:r>
          </w:p>
        </w:tc>
        <w:tc>
          <w:tcPr>
            <w:tcW w:w="270" w:type="dxa"/>
            <w:vAlign w:val="bottom"/>
          </w:tcPr>
          <w:p w14:paraId="26BC2F3E" w14:textId="77777777" w:rsidR="000F6991" w:rsidRPr="00E20536" w:rsidRDefault="000F6991" w:rsidP="000F699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6D2CE0" w14:textId="227D2AB2" w:rsidR="000F6991" w:rsidRPr="00E20536" w:rsidRDefault="000F6991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1,712</w:t>
            </w:r>
          </w:p>
        </w:tc>
      </w:tr>
      <w:tr w:rsidR="000F6991" w:rsidRPr="00E20536" w14:paraId="3F70EADB" w14:textId="77777777" w:rsidTr="004C7777">
        <w:trPr>
          <w:cantSplit/>
        </w:trPr>
        <w:tc>
          <w:tcPr>
            <w:tcW w:w="5760" w:type="dxa"/>
          </w:tcPr>
          <w:p w14:paraId="1A55C534" w14:textId="77777777" w:rsidR="000F6991" w:rsidRPr="00E20536" w:rsidRDefault="000F6991" w:rsidP="000F6991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30" w:type="dxa"/>
          </w:tcPr>
          <w:p w14:paraId="677B1C07" w14:textId="3DB3E397" w:rsidR="000F6991" w:rsidRPr="00E20536" w:rsidRDefault="00AC7F09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4,563</w:t>
            </w:r>
          </w:p>
        </w:tc>
        <w:tc>
          <w:tcPr>
            <w:tcW w:w="270" w:type="dxa"/>
            <w:vAlign w:val="bottom"/>
          </w:tcPr>
          <w:p w14:paraId="78EF24F6" w14:textId="77777777" w:rsidR="000F6991" w:rsidRPr="00E20536" w:rsidRDefault="000F6991" w:rsidP="000F699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69EB34" w14:textId="233B6D00" w:rsidR="000F6991" w:rsidRPr="00E20536" w:rsidRDefault="000F6991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3,318</w:t>
            </w:r>
          </w:p>
        </w:tc>
      </w:tr>
      <w:tr w:rsidR="000F6991" w:rsidRPr="00E20536" w14:paraId="33E9FDC4" w14:textId="77777777" w:rsidTr="004C7777">
        <w:trPr>
          <w:cantSplit/>
        </w:trPr>
        <w:tc>
          <w:tcPr>
            <w:tcW w:w="5760" w:type="dxa"/>
          </w:tcPr>
          <w:p w14:paraId="7F8BE2AC" w14:textId="7E655C65" w:rsidR="000F6991" w:rsidRPr="00E20536" w:rsidRDefault="000F6991" w:rsidP="000F6991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053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530" w:type="dxa"/>
            <w:vAlign w:val="bottom"/>
          </w:tcPr>
          <w:p w14:paraId="3483CE7B" w14:textId="24EE4397" w:rsidR="000F6991" w:rsidRPr="00E20536" w:rsidRDefault="009C5FCC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70" w:type="dxa"/>
            <w:vAlign w:val="bottom"/>
          </w:tcPr>
          <w:p w14:paraId="3F951109" w14:textId="77777777" w:rsidR="000F6991" w:rsidRPr="00E20536" w:rsidRDefault="000F6991" w:rsidP="000F699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4BB63A1" w14:textId="32749C2F" w:rsidR="000F6991" w:rsidRPr="00E20536" w:rsidRDefault="000F6991" w:rsidP="000F6991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331</w:t>
            </w:r>
          </w:p>
        </w:tc>
      </w:tr>
    </w:tbl>
    <w:p w14:paraId="25ADCB57" w14:textId="77777777" w:rsidR="00E031C3" w:rsidRPr="00BB4FB6" w:rsidRDefault="00E031C3" w:rsidP="00E0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B2A0B54" w14:textId="11A3C456" w:rsidR="00D1282F" w:rsidRPr="00E20536" w:rsidRDefault="00D1282F" w:rsidP="00EA1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053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E20536">
        <w:rPr>
          <w:rFonts w:ascii="Angsana New" w:hAnsi="Angsana New" w:hint="cs"/>
          <w:sz w:val="30"/>
          <w:szCs w:val="30"/>
        </w:rPr>
        <w:t>256</w:t>
      </w:r>
      <w:r w:rsidR="000F6991">
        <w:rPr>
          <w:rFonts w:ascii="Angsana New" w:hAnsi="Angsana New"/>
          <w:sz w:val="30"/>
          <w:szCs w:val="30"/>
        </w:rPr>
        <w:t>7</w:t>
      </w:r>
      <w:r w:rsidRPr="00E20536">
        <w:rPr>
          <w:rFonts w:ascii="Angsana New" w:hAnsi="Angsana New" w:hint="cs"/>
          <w:sz w:val="30"/>
          <w:szCs w:val="30"/>
        </w:rPr>
        <w:t xml:space="preserve"> </w:t>
      </w:r>
      <w:r w:rsidRPr="00E20536">
        <w:rPr>
          <w:rFonts w:ascii="Angsana New" w:hAnsi="Angsana New" w:hint="cs"/>
          <w:sz w:val="30"/>
          <w:szCs w:val="30"/>
          <w:cs/>
        </w:rPr>
        <w:t xml:space="preserve">กระแสเงินสดจ่ายทั้งหมดของสัญญาเช่าของบริษัทมีจำนวน </w:t>
      </w:r>
      <w:r w:rsidR="009C5FCC">
        <w:rPr>
          <w:rFonts w:ascii="Angsana New" w:hAnsi="Angsana New"/>
          <w:sz w:val="30"/>
          <w:szCs w:val="30"/>
          <w:lang w:val="en-GB"/>
        </w:rPr>
        <w:t>13.19</w:t>
      </w:r>
      <w:r w:rsidR="00D02119" w:rsidRPr="00E20536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E20536">
        <w:rPr>
          <w:rFonts w:ascii="Angsana New" w:hAnsi="Angsana New" w:hint="cs"/>
          <w:sz w:val="30"/>
          <w:szCs w:val="30"/>
          <w:cs/>
        </w:rPr>
        <w:t>ล้านบาท</w:t>
      </w:r>
      <w:r w:rsidR="00D4262A" w:rsidRPr="00E20536">
        <w:rPr>
          <w:rFonts w:ascii="Angsana New" w:hAnsi="Angsana New" w:hint="cs"/>
          <w:sz w:val="30"/>
          <w:szCs w:val="30"/>
          <w:cs/>
        </w:rPr>
        <w:t xml:space="preserve"> </w:t>
      </w:r>
      <w:r w:rsidR="00D4262A" w:rsidRPr="00E20536">
        <w:rPr>
          <w:rFonts w:ascii="Angsana New" w:hAnsi="Angsana New" w:hint="cs"/>
          <w:i/>
          <w:iCs/>
          <w:sz w:val="30"/>
          <w:szCs w:val="30"/>
        </w:rPr>
        <w:t>(</w:t>
      </w:r>
      <w:r w:rsidR="00D02119" w:rsidRPr="00E20536">
        <w:rPr>
          <w:rFonts w:ascii="Angsana New" w:hAnsi="Angsana New" w:hint="cs"/>
          <w:i/>
          <w:iCs/>
          <w:sz w:val="30"/>
          <w:szCs w:val="30"/>
        </w:rPr>
        <w:t>256</w:t>
      </w:r>
      <w:r w:rsidR="000F6991">
        <w:rPr>
          <w:rFonts w:ascii="Angsana New" w:hAnsi="Angsana New"/>
          <w:i/>
          <w:iCs/>
          <w:sz w:val="30"/>
          <w:szCs w:val="30"/>
        </w:rPr>
        <w:t>6</w:t>
      </w:r>
      <w:r w:rsidR="00D02119" w:rsidRPr="00E20536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20536" w:rsidRPr="00E20536">
        <w:rPr>
          <w:rFonts w:ascii="Angsana New" w:hAnsi="Angsana New" w:hint="cs"/>
          <w:i/>
          <w:iCs/>
          <w:sz w:val="30"/>
          <w:szCs w:val="30"/>
        </w:rPr>
        <w:t>1</w:t>
      </w:r>
      <w:r w:rsidR="000F6991">
        <w:rPr>
          <w:rFonts w:ascii="Angsana New" w:hAnsi="Angsana New"/>
          <w:i/>
          <w:iCs/>
          <w:sz w:val="30"/>
          <w:szCs w:val="30"/>
        </w:rPr>
        <w:t>3.42</w:t>
      </w:r>
      <w:r w:rsidR="00D02119" w:rsidRPr="00E2053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D02119" w:rsidRPr="00E2053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4262A" w:rsidRPr="00E20536">
        <w:rPr>
          <w:rFonts w:ascii="Angsana New" w:hAnsi="Angsana New" w:hint="cs"/>
          <w:i/>
          <w:iCs/>
          <w:sz w:val="30"/>
          <w:szCs w:val="30"/>
        </w:rPr>
        <w:t>)</w:t>
      </w:r>
    </w:p>
    <w:p w14:paraId="3416504B" w14:textId="77777777" w:rsidR="00A71A26" w:rsidRPr="00E20536" w:rsidRDefault="00A71A26" w:rsidP="00E20536">
      <w:pPr>
        <w:pStyle w:val="Heading8"/>
        <w:numPr>
          <w:ilvl w:val="0"/>
          <w:numId w:val="16"/>
        </w:numPr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E20536">
        <w:rPr>
          <w:rFonts w:ascii="Angsana New" w:hAnsi="Angsana New" w:cs="Angsana New" w:hint="cs"/>
          <w:sz w:val="30"/>
          <w:szCs w:val="30"/>
          <w:cs/>
          <w:lang w:val="th-TH"/>
        </w:rPr>
        <w:t>หนี้สินที่มีภาระดอกเบี้ย</w:t>
      </w:r>
    </w:p>
    <w:p w14:paraId="5713218A" w14:textId="77777777" w:rsidR="0071665D" w:rsidRPr="00BB4FB6" w:rsidRDefault="0071665D" w:rsidP="0071665D">
      <w:pPr>
        <w:rPr>
          <w:rFonts w:ascii="Angsana New" w:hAnsi="Angsana New"/>
          <w:sz w:val="28"/>
          <w:szCs w:val="28"/>
          <w:lang w:val="th-TH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70"/>
        <w:gridCol w:w="236"/>
        <w:gridCol w:w="1019"/>
        <w:gridCol w:w="236"/>
        <w:gridCol w:w="861"/>
        <w:gridCol w:w="236"/>
        <w:gridCol w:w="979"/>
        <w:gridCol w:w="236"/>
        <w:gridCol w:w="1016"/>
        <w:gridCol w:w="241"/>
        <w:gridCol w:w="891"/>
      </w:tblGrid>
      <w:tr w:rsidR="00BF1587" w:rsidRPr="00E20536" w14:paraId="442FF54C" w14:textId="3893D010" w:rsidTr="000555C7">
        <w:trPr>
          <w:tblHeader/>
        </w:trPr>
        <w:tc>
          <w:tcPr>
            <w:tcW w:w="2250" w:type="dxa"/>
          </w:tcPr>
          <w:p w14:paraId="13FA923D" w14:textId="77777777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2" w:type="dxa"/>
            <w:gridSpan w:val="5"/>
            <w:vAlign w:val="bottom"/>
          </w:tcPr>
          <w:p w14:paraId="21480B44" w14:textId="18AE630D" w:rsidR="00BF1587" w:rsidRPr="00E20536" w:rsidRDefault="00E20536" w:rsidP="00BB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/>
                <w:sz w:val="28"/>
                <w:szCs w:val="28"/>
              </w:rPr>
              <w:t>256</w:t>
            </w:r>
            <w:r w:rsidR="000F699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4B290006" w14:textId="62102AD5" w:rsidR="00BF1587" w:rsidRPr="00E20536" w:rsidRDefault="00BF1587" w:rsidP="00985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vAlign w:val="bottom"/>
          </w:tcPr>
          <w:p w14:paraId="19A1D653" w14:textId="1B1E6768" w:rsidR="00BF1587" w:rsidRPr="00E20536" w:rsidRDefault="00E20536" w:rsidP="00BB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/>
                <w:sz w:val="28"/>
                <w:szCs w:val="28"/>
              </w:rPr>
              <w:t>256</w:t>
            </w:r>
            <w:r w:rsidR="000F699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85194" w:rsidRPr="00E20536" w14:paraId="385D4E30" w14:textId="70A7DFD4" w:rsidTr="000555C7">
        <w:trPr>
          <w:tblHeader/>
        </w:trPr>
        <w:tc>
          <w:tcPr>
            <w:tcW w:w="2250" w:type="dxa"/>
          </w:tcPr>
          <w:p w14:paraId="7EE22DF6" w14:textId="77777777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460A2FE7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2F146A5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D7F5C34" w14:textId="039A9585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09C2072" w14:textId="747527A8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vAlign w:val="bottom"/>
          </w:tcPr>
          <w:p w14:paraId="6258E5F0" w14:textId="179C735B" w:rsidR="00BF1587" w:rsidRPr="00E20536" w:rsidRDefault="00BF1587" w:rsidP="00E2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0FDC7C60" w14:textId="63E4FA08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189C1EFB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EB944F3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7C6AB800" w14:textId="77777777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</w:t>
            </w:r>
          </w:p>
          <w:p w14:paraId="1CF3A65E" w14:textId="3F2699EE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1E1D0678" w14:textId="66D538DF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7342B243" w14:textId="31A69850" w:rsidR="00BF1587" w:rsidRPr="00E20536" w:rsidRDefault="00BF1587" w:rsidP="00BF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F1587" w:rsidRPr="00E20536" w14:paraId="4798B4A5" w14:textId="60BDA40E" w:rsidTr="000555C7">
        <w:trPr>
          <w:tblHeader/>
        </w:trPr>
        <w:tc>
          <w:tcPr>
            <w:tcW w:w="2250" w:type="dxa"/>
          </w:tcPr>
          <w:p w14:paraId="6E8D5A75" w14:textId="77777777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1" w:type="dxa"/>
            <w:gridSpan w:val="11"/>
          </w:tcPr>
          <w:p w14:paraId="664BA6B1" w14:textId="5C7E363D" w:rsidR="00BF1587" w:rsidRPr="00E20536" w:rsidRDefault="00BF1587" w:rsidP="00257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20536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E2053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E20536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0F6991" w:rsidRPr="00E20536" w14:paraId="09FBC034" w14:textId="77777777" w:rsidTr="000555C7">
        <w:tc>
          <w:tcPr>
            <w:tcW w:w="2250" w:type="dxa"/>
          </w:tcPr>
          <w:p w14:paraId="566D0246" w14:textId="7C989178" w:rsidR="000F6991" w:rsidRPr="00E20536" w:rsidRDefault="000F6991" w:rsidP="000F6991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A549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A5490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70" w:type="dxa"/>
            <w:vAlign w:val="bottom"/>
          </w:tcPr>
          <w:p w14:paraId="2EFD104C" w14:textId="52AFDE0C" w:rsidR="000F6991" w:rsidRPr="00E20536" w:rsidRDefault="009C5FCC" w:rsidP="009C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66F76C" w14:textId="77777777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28CC582" w14:textId="77777777" w:rsidR="009C5FCC" w:rsidRDefault="009C5FCC" w:rsidP="009C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322EAC79" w14:textId="04C34723" w:rsidR="000F6991" w:rsidRPr="00E20536" w:rsidRDefault="009C5FCC" w:rsidP="009C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9B6750" w14:textId="77777777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7B192F35" w14:textId="77777777" w:rsidR="000F6991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3BD73B3C" w14:textId="1034FC11" w:rsidR="009C5FCC" w:rsidRPr="00E20536" w:rsidRDefault="009C5FCC" w:rsidP="009C5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083819" w14:textId="77777777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155D05FB" w14:textId="57F688B7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11,808</w:t>
            </w:r>
          </w:p>
        </w:tc>
        <w:tc>
          <w:tcPr>
            <w:tcW w:w="236" w:type="dxa"/>
          </w:tcPr>
          <w:p w14:paraId="2CBB1B11" w14:textId="77777777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</w:tcPr>
          <w:p w14:paraId="00E8D101" w14:textId="77777777" w:rsidR="000F6991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210A2D73" w14:textId="7EA6C7CF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E7E5930" w14:textId="77777777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</w:tcPr>
          <w:p w14:paraId="0E8FD2E1" w14:textId="77777777" w:rsidR="000F6991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70305A0E" w14:textId="3E99B464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11,808</w:t>
            </w:r>
          </w:p>
        </w:tc>
      </w:tr>
      <w:tr w:rsidR="000F6991" w:rsidRPr="00E20536" w14:paraId="1D57DDA4" w14:textId="77777777" w:rsidTr="00F91CEF">
        <w:tc>
          <w:tcPr>
            <w:tcW w:w="2250" w:type="dxa"/>
          </w:tcPr>
          <w:p w14:paraId="326AA462" w14:textId="3921DACF" w:rsidR="000F6991" w:rsidRPr="00E20536" w:rsidRDefault="000F6991" w:rsidP="000F6991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2053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0" w:type="dxa"/>
            <w:vAlign w:val="bottom"/>
          </w:tcPr>
          <w:p w14:paraId="40310564" w14:textId="5358D3BC" w:rsidR="000F6991" w:rsidRPr="00E20536" w:rsidRDefault="009C5FCC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21,536</w:t>
            </w:r>
          </w:p>
        </w:tc>
        <w:tc>
          <w:tcPr>
            <w:tcW w:w="236" w:type="dxa"/>
          </w:tcPr>
          <w:p w14:paraId="33A8933D" w14:textId="77777777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652550B1" w14:textId="704C8161" w:rsidR="000F6991" w:rsidRPr="00E20536" w:rsidRDefault="009C5FCC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23,43</w:t>
            </w:r>
            <w:r w:rsidR="008F037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639585B8" w14:textId="77777777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7A37C180" w14:textId="74E20C86" w:rsidR="000F6991" w:rsidRPr="00E20536" w:rsidRDefault="009C5FCC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44,966</w:t>
            </w:r>
          </w:p>
        </w:tc>
        <w:tc>
          <w:tcPr>
            <w:tcW w:w="236" w:type="dxa"/>
            <w:vAlign w:val="bottom"/>
          </w:tcPr>
          <w:p w14:paraId="48074DA6" w14:textId="77777777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5B3AC6C6" w14:textId="014FE344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22,033</w:t>
            </w:r>
          </w:p>
        </w:tc>
        <w:tc>
          <w:tcPr>
            <w:tcW w:w="236" w:type="dxa"/>
          </w:tcPr>
          <w:p w14:paraId="78E8823A" w14:textId="77777777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0AD8E548" w14:textId="3531208B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18,038</w:t>
            </w:r>
          </w:p>
        </w:tc>
        <w:tc>
          <w:tcPr>
            <w:tcW w:w="241" w:type="dxa"/>
          </w:tcPr>
          <w:p w14:paraId="3DE0B886" w14:textId="77777777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7113BD73" w14:textId="5D7BD500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40,071</w:t>
            </w:r>
          </w:p>
        </w:tc>
      </w:tr>
      <w:tr w:rsidR="000F6991" w:rsidRPr="00E20536" w14:paraId="3ABB1E12" w14:textId="421924A3" w:rsidTr="000555C7">
        <w:tc>
          <w:tcPr>
            <w:tcW w:w="2250" w:type="dxa"/>
          </w:tcPr>
          <w:p w14:paraId="7360A8F6" w14:textId="77777777" w:rsidR="000F6991" w:rsidRPr="00E20536" w:rsidRDefault="000F6991" w:rsidP="000F6991">
            <w:pPr>
              <w:pStyle w:val="ListParagraph"/>
              <w:ind w:left="166" w:right="-7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E205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ED05D" w14:textId="20720D7A" w:rsidR="000F6991" w:rsidRPr="00E20536" w:rsidRDefault="009C5FCC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21,536</w:t>
            </w:r>
          </w:p>
        </w:tc>
        <w:tc>
          <w:tcPr>
            <w:tcW w:w="236" w:type="dxa"/>
          </w:tcPr>
          <w:p w14:paraId="3F03F8A9" w14:textId="77777777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19AB7572" w14:textId="71584812" w:rsidR="000F6991" w:rsidRPr="00E20536" w:rsidRDefault="009C5FCC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23,43</w:t>
            </w:r>
            <w:r w:rsidR="008F037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1AFDD37E" w14:textId="45DBBB41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14:paraId="7B697F56" w14:textId="6110943D" w:rsidR="000F6991" w:rsidRPr="00E20536" w:rsidRDefault="009C5FCC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44,966</w:t>
            </w:r>
          </w:p>
        </w:tc>
        <w:tc>
          <w:tcPr>
            <w:tcW w:w="236" w:type="dxa"/>
            <w:vAlign w:val="bottom"/>
          </w:tcPr>
          <w:p w14:paraId="2ACC6850" w14:textId="629EA695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A8772" w14:textId="16A58378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33,841</w:t>
            </w:r>
          </w:p>
        </w:tc>
        <w:tc>
          <w:tcPr>
            <w:tcW w:w="236" w:type="dxa"/>
          </w:tcPr>
          <w:p w14:paraId="18F87069" w14:textId="77777777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337859DA" w14:textId="38AEFFA9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18,038</w:t>
            </w:r>
          </w:p>
        </w:tc>
        <w:tc>
          <w:tcPr>
            <w:tcW w:w="241" w:type="dxa"/>
          </w:tcPr>
          <w:p w14:paraId="5EDBD680" w14:textId="7B1A1A85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99F5715" w14:textId="183714DE" w:rsidR="000F6991" w:rsidRPr="00E20536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51,879</w:t>
            </w:r>
          </w:p>
        </w:tc>
      </w:tr>
    </w:tbl>
    <w:p w14:paraId="7698CCC4" w14:textId="75F7B30A" w:rsidR="00BF61D5" w:rsidRPr="00BB4FB6" w:rsidRDefault="00BF61D5" w:rsidP="00E935A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A9C8DBB" w14:textId="3ADF2302" w:rsidR="00FE397D" w:rsidRPr="007678DA" w:rsidRDefault="00D9248D" w:rsidP="009C5FCC">
      <w:pPr>
        <w:ind w:left="540"/>
        <w:jc w:val="thaiDistribute"/>
        <w:rPr>
          <w:rFonts w:ascii="Angsana New" w:hAnsi="Angsana New"/>
          <w:sz w:val="30"/>
          <w:szCs w:val="30"/>
        </w:rPr>
      </w:pPr>
      <w:bookmarkStart w:id="3" w:name="_Hlk127189044"/>
      <w:r w:rsidRPr="007678DA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="009C5FCC">
        <w:rPr>
          <w:rFonts w:ascii="Angsana New" w:hAnsi="Angsana New"/>
          <w:sz w:val="30"/>
          <w:szCs w:val="30"/>
        </w:rPr>
        <w:t>2565</w:t>
      </w:r>
      <w:r w:rsidRPr="007678DA">
        <w:rPr>
          <w:rFonts w:ascii="Angsana New" w:hAnsi="Angsana New"/>
          <w:sz w:val="30"/>
          <w:szCs w:val="30"/>
        </w:rPr>
        <w:t xml:space="preserve"> </w:t>
      </w:r>
      <w:r w:rsidR="004E602C" w:rsidRPr="007678DA">
        <w:rPr>
          <w:rFonts w:ascii="Angsana New" w:hAnsi="Angsana New"/>
          <w:sz w:val="30"/>
          <w:szCs w:val="30"/>
          <w:cs/>
        </w:rPr>
        <w:t>บริษัท</w:t>
      </w:r>
      <w:r w:rsidRPr="007678DA">
        <w:rPr>
          <w:rFonts w:ascii="Angsana New" w:hAnsi="Angsana New" w:hint="cs"/>
          <w:sz w:val="30"/>
          <w:szCs w:val="30"/>
          <w:cs/>
        </w:rPr>
        <w:t>ทำสัญญา</w:t>
      </w:r>
      <w:r w:rsidR="004E602C" w:rsidRPr="007678DA">
        <w:rPr>
          <w:rFonts w:ascii="Angsana New" w:hAnsi="Angsana New"/>
          <w:sz w:val="30"/>
          <w:szCs w:val="30"/>
          <w:cs/>
        </w:rPr>
        <w:t>เงินกู้ยืม</w:t>
      </w:r>
      <w:r w:rsidRPr="007678DA">
        <w:rPr>
          <w:rFonts w:ascii="Angsana New" w:hAnsi="Angsana New" w:hint="cs"/>
          <w:sz w:val="30"/>
          <w:szCs w:val="30"/>
          <w:cs/>
        </w:rPr>
        <w:t>กับ</w:t>
      </w:r>
      <w:r w:rsidR="004E602C" w:rsidRPr="007678DA">
        <w:rPr>
          <w:rFonts w:ascii="Angsana New" w:hAnsi="Angsana New"/>
          <w:sz w:val="30"/>
          <w:szCs w:val="30"/>
          <w:cs/>
        </w:rPr>
        <w:t>ธนาคารพาณิชย์แห่งหนึ่ง</w:t>
      </w:r>
      <w:r w:rsidRPr="007678DA">
        <w:rPr>
          <w:rFonts w:ascii="Angsana New" w:hAnsi="Angsana New" w:hint="cs"/>
          <w:sz w:val="30"/>
          <w:szCs w:val="30"/>
          <w:cs/>
        </w:rPr>
        <w:t xml:space="preserve"> โดยมีวงเงินกู้ยืม</w:t>
      </w:r>
      <w:r w:rsidR="004E602C" w:rsidRPr="007678DA">
        <w:rPr>
          <w:rFonts w:ascii="Angsana New" w:hAnsi="Angsana New"/>
          <w:sz w:val="30"/>
          <w:szCs w:val="30"/>
          <w:cs/>
        </w:rPr>
        <w:t>จำนวน</w:t>
      </w:r>
      <w:r w:rsidR="000555C7" w:rsidRPr="007678DA">
        <w:rPr>
          <w:rFonts w:ascii="Angsana New" w:hAnsi="Angsana New" w:hint="cs"/>
          <w:sz w:val="30"/>
          <w:szCs w:val="30"/>
          <w:cs/>
        </w:rPr>
        <w:t xml:space="preserve"> </w:t>
      </w:r>
      <w:r w:rsidR="000555C7" w:rsidRPr="007678DA">
        <w:rPr>
          <w:rFonts w:ascii="Angsana New" w:hAnsi="Angsana New"/>
          <w:sz w:val="30"/>
          <w:szCs w:val="30"/>
        </w:rPr>
        <w:t>1</w:t>
      </w:r>
      <w:r w:rsidRPr="007678DA">
        <w:rPr>
          <w:rFonts w:ascii="Angsana New" w:hAnsi="Angsana New"/>
          <w:sz w:val="30"/>
          <w:szCs w:val="30"/>
        </w:rPr>
        <w:t>84</w:t>
      </w:r>
      <w:r w:rsidR="004E602C" w:rsidRPr="007678DA">
        <w:rPr>
          <w:rFonts w:ascii="Angsana New" w:hAnsi="Angsana New"/>
          <w:sz w:val="30"/>
          <w:szCs w:val="30"/>
        </w:rPr>
        <w:t xml:space="preserve"> </w:t>
      </w:r>
      <w:r w:rsidR="004E602C" w:rsidRPr="007678DA">
        <w:rPr>
          <w:rFonts w:ascii="Angsana New" w:hAnsi="Angsana New"/>
          <w:sz w:val="30"/>
          <w:szCs w:val="30"/>
          <w:cs/>
        </w:rPr>
        <w:t>ล้านบาท</w:t>
      </w:r>
      <w:r w:rsidRPr="007678DA">
        <w:rPr>
          <w:rFonts w:ascii="Angsana New" w:hAnsi="Angsana New" w:hint="cs"/>
          <w:sz w:val="30"/>
          <w:szCs w:val="30"/>
          <w:cs/>
        </w:rPr>
        <w:t xml:space="preserve"> และมีการเบิกใช้วงเงินกู้ยืมดังกล่าวแล้วจำนวน </w:t>
      </w:r>
      <w:r w:rsidRPr="007678DA">
        <w:rPr>
          <w:rFonts w:ascii="Angsana New" w:hAnsi="Angsana New"/>
          <w:sz w:val="30"/>
          <w:szCs w:val="30"/>
        </w:rPr>
        <w:t xml:space="preserve">105 </w:t>
      </w:r>
      <w:r w:rsidRPr="007678D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E602C" w:rsidRPr="007678DA">
        <w:rPr>
          <w:rFonts w:ascii="Angsana New" w:hAnsi="Angsana New"/>
          <w:sz w:val="30"/>
          <w:szCs w:val="30"/>
          <w:cs/>
        </w:rPr>
        <w:t>โดยมีอัตราดอกเบี้ย</w:t>
      </w:r>
      <w:r w:rsidR="000555C7" w:rsidRPr="007678DA">
        <w:rPr>
          <w:rFonts w:ascii="Angsana New" w:hAnsi="Angsana New" w:hint="cs"/>
          <w:sz w:val="30"/>
          <w:szCs w:val="30"/>
          <w:cs/>
        </w:rPr>
        <w:t xml:space="preserve">ต่อปีเท่ากับ </w:t>
      </w:r>
      <w:r w:rsidR="000555C7" w:rsidRPr="007678DA">
        <w:rPr>
          <w:rFonts w:ascii="Angsana New" w:hAnsi="Angsana New"/>
          <w:sz w:val="30"/>
          <w:szCs w:val="30"/>
        </w:rPr>
        <w:t xml:space="preserve">MLR </w:t>
      </w:r>
      <w:r w:rsidR="000555C7" w:rsidRPr="007678DA">
        <w:rPr>
          <w:rFonts w:ascii="Angsana New" w:hAnsi="Angsana New" w:hint="cs"/>
          <w:sz w:val="30"/>
          <w:szCs w:val="30"/>
          <w:cs/>
        </w:rPr>
        <w:t>ลบด้วย</w:t>
      </w:r>
      <w:r w:rsidRPr="007678DA">
        <w:rPr>
          <w:rFonts w:ascii="Angsana New" w:hAnsi="Angsana New" w:hint="cs"/>
          <w:sz w:val="30"/>
          <w:szCs w:val="30"/>
          <w:cs/>
        </w:rPr>
        <w:t>อัตราคงที่</w:t>
      </w:r>
      <w:r w:rsidR="000555C7" w:rsidRPr="007678DA">
        <w:rPr>
          <w:rFonts w:ascii="Angsana New" w:hAnsi="Angsana New" w:hint="cs"/>
          <w:sz w:val="30"/>
          <w:szCs w:val="30"/>
          <w:cs/>
        </w:rPr>
        <w:t>ต่อปี</w:t>
      </w:r>
      <w:r w:rsidRPr="007678DA">
        <w:rPr>
          <w:rFonts w:ascii="Angsana New" w:hAnsi="Angsana New" w:hint="cs"/>
          <w:sz w:val="30"/>
          <w:szCs w:val="30"/>
          <w:cs/>
        </w:rPr>
        <w:t>และ</w:t>
      </w:r>
      <w:r w:rsidR="00C954C1" w:rsidRPr="007678DA">
        <w:rPr>
          <w:rFonts w:ascii="Angsana New" w:hAnsi="Angsana New" w:hint="cs"/>
          <w:sz w:val="30"/>
          <w:szCs w:val="30"/>
          <w:cs/>
        </w:rPr>
        <w:t>กำหนดชำระคืนเป็นรายเดือน</w:t>
      </w:r>
      <w:r w:rsidRPr="007678DA">
        <w:rPr>
          <w:rFonts w:ascii="Angsana New" w:hAnsi="Angsana New" w:hint="cs"/>
          <w:sz w:val="30"/>
          <w:szCs w:val="30"/>
          <w:cs/>
        </w:rPr>
        <w:t>รวมไปถึงมีกำหนดเงื่อนไขที่บริษัทต้องปฏิบัติตามดังรายละเอียดตามที่</w:t>
      </w:r>
      <w:r w:rsidRPr="007678DA">
        <w:rPr>
          <w:rFonts w:ascii="Angsana New" w:hAnsi="Angsana New" w:hint="cs"/>
          <w:spacing w:val="-2"/>
          <w:sz w:val="30"/>
          <w:szCs w:val="30"/>
          <w:cs/>
        </w:rPr>
        <w:t>ระบุไว้ในสัญญา โดยมีกำหนด</w:t>
      </w:r>
      <w:r w:rsidR="004E602C" w:rsidRPr="007678DA">
        <w:rPr>
          <w:rFonts w:ascii="Angsana New" w:hAnsi="Angsana New"/>
          <w:spacing w:val="-2"/>
          <w:sz w:val="30"/>
          <w:szCs w:val="30"/>
          <w:cs/>
        </w:rPr>
        <w:t>ชำระ</w:t>
      </w:r>
      <w:r w:rsidR="00EE679A" w:rsidRPr="007678DA">
        <w:rPr>
          <w:rFonts w:ascii="Angsana New" w:hAnsi="Angsana New" w:hint="cs"/>
          <w:spacing w:val="-2"/>
          <w:sz w:val="30"/>
          <w:szCs w:val="30"/>
          <w:cs/>
        </w:rPr>
        <w:t>คืน</w:t>
      </w:r>
      <w:r w:rsidR="004E602C" w:rsidRPr="007678DA">
        <w:rPr>
          <w:rFonts w:ascii="Angsana New" w:hAnsi="Angsana New"/>
          <w:spacing w:val="-2"/>
          <w:sz w:val="30"/>
          <w:szCs w:val="30"/>
          <w:cs/>
        </w:rPr>
        <w:t>ภายในปี</w:t>
      </w:r>
      <w:r w:rsidR="000555C7" w:rsidRPr="007678D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555C7" w:rsidRPr="007678DA">
        <w:rPr>
          <w:rFonts w:ascii="Angsana New" w:hAnsi="Angsana New"/>
          <w:spacing w:val="-2"/>
          <w:sz w:val="30"/>
          <w:szCs w:val="30"/>
        </w:rPr>
        <w:t>2572</w:t>
      </w:r>
      <w:r w:rsidR="004E602C" w:rsidRPr="007678DA">
        <w:rPr>
          <w:rFonts w:ascii="Angsana New" w:hAnsi="Angsana New"/>
          <w:spacing w:val="-2"/>
          <w:sz w:val="30"/>
          <w:szCs w:val="30"/>
          <w:cs/>
        </w:rPr>
        <w:t xml:space="preserve"> เงินกู้ยืมดังกล่าวมีหลักประกันเป็น</w:t>
      </w:r>
      <w:r w:rsidR="000555C7" w:rsidRPr="007678DA">
        <w:rPr>
          <w:rFonts w:ascii="Angsana New" w:hAnsi="Angsana New" w:hint="cs"/>
          <w:spacing w:val="-2"/>
          <w:sz w:val="30"/>
          <w:szCs w:val="30"/>
          <w:cs/>
        </w:rPr>
        <w:t>ที่ดิน</w:t>
      </w:r>
      <w:r w:rsidRPr="007678DA">
        <w:rPr>
          <w:rFonts w:ascii="Angsana New" w:hAnsi="Angsana New" w:hint="cs"/>
          <w:spacing w:val="-2"/>
          <w:sz w:val="30"/>
          <w:szCs w:val="30"/>
          <w:cs/>
        </w:rPr>
        <w:t>และสิ่งปลูกสร้าง</w:t>
      </w:r>
      <w:r w:rsidR="00B03837">
        <w:rPr>
          <w:rFonts w:ascii="Angsana New" w:hAnsi="Angsana New"/>
          <w:spacing w:val="-2"/>
          <w:sz w:val="30"/>
          <w:szCs w:val="30"/>
        </w:rPr>
        <w:br/>
      </w:r>
      <w:r w:rsidRPr="007678DA">
        <w:rPr>
          <w:rFonts w:ascii="Angsana New" w:hAnsi="Angsana New" w:hint="cs"/>
          <w:sz w:val="30"/>
          <w:szCs w:val="30"/>
          <w:cs/>
        </w:rPr>
        <w:t>ในอนาคตของ</w:t>
      </w:r>
      <w:r w:rsidR="004E602C" w:rsidRPr="007678DA">
        <w:rPr>
          <w:rFonts w:ascii="Angsana New" w:hAnsi="Angsana New"/>
          <w:sz w:val="30"/>
          <w:szCs w:val="30"/>
          <w:cs/>
        </w:rPr>
        <w:t>บริษัท</w:t>
      </w:r>
      <w:r w:rsidR="007678DA">
        <w:rPr>
          <w:rFonts w:ascii="Angsana New" w:hAnsi="Angsana New"/>
          <w:sz w:val="30"/>
          <w:szCs w:val="30"/>
        </w:rPr>
        <w:t xml:space="preserve"> </w:t>
      </w:r>
      <w:r w:rsidR="009C5FCC" w:rsidRPr="009C5FCC">
        <w:rPr>
          <w:rFonts w:ascii="Angsana New" w:hAnsi="Angsana New"/>
          <w:sz w:val="30"/>
          <w:szCs w:val="30"/>
          <w:cs/>
        </w:rPr>
        <w:t>ทั้งนี้สำหรับ</w:t>
      </w:r>
      <w:r w:rsidR="009C5FCC">
        <w:rPr>
          <w:rFonts w:ascii="Angsana New" w:hAnsi="Angsana New" w:hint="cs"/>
          <w:sz w:val="30"/>
          <w:szCs w:val="30"/>
          <w:cs/>
        </w:rPr>
        <w:t>ปี</w:t>
      </w:r>
      <w:r w:rsidR="009C5FCC" w:rsidRPr="009C5FC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C5FCC">
        <w:rPr>
          <w:rFonts w:ascii="Angsana New" w:hAnsi="Angsana New"/>
          <w:sz w:val="30"/>
          <w:szCs w:val="30"/>
        </w:rPr>
        <w:t>31</w:t>
      </w:r>
      <w:r w:rsidR="009C5FCC" w:rsidRPr="009C5FCC">
        <w:rPr>
          <w:rFonts w:ascii="Angsana New" w:hAnsi="Angsana New"/>
          <w:sz w:val="30"/>
          <w:szCs w:val="30"/>
          <w:cs/>
        </w:rPr>
        <w:t xml:space="preserve"> </w:t>
      </w:r>
      <w:r w:rsidR="009C5FCC">
        <w:rPr>
          <w:rFonts w:ascii="Angsana New" w:hAnsi="Angsana New" w:hint="cs"/>
          <w:sz w:val="30"/>
          <w:szCs w:val="30"/>
          <w:cs/>
        </w:rPr>
        <w:t>ธันวาคม</w:t>
      </w:r>
      <w:r w:rsidR="009C5FCC" w:rsidRPr="009C5FCC">
        <w:rPr>
          <w:rFonts w:ascii="Angsana New" w:hAnsi="Angsana New"/>
          <w:sz w:val="30"/>
          <w:szCs w:val="30"/>
          <w:cs/>
        </w:rPr>
        <w:t xml:space="preserve"> </w:t>
      </w:r>
      <w:r w:rsidR="009C5FCC">
        <w:rPr>
          <w:rFonts w:ascii="Angsana New" w:hAnsi="Angsana New"/>
          <w:sz w:val="30"/>
          <w:szCs w:val="30"/>
        </w:rPr>
        <w:t>2567</w:t>
      </w:r>
      <w:r w:rsidR="009C5FCC" w:rsidRPr="009C5FCC">
        <w:rPr>
          <w:rFonts w:ascii="Angsana New" w:hAnsi="Angsana New"/>
          <w:sz w:val="30"/>
          <w:szCs w:val="30"/>
          <w:cs/>
        </w:rPr>
        <w:t xml:space="preserve"> บริษัทได้ชำระคืนเงินต้นแล้วทั้งจำนวน</w:t>
      </w:r>
    </w:p>
    <w:bookmarkEnd w:id="3"/>
    <w:p w14:paraId="534156B5" w14:textId="77777777" w:rsidR="00FE397D" w:rsidRPr="00BB4FB6" w:rsidRDefault="00FE397D" w:rsidP="00E935A4">
      <w:pPr>
        <w:ind w:left="540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457BC39A" w14:textId="250182AF" w:rsidR="00DD16A0" w:rsidRPr="006D4B60" w:rsidRDefault="00DD16A0" w:rsidP="00DD16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5D5B">
        <w:rPr>
          <w:rFonts w:ascii="Angsana New" w:hAnsi="Angsana New" w:hint="cs"/>
          <w:sz w:val="30"/>
          <w:szCs w:val="30"/>
          <w:cs/>
        </w:rPr>
        <w:t>ณ วันที่</w:t>
      </w:r>
      <w:r w:rsidRPr="00B95D5B">
        <w:rPr>
          <w:rFonts w:ascii="Angsana New" w:hAnsi="Angsana New" w:hint="cs"/>
          <w:sz w:val="30"/>
          <w:szCs w:val="30"/>
        </w:rPr>
        <w:t xml:space="preserve"> 31 </w:t>
      </w:r>
      <w:r w:rsidRPr="00B95D5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95D5B">
        <w:rPr>
          <w:rFonts w:ascii="Angsana New" w:hAnsi="Angsana New" w:hint="cs"/>
          <w:sz w:val="30"/>
          <w:szCs w:val="30"/>
        </w:rPr>
        <w:t>256</w:t>
      </w:r>
      <w:r w:rsidR="000F6991">
        <w:rPr>
          <w:rFonts w:ascii="Angsana New" w:hAnsi="Angsana New"/>
          <w:sz w:val="30"/>
          <w:szCs w:val="30"/>
        </w:rPr>
        <w:t>7</w:t>
      </w:r>
      <w:r w:rsidRPr="00B95D5B">
        <w:rPr>
          <w:rFonts w:ascii="Angsana New" w:hAnsi="Angsana New" w:hint="cs"/>
          <w:sz w:val="30"/>
          <w:szCs w:val="30"/>
        </w:rPr>
        <w:t xml:space="preserve"> </w:t>
      </w:r>
      <w:r w:rsidRPr="00B95D5B">
        <w:rPr>
          <w:rFonts w:ascii="Angsana New" w:hAnsi="Angsana New" w:hint="cs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Pr="00DF3664">
        <w:rPr>
          <w:rFonts w:ascii="Angsana New" w:hAnsi="Angsana New" w:hint="cs"/>
          <w:sz w:val="30"/>
          <w:szCs w:val="30"/>
          <w:cs/>
        </w:rPr>
        <w:t>รวม</w:t>
      </w:r>
      <w:r w:rsidR="007678DA" w:rsidRPr="00DF3664">
        <w:rPr>
          <w:rFonts w:ascii="Angsana New" w:hAnsi="Angsana New"/>
          <w:sz w:val="30"/>
          <w:szCs w:val="30"/>
        </w:rPr>
        <w:t xml:space="preserve"> </w:t>
      </w:r>
      <w:r w:rsidR="009C5FCC" w:rsidRPr="00A6460B">
        <w:rPr>
          <w:rFonts w:ascii="Angsana New" w:hAnsi="Angsana New"/>
          <w:sz w:val="30"/>
          <w:szCs w:val="30"/>
        </w:rPr>
        <w:t>2</w:t>
      </w:r>
      <w:r w:rsidR="00A6460B" w:rsidRPr="00A6460B">
        <w:rPr>
          <w:rFonts w:ascii="Angsana New" w:hAnsi="Angsana New"/>
          <w:sz w:val="30"/>
          <w:szCs w:val="30"/>
        </w:rPr>
        <w:t>65</w:t>
      </w:r>
      <w:r w:rsidR="009C5FCC" w:rsidRPr="00A6460B">
        <w:rPr>
          <w:rFonts w:ascii="Angsana New" w:hAnsi="Angsana New"/>
          <w:sz w:val="30"/>
          <w:szCs w:val="30"/>
        </w:rPr>
        <w:t>.</w:t>
      </w:r>
      <w:r w:rsidR="00A6460B">
        <w:rPr>
          <w:rFonts w:ascii="Angsana New" w:hAnsi="Angsana New"/>
          <w:sz w:val="30"/>
          <w:szCs w:val="30"/>
        </w:rPr>
        <w:t>91</w:t>
      </w:r>
      <w:r w:rsidR="00503D8F" w:rsidRPr="00B95D5B">
        <w:rPr>
          <w:rFonts w:ascii="Angsana New" w:hAnsi="Angsana New"/>
          <w:sz w:val="30"/>
          <w:szCs w:val="30"/>
        </w:rPr>
        <w:t xml:space="preserve"> </w:t>
      </w:r>
      <w:r w:rsidRPr="00B95D5B">
        <w:rPr>
          <w:rFonts w:ascii="Angsana New" w:hAnsi="Angsana New" w:hint="cs"/>
          <w:sz w:val="30"/>
          <w:szCs w:val="30"/>
          <w:cs/>
        </w:rPr>
        <w:t>ล้านบาท</w:t>
      </w:r>
      <w:r w:rsidRPr="00B95D5B">
        <w:rPr>
          <w:rFonts w:ascii="Angsana New" w:hAnsi="Angsana New" w:hint="cs"/>
          <w:sz w:val="30"/>
          <w:szCs w:val="30"/>
        </w:rPr>
        <w:t xml:space="preserve"> </w:t>
      </w:r>
      <w:r w:rsidRPr="00B95D5B">
        <w:rPr>
          <w:rFonts w:ascii="Angsana New" w:hAnsi="Angsana New" w:hint="cs"/>
          <w:i/>
          <w:iCs/>
          <w:sz w:val="30"/>
          <w:szCs w:val="30"/>
        </w:rPr>
        <w:t>(256</w:t>
      </w:r>
      <w:r w:rsidR="000F6991">
        <w:rPr>
          <w:rFonts w:ascii="Angsana New" w:hAnsi="Angsana New"/>
          <w:i/>
          <w:iCs/>
          <w:sz w:val="30"/>
          <w:szCs w:val="30"/>
        </w:rPr>
        <w:t>6</w:t>
      </w:r>
      <w:r w:rsidRPr="00B95D5B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430F42" w:rsidRPr="00B95D5B">
        <w:rPr>
          <w:rFonts w:ascii="Angsana New" w:hAnsi="Angsana New"/>
          <w:i/>
          <w:iCs/>
          <w:sz w:val="30"/>
          <w:szCs w:val="30"/>
        </w:rPr>
        <w:t>1</w:t>
      </w:r>
      <w:r w:rsidR="000F6991">
        <w:rPr>
          <w:rFonts w:ascii="Angsana New" w:hAnsi="Angsana New"/>
          <w:i/>
          <w:iCs/>
          <w:sz w:val="30"/>
          <w:szCs w:val="30"/>
        </w:rPr>
        <w:t>75.40</w:t>
      </w:r>
      <w:r w:rsidRPr="00B95D5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B95D5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95D5B">
        <w:rPr>
          <w:rFonts w:ascii="Angsana New" w:hAnsi="Angsana New" w:hint="cs"/>
          <w:i/>
          <w:iCs/>
          <w:sz w:val="30"/>
          <w:szCs w:val="30"/>
        </w:rPr>
        <w:t>)</w:t>
      </w:r>
      <w:r w:rsidRPr="00B95D5B">
        <w:rPr>
          <w:rFonts w:ascii="Angsana New" w:hAnsi="Angsana New" w:hint="cs"/>
          <w:sz w:val="30"/>
          <w:szCs w:val="30"/>
        </w:rPr>
        <w:t xml:space="preserve"> </w:t>
      </w:r>
      <w:r w:rsidRPr="00B95D5B">
        <w:rPr>
          <w:rFonts w:ascii="Angsana New" w:hAnsi="Angsana New" w:hint="cs"/>
          <w:sz w:val="30"/>
          <w:szCs w:val="30"/>
          <w:cs/>
        </w:rPr>
        <w:t>วงเงินสินเชื่อดังกล่าวค้ำประกันโดยที่ดิ</w:t>
      </w:r>
      <w:r w:rsidR="00E83464" w:rsidRPr="00B95D5B">
        <w:rPr>
          <w:rFonts w:ascii="Angsana New" w:hAnsi="Angsana New" w:hint="cs"/>
          <w:sz w:val="30"/>
          <w:szCs w:val="30"/>
          <w:cs/>
        </w:rPr>
        <w:t>น</w:t>
      </w:r>
      <w:r w:rsidR="00E83464" w:rsidRPr="00B95D5B">
        <w:rPr>
          <w:rFonts w:ascii="Angsana New" w:hAnsi="Angsana New" w:hint="cs"/>
          <w:sz w:val="30"/>
          <w:szCs w:val="30"/>
        </w:rPr>
        <w:t xml:space="preserve"> </w:t>
      </w:r>
      <w:r w:rsidRPr="00B95D5B">
        <w:rPr>
          <w:rFonts w:ascii="Angsana New" w:hAnsi="Angsana New" w:hint="cs"/>
          <w:sz w:val="30"/>
          <w:szCs w:val="30"/>
          <w:cs/>
        </w:rPr>
        <w:t>อาคารสิ่งปลูกสร้าง</w:t>
      </w:r>
      <w:r w:rsidR="00EE679A" w:rsidRPr="00B95D5B">
        <w:rPr>
          <w:rFonts w:ascii="Angsana New" w:hAnsi="Angsana New" w:hint="cs"/>
          <w:sz w:val="30"/>
          <w:szCs w:val="30"/>
          <w:cs/>
        </w:rPr>
        <w:t>ทั้งในปัจจุบันและในอนาคต</w:t>
      </w:r>
    </w:p>
    <w:p w14:paraId="7D9ACF81" w14:textId="77777777" w:rsidR="005811C4" w:rsidRPr="00BB4FB6" w:rsidRDefault="005811C4" w:rsidP="00DD16A0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843C08D" w14:textId="1465E9DE" w:rsidR="003C41AA" w:rsidRDefault="003C41AA" w:rsidP="003E3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Cs/>
          <w:i/>
          <w:iCs/>
          <w:sz w:val="30"/>
          <w:szCs w:val="30"/>
        </w:rPr>
      </w:pPr>
      <w:r w:rsidRPr="00736478">
        <w:rPr>
          <w:rFonts w:ascii="Angsana New" w:hAnsi="Angsana New" w:hint="cs"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53168527" w14:textId="77777777" w:rsidR="009D7454" w:rsidRPr="00BB4FB6" w:rsidRDefault="009D7454" w:rsidP="003E3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8"/>
          <w:szCs w:val="28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191"/>
        <w:gridCol w:w="191"/>
        <w:gridCol w:w="1631"/>
        <w:gridCol w:w="270"/>
        <w:gridCol w:w="1811"/>
        <w:gridCol w:w="270"/>
        <w:gridCol w:w="1598"/>
      </w:tblGrid>
      <w:tr w:rsidR="0020645C" w:rsidRPr="006D4B60" w14:paraId="753442A6" w14:textId="77777777" w:rsidTr="008477E8">
        <w:trPr>
          <w:cantSplit/>
          <w:trHeight w:val="810"/>
          <w:tblHeader/>
        </w:trPr>
        <w:tc>
          <w:tcPr>
            <w:tcW w:w="3319" w:type="dxa"/>
          </w:tcPr>
          <w:p w14:paraId="5025CE51" w14:textId="77777777" w:rsidR="0020645C" w:rsidRPr="006D4B60" w:rsidRDefault="0020645C" w:rsidP="00337F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366F91BE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5568D643" w14:textId="101CA841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31F0A434" w14:textId="77777777" w:rsidR="0020645C" w:rsidRPr="006D4B60" w:rsidRDefault="0020645C" w:rsidP="009F0D86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6D4B6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Align w:val="bottom"/>
          </w:tcPr>
          <w:p w14:paraId="77D82CE3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11" w:type="dxa"/>
            <w:vAlign w:val="bottom"/>
          </w:tcPr>
          <w:p w14:paraId="7B8ACBF8" w14:textId="5F149CB5" w:rsidR="0020645C" w:rsidRPr="006D4B60" w:rsidRDefault="0020645C" w:rsidP="009D7454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6D4B6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16BFEF38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98" w:type="dxa"/>
            <w:vAlign w:val="bottom"/>
          </w:tcPr>
          <w:p w14:paraId="5C48F037" w14:textId="77777777" w:rsidR="0020645C" w:rsidRPr="006D4B60" w:rsidRDefault="0020645C" w:rsidP="00337F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6D4B60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0645C" w:rsidRPr="006D4B60" w14:paraId="1117AC86" w14:textId="77777777" w:rsidTr="008477E8">
        <w:trPr>
          <w:cantSplit/>
          <w:trHeight w:val="68"/>
          <w:tblHeader/>
        </w:trPr>
        <w:tc>
          <w:tcPr>
            <w:tcW w:w="3319" w:type="dxa"/>
          </w:tcPr>
          <w:p w14:paraId="70EDBDE2" w14:textId="77777777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6367B0F5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6B9A7060" w14:textId="7136EE7A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1ED5F4A9" w14:textId="77777777" w:rsidR="0020645C" w:rsidRPr="006D4B60" w:rsidRDefault="0020645C" w:rsidP="00FE6F1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6D4B6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D4B6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0645C" w:rsidRPr="006D4B60" w14:paraId="269C2239" w14:textId="77777777" w:rsidTr="008B3908">
        <w:trPr>
          <w:cantSplit/>
          <w:trHeight w:val="68"/>
        </w:trPr>
        <w:tc>
          <w:tcPr>
            <w:tcW w:w="3319" w:type="dxa"/>
          </w:tcPr>
          <w:p w14:paraId="54423BD6" w14:textId="4FB36151" w:rsidR="0020645C" w:rsidRPr="006D4B60" w:rsidRDefault="0020645C" w:rsidP="00337F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0F6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91" w:type="dxa"/>
          </w:tcPr>
          <w:p w14:paraId="4628F39E" w14:textId="77777777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0BFE7290" w14:textId="1BFCA3E9" w:rsidR="0020645C" w:rsidRPr="006D4B60" w:rsidRDefault="0020645C" w:rsidP="00337FC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3B7DAE6B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9909DF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D1CA966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9B6B6C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874DF02" w14:textId="77777777" w:rsidR="0020645C" w:rsidRPr="006D4B60" w:rsidRDefault="0020645C" w:rsidP="00BF61D5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991" w:rsidRPr="006D4B60" w14:paraId="282C486E" w14:textId="77777777" w:rsidTr="008B3908">
        <w:trPr>
          <w:cantSplit/>
          <w:trHeight w:val="68"/>
        </w:trPr>
        <w:tc>
          <w:tcPr>
            <w:tcW w:w="3319" w:type="dxa"/>
          </w:tcPr>
          <w:p w14:paraId="4ED9BE05" w14:textId="77777777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D4B6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91" w:type="dxa"/>
          </w:tcPr>
          <w:p w14:paraId="004F1EB8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125BB371" w14:textId="2C16C34D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62FF9F8F" w14:textId="5E0BD635" w:rsidR="000F6991" w:rsidRPr="000F6991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6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0F6991">
              <w:rPr>
                <w:rFonts w:ascii="Angsana New" w:hAnsi="Angsana New"/>
                <w:sz w:val="30"/>
                <w:szCs w:val="30"/>
              </w:rPr>
              <w:t>11,808</w:t>
            </w:r>
          </w:p>
        </w:tc>
        <w:tc>
          <w:tcPr>
            <w:tcW w:w="270" w:type="dxa"/>
            <w:vAlign w:val="bottom"/>
          </w:tcPr>
          <w:p w14:paraId="039922EB" w14:textId="77777777" w:rsidR="000F6991" w:rsidRPr="000F6991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24DD4F6A" w14:textId="4B0E1595" w:rsidR="000F6991" w:rsidRPr="000F6991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6991">
              <w:rPr>
                <w:rFonts w:ascii="Angsana New" w:hAnsi="Angsana New"/>
                <w:sz w:val="30"/>
                <w:szCs w:val="30"/>
              </w:rPr>
              <w:t>40,071</w:t>
            </w:r>
          </w:p>
        </w:tc>
        <w:tc>
          <w:tcPr>
            <w:tcW w:w="270" w:type="dxa"/>
            <w:vAlign w:val="bottom"/>
          </w:tcPr>
          <w:p w14:paraId="593C5845" w14:textId="77777777" w:rsidR="000F6991" w:rsidRPr="000F6991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1322D5" w14:textId="2E0BB3B5" w:rsidR="000F6991" w:rsidRPr="000F6991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 w:rsidRPr="000F6991">
              <w:rPr>
                <w:rFonts w:ascii="Angsana New" w:hAnsi="Angsana New"/>
                <w:sz w:val="30"/>
                <w:szCs w:val="30"/>
              </w:rPr>
              <w:t>51,879</w:t>
            </w:r>
          </w:p>
        </w:tc>
      </w:tr>
      <w:tr w:rsidR="000F6991" w:rsidRPr="006D4B60" w14:paraId="37DD6885" w14:textId="77777777" w:rsidTr="008B3908">
        <w:trPr>
          <w:cantSplit/>
          <w:trHeight w:val="810"/>
        </w:trPr>
        <w:tc>
          <w:tcPr>
            <w:tcW w:w="3319" w:type="dxa"/>
          </w:tcPr>
          <w:p w14:paraId="45E371F6" w14:textId="77777777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    จากการจัดหาเงิน</w:t>
            </w:r>
          </w:p>
        </w:tc>
        <w:tc>
          <w:tcPr>
            <w:tcW w:w="191" w:type="dxa"/>
          </w:tcPr>
          <w:p w14:paraId="7A802D30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4197C794" w14:textId="765A1FBB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6D0511A" w14:textId="07EADD94" w:rsidR="000F6991" w:rsidRPr="006D4B60" w:rsidRDefault="00DD6EA9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60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(11,808)</w:t>
            </w:r>
          </w:p>
        </w:tc>
        <w:tc>
          <w:tcPr>
            <w:tcW w:w="270" w:type="dxa"/>
            <w:vAlign w:val="bottom"/>
          </w:tcPr>
          <w:p w14:paraId="30C45891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78691E8" w14:textId="680BDD16" w:rsidR="000F6991" w:rsidRPr="006D4B60" w:rsidRDefault="00DD6EA9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(11,321)</w:t>
            </w:r>
          </w:p>
        </w:tc>
        <w:tc>
          <w:tcPr>
            <w:tcW w:w="270" w:type="dxa"/>
            <w:vAlign w:val="bottom"/>
          </w:tcPr>
          <w:p w14:paraId="00986C51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2801CCA" w14:textId="7F3353B2" w:rsidR="000F6991" w:rsidRPr="006D4B60" w:rsidRDefault="00DD6EA9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(23,129)</w:t>
            </w:r>
          </w:p>
        </w:tc>
      </w:tr>
      <w:tr w:rsidR="000F6991" w:rsidRPr="006D4B60" w14:paraId="32D12C75" w14:textId="77777777" w:rsidTr="008B3908">
        <w:trPr>
          <w:cantSplit/>
          <w:trHeight w:val="68"/>
        </w:trPr>
        <w:tc>
          <w:tcPr>
            <w:tcW w:w="3319" w:type="dxa"/>
          </w:tcPr>
          <w:p w14:paraId="43FF945A" w14:textId="77777777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91" w:type="dxa"/>
          </w:tcPr>
          <w:p w14:paraId="50396E61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3EEB18F6" w14:textId="22527403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5C296E28" w14:textId="7E78058D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73D7BD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43283405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606CCB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63AA4CE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991" w:rsidRPr="006D4B60" w14:paraId="2B78F829" w14:textId="77777777" w:rsidTr="008B3908">
        <w:trPr>
          <w:cantSplit/>
          <w:trHeight w:val="68"/>
        </w:trPr>
        <w:tc>
          <w:tcPr>
            <w:tcW w:w="3319" w:type="dxa"/>
          </w:tcPr>
          <w:p w14:paraId="1DA35222" w14:textId="77777777" w:rsidR="000F6991" w:rsidRPr="006D4B60" w:rsidRDefault="000F6991" w:rsidP="000F6991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" w:type="dxa"/>
          </w:tcPr>
          <w:p w14:paraId="7D85DD74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1D929CB9" w14:textId="464C7088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1C932BCB" w14:textId="584319C2" w:rsidR="000F6991" w:rsidRPr="006D4B60" w:rsidRDefault="00DD6EA9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03C244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C409B66" w14:textId="36CDCCC3" w:rsidR="000F6991" w:rsidRPr="006D4B60" w:rsidRDefault="00DD6EA9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16,216</w:t>
            </w:r>
          </w:p>
        </w:tc>
        <w:tc>
          <w:tcPr>
            <w:tcW w:w="270" w:type="dxa"/>
            <w:vAlign w:val="bottom"/>
          </w:tcPr>
          <w:p w14:paraId="259652BA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12F065AA" w14:textId="5A1ACEE9" w:rsidR="000F6991" w:rsidRPr="006D4B60" w:rsidRDefault="00DD6EA9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16,216</w:t>
            </w:r>
          </w:p>
        </w:tc>
      </w:tr>
      <w:tr w:rsidR="000F6991" w:rsidRPr="006D4B60" w14:paraId="19BD8D38" w14:textId="77777777" w:rsidTr="008B3908">
        <w:trPr>
          <w:cantSplit/>
          <w:trHeight w:val="58"/>
        </w:trPr>
        <w:tc>
          <w:tcPr>
            <w:tcW w:w="3319" w:type="dxa"/>
          </w:tcPr>
          <w:p w14:paraId="3C2F4CC3" w14:textId="0C629A08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1" w:type="dxa"/>
          </w:tcPr>
          <w:p w14:paraId="04A1BE05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DA0AE00" w14:textId="63AD2643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03C0D" w14:textId="213FFAA6" w:rsidR="000F6991" w:rsidRPr="00DD6EA9" w:rsidRDefault="00DD6EA9" w:rsidP="00DD6EA9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6E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4C708C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6A30B" w14:textId="714111BC" w:rsidR="000F6991" w:rsidRPr="006D4B60" w:rsidRDefault="00DD6EA9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44,966</w:t>
            </w:r>
          </w:p>
        </w:tc>
        <w:tc>
          <w:tcPr>
            <w:tcW w:w="270" w:type="dxa"/>
            <w:vAlign w:val="bottom"/>
          </w:tcPr>
          <w:p w14:paraId="0629C453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D6A24" w14:textId="455DDA5E" w:rsidR="000F6991" w:rsidRPr="006D4B60" w:rsidRDefault="00DD6EA9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44,966</w:t>
            </w:r>
          </w:p>
        </w:tc>
      </w:tr>
      <w:tr w:rsidR="000F6991" w:rsidRPr="006D4B60" w14:paraId="5E5157E4" w14:textId="77777777" w:rsidTr="00807BBD">
        <w:trPr>
          <w:cantSplit/>
          <w:trHeight w:val="38"/>
        </w:trPr>
        <w:tc>
          <w:tcPr>
            <w:tcW w:w="3319" w:type="dxa"/>
          </w:tcPr>
          <w:p w14:paraId="22097534" w14:textId="417534D2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3B0C348E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5FE2164B" w14:textId="4D8D2689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F7E233E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1B0639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18CA868F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98EB3A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0184CA4B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991" w:rsidRPr="006D4B60" w14:paraId="5E2B7130" w14:textId="77777777" w:rsidTr="00807BBD">
        <w:trPr>
          <w:cantSplit/>
          <w:trHeight w:val="38"/>
        </w:trPr>
        <w:tc>
          <w:tcPr>
            <w:tcW w:w="3319" w:type="dxa"/>
          </w:tcPr>
          <w:p w14:paraId="6B53C278" w14:textId="71166A9D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4B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91" w:type="dxa"/>
          </w:tcPr>
          <w:p w14:paraId="07587739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67E28279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7B441B5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49B038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AFA2ABC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4658B1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7C57BCF" w14:textId="77777777" w:rsidR="000F6991" w:rsidRPr="00807BBD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991" w:rsidRPr="006D4B60" w14:paraId="79111501" w14:textId="77777777" w:rsidTr="008B3908">
        <w:trPr>
          <w:cantSplit/>
          <w:trHeight w:val="68"/>
        </w:trPr>
        <w:tc>
          <w:tcPr>
            <w:tcW w:w="3319" w:type="dxa"/>
          </w:tcPr>
          <w:p w14:paraId="71A5ABF4" w14:textId="40A2CF11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D4B6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91" w:type="dxa"/>
          </w:tcPr>
          <w:p w14:paraId="31176725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BC2AB0B" w14:textId="5E48FCCF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7628CB7D" w14:textId="346D248A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6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100,442</w:t>
            </w:r>
          </w:p>
        </w:tc>
        <w:tc>
          <w:tcPr>
            <w:tcW w:w="270" w:type="dxa"/>
            <w:vAlign w:val="bottom"/>
          </w:tcPr>
          <w:p w14:paraId="16137C6A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0498A7AF" w14:textId="0817437F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37,907</w:t>
            </w:r>
          </w:p>
        </w:tc>
        <w:tc>
          <w:tcPr>
            <w:tcW w:w="270" w:type="dxa"/>
            <w:vAlign w:val="bottom"/>
          </w:tcPr>
          <w:p w14:paraId="6F658863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252E376D" w14:textId="308C52AC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138,349</w:t>
            </w:r>
          </w:p>
        </w:tc>
      </w:tr>
      <w:tr w:rsidR="000F6991" w:rsidRPr="006D4B60" w14:paraId="26CF1A8E" w14:textId="77777777" w:rsidTr="008B3908">
        <w:trPr>
          <w:cantSplit/>
          <w:trHeight w:val="68"/>
        </w:trPr>
        <w:tc>
          <w:tcPr>
            <w:tcW w:w="3319" w:type="dxa"/>
          </w:tcPr>
          <w:p w14:paraId="1F5FC159" w14:textId="5607C86B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    จากการจัดหาเงิน</w:t>
            </w:r>
          </w:p>
        </w:tc>
        <w:tc>
          <w:tcPr>
            <w:tcW w:w="191" w:type="dxa"/>
          </w:tcPr>
          <w:p w14:paraId="53667769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37894215" w14:textId="69DCB70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27B8F5CC" w14:textId="16B4D98E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6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(88,634)</w:t>
            </w:r>
          </w:p>
        </w:tc>
        <w:tc>
          <w:tcPr>
            <w:tcW w:w="270" w:type="dxa"/>
            <w:vAlign w:val="bottom"/>
          </w:tcPr>
          <w:p w14:paraId="7DBA6899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34BBF73" w14:textId="41108528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(11,709)</w:t>
            </w:r>
          </w:p>
        </w:tc>
        <w:tc>
          <w:tcPr>
            <w:tcW w:w="270" w:type="dxa"/>
            <w:vAlign w:val="bottom"/>
          </w:tcPr>
          <w:p w14:paraId="3BFC8102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60EE08A9" w14:textId="407D6F90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(100,343)</w:t>
            </w:r>
          </w:p>
        </w:tc>
      </w:tr>
      <w:tr w:rsidR="000F6991" w:rsidRPr="006D4B60" w14:paraId="318AEC6F" w14:textId="77777777" w:rsidTr="008B3908">
        <w:trPr>
          <w:cantSplit/>
          <w:trHeight w:val="68"/>
        </w:trPr>
        <w:tc>
          <w:tcPr>
            <w:tcW w:w="3319" w:type="dxa"/>
          </w:tcPr>
          <w:p w14:paraId="65DC0D45" w14:textId="03A09F78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91" w:type="dxa"/>
          </w:tcPr>
          <w:p w14:paraId="1E17F8AD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45F60EFF" w14:textId="1CFFD841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0BAA1AF1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D83BE9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5D7F2180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350CC1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1B373F7A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991" w:rsidRPr="006D4B60" w14:paraId="3228CD39" w14:textId="77777777" w:rsidTr="008B3908">
        <w:trPr>
          <w:cantSplit/>
          <w:trHeight w:val="68"/>
        </w:trPr>
        <w:tc>
          <w:tcPr>
            <w:tcW w:w="3319" w:type="dxa"/>
          </w:tcPr>
          <w:p w14:paraId="7B2FFD23" w14:textId="06A27879" w:rsidR="000F6991" w:rsidRPr="006D4B60" w:rsidRDefault="000F6991" w:rsidP="000F6991">
            <w:pPr>
              <w:shd w:val="clear" w:color="auto" w:fill="FFFFFF"/>
              <w:tabs>
                <w:tab w:val="clear" w:pos="227"/>
                <w:tab w:val="left" w:pos="188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sz w:val="30"/>
                <w:szCs w:val="30"/>
              </w:rPr>
              <w:tab/>
            </w:r>
            <w:r w:rsidRPr="006D4B60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" w:type="dxa"/>
          </w:tcPr>
          <w:p w14:paraId="120F9432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B0F12EF" w14:textId="18ABCE21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vAlign w:val="bottom"/>
          </w:tcPr>
          <w:p w14:paraId="0C565855" w14:textId="213B0823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89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8771F2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522B2C2D" w14:textId="3F225756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13,873</w:t>
            </w:r>
          </w:p>
        </w:tc>
        <w:tc>
          <w:tcPr>
            <w:tcW w:w="270" w:type="dxa"/>
            <w:vAlign w:val="bottom"/>
          </w:tcPr>
          <w:p w14:paraId="5D4A9D54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12827756" w14:textId="18198CCA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13,873</w:t>
            </w:r>
          </w:p>
        </w:tc>
      </w:tr>
      <w:tr w:rsidR="000F6991" w:rsidRPr="006D4B60" w14:paraId="2CCA1CAD" w14:textId="77777777" w:rsidTr="008B3908">
        <w:trPr>
          <w:cantSplit/>
          <w:trHeight w:val="58"/>
        </w:trPr>
        <w:tc>
          <w:tcPr>
            <w:tcW w:w="3319" w:type="dxa"/>
          </w:tcPr>
          <w:p w14:paraId="31939500" w14:textId="51CA3C91" w:rsidR="000F6991" w:rsidRPr="006D4B60" w:rsidRDefault="000F6991" w:rsidP="000F699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D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91" w:type="dxa"/>
          </w:tcPr>
          <w:p w14:paraId="775D7B7D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05C7FD8A" w14:textId="6063FFE9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6571F" w14:textId="19C7EDC8" w:rsidR="000F6991" w:rsidRPr="006D4B60" w:rsidRDefault="000F6991" w:rsidP="00EA795F">
            <w:pPr>
              <w:pStyle w:val="acctfourfigures"/>
              <w:shd w:val="clear" w:color="auto" w:fill="FFFFFF"/>
              <w:tabs>
                <w:tab w:val="clear" w:pos="765"/>
                <w:tab w:val="decimal" w:pos="126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11,808</w:t>
            </w:r>
          </w:p>
        </w:tc>
        <w:tc>
          <w:tcPr>
            <w:tcW w:w="270" w:type="dxa"/>
            <w:vAlign w:val="bottom"/>
          </w:tcPr>
          <w:p w14:paraId="5F591EBF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D6119" w14:textId="7D4855C6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424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40,071</w:t>
            </w:r>
          </w:p>
        </w:tc>
        <w:tc>
          <w:tcPr>
            <w:tcW w:w="270" w:type="dxa"/>
            <w:vAlign w:val="bottom"/>
          </w:tcPr>
          <w:p w14:paraId="2B82E283" w14:textId="77777777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87AC1" w14:textId="7EF0DFBB" w:rsidR="000F6991" w:rsidRPr="006D4B60" w:rsidRDefault="000F6991" w:rsidP="000F6991">
            <w:pPr>
              <w:pStyle w:val="acctfourfigures"/>
              <w:shd w:val="clear" w:color="auto" w:fill="FFFFFF"/>
              <w:tabs>
                <w:tab w:val="clear" w:pos="765"/>
                <w:tab w:val="decimal" w:pos="1203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51,879</w:t>
            </w:r>
          </w:p>
        </w:tc>
      </w:tr>
    </w:tbl>
    <w:p w14:paraId="60BAD52A" w14:textId="77777777" w:rsidR="000857DA" w:rsidRPr="00BF61D5" w:rsidRDefault="000857DA" w:rsidP="000857DA">
      <w:pPr>
        <w:rPr>
          <w:rFonts w:ascii="Angsana New" w:hAnsi="Angsana New"/>
          <w:sz w:val="30"/>
          <w:szCs w:val="30"/>
          <w:cs/>
          <w:lang w:val="th-TH"/>
        </w:rPr>
      </w:pPr>
    </w:p>
    <w:p w14:paraId="548DCC77" w14:textId="59552C26" w:rsidR="000D2812" w:rsidRPr="00B2145F" w:rsidRDefault="000D2812" w:rsidP="003E30E2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ทุน</w:t>
      </w:r>
      <w:r w:rsidR="0088452B">
        <w:rPr>
          <w:rFonts w:ascii="Angsana New" w:hAnsi="Angsana New" w:cs="Angsana New" w:hint="cs"/>
          <w:sz w:val="30"/>
          <w:szCs w:val="30"/>
          <w:cs/>
          <w:lang w:val="th-TH"/>
        </w:rPr>
        <w:t>เรือนหุ้น</w:t>
      </w:r>
    </w:p>
    <w:p w14:paraId="5EE9D1BD" w14:textId="77777777" w:rsidR="00754300" w:rsidRPr="00522CD2" w:rsidRDefault="00754300" w:rsidP="00522CD2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069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806527" w:rsidRPr="00B2145F" w14:paraId="08374AC1" w14:textId="77777777" w:rsidTr="008A2944">
        <w:trPr>
          <w:cantSplit/>
          <w:tblHeader/>
        </w:trPr>
        <w:tc>
          <w:tcPr>
            <w:tcW w:w="3069" w:type="dxa"/>
          </w:tcPr>
          <w:p w14:paraId="4B2017B3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3A1847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C22500" w14:textId="5CB4CD4E" w:rsidR="00806527" w:rsidRPr="00B2145F" w:rsidRDefault="003E30E2" w:rsidP="008065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0F699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712363D" w14:textId="77777777" w:rsidR="00806527" w:rsidRPr="00B2145F" w:rsidRDefault="00806527" w:rsidP="008065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0B76F58" w14:textId="51C47021" w:rsidR="00806527" w:rsidRPr="00B2145F" w:rsidRDefault="003E30E2" w:rsidP="008065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0F699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806527" w:rsidRPr="00B2145F" w14:paraId="750219C2" w14:textId="77777777" w:rsidTr="008A2944">
        <w:trPr>
          <w:cantSplit/>
          <w:tblHeader/>
        </w:trPr>
        <w:tc>
          <w:tcPr>
            <w:tcW w:w="3069" w:type="dxa"/>
          </w:tcPr>
          <w:p w14:paraId="4C3B820A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F88EC1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8942C6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7D39CC4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31E831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14:paraId="41A5633D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DCE0EC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AD7555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B0F2D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806527" w:rsidRPr="00B2145F" w14:paraId="30A2D405" w14:textId="77777777" w:rsidTr="008A2944">
        <w:trPr>
          <w:cantSplit/>
          <w:tblHeader/>
        </w:trPr>
        <w:tc>
          <w:tcPr>
            <w:tcW w:w="3069" w:type="dxa"/>
          </w:tcPr>
          <w:p w14:paraId="6CA318FE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02A94E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2925F7DE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06527" w:rsidRPr="00B2145F" w14:paraId="33798466" w14:textId="77777777" w:rsidTr="008A2944">
        <w:trPr>
          <w:cantSplit/>
        </w:trPr>
        <w:tc>
          <w:tcPr>
            <w:tcW w:w="3069" w:type="dxa"/>
          </w:tcPr>
          <w:p w14:paraId="71AC8B85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0" w:type="dxa"/>
          </w:tcPr>
          <w:p w14:paraId="03716701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89443E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0BBED0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A4058E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760A2D" w14:textId="77777777" w:rsidR="00806527" w:rsidRPr="00B2145F" w:rsidRDefault="00806527" w:rsidP="00806527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14845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E7CCC" w14:textId="77777777" w:rsidR="00806527" w:rsidRPr="00B2145F" w:rsidRDefault="00806527" w:rsidP="00806527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367028" w14:textId="77777777" w:rsidR="00806527" w:rsidRPr="00B2145F" w:rsidRDefault="00806527" w:rsidP="00806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6991" w:rsidRPr="00B2145F" w14:paraId="2A817F4A" w14:textId="77777777" w:rsidTr="00785CC9">
        <w:trPr>
          <w:cantSplit/>
        </w:trPr>
        <w:tc>
          <w:tcPr>
            <w:tcW w:w="3069" w:type="dxa"/>
          </w:tcPr>
          <w:p w14:paraId="57D91D09" w14:textId="77777777" w:rsidR="000F6991" w:rsidRPr="00B2145F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F3BD642" w14:textId="3B7D7A9E" w:rsidR="000F6991" w:rsidRPr="00B2145F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14:paraId="759782B5" w14:textId="6885D4D7" w:rsidR="000F6991" w:rsidRPr="009D6DDD" w:rsidRDefault="001B1CF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507E46B3" w14:textId="77777777" w:rsidR="000F6991" w:rsidRPr="009D6DDD" w:rsidRDefault="000F6991" w:rsidP="000F6991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6B1F11" w14:textId="618DF096" w:rsidR="000F6991" w:rsidRPr="009D6DDD" w:rsidRDefault="001B1CF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270" w:type="dxa"/>
            <w:shd w:val="clear" w:color="auto" w:fill="auto"/>
          </w:tcPr>
          <w:p w14:paraId="03938115" w14:textId="77777777" w:rsidR="000F6991" w:rsidRPr="009D6DDD" w:rsidRDefault="000F6991" w:rsidP="000F6991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CBB50E" w14:textId="2628A3CE" w:rsidR="000F6991" w:rsidRPr="00B2145F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3DEDBD4B" w14:textId="77777777" w:rsidR="000F6991" w:rsidRPr="00B2145F" w:rsidRDefault="000F6991" w:rsidP="000F699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83AC9A" w14:textId="061CA520" w:rsidR="000F6991" w:rsidRPr="00B2145F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0F6991" w:rsidRPr="00B2145F" w14:paraId="01F8F0C4" w14:textId="77777777" w:rsidTr="00785CC9">
        <w:trPr>
          <w:cantSplit/>
        </w:trPr>
        <w:tc>
          <w:tcPr>
            <w:tcW w:w="3069" w:type="dxa"/>
          </w:tcPr>
          <w:p w14:paraId="241A2165" w14:textId="006E704B" w:rsidR="000F6991" w:rsidRPr="00B2145F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197FD6C4" w14:textId="77777777" w:rsidR="000F6991" w:rsidRPr="00B2145F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EE416" w14:textId="35E89357" w:rsidR="000F6991" w:rsidRPr="00B2145F" w:rsidRDefault="001B1CF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CF1"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4B60F363" w14:textId="77777777" w:rsidR="000F6991" w:rsidRPr="00B2145F" w:rsidRDefault="000F6991" w:rsidP="000F6991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5FD2C" w14:textId="6210AFC3" w:rsidR="000F6991" w:rsidRPr="00B2145F" w:rsidRDefault="001B1CF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CF1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270" w:type="dxa"/>
            <w:shd w:val="clear" w:color="auto" w:fill="auto"/>
          </w:tcPr>
          <w:p w14:paraId="20AE6384" w14:textId="77777777" w:rsidR="000F6991" w:rsidRPr="00B2145F" w:rsidRDefault="000F6991" w:rsidP="000F6991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C9352" w14:textId="15B71F73" w:rsidR="000F6991" w:rsidRPr="00B2145F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121C9EDD" w14:textId="77777777" w:rsidR="000F6991" w:rsidRPr="00B2145F" w:rsidRDefault="000F6991" w:rsidP="000F699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7313D" w14:textId="4932A5A8" w:rsidR="000F6991" w:rsidRPr="00B2145F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  <w:tr w:rsidR="000F6991" w:rsidRPr="00593D3D" w14:paraId="4165BA89" w14:textId="77777777" w:rsidTr="00785CC9">
        <w:trPr>
          <w:cantSplit/>
        </w:trPr>
        <w:tc>
          <w:tcPr>
            <w:tcW w:w="3069" w:type="dxa"/>
          </w:tcPr>
          <w:p w14:paraId="76E012D1" w14:textId="77777777" w:rsidR="000F6991" w:rsidRPr="00593D3D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D3EC966" w14:textId="77777777" w:rsidR="000F6991" w:rsidRPr="00593D3D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CC11011" w14:textId="77777777" w:rsidR="000F6991" w:rsidRPr="00593D3D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9236FD" w14:textId="77777777" w:rsidR="000F6991" w:rsidRPr="00593D3D" w:rsidRDefault="000F6991" w:rsidP="000F6991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5546771" w14:textId="77777777" w:rsidR="000F6991" w:rsidRPr="00593D3D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114A97" w14:textId="77777777" w:rsidR="000F6991" w:rsidRPr="00593D3D" w:rsidRDefault="000F6991" w:rsidP="000F6991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C677C51" w14:textId="77777777" w:rsidR="000F6991" w:rsidRPr="00593D3D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18F3D6" w14:textId="77777777" w:rsidR="000F6991" w:rsidRPr="00593D3D" w:rsidRDefault="000F6991" w:rsidP="000F699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D4F2C5C" w14:textId="77777777" w:rsidR="000F6991" w:rsidRPr="00593D3D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991" w:rsidRPr="00B2145F" w14:paraId="1877914D" w14:textId="77777777" w:rsidTr="00785CC9">
        <w:trPr>
          <w:cantSplit/>
        </w:trPr>
        <w:tc>
          <w:tcPr>
            <w:tcW w:w="3069" w:type="dxa"/>
          </w:tcPr>
          <w:p w14:paraId="08A8E8EE" w14:textId="75B53C68" w:rsidR="000F6991" w:rsidRPr="00B2145F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990" w:type="dxa"/>
          </w:tcPr>
          <w:p w14:paraId="52FCB239" w14:textId="77777777" w:rsidR="000F6991" w:rsidRPr="00B2145F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4E24A6" w14:textId="77777777" w:rsidR="000F6991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E0DC62" w14:textId="77777777" w:rsidR="000F6991" w:rsidRPr="00B2145F" w:rsidRDefault="000F6991" w:rsidP="000F6991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735A8A" w14:textId="77777777" w:rsidR="000F6991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655026" w14:textId="77777777" w:rsidR="000F6991" w:rsidRPr="00B2145F" w:rsidRDefault="000F6991" w:rsidP="000F6991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C0B0EC" w14:textId="77777777" w:rsidR="000F6991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5035F5" w14:textId="77777777" w:rsidR="000F6991" w:rsidRPr="00B2145F" w:rsidRDefault="000F6991" w:rsidP="000F699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32EB3F" w14:textId="77777777" w:rsidR="000F6991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6991" w:rsidRPr="00B2145F" w14:paraId="492E874E" w14:textId="77777777" w:rsidTr="00785CC9">
        <w:trPr>
          <w:cantSplit/>
        </w:trPr>
        <w:tc>
          <w:tcPr>
            <w:tcW w:w="3069" w:type="dxa"/>
          </w:tcPr>
          <w:p w14:paraId="15EDE8AC" w14:textId="666DF4F4" w:rsidR="000F6991" w:rsidRPr="00B2145F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6303D7C3" w14:textId="3047C6EA" w:rsidR="000F6991" w:rsidRPr="00B2145F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shd w:val="clear" w:color="auto" w:fill="auto"/>
          </w:tcPr>
          <w:p w14:paraId="25794668" w14:textId="741E3D83" w:rsidR="000F6991" w:rsidRPr="007853D9" w:rsidRDefault="001B1CF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426,812</w:t>
            </w:r>
          </w:p>
        </w:tc>
        <w:tc>
          <w:tcPr>
            <w:tcW w:w="270" w:type="dxa"/>
            <w:shd w:val="clear" w:color="auto" w:fill="auto"/>
          </w:tcPr>
          <w:p w14:paraId="388ED335" w14:textId="77777777" w:rsidR="000F6991" w:rsidRPr="007853D9" w:rsidRDefault="000F6991" w:rsidP="000F6991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496069" w14:textId="365E3B31" w:rsidR="000F6991" w:rsidRPr="007853D9" w:rsidRDefault="001B1CF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213,406</w:t>
            </w:r>
          </w:p>
        </w:tc>
        <w:tc>
          <w:tcPr>
            <w:tcW w:w="270" w:type="dxa"/>
            <w:shd w:val="clear" w:color="auto" w:fill="auto"/>
          </w:tcPr>
          <w:p w14:paraId="4C0472E9" w14:textId="77777777" w:rsidR="000F6991" w:rsidRPr="00B2145F" w:rsidRDefault="000F6991" w:rsidP="000F6991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B93B85" w14:textId="13DA4EC6" w:rsidR="000F6991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3D9">
              <w:rPr>
                <w:rFonts w:ascii="Angsana New" w:hAnsi="Angsana New"/>
                <w:sz w:val="30"/>
                <w:szCs w:val="30"/>
              </w:rPr>
              <w:t>425,607</w:t>
            </w:r>
          </w:p>
        </w:tc>
        <w:tc>
          <w:tcPr>
            <w:tcW w:w="270" w:type="dxa"/>
            <w:shd w:val="clear" w:color="auto" w:fill="auto"/>
          </w:tcPr>
          <w:p w14:paraId="1A2D4638" w14:textId="77777777" w:rsidR="000F6991" w:rsidRPr="00B2145F" w:rsidRDefault="000F6991" w:rsidP="000F699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EB9135" w14:textId="37366CDA" w:rsidR="000F6991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3D9">
              <w:rPr>
                <w:rFonts w:ascii="Angsana New" w:hAnsi="Angsana New"/>
                <w:sz w:val="30"/>
                <w:szCs w:val="30"/>
              </w:rPr>
              <w:t>212,804</w:t>
            </w:r>
          </w:p>
        </w:tc>
      </w:tr>
      <w:tr w:rsidR="000F6991" w:rsidRPr="00B2145F" w14:paraId="1427612C" w14:textId="77777777" w:rsidTr="00785CC9">
        <w:trPr>
          <w:cantSplit/>
        </w:trPr>
        <w:tc>
          <w:tcPr>
            <w:tcW w:w="3069" w:type="dxa"/>
          </w:tcPr>
          <w:p w14:paraId="246F3227" w14:textId="4CA6CDFB" w:rsidR="000F6991" w:rsidRPr="00B2145F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ทุนออกให้ตามสิทธิ</w:t>
            </w:r>
          </w:p>
        </w:tc>
        <w:tc>
          <w:tcPr>
            <w:tcW w:w="990" w:type="dxa"/>
          </w:tcPr>
          <w:p w14:paraId="58E3C767" w14:textId="36390142" w:rsidR="000F6991" w:rsidRPr="00B2145F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658DF7" w14:textId="4623D3CF" w:rsidR="000F6991" w:rsidRPr="007853D9" w:rsidRDefault="001B1CF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1,452</w:t>
            </w:r>
          </w:p>
        </w:tc>
        <w:tc>
          <w:tcPr>
            <w:tcW w:w="270" w:type="dxa"/>
            <w:shd w:val="clear" w:color="auto" w:fill="auto"/>
          </w:tcPr>
          <w:p w14:paraId="14040484" w14:textId="77777777" w:rsidR="000F6991" w:rsidRPr="007853D9" w:rsidRDefault="000F6991" w:rsidP="000F6991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2DEFE0" w14:textId="6BCD0E72" w:rsidR="000F6991" w:rsidRPr="007853D9" w:rsidRDefault="001B1CF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270" w:type="dxa"/>
            <w:shd w:val="clear" w:color="auto" w:fill="auto"/>
          </w:tcPr>
          <w:p w14:paraId="72585FDB" w14:textId="77777777" w:rsidR="000F6991" w:rsidRPr="00B2145F" w:rsidRDefault="000F6991" w:rsidP="000F6991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623B96" w14:textId="55BB5FBD" w:rsidR="000F6991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3D9"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  <w:tc>
          <w:tcPr>
            <w:tcW w:w="270" w:type="dxa"/>
            <w:shd w:val="clear" w:color="auto" w:fill="auto"/>
          </w:tcPr>
          <w:p w14:paraId="2A94BA0B" w14:textId="77777777" w:rsidR="000F6991" w:rsidRPr="00B2145F" w:rsidRDefault="000F6991" w:rsidP="000F699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B1F597" w14:textId="1A736378" w:rsidR="000F6991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3D9">
              <w:rPr>
                <w:rFonts w:ascii="Angsana New" w:hAnsi="Angsana New"/>
                <w:sz w:val="30"/>
                <w:szCs w:val="30"/>
              </w:rPr>
              <w:t>602</w:t>
            </w:r>
          </w:p>
        </w:tc>
      </w:tr>
      <w:tr w:rsidR="000F6991" w:rsidRPr="00B2145F" w14:paraId="3FFC81E6" w14:textId="77777777" w:rsidTr="00785CC9">
        <w:trPr>
          <w:cantSplit/>
        </w:trPr>
        <w:tc>
          <w:tcPr>
            <w:tcW w:w="3069" w:type="dxa"/>
          </w:tcPr>
          <w:p w14:paraId="2258717A" w14:textId="235B2ACE" w:rsidR="000F6991" w:rsidRPr="00B2145F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6062652" w14:textId="377A9270" w:rsidR="000F6991" w:rsidRPr="00AF4439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439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8D8D4" w14:textId="1CC429DB" w:rsidR="000F6991" w:rsidRDefault="001B1CF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79A309F7" w14:textId="77777777" w:rsidR="000F6991" w:rsidRPr="00B2145F" w:rsidRDefault="000F6991" w:rsidP="000F6991">
            <w:pPr>
              <w:pStyle w:val="30"/>
              <w:tabs>
                <w:tab w:val="clear" w:pos="360"/>
                <w:tab w:val="clear" w:pos="720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23779" w14:textId="00573934" w:rsidR="000F6991" w:rsidRDefault="001B1CF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270" w:type="dxa"/>
            <w:shd w:val="clear" w:color="auto" w:fill="auto"/>
          </w:tcPr>
          <w:p w14:paraId="7BD708C7" w14:textId="77777777" w:rsidR="000F6991" w:rsidRPr="00B2145F" w:rsidRDefault="000F6991" w:rsidP="000F6991">
            <w:pPr>
              <w:pStyle w:val="BodyText"/>
              <w:tabs>
                <w:tab w:val="decimal" w:pos="823"/>
              </w:tabs>
              <w:spacing w:after="0"/>
              <w:ind w:left="-57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8A2D2" w14:textId="57E12F8D" w:rsidR="000F6991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426,812</w:t>
            </w:r>
          </w:p>
        </w:tc>
        <w:tc>
          <w:tcPr>
            <w:tcW w:w="270" w:type="dxa"/>
            <w:shd w:val="clear" w:color="auto" w:fill="auto"/>
          </w:tcPr>
          <w:p w14:paraId="460B14C0" w14:textId="77777777" w:rsidR="000F6991" w:rsidRPr="00B2145F" w:rsidRDefault="000F6991" w:rsidP="000F699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7E803" w14:textId="534F804B" w:rsidR="000F6991" w:rsidRDefault="000F6991" w:rsidP="000F6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213,406</w:t>
            </w:r>
          </w:p>
        </w:tc>
      </w:tr>
    </w:tbl>
    <w:p w14:paraId="064EE7BE" w14:textId="77777777" w:rsidR="002A7760" w:rsidRPr="00522CD2" w:rsidRDefault="002A7760" w:rsidP="00522CD2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C1D20A5" w14:textId="46B973CA" w:rsidR="00A66C51" w:rsidRDefault="00A66C51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  <w:r w:rsidRPr="00B2145F">
        <w:rPr>
          <w:rFonts w:hint="cs"/>
          <w:color w:val="000000"/>
          <w:sz w:val="30"/>
          <w:szCs w:val="30"/>
          <w:cs/>
        </w:rPr>
        <w:t xml:space="preserve"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</w:t>
      </w:r>
    </w:p>
    <w:p w14:paraId="539BE326" w14:textId="77777777" w:rsidR="005F6DC2" w:rsidRPr="00B16CE9" w:rsidRDefault="005F6DC2" w:rsidP="00B16CE9">
      <w:pPr>
        <w:pStyle w:val="Nomal"/>
        <w:tabs>
          <w:tab w:val="left" w:pos="540"/>
        </w:tabs>
        <w:ind w:left="540"/>
        <w:jc w:val="thaiDistribute"/>
        <w:rPr>
          <w:color w:val="000000"/>
          <w:sz w:val="14"/>
          <w:szCs w:val="14"/>
        </w:rPr>
      </w:pPr>
    </w:p>
    <w:p w14:paraId="26E1992D" w14:textId="77777777" w:rsidR="00522CD2" w:rsidRDefault="00522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1437D7B4" w14:textId="78D1E240" w:rsidR="005F6DC2" w:rsidRDefault="005F6DC2" w:rsidP="005F6DC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22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การออกหุ้นสามัญ</w:t>
      </w:r>
    </w:p>
    <w:p w14:paraId="3D5AE264" w14:textId="77777777" w:rsidR="005F6DC2" w:rsidRPr="00522CD2" w:rsidRDefault="005F6DC2" w:rsidP="005F6DC2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6347B99" w14:textId="2782E211" w:rsidR="005811C4" w:rsidRPr="00493EB1" w:rsidRDefault="00367643" w:rsidP="00367643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  <w:r w:rsidRPr="00367643">
        <w:rPr>
          <w:color w:val="000000"/>
          <w:sz w:val="30"/>
          <w:szCs w:val="30"/>
          <w:cs/>
        </w:rPr>
        <w:t xml:space="preserve">ณ วันที่ </w:t>
      </w:r>
      <w:r w:rsidR="008C564B">
        <w:rPr>
          <w:color w:val="000000"/>
          <w:sz w:val="30"/>
          <w:szCs w:val="30"/>
        </w:rPr>
        <w:t>5</w:t>
      </w:r>
      <w:r w:rsidRPr="00367643">
        <w:rPr>
          <w:color w:val="000000"/>
          <w:sz w:val="30"/>
          <w:szCs w:val="30"/>
          <w:cs/>
        </w:rPr>
        <w:t xml:space="preserve"> กรกฎาคม </w:t>
      </w:r>
      <w:r w:rsidR="008C564B">
        <w:rPr>
          <w:color w:val="000000"/>
          <w:sz w:val="30"/>
          <w:szCs w:val="30"/>
        </w:rPr>
        <w:t>2567</w:t>
      </w:r>
      <w:r w:rsidRPr="00367643">
        <w:rPr>
          <w:color w:val="000000"/>
          <w:sz w:val="30"/>
          <w:szCs w:val="30"/>
          <w:cs/>
        </w:rPr>
        <w:t xml:space="preserve"> บริษัทได้จดทะเบียนเพิ่มทุนชำระแล้วจำนวน </w:t>
      </w:r>
      <w:r w:rsidR="008C564B">
        <w:rPr>
          <w:color w:val="000000"/>
          <w:sz w:val="30"/>
          <w:szCs w:val="30"/>
        </w:rPr>
        <w:t>726</w:t>
      </w:r>
      <w:r w:rsidRPr="00367643">
        <w:rPr>
          <w:color w:val="000000"/>
          <w:sz w:val="30"/>
          <w:szCs w:val="30"/>
          <w:cs/>
        </w:rPr>
        <w:t>,</w:t>
      </w:r>
      <w:r w:rsidR="008C564B">
        <w:rPr>
          <w:color w:val="000000"/>
          <w:sz w:val="30"/>
          <w:szCs w:val="30"/>
        </w:rPr>
        <w:t>025</w:t>
      </w:r>
      <w:r w:rsidRPr="00367643">
        <w:rPr>
          <w:color w:val="000000"/>
          <w:sz w:val="30"/>
          <w:szCs w:val="30"/>
          <w:cs/>
        </w:rPr>
        <w:t xml:space="preserve"> </w:t>
      </w:r>
      <w:r w:rsidR="000F2107">
        <w:rPr>
          <w:rFonts w:hint="cs"/>
          <w:color w:val="000000"/>
          <w:sz w:val="30"/>
          <w:szCs w:val="30"/>
          <w:cs/>
        </w:rPr>
        <w:t xml:space="preserve">บาท </w:t>
      </w:r>
      <w:r w:rsidR="00AC332E" w:rsidRPr="00AC332E">
        <w:rPr>
          <w:color w:val="000000"/>
          <w:sz w:val="30"/>
          <w:szCs w:val="30"/>
          <w:cs/>
        </w:rPr>
        <w:t>กับกรมพัฒนาธุรกิจการค้า กระทรวงพาณิชย์ เพื่อรองรับการออกหุ้นสามัญ</w:t>
      </w:r>
      <w:r w:rsidRPr="00367643">
        <w:rPr>
          <w:color w:val="000000"/>
          <w:sz w:val="30"/>
          <w:szCs w:val="30"/>
          <w:cs/>
        </w:rPr>
        <w:t xml:space="preserve">จำนวน </w:t>
      </w:r>
      <w:r w:rsidR="008C564B">
        <w:rPr>
          <w:color w:val="000000"/>
          <w:sz w:val="30"/>
          <w:szCs w:val="30"/>
        </w:rPr>
        <w:t>1</w:t>
      </w:r>
      <w:r w:rsidRPr="00367643">
        <w:rPr>
          <w:color w:val="000000"/>
          <w:sz w:val="30"/>
          <w:szCs w:val="30"/>
          <w:cs/>
        </w:rPr>
        <w:t>,</w:t>
      </w:r>
      <w:r w:rsidR="008C564B">
        <w:rPr>
          <w:color w:val="000000"/>
          <w:sz w:val="30"/>
          <w:szCs w:val="30"/>
        </w:rPr>
        <w:t>452</w:t>
      </w:r>
      <w:r w:rsidRPr="00367643">
        <w:rPr>
          <w:color w:val="000000"/>
          <w:sz w:val="30"/>
          <w:szCs w:val="30"/>
          <w:cs/>
        </w:rPr>
        <w:t>,</w:t>
      </w:r>
      <w:r w:rsidR="008C564B">
        <w:rPr>
          <w:color w:val="000000"/>
          <w:sz w:val="30"/>
          <w:szCs w:val="30"/>
        </w:rPr>
        <w:t>050</w:t>
      </w:r>
      <w:r w:rsidRPr="00367643">
        <w:rPr>
          <w:color w:val="000000"/>
          <w:sz w:val="30"/>
          <w:szCs w:val="30"/>
          <w:cs/>
        </w:rPr>
        <w:t xml:space="preserve"> </w:t>
      </w:r>
      <w:r w:rsidR="00AC332E" w:rsidRPr="00AC332E">
        <w:rPr>
          <w:color w:val="000000"/>
          <w:sz w:val="30"/>
          <w:szCs w:val="30"/>
          <w:cs/>
        </w:rPr>
        <w:t xml:space="preserve">หุ้น เนื่องมาจากการใช้สิทธิซื้อหุ้นของโครงการสิทธิซื้อหุ้นจากปี </w:t>
      </w:r>
      <w:r w:rsidR="008C564B">
        <w:rPr>
          <w:color w:val="000000"/>
          <w:sz w:val="30"/>
          <w:szCs w:val="30"/>
        </w:rPr>
        <w:t>2564</w:t>
      </w:r>
      <w:r w:rsidR="00AC332E" w:rsidRPr="00AC332E">
        <w:rPr>
          <w:color w:val="000000"/>
          <w:sz w:val="30"/>
          <w:szCs w:val="30"/>
          <w:cs/>
        </w:rPr>
        <w:t xml:space="preserve"> ที่ให้แก่พนักงานของบริษัท</w:t>
      </w:r>
      <w:r w:rsidR="00AC332E">
        <w:rPr>
          <w:color w:val="000000"/>
          <w:sz w:val="30"/>
          <w:szCs w:val="30"/>
        </w:rPr>
        <w:t xml:space="preserve"> </w:t>
      </w:r>
      <w:r w:rsidR="00D244D1" w:rsidRPr="00AC332E">
        <w:rPr>
          <w:color w:val="000000"/>
          <w:sz w:val="30"/>
          <w:szCs w:val="30"/>
          <w:cs/>
        </w:rPr>
        <w:t xml:space="preserve">(ดูหมายเหตุข้อ </w:t>
      </w:r>
      <w:r w:rsidR="00D244D1" w:rsidRPr="00AC332E">
        <w:rPr>
          <w:color w:val="000000"/>
          <w:sz w:val="30"/>
          <w:szCs w:val="30"/>
        </w:rPr>
        <w:t>1</w:t>
      </w:r>
      <w:r w:rsidR="003D01AF">
        <w:rPr>
          <w:color w:val="000000"/>
          <w:sz w:val="30"/>
          <w:szCs w:val="30"/>
        </w:rPr>
        <w:t>5</w:t>
      </w:r>
      <w:r w:rsidR="00D244D1" w:rsidRPr="00AC332E">
        <w:rPr>
          <w:color w:val="000000"/>
          <w:sz w:val="30"/>
          <w:szCs w:val="30"/>
          <w:cs/>
        </w:rPr>
        <w:t>)</w:t>
      </w:r>
    </w:p>
    <w:p w14:paraId="3D3F4447" w14:textId="77777777" w:rsidR="00522CD2" w:rsidRPr="003C1172" w:rsidRDefault="00522CD2" w:rsidP="00D36CA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7B2BA5F" w14:textId="7CDF2A0E" w:rsidR="00EE2B0B" w:rsidRPr="00B2145F" w:rsidRDefault="00EE2B0B" w:rsidP="00FA345D">
      <w:pPr>
        <w:pStyle w:val="Nomal"/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B2145F">
        <w:rPr>
          <w:rFonts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EA4A3EE" w14:textId="77777777" w:rsidR="005016B9" w:rsidRPr="00D36CAA" w:rsidRDefault="005016B9" w:rsidP="00D36CA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D31BDFE" w14:textId="77777777" w:rsidR="00EE2B0B" w:rsidRPr="00B2145F" w:rsidRDefault="00EE2B0B" w:rsidP="00EE2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2145F">
        <w:rPr>
          <w:rFonts w:ascii="Angsana New" w:hAnsi="Angsana New" w:hint="cs"/>
          <w:sz w:val="30"/>
          <w:szCs w:val="30"/>
        </w:rPr>
        <w:t>2535</w:t>
      </w:r>
      <w:r w:rsidRPr="00B2145F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B2145F">
        <w:rPr>
          <w:rFonts w:ascii="Angsana New" w:hAnsi="Angsana New" w:hint="cs"/>
          <w:sz w:val="30"/>
          <w:szCs w:val="30"/>
        </w:rPr>
        <w:t>51</w:t>
      </w:r>
      <w:r w:rsidRPr="00B2145F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2145F">
        <w:rPr>
          <w:rFonts w:ascii="Angsana New" w:hAnsi="Angsana New" w:hint="cs"/>
          <w:sz w:val="30"/>
          <w:szCs w:val="30"/>
        </w:rPr>
        <w:t>“</w:t>
      </w:r>
      <w:r w:rsidRPr="00B2145F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B2145F">
        <w:rPr>
          <w:rFonts w:ascii="Angsana New" w:hAnsi="Angsana New" w:hint="cs"/>
          <w:sz w:val="30"/>
          <w:szCs w:val="30"/>
        </w:rPr>
        <w:t>”</w:t>
      </w:r>
      <w:r w:rsidRPr="00B2145F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0A901E3" w14:textId="77777777" w:rsidR="005F6DC2" w:rsidRPr="00D36CAA" w:rsidRDefault="005F6DC2" w:rsidP="00D36CA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82598C" w14:textId="47D0CF2E" w:rsidR="00E51DA0" w:rsidRPr="00B2145F" w:rsidRDefault="00E51DA0" w:rsidP="00A32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2145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ส่วนเกินทุนจากรายการจ่ายโดยใช้หุ้นเป็นเกณฑ์</w:t>
      </w:r>
    </w:p>
    <w:p w14:paraId="15B21339" w14:textId="77777777" w:rsidR="005016B9" w:rsidRPr="00522CD2" w:rsidRDefault="005016B9" w:rsidP="00D36CA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0413AD8" w14:textId="7CE8A599" w:rsidR="00522CD2" w:rsidRDefault="00E51DA0" w:rsidP="00493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 คือ</w:t>
      </w:r>
      <w:r w:rsidR="00BF71D8">
        <w:rPr>
          <w:rFonts w:ascii="Angsana New" w:hAnsi="Angsana New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มูลค่ายุติธรรมของสิทธิในการซื้อหุ้นของพนักงาน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</w:t>
      </w:r>
      <w:r w:rsidR="00131145" w:rsidRPr="00B2145F">
        <w:rPr>
          <w:rFonts w:ascii="Angsana New" w:hAnsi="Angsana New" w:hint="cs"/>
          <w:sz w:val="30"/>
          <w:szCs w:val="30"/>
          <w:cs/>
        </w:rPr>
        <w:t>เ</w:t>
      </w:r>
      <w:r w:rsidRPr="00B2145F">
        <w:rPr>
          <w:rFonts w:ascii="Angsana New" w:hAnsi="Angsana New" w:hint="cs"/>
          <w:sz w:val="30"/>
          <w:szCs w:val="30"/>
          <w:cs/>
        </w:rPr>
        <w:t>กี่ยวข้องพร้อม</w:t>
      </w:r>
      <w:r w:rsidR="00131145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ๆ</w:t>
      </w:r>
      <w:r w:rsidR="00131145" w:rsidRPr="00B2145F">
        <w:rPr>
          <w:rFonts w:ascii="Angsana New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ไปกับรับรู้การเพิ่มขึ้นของส่วนของผู้ถือหุ้น</w:t>
      </w:r>
    </w:p>
    <w:p w14:paraId="0425E934" w14:textId="77777777" w:rsidR="00493EB1" w:rsidRPr="00D36CAA" w:rsidRDefault="00493EB1" w:rsidP="00D36CA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574C8B2" w14:textId="01289529" w:rsidR="00D24126" w:rsidRPr="00B2145F" w:rsidRDefault="00D24126" w:rsidP="00D2412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การจ่ายโดยใช้หุ้นเป็นเกณฑ์</w:t>
      </w:r>
    </w:p>
    <w:p w14:paraId="332658DE" w14:textId="477B965D" w:rsidR="00806527" w:rsidRPr="00D36CAA" w:rsidRDefault="00806527" w:rsidP="00D36CA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F062BF8" w14:textId="4E974267" w:rsidR="00493EB1" w:rsidRDefault="00716512" w:rsidP="00B0104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  <w:cs/>
        </w:rPr>
        <w:sectPr w:rsidR="00493EB1" w:rsidSect="002872F4">
          <w:headerReference w:type="even" r:id="rId22"/>
          <w:headerReference w:type="default" r:id="rId23"/>
          <w:footerReference w:type="default" r:id="rId24"/>
          <w:headerReference w:type="first" r:id="rId25"/>
          <w:footerReference w:type="first" r:id="rId26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  <w:r w:rsidRPr="002A7705">
        <w:rPr>
          <w:color w:val="000000"/>
          <w:sz w:val="30"/>
          <w:szCs w:val="30"/>
          <w:cs/>
        </w:rPr>
        <w:t>ใน</w:t>
      </w:r>
      <w:r w:rsidRPr="004E4755">
        <w:rPr>
          <w:color w:val="000000"/>
          <w:sz w:val="30"/>
          <w:szCs w:val="30"/>
          <w:cs/>
        </w:rPr>
        <w:t xml:space="preserve">การประชุมสามัญประจำปีของผู้ถือหุ้นของบริษัท เมื่อวันที่ </w:t>
      </w:r>
      <w:r w:rsidRPr="004E4755">
        <w:rPr>
          <w:color w:val="000000"/>
          <w:sz w:val="30"/>
          <w:szCs w:val="30"/>
          <w:lang w:val="en-GB"/>
        </w:rPr>
        <w:t xml:space="preserve">7 </w:t>
      </w:r>
      <w:r w:rsidRPr="004E4755">
        <w:rPr>
          <w:rFonts w:hint="cs"/>
          <w:color w:val="000000"/>
          <w:sz w:val="30"/>
          <w:szCs w:val="30"/>
          <w:cs/>
        </w:rPr>
        <w:t xml:space="preserve">พฤษภาคม </w:t>
      </w:r>
      <w:r w:rsidRPr="004E4755">
        <w:rPr>
          <w:color w:val="000000"/>
          <w:sz w:val="30"/>
          <w:szCs w:val="30"/>
          <w:lang w:val="en-GB"/>
        </w:rPr>
        <w:t xml:space="preserve">2564 </w:t>
      </w:r>
      <w:r w:rsidRPr="004E4755">
        <w:rPr>
          <w:color w:val="000000"/>
          <w:sz w:val="30"/>
          <w:szCs w:val="30"/>
          <w:cs/>
        </w:rPr>
        <w:t>ผู้ถือหุ้นมีมติอนุมัติให้เพิ่มทุน</w:t>
      </w:r>
      <w:r w:rsidRPr="004E4755">
        <w:rPr>
          <w:color w:val="000000"/>
          <w:sz w:val="30"/>
          <w:szCs w:val="30"/>
        </w:rPr>
        <w:t xml:space="preserve">        </w:t>
      </w:r>
      <w:r w:rsidRPr="004E4755">
        <w:rPr>
          <w:color w:val="000000"/>
          <w:sz w:val="30"/>
          <w:szCs w:val="30"/>
          <w:cs/>
        </w:rPr>
        <w:t xml:space="preserve">จดทะเบียนของบริษัทจำนวน </w:t>
      </w:r>
      <w:r w:rsidRPr="004E4755">
        <w:rPr>
          <w:color w:val="000000"/>
          <w:sz w:val="30"/>
          <w:szCs w:val="30"/>
        </w:rPr>
        <w:t xml:space="preserve">1.75 </w:t>
      </w:r>
      <w:r w:rsidRPr="004E4755">
        <w:rPr>
          <w:color w:val="000000"/>
          <w:sz w:val="30"/>
          <w:szCs w:val="30"/>
          <w:cs/>
        </w:rPr>
        <w:t xml:space="preserve">ล้านบาท โดยการออกหุ้นสามัญเพิ่มทุนจำนวน </w:t>
      </w:r>
      <w:r w:rsidRPr="004E4755">
        <w:rPr>
          <w:color w:val="000000"/>
          <w:sz w:val="30"/>
          <w:szCs w:val="30"/>
        </w:rPr>
        <w:t xml:space="preserve">3.5 </w:t>
      </w:r>
      <w:r w:rsidRPr="004E4755">
        <w:rPr>
          <w:color w:val="000000"/>
          <w:sz w:val="30"/>
          <w:szCs w:val="30"/>
          <w:cs/>
        </w:rPr>
        <w:t>ล้านหุ้น ซึ่งมีมูลค่าที่ตราไว้</w:t>
      </w:r>
      <w:r w:rsidRPr="004E4755">
        <w:rPr>
          <w:color w:val="000000"/>
          <w:sz w:val="30"/>
          <w:szCs w:val="30"/>
        </w:rPr>
        <w:t xml:space="preserve">    </w:t>
      </w:r>
      <w:r w:rsidRPr="00853EC6">
        <w:rPr>
          <w:color w:val="000000"/>
          <w:spacing w:val="-4"/>
          <w:sz w:val="30"/>
          <w:szCs w:val="30"/>
          <w:cs/>
        </w:rPr>
        <w:t xml:space="preserve">หุ้นละ </w:t>
      </w:r>
      <w:r w:rsidRPr="00853EC6">
        <w:rPr>
          <w:color w:val="000000"/>
          <w:spacing w:val="-4"/>
          <w:sz w:val="30"/>
          <w:szCs w:val="30"/>
        </w:rPr>
        <w:t xml:space="preserve">0.5 </w:t>
      </w:r>
      <w:r w:rsidRPr="00853EC6">
        <w:rPr>
          <w:color w:val="000000"/>
          <w:spacing w:val="-4"/>
          <w:sz w:val="30"/>
          <w:szCs w:val="30"/>
          <w:cs/>
        </w:rPr>
        <w:t>บาท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>ทั้งนี้</w:t>
      </w:r>
      <w:r w:rsidR="00A377FE"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 xml:space="preserve">การออกหุ้นดังกล่าว เพื่อรองรับการให้สิทธิซื้อหุ้นแก่พนักงาน </w:t>
      </w:r>
      <w:r w:rsidRPr="00853EC6">
        <w:rPr>
          <w:color w:val="000000"/>
          <w:spacing w:val="-4"/>
          <w:kern w:val="16"/>
          <w:sz w:val="30"/>
          <w:szCs w:val="30"/>
          <w:cs/>
        </w:rPr>
        <w:t>ในราคาใช้สิทธิ</w:t>
      </w:r>
      <w:r w:rsidRPr="004E4755">
        <w:rPr>
          <w:color w:val="000000"/>
          <w:spacing w:val="-4"/>
          <w:kern w:val="16"/>
          <w:sz w:val="30"/>
          <w:szCs w:val="30"/>
        </w:rPr>
        <w:t xml:space="preserve"> </w:t>
      </w:r>
      <w:r w:rsidR="004E4755" w:rsidRPr="00853EC6">
        <w:rPr>
          <w:color w:val="000000"/>
          <w:spacing w:val="-4"/>
          <w:kern w:val="16"/>
          <w:sz w:val="30"/>
          <w:szCs w:val="30"/>
        </w:rPr>
        <w:t>8</w:t>
      </w:r>
      <w:r w:rsidRPr="00853EC6">
        <w:rPr>
          <w:color w:val="000000"/>
          <w:spacing w:val="-4"/>
          <w:kern w:val="16"/>
          <w:sz w:val="30"/>
          <w:szCs w:val="30"/>
        </w:rPr>
        <w:t xml:space="preserve"> </w:t>
      </w:r>
      <w:r w:rsidRPr="00853EC6">
        <w:rPr>
          <w:color w:val="000000"/>
          <w:spacing w:val="-4"/>
          <w:kern w:val="16"/>
          <w:sz w:val="30"/>
          <w:szCs w:val="30"/>
          <w:cs/>
        </w:rPr>
        <w:t>บาท</w:t>
      </w:r>
      <w:r w:rsidR="00BF71D8">
        <w:rPr>
          <w:color w:val="000000"/>
          <w:spacing w:val="-4"/>
          <w:kern w:val="16"/>
          <w:sz w:val="30"/>
          <w:szCs w:val="30"/>
        </w:rPr>
        <w:t xml:space="preserve"> </w:t>
      </w:r>
      <w:r w:rsidRPr="00853EC6">
        <w:rPr>
          <w:color w:val="000000"/>
          <w:spacing w:val="-4"/>
          <w:kern w:val="16"/>
          <w:sz w:val="30"/>
          <w:szCs w:val="30"/>
          <w:cs/>
        </w:rPr>
        <w:t>ต่อหุ้น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 xml:space="preserve">โดยวันที่ให้สิทธิ คือวันที่ </w:t>
      </w:r>
      <w:r w:rsidR="00A377FE" w:rsidRPr="00853EC6">
        <w:rPr>
          <w:color w:val="000000"/>
          <w:spacing w:val="-4"/>
          <w:sz w:val="30"/>
          <w:szCs w:val="30"/>
        </w:rPr>
        <w:t>17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="00A377FE" w:rsidRPr="00853EC6">
        <w:rPr>
          <w:rFonts w:hint="cs"/>
          <w:color w:val="000000"/>
          <w:spacing w:val="-4"/>
          <w:sz w:val="30"/>
          <w:szCs w:val="30"/>
          <w:cs/>
        </w:rPr>
        <w:t>พฤศจิกายน</w:t>
      </w:r>
      <w:r w:rsidRPr="00853EC6">
        <w:rPr>
          <w:color w:val="000000"/>
          <w:spacing w:val="-4"/>
          <w:sz w:val="30"/>
          <w:szCs w:val="30"/>
          <w:cs/>
        </w:rPr>
        <w:t xml:space="preserve"> </w:t>
      </w:r>
      <w:r w:rsidRPr="00853EC6">
        <w:rPr>
          <w:color w:val="000000"/>
          <w:spacing w:val="-4"/>
          <w:sz w:val="30"/>
          <w:szCs w:val="30"/>
        </w:rPr>
        <w:t>25</w:t>
      </w:r>
      <w:r w:rsidR="00A377FE" w:rsidRPr="00853EC6">
        <w:rPr>
          <w:color w:val="000000"/>
          <w:spacing w:val="-4"/>
          <w:sz w:val="30"/>
          <w:szCs w:val="30"/>
        </w:rPr>
        <w:t>64</w:t>
      </w:r>
      <w:r w:rsidRPr="00853EC6">
        <w:rPr>
          <w:color w:val="000000"/>
          <w:spacing w:val="-4"/>
          <w:sz w:val="30"/>
          <w:szCs w:val="30"/>
          <w:cs/>
        </w:rPr>
        <w:t xml:space="preserve"> ทั้งนี้ใบสำคัญแสดงสิทธิดังกล่าวมีระยะเวลาการใช้สิทธิ</w:t>
      </w:r>
      <w:r w:rsidRPr="004E4755">
        <w:rPr>
          <w:color w:val="000000"/>
          <w:sz w:val="30"/>
          <w:szCs w:val="30"/>
          <w:cs/>
        </w:rPr>
        <w:t xml:space="preserve">ไม่เกิน </w:t>
      </w:r>
      <w:r w:rsidRPr="004E4755">
        <w:rPr>
          <w:color w:val="000000"/>
          <w:sz w:val="30"/>
          <w:szCs w:val="30"/>
        </w:rPr>
        <w:t>3</w:t>
      </w:r>
      <w:r w:rsidRPr="004E4755">
        <w:rPr>
          <w:color w:val="000000"/>
          <w:sz w:val="30"/>
          <w:szCs w:val="30"/>
          <w:cs/>
        </w:rPr>
        <w:t xml:space="preserve"> ปี</w:t>
      </w:r>
      <w:r w:rsidR="00BF71D8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นับตั้งแต่มีการออกใบสำคัญแสดงสิทธิ รายการดังกล่าวถือเป็นรายการจ่ายโดยใช้หุ้นเป็นเกณฑ์ ดังนั้นบริษัทจึงต้องวัดมูลค่ายุติธรรมของสิทธิในการซื้อหุ้นให้แก่</w:t>
      </w:r>
      <w:r w:rsidR="00E42168">
        <w:rPr>
          <w:rFonts w:hint="cs"/>
          <w:color w:val="000000"/>
          <w:sz w:val="30"/>
          <w:szCs w:val="30"/>
          <w:cs/>
        </w:rPr>
        <w:t>พนักงาน</w:t>
      </w:r>
      <w:r w:rsidRPr="00134ED9">
        <w:rPr>
          <w:color w:val="000000"/>
          <w:sz w:val="30"/>
          <w:szCs w:val="30"/>
          <w:cs/>
        </w:rPr>
        <w:t>ดังกล่าว ณ วันที่ให้สิทธิโดยอ้างอิงจากมูลค่า</w:t>
      </w:r>
      <w:r w:rsidRPr="008A225C">
        <w:rPr>
          <w:color w:val="000000"/>
          <w:spacing w:val="-4"/>
          <w:sz w:val="30"/>
          <w:szCs w:val="30"/>
          <w:cs/>
        </w:rPr>
        <w:t>ยุติธรรมของหุ้นที่กำหนดไว้และสิ่งตอบแทนที่ต้องจ่ายและบันทึกค่าใช้จ่ายที่เกี่ยวข้อง พร้อม</w:t>
      </w:r>
      <w:r w:rsidRPr="008A225C">
        <w:rPr>
          <w:color w:val="000000"/>
          <w:spacing w:val="-4"/>
          <w:sz w:val="30"/>
          <w:szCs w:val="30"/>
        </w:rPr>
        <w:t xml:space="preserve"> </w:t>
      </w:r>
      <w:r w:rsidRPr="008A225C">
        <w:rPr>
          <w:color w:val="000000"/>
          <w:spacing w:val="-4"/>
          <w:sz w:val="30"/>
          <w:szCs w:val="30"/>
          <w:cs/>
        </w:rPr>
        <w:t>ๆ</w:t>
      </w:r>
      <w:r w:rsidRPr="008A225C">
        <w:rPr>
          <w:color w:val="000000"/>
          <w:spacing w:val="-4"/>
          <w:sz w:val="30"/>
          <w:szCs w:val="30"/>
        </w:rPr>
        <w:t xml:space="preserve"> </w:t>
      </w:r>
      <w:r w:rsidRPr="008A225C">
        <w:rPr>
          <w:color w:val="000000"/>
          <w:spacing w:val="-4"/>
          <w:sz w:val="30"/>
          <w:szCs w:val="30"/>
          <w:cs/>
        </w:rPr>
        <w:t>ไปกับรับรู้การเพิ่มขึ้น</w:t>
      </w:r>
      <w:r w:rsidRPr="00134ED9">
        <w:rPr>
          <w:color w:val="000000"/>
          <w:sz w:val="30"/>
          <w:szCs w:val="30"/>
          <w:cs/>
        </w:rPr>
        <w:t>ของส่วนของผู้ถือหุ้น</w:t>
      </w:r>
    </w:p>
    <w:p w14:paraId="5CF75CAD" w14:textId="77777777" w:rsidR="00716512" w:rsidRPr="002A7705" w:rsidRDefault="00716512" w:rsidP="00716512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2A7705">
        <w:rPr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18AB3EE7" w14:textId="4FB94170" w:rsidR="00716512" w:rsidRPr="00D36CAA" w:rsidRDefault="00716512" w:rsidP="00D36CAA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p w14:paraId="7C98E687" w14:textId="77777777" w:rsidR="00716512" w:rsidRPr="00D36CAA" w:rsidRDefault="00716512" w:rsidP="00435FBE">
      <w:pPr>
        <w:pStyle w:val="BodyText"/>
        <w:tabs>
          <w:tab w:val="clear" w:pos="454"/>
          <w:tab w:val="left" w:pos="540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บริษัทได้บันทึกบัญชีโดยพิจารณามูลค่ายุติธรรมโดยประมาณของสิทธิซื้อหุ้นในโครงการนี้</w:t>
      </w:r>
      <w:r w:rsidRPr="002A7705">
        <w:rPr>
          <w:rFonts w:ascii="Angsana New" w:hAnsi="Angsana New"/>
          <w:color w:val="FFFFFF"/>
          <w:sz w:val="30"/>
          <w:szCs w:val="30"/>
        </w:rPr>
        <w:t>-</w:t>
      </w:r>
      <w:r w:rsidRPr="002A7705">
        <w:rPr>
          <w:rFonts w:ascii="Angsana New" w:hAnsi="Angsana New"/>
          <w:sz w:val="30"/>
          <w:szCs w:val="30"/>
          <w:cs/>
        </w:rPr>
        <w:t xml:space="preserve">โดยใช้แบบจำลอง     </w:t>
      </w:r>
      <w:r w:rsidRPr="00D36CAA">
        <w:rPr>
          <w:rFonts w:ascii="Angsana New" w:hAnsi="Angsana New"/>
          <w:color w:val="000000"/>
          <w:sz w:val="30"/>
          <w:szCs w:val="30"/>
        </w:rPr>
        <w:t>American-Option-Trinomial-Tree</w:t>
      </w:r>
      <w:r w:rsidRPr="00D36CAA">
        <w:rPr>
          <w:rFonts w:ascii="Angsana New" w:hAnsi="Angsana New"/>
          <w:color w:val="000000"/>
          <w:sz w:val="30"/>
          <w:szCs w:val="30"/>
          <w:cs/>
        </w:rPr>
        <w:t xml:space="preserve"> และคำนวณแยกแต่ละช่วงระยะเวลาการใช้สิทธิ </w:t>
      </w:r>
      <w:r w:rsidRPr="00D36CAA">
        <w:rPr>
          <w:rFonts w:ascii="Angsana New" w:hAnsi="Angsana New"/>
          <w:color w:val="000000"/>
          <w:sz w:val="30"/>
          <w:szCs w:val="30"/>
        </w:rPr>
        <w:t xml:space="preserve">3 </w:t>
      </w:r>
      <w:r w:rsidRPr="00D36CAA">
        <w:rPr>
          <w:rFonts w:ascii="Angsana New" w:hAnsi="Angsana New"/>
          <w:color w:val="000000"/>
          <w:sz w:val="30"/>
          <w:szCs w:val="30"/>
          <w:cs/>
        </w:rPr>
        <w:t>ครั้ง ดังนี้</w:t>
      </w:r>
    </w:p>
    <w:p w14:paraId="10D0B53E" w14:textId="1FA29DE9" w:rsidR="00C437FA" w:rsidRPr="00D36CAA" w:rsidRDefault="00C437FA" w:rsidP="00D36CAA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12"/>
        <w:gridCol w:w="3708"/>
        <w:gridCol w:w="3330"/>
        <w:gridCol w:w="1620"/>
      </w:tblGrid>
      <w:tr w:rsidR="00716512" w:rsidRPr="002A7705" w14:paraId="079AC050" w14:textId="77777777" w:rsidTr="00435FBE">
        <w:trPr>
          <w:tblHeader/>
        </w:trPr>
        <w:tc>
          <w:tcPr>
            <w:tcW w:w="612" w:type="dxa"/>
          </w:tcPr>
          <w:p w14:paraId="31C5CA17" w14:textId="77777777" w:rsidR="00716512" w:rsidRPr="002A7705" w:rsidRDefault="00716512" w:rsidP="00F364F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3708" w:type="dxa"/>
          </w:tcPr>
          <w:p w14:paraId="0BE6A189" w14:textId="77777777" w:rsidR="00716512" w:rsidRPr="002A7705" w:rsidRDefault="00716512" w:rsidP="00F364F7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29CFBBB2" w14:textId="77777777" w:rsidR="00716512" w:rsidRPr="002A7705" w:rsidRDefault="00716512" w:rsidP="00F364F7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จำนวนหุ้นที่สามารถใช้สิทธิ</w:t>
            </w:r>
          </w:p>
        </w:tc>
        <w:tc>
          <w:tcPr>
            <w:tcW w:w="1620" w:type="dxa"/>
          </w:tcPr>
          <w:p w14:paraId="2160549D" w14:textId="77777777" w:rsidR="00716512" w:rsidRPr="002A7705" w:rsidRDefault="00716512" w:rsidP="00F364F7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ราคาใช้สิทธิ</w:t>
            </w:r>
            <w:r w:rsidRPr="002A770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(บาท)</w:t>
            </w:r>
          </w:p>
        </w:tc>
      </w:tr>
      <w:tr w:rsidR="00716512" w:rsidRPr="002A7705" w14:paraId="1526CE0A" w14:textId="77777777" w:rsidTr="00435FBE">
        <w:tc>
          <w:tcPr>
            <w:tcW w:w="612" w:type="dxa"/>
          </w:tcPr>
          <w:p w14:paraId="56D07628" w14:textId="77777777" w:rsidR="00716512" w:rsidRPr="002A7705" w:rsidRDefault="00716512" w:rsidP="005F6DC2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3708" w:type="dxa"/>
          </w:tcPr>
          <w:p w14:paraId="1651C61C" w14:textId="3B71AB05" w:rsidR="00716512" w:rsidRPr="00506EE6" w:rsidRDefault="00716512" w:rsidP="00F364F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</w:t>
            </w:r>
            <w:r w:rsidR="000B269E" w:rsidRPr="00506EE6">
              <w:rPr>
                <w:rFonts w:ascii="Angsana New" w:eastAsia="Angsana New" w:hAnsi="Angsana New"/>
                <w:sz w:val="30"/>
                <w:szCs w:val="30"/>
              </w:rPr>
              <w:t>65</w:t>
            </w:r>
          </w:p>
        </w:tc>
        <w:tc>
          <w:tcPr>
            <w:tcW w:w="3330" w:type="dxa"/>
          </w:tcPr>
          <w:p w14:paraId="5A29D106" w14:textId="77777777" w:rsidR="00716512" w:rsidRPr="00805BE1" w:rsidRDefault="00716512" w:rsidP="00F364F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25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</w:t>
            </w:r>
          </w:p>
        </w:tc>
        <w:tc>
          <w:tcPr>
            <w:tcW w:w="1620" w:type="dxa"/>
          </w:tcPr>
          <w:p w14:paraId="1144BD82" w14:textId="71E2A8AB" w:rsidR="00716512" w:rsidRPr="00676468" w:rsidRDefault="000B269E" w:rsidP="00F364F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716512" w:rsidRPr="002A7705" w14:paraId="4D8A2E1A" w14:textId="77777777" w:rsidTr="00435FBE">
        <w:trPr>
          <w:trHeight w:val="262"/>
        </w:trPr>
        <w:tc>
          <w:tcPr>
            <w:tcW w:w="612" w:type="dxa"/>
          </w:tcPr>
          <w:p w14:paraId="0CBB16C0" w14:textId="77777777" w:rsidR="00716512" w:rsidRPr="002A7705" w:rsidRDefault="00716512" w:rsidP="005F6DC2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3708" w:type="dxa"/>
          </w:tcPr>
          <w:p w14:paraId="00647150" w14:textId="0BFCA865" w:rsidR="00716512" w:rsidRPr="00506EE6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0B269E" w:rsidRPr="00506EE6">
              <w:rPr>
                <w:rFonts w:ascii="Angsana New" w:eastAsia="Angsana New" w:hAnsi="Angsana New"/>
                <w:sz w:val="30"/>
                <w:szCs w:val="30"/>
              </w:rPr>
              <w:t>6</w:t>
            </w:r>
          </w:p>
        </w:tc>
        <w:tc>
          <w:tcPr>
            <w:tcW w:w="3330" w:type="dxa"/>
          </w:tcPr>
          <w:p w14:paraId="285BA7F6" w14:textId="77777777" w:rsidR="00716512" w:rsidRPr="00805BE1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60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 (โดยนับรวมถึงการใช้สิทธิครั้งแรก)</w:t>
            </w:r>
          </w:p>
        </w:tc>
        <w:tc>
          <w:tcPr>
            <w:tcW w:w="1620" w:type="dxa"/>
          </w:tcPr>
          <w:p w14:paraId="5F474E0D" w14:textId="10D39188" w:rsidR="00716512" w:rsidRPr="00676468" w:rsidRDefault="000B269E" w:rsidP="00F364F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716512" w:rsidRPr="002A7705" w14:paraId="3303F3FC" w14:textId="77777777" w:rsidTr="00435FBE">
        <w:tc>
          <w:tcPr>
            <w:tcW w:w="612" w:type="dxa"/>
          </w:tcPr>
          <w:p w14:paraId="49176C11" w14:textId="77777777" w:rsidR="00716512" w:rsidRPr="002A7705" w:rsidRDefault="00716512" w:rsidP="005F6DC2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3708" w:type="dxa"/>
          </w:tcPr>
          <w:p w14:paraId="2299B31A" w14:textId="7B2451E9" w:rsidR="00716512" w:rsidRPr="00506EE6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>ไม่เกินวันครบกำหนดอายุของใบสำคัญแสดงสิทธิใน</w:t>
            </w:r>
            <w:r w:rsidR="00676468"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0B269E" w:rsidRPr="00506EE6">
              <w:rPr>
                <w:rFonts w:ascii="Angsana New" w:eastAsia="Angsana New" w:hAnsi="Angsana New"/>
                <w:sz w:val="30"/>
                <w:szCs w:val="30"/>
              </w:rPr>
              <w:t>7</w:t>
            </w:r>
          </w:p>
        </w:tc>
        <w:tc>
          <w:tcPr>
            <w:tcW w:w="3330" w:type="dxa"/>
          </w:tcPr>
          <w:p w14:paraId="7D78A7A3" w14:textId="77777777" w:rsidR="00716512" w:rsidRPr="00805BE1" w:rsidRDefault="00716512" w:rsidP="00F364F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hAnsi="Angsana New"/>
                <w:b/>
                <w:sz w:val="30"/>
                <w:szCs w:val="30"/>
                <w:cs/>
              </w:rPr>
              <w:t>สิทธิคงเหลือ</w:t>
            </w:r>
          </w:p>
        </w:tc>
        <w:tc>
          <w:tcPr>
            <w:tcW w:w="1620" w:type="dxa"/>
          </w:tcPr>
          <w:p w14:paraId="18C40517" w14:textId="78A4F221" w:rsidR="00716512" w:rsidRPr="00676468" w:rsidRDefault="000B269E" w:rsidP="00F364F7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</w:tbl>
    <w:p w14:paraId="5431CED2" w14:textId="7C971C4C" w:rsidR="00A608D5" w:rsidRPr="00D36CAA" w:rsidRDefault="00A608D5" w:rsidP="00D36CAA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708"/>
        <w:gridCol w:w="182"/>
        <w:gridCol w:w="1710"/>
      </w:tblGrid>
      <w:tr w:rsidR="00CE328B" w:rsidRPr="00B2145F" w14:paraId="14E8C02B" w14:textId="77777777" w:rsidTr="007E3F85">
        <w:trPr>
          <w:cantSplit/>
        </w:trPr>
        <w:tc>
          <w:tcPr>
            <w:tcW w:w="5490" w:type="dxa"/>
          </w:tcPr>
          <w:p w14:paraId="518D6D16" w14:textId="781508FE" w:rsidR="00CE328B" w:rsidRPr="00B2145F" w:rsidRDefault="00CE328B" w:rsidP="00B83D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600" w:type="dxa"/>
            <w:gridSpan w:val="3"/>
          </w:tcPr>
          <w:p w14:paraId="399ECA72" w14:textId="6FB7BADA" w:rsidR="00CE328B" w:rsidRPr="00CE328B" w:rsidRDefault="00CE328B" w:rsidP="00CE328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จำนวนใบสำคัญแสดงสิทธิ</w:t>
            </w:r>
          </w:p>
        </w:tc>
      </w:tr>
      <w:tr w:rsidR="00265217" w:rsidRPr="00B2145F" w14:paraId="5665DA08" w14:textId="77777777" w:rsidTr="00265217">
        <w:trPr>
          <w:cantSplit/>
        </w:trPr>
        <w:tc>
          <w:tcPr>
            <w:tcW w:w="5490" w:type="dxa"/>
          </w:tcPr>
          <w:p w14:paraId="7B72A339" w14:textId="023C3172" w:rsidR="00265217" w:rsidRPr="00B2145F" w:rsidRDefault="00265217" w:rsidP="002652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269FEDB5" w14:textId="28B83C46" w:rsidR="00265217" w:rsidRPr="00AA087F" w:rsidRDefault="00265217" w:rsidP="0026521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3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5217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0F699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1C0483FD" w14:textId="2A7D5E85" w:rsidR="00265217" w:rsidRPr="00AA087F" w:rsidRDefault="00265217" w:rsidP="00265217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77ECC32E" w14:textId="29E4E5F3" w:rsidR="00265217" w:rsidRPr="00AA087F" w:rsidRDefault="00265217" w:rsidP="00265217">
            <w:pPr>
              <w:pStyle w:val="acctfourfigures"/>
              <w:tabs>
                <w:tab w:val="clear" w:pos="765"/>
              </w:tabs>
              <w:spacing w:line="240" w:lineRule="auto"/>
              <w:ind w:left="-170" w:right="-260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5217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0F699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265217" w:rsidRPr="00B2145F" w14:paraId="13B9596D" w14:textId="77777777" w:rsidTr="0000619D">
        <w:trPr>
          <w:cantSplit/>
        </w:trPr>
        <w:tc>
          <w:tcPr>
            <w:tcW w:w="5490" w:type="dxa"/>
          </w:tcPr>
          <w:p w14:paraId="2FBB2B65" w14:textId="77777777" w:rsidR="00265217" w:rsidRPr="00B2145F" w:rsidRDefault="00265217" w:rsidP="002652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8175F8C" w14:textId="1D003A66" w:rsidR="00265217" w:rsidRPr="00AA087F" w:rsidRDefault="00265217" w:rsidP="00282EB5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84" w:right="-84" w:hanging="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087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0F6991" w:rsidRPr="00B2145F" w14:paraId="0485D5DC" w14:textId="77777777" w:rsidTr="00265217">
        <w:trPr>
          <w:cantSplit/>
        </w:trPr>
        <w:tc>
          <w:tcPr>
            <w:tcW w:w="5490" w:type="dxa"/>
          </w:tcPr>
          <w:p w14:paraId="33B9DF8B" w14:textId="62AA6E00" w:rsidR="000F6991" w:rsidRPr="0085269A" w:rsidRDefault="000F6991" w:rsidP="000F69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ใบสำคัญแสดงสิทธิที่เสนอขาย</w:t>
            </w:r>
          </w:p>
        </w:tc>
        <w:tc>
          <w:tcPr>
            <w:tcW w:w="1708" w:type="dxa"/>
            <w:tcBorders>
              <w:bottom w:val="double" w:sz="4" w:space="0" w:color="auto"/>
            </w:tcBorders>
          </w:tcPr>
          <w:p w14:paraId="7CC1ACD6" w14:textId="76778FC8" w:rsidR="000F6991" w:rsidRDefault="00AC332E" w:rsidP="000F69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3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332E"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182" w:type="dxa"/>
          </w:tcPr>
          <w:p w14:paraId="2D1089AD" w14:textId="77777777" w:rsidR="000F6991" w:rsidRPr="00AA087F" w:rsidRDefault="000F6991" w:rsidP="000F6991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E7E761B" w14:textId="5CBAD46B" w:rsidR="000F6991" w:rsidRDefault="000F6991" w:rsidP="000F6991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107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</w:tr>
      <w:tr w:rsidR="000F6991" w:rsidRPr="00B2145F" w14:paraId="6E904733" w14:textId="77777777" w:rsidTr="00C870A4">
        <w:trPr>
          <w:cantSplit/>
        </w:trPr>
        <w:tc>
          <w:tcPr>
            <w:tcW w:w="5490" w:type="dxa"/>
          </w:tcPr>
          <w:p w14:paraId="685D3BEB" w14:textId="1495EC1E" w:rsidR="000F6991" w:rsidRPr="0085269A" w:rsidRDefault="000F6991" w:rsidP="000F699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ใบสำคัญแสดงสิทธิที่จัดสรร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D6DDD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708" w:type="dxa"/>
            <w:tcBorders>
              <w:top w:val="double" w:sz="4" w:space="0" w:color="auto"/>
            </w:tcBorders>
          </w:tcPr>
          <w:p w14:paraId="1E6B96F0" w14:textId="1C36E08F" w:rsidR="000F6991" w:rsidRDefault="00AC332E" w:rsidP="000F69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3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332E">
              <w:rPr>
                <w:rFonts w:ascii="Angsana New" w:hAnsi="Angsana New"/>
                <w:sz w:val="30"/>
                <w:szCs w:val="30"/>
                <w:lang w:val="en-US" w:bidi="th-TH"/>
              </w:rPr>
              <w:t>1,418</w:t>
            </w:r>
          </w:p>
        </w:tc>
        <w:tc>
          <w:tcPr>
            <w:tcW w:w="182" w:type="dxa"/>
          </w:tcPr>
          <w:p w14:paraId="1375AFF7" w14:textId="606F06FA" w:rsidR="000F6991" w:rsidRDefault="000F6991" w:rsidP="000F69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BD0A67F" w14:textId="2C0F901F" w:rsidR="000F6991" w:rsidRDefault="000F6991" w:rsidP="000F69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2,559</w:t>
            </w:r>
          </w:p>
        </w:tc>
      </w:tr>
      <w:tr w:rsidR="000F6991" w:rsidRPr="00B2145F" w14:paraId="0DB59E97" w14:textId="77777777" w:rsidTr="00C870A4">
        <w:trPr>
          <w:cantSplit/>
        </w:trPr>
        <w:tc>
          <w:tcPr>
            <w:tcW w:w="5490" w:type="dxa"/>
          </w:tcPr>
          <w:p w14:paraId="2F03979B" w14:textId="6A0CA64A" w:rsidR="000F6991" w:rsidRPr="0085269A" w:rsidRDefault="000F6991" w:rsidP="000F69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เพิ่มใบสำคัญแสดงสิทธิ</w:t>
            </w:r>
          </w:p>
        </w:tc>
        <w:tc>
          <w:tcPr>
            <w:tcW w:w="1708" w:type="dxa"/>
          </w:tcPr>
          <w:p w14:paraId="37DBE016" w14:textId="11242775" w:rsidR="000F6991" w:rsidRDefault="00AC332E" w:rsidP="000F69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332E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82" w:type="dxa"/>
          </w:tcPr>
          <w:p w14:paraId="0930907A" w14:textId="77777777" w:rsidR="000F6991" w:rsidRDefault="000F6991" w:rsidP="000F69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27233BB0" w14:textId="0B66F14E" w:rsidR="000F6991" w:rsidRDefault="000F6991" w:rsidP="000F69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</w:tr>
      <w:tr w:rsidR="000F6991" w:rsidRPr="00B2145F" w14:paraId="54104543" w14:textId="77777777" w:rsidTr="00AC332E">
        <w:trPr>
          <w:cantSplit/>
        </w:trPr>
        <w:tc>
          <w:tcPr>
            <w:tcW w:w="5490" w:type="dxa"/>
          </w:tcPr>
          <w:p w14:paraId="3E69CDF6" w14:textId="38DC441E" w:rsidR="000F6991" w:rsidRPr="0085269A" w:rsidRDefault="000F6991" w:rsidP="000F69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</w:p>
        </w:tc>
        <w:tc>
          <w:tcPr>
            <w:tcW w:w="1708" w:type="dxa"/>
          </w:tcPr>
          <w:p w14:paraId="7C0F1EAB" w14:textId="00BB9A46" w:rsidR="000F6991" w:rsidRDefault="00AC332E" w:rsidP="000F69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332E"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182" w:type="dxa"/>
          </w:tcPr>
          <w:p w14:paraId="6B189130" w14:textId="77777777" w:rsidR="000F6991" w:rsidRDefault="000F6991" w:rsidP="000F69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2886BD13" w14:textId="5793898A" w:rsidR="000F6991" w:rsidRDefault="000F6991" w:rsidP="000F6991">
            <w:pPr>
              <w:pStyle w:val="acctfourfigures"/>
              <w:tabs>
                <w:tab w:val="clear" w:pos="765"/>
                <w:tab w:val="decimal" w:pos="550"/>
                <w:tab w:val="left" w:pos="1536"/>
              </w:tabs>
              <w:spacing w:line="240" w:lineRule="auto"/>
              <w:ind w:left="-170" w:right="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(165)</w:t>
            </w:r>
          </w:p>
        </w:tc>
      </w:tr>
      <w:tr w:rsidR="00AC332E" w:rsidRPr="00B2145F" w14:paraId="3E3859FF" w14:textId="77777777" w:rsidTr="00AC332E">
        <w:trPr>
          <w:cantSplit/>
        </w:trPr>
        <w:tc>
          <w:tcPr>
            <w:tcW w:w="5490" w:type="dxa"/>
          </w:tcPr>
          <w:p w14:paraId="150916D3" w14:textId="7F4CBBE6" w:rsidR="00AC332E" w:rsidRDefault="00AC332E" w:rsidP="00AC33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ใช้สิทธิครั้งที่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08" w:type="dxa"/>
          </w:tcPr>
          <w:p w14:paraId="18BD69E8" w14:textId="539775C0" w:rsidR="00AC332E" w:rsidRPr="00951CCC" w:rsidRDefault="00AC332E" w:rsidP="00AC33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70" w:right="10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594A72C" w14:textId="77777777" w:rsidR="00AC332E" w:rsidRPr="00951CCC" w:rsidRDefault="00AC332E" w:rsidP="00AC332E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22DE1E2D" w14:textId="07BAC7C0" w:rsidR="00AC332E" w:rsidRDefault="00AC332E" w:rsidP="00AC332E">
            <w:pPr>
              <w:pStyle w:val="acctfourfigures"/>
              <w:tabs>
                <w:tab w:val="clear" w:pos="765"/>
                <w:tab w:val="decimal" w:pos="550"/>
                <w:tab w:val="left" w:pos="1309"/>
              </w:tabs>
              <w:spacing w:line="240" w:lineRule="auto"/>
              <w:ind w:left="-170" w:right="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(1,205)</w:t>
            </w:r>
          </w:p>
        </w:tc>
      </w:tr>
      <w:tr w:rsidR="00AC332E" w:rsidRPr="00B2145F" w14:paraId="1476D51A" w14:textId="77777777" w:rsidTr="00AC332E">
        <w:trPr>
          <w:cantSplit/>
        </w:trPr>
        <w:tc>
          <w:tcPr>
            <w:tcW w:w="5490" w:type="dxa"/>
          </w:tcPr>
          <w:p w14:paraId="57B15452" w14:textId="728AEE85" w:rsidR="00AC332E" w:rsidRDefault="00AC332E" w:rsidP="000F69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ใช้สิทธิครั้งที่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48FCABD3" w14:textId="63C5B7C1" w:rsidR="00AC332E" w:rsidRPr="00951CCC" w:rsidRDefault="00AC332E" w:rsidP="000F69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70" w:right="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332E">
              <w:rPr>
                <w:rFonts w:ascii="Angsana New" w:hAnsi="Angsana New"/>
                <w:sz w:val="30"/>
                <w:szCs w:val="30"/>
                <w:lang w:val="en-US" w:bidi="th-TH"/>
              </w:rPr>
              <w:t>(1,452)</w:t>
            </w:r>
          </w:p>
        </w:tc>
        <w:tc>
          <w:tcPr>
            <w:tcW w:w="182" w:type="dxa"/>
          </w:tcPr>
          <w:p w14:paraId="205895EC" w14:textId="77777777" w:rsidR="00AC332E" w:rsidRPr="00951CCC" w:rsidRDefault="00AC332E" w:rsidP="000F6991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7C312A" w14:textId="21C98925" w:rsidR="00AC332E" w:rsidRDefault="00AC332E" w:rsidP="00AC33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70" w:right="10" w:hanging="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6991" w:rsidRPr="00B2145F" w14:paraId="6C483040" w14:textId="77777777" w:rsidTr="00DA5C69">
        <w:trPr>
          <w:cantSplit/>
        </w:trPr>
        <w:tc>
          <w:tcPr>
            <w:tcW w:w="5490" w:type="dxa"/>
            <w:hideMark/>
          </w:tcPr>
          <w:p w14:paraId="138D07E6" w14:textId="7C0219CB" w:rsidR="000F6991" w:rsidRPr="00B2145F" w:rsidRDefault="000F6991" w:rsidP="000F699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</w:tcPr>
          <w:p w14:paraId="1B3D493A" w14:textId="17CACF21" w:rsidR="000F6991" w:rsidRPr="00AC332E" w:rsidRDefault="00AC332E" w:rsidP="00AC332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70" w:right="1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33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E7316A2" w14:textId="671B3E98" w:rsidR="000F6991" w:rsidRPr="00B2145F" w:rsidRDefault="000F6991" w:rsidP="000F6991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474BEE0" w14:textId="0EB98D40" w:rsidR="000F6991" w:rsidRPr="007E3F85" w:rsidRDefault="000F6991" w:rsidP="000F6991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1,418</w:t>
            </w:r>
          </w:p>
        </w:tc>
      </w:tr>
    </w:tbl>
    <w:p w14:paraId="3B908D3A" w14:textId="77777777" w:rsidR="00D36CAA" w:rsidRDefault="00D36CAA" w:rsidP="00F77B8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10"/>
          <w:sz w:val="30"/>
          <w:szCs w:val="30"/>
        </w:rPr>
      </w:pPr>
    </w:p>
    <w:p w14:paraId="300F145A" w14:textId="4B413DF2" w:rsidR="00F77B8E" w:rsidRDefault="00F77B8E" w:rsidP="00F77B8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  <w:r w:rsidRPr="00F0645E">
        <w:rPr>
          <w:rFonts w:hint="cs"/>
          <w:color w:val="000000"/>
          <w:spacing w:val="10"/>
          <w:sz w:val="30"/>
          <w:szCs w:val="30"/>
          <w:cs/>
        </w:rPr>
        <w:t>ค่าใช้จ่ายพนักงานจากการให้สิทธิซื้อหุ้นแก่พนักงานตลอดระยะเวลาที่พนักงานสามารถเข้าใช้สิทธิได้ใน</w:t>
      </w:r>
      <w:r>
        <w:rPr>
          <w:rFonts w:hint="cs"/>
          <w:color w:val="000000"/>
          <w:sz w:val="30"/>
          <w:szCs w:val="30"/>
          <w:cs/>
        </w:rPr>
        <w:t xml:space="preserve">งบกำไรขาดทุนเบ็ดเสร็จสำหรับปีสิ้นสุดวันที่ </w:t>
      </w:r>
      <w:r>
        <w:rPr>
          <w:color w:val="000000"/>
          <w:sz w:val="30"/>
          <w:szCs w:val="30"/>
        </w:rPr>
        <w:t xml:space="preserve">31 </w:t>
      </w:r>
      <w:r>
        <w:rPr>
          <w:rFonts w:hint="cs"/>
          <w:color w:val="000000"/>
          <w:sz w:val="30"/>
          <w:szCs w:val="30"/>
          <w:cs/>
        </w:rPr>
        <w:t xml:space="preserve">ธันวาคม </w:t>
      </w:r>
      <w:r>
        <w:rPr>
          <w:color w:val="000000"/>
          <w:sz w:val="30"/>
          <w:szCs w:val="30"/>
        </w:rPr>
        <w:t>256</w:t>
      </w:r>
      <w:r w:rsidR="000F6991">
        <w:rPr>
          <w:color w:val="000000"/>
          <w:sz w:val="30"/>
          <w:szCs w:val="30"/>
        </w:rPr>
        <w:t>7</w:t>
      </w:r>
      <w:r>
        <w:rPr>
          <w:color w:val="000000"/>
          <w:sz w:val="30"/>
          <w:szCs w:val="30"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 xml:space="preserve">และบันทึกไว้ในบัญชี “ส่วนเกินทุนจากรายการจ่ายโดยใช้หุ้นเป็นเกณฑ์” เป็นจำนวนเงินรวม </w:t>
      </w:r>
      <w:r w:rsidR="00AC332E">
        <w:rPr>
          <w:color w:val="000000"/>
          <w:sz w:val="30"/>
          <w:szCs w:val="30"/>
        </w:rPr>
        <w:t>7.23</w:t>
      </w:r>
      <w:r>
        <w:rPr>
          <w:color w:val="000000"/>
          <w:sz w:val="30"/>
          <w:szCs w:val="30"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>ล้านบาท</w:t>
      </w:r>
      <w:r w:rsidR="00F60EA3">
        <w:rPr>
          <w:rFonts w:hint="cs"/>
          <w:color w:val="000000"/>
          <w:sz w:val="30"/>
          <w:szCs w:val="30"/>
          <w:cs/>
        </w:rPr>
        <w:t xml:space="preserve"> </w:t>
      </w:r>
      <w:r w:rsidR="00F60EA3" w:rsidRPr="00F60EA3">
        <w:rPr>
          <w:i/>
          <w:iCs/>
          <w:color w:val="000000"/>
          <w:sz w:val="30"/>
          <w:szCs w:val="30"/>
        </w:rPr>
        <w:t>(256</w:t>
      </w:r>
      <w:r w:rsidR="000F6991">
        <w:rPr>
          <w:i/>
          <w:iCs/>
          <w:color w:val="000000"/>
          <w:sz w:val="30"/>
          <w:szCs w:val="30"/>
        </w:rPr>
        <w:t>6</w:t>
      </w:r>
      <w:r w:rsidR="00F60EA3" w:rsidRPr="00F60EA3">
        <w:rPr>
          <w:i/>
          <w:iCs/>
          <w:color w:val="000000"/>
          <w:sz w:val="30"/>
          <w:szCs w:val="30"/>
        </w:rPr>
        <w:t xml:space="preserve">: </w:t>
      </w:r>
      <w:r w:rsidR="00A542FB">
        <w:rPr>
          <w:i/>
          <w:iCs/>
          <w:color w:val="000000"/>
          <w:sz w:val="30"/>
          <w:szCs w:val="30"/>
        </w:rPr>
        <w:t>1</w:t>
      </w:r>
      <w:r w:rsidR="000F6991">
        <w:rPr>
          <w:i/>
          <w:iCs/>
          <w:color w:val="000000"/>
          <w:sz w:val="30"/>
          <w:szCs w:val="30"/>
        </w:rPr>
        <w:t>2.67</w:t>
      </w:r>
      <w:r w:rsidR="00F60EA3" w:rsidRPr="00F60EA3">
        <w:rPr>
          <w:i/>
          <w:iCs/>
          <w:color w:val="000000"/>
          <w:sz w:val="30"/>
          <w:szCs w:val="30"/>
        </w:rPr>
        <w:t xml:space="preserve"> </w:t>
      </w:r>
      <w:r w:rsidR="00F60EA3" w:rsidRPr="00F60EA3">
        <w:rPr>
          <w:rFonts w:hint="cs"/>
          <w:i/>
          <w:iCs/>
          <w:color w:val="000000"/>
          <w:sz w:val="30"/>
          <w:szCs w:val="30"/>
          <w:cs/>
        </w:rPr>
        <w:t>ล้านบาท</w:t>
      </w:r>
      <w:r w:rsidR="00F60EA3" w:rsidRPr="00F60EA3">
        <w:rPr>
          <w:i/>
          <w:iCs/>
          <w:color w:val="000000"/>
          <w:sz w:val="30"/>
          <w:szCs w:val="30"/>
        </w:rPr>
        <w:t>)</w:t>
      </w:r>
    </w:p>
    <w:p w14:paraId="371E7D30" w14:textId="77777777" w:rsidR="004A63E7" w:rsidRDefault="004A63E7" w:rsidP="004A63E7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14:paraId="49E6ED2B" w14:textId="5716CE25" w:rsidR="00C97A48" w:rsidRDefault="004A63E7" w:rsidP="00DD3D90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  <w:r w:rsidRPr="004A63E7">
        <w:rPr>
          <w:color w:val="000000"/>
          <w:sz w:val="30"/>
          <w:szCs w:val="30"/>
          <w:cs/>
        </w:rPr>
        <w:t xml:space="preserve">ณ วันที่ </w:t>
      </w:r>
      <w:r w:rsidRPr="004A63E7">
        <w:rPr>
          <w:color w:val="000000"/>
          <w:sz w:val="30"/>
          <w:szCs w:val="30"/>
        </w:rPr>
        <w:t>5</w:t>
      </w:r>
      <w:r w:rsidRPr="004A63E7">
        <w:rPr>
          <w:color w:val="000000"/>
          <w:sz w:val="30"/>
          <w:szCs w:val="30"/>
          <w:cs/>
        </w:rPr>
        <w:t xml:space="preserve"> กรกฎาคม </w:t>
      </w:r>
      <w:r w:rsidRPr="004A63E7">
        <w:rPr>
          <w:color w:val="000000"/>
          <w:sz w:val="30"/>
          <w:szCs w:val="30"/>
        </w:rPr>
        <w:t>2567</w:t>
      </w:r>
      <w:r w:rsidRPr="004A63E7">
        <w:rPr>
          <w:color w:val="000000"/>
          <w:sz w:val="30"/>
          <w:szCs w:val="30"/>
          <w:cs/>
        </w:rPr>
        <w:t xml:space="preserve"> บริษัทได้จดทะเบียนเพิ่มทุนชำระแล้วจำนวน </w:t>
      </w:r>
      <w:r w:rsidRPr="004A63E7">
        <w:rPr>
          <w:color w:val="000000"/>
          <w:sz w:val="30"/>
          <w:szCs w:val="30"/>
        </w:rPr>
        <w:t>726,025</w:t>
      </w:r>
      <w:r w:rsidRPr="004A63E7">
        <w:rPr>
          <w:color w:val="000000"/>
          <w:sz w:val="30"/>
          <w:szCs w:val="30"/>
          <w:cs/>
        </w:rPr>
        <w:t xml:space="preserve"> บาท เพื่อรองรับการใช้สิทธิในการแปลงสภาพใบสำคัญแสดงสิทธิ จำนวน </w:t>
      </w:r>
      <w:r w:rsidRPr="004A63E7">
        <w:rPr>
          <w:color w:val="000000"/>
          <w:sz w:val="30"/>
          <w:szCs w:val="30"/>
        </w:rPr>
        <w:t>1,452,050</w:t>
      </w:r>
      <w:r w:rsidRPr="004A63E7">
        <w:rPr>
          <w:color w:val="000000"/>
          <w:sz w:val="30"/>
          <w:szCs w:val="30"/>
          <w:cs/>
        </w:rPr>
        <w:t xml:space="preserve"> หน่วย เป็นหุ้นสามัญ </w:t>
      </w:r>
      <w:r w:rsidRPr="004A63E7">
        <w:rPr>
          <w:color w:val="000000"/>
          <w:sz w:val="30"/>
          <w:szCs w:val="30"/>
        </w:rPr>
        <w:t>1,452,050</w:t>
      </w:r>
      <w:r w:rsidRPr="004A63E7">
        <w:rPr>
          <w:color w:val="000000"/>
          <w:sz w:val="30"/>
          <w:szCs w:val="30"/>
          <w:cs/>
        </w:rPr>
        <w:t xml:space="preserve"> หุ้น โดยมีมูลค่าหุ้นที่ตราไว้</w:t>
      </w:r>
      <w:r w:rsidR="00DD3D90">
        <w:rPr>
          <w:color w:val="000000"/>
          <w:sz w:val="30"/>
          <w:szCs w:val="30"/>
        </w:rPr>
        <w:br w:type="textWrapping" w:clear="all"/>
      </w:r>
      <w:r w:rsidRPr="004A63E7">
        <w:rPr>
          <w:color w:val="000000"/>
          <w:sz w:val="30"/>
          <w:szCs w:val="30"/>
          <w:cs/>
        </w:rPr>
        <w:t xml:space="preserve">หุ้นละ </w:t>
      </w:r>
      <w:r w:rsidRPr="004A63E7">
        <w:rPr>
          <w:color w:val="000000"/>
          <w:sz w:val="30"/>
          <w:szCs w:val="30"/>
        </w:rPr>
        <w:t xml:space="preserve">0.5 </w:t>
      </w:r>
      <w:r w:rsidRPr="004A63E7">
        <w:rPr>
          <w:color w:val="000000"/>
          <w:sz w:val="30"/>
          <w:szCs w:val="30"/>
          <w:cs/>
        </w:rPr>
        <w:t xml:space="preserve">บาท โดยบริษัทได้รับชำระเงินค่าหุ้นดังกล่าวแล้วในเดือนมิถุนายน </w:t>
      </w:r>
      <w:r w:rsidRPr="004A63E7">
        <w:rPr>
          <w:color w:val="000000"/>
          <w:sz w:val="30"/>
          <w:szCs w:val="30"/>
        </w:rPr>
        <w:t xml:space="preserve">2567 </w:t>
      </w:r>
      <w:r w:rsidRPr="004A63E7">
        <w:rPr>
          <w:color w:val="000000"/>
          <w:sz w:val="30"/>
          <w:szCs w:val="30"/>
          <w:cs/>
        </w:rPr>
        <w:t xml:space="preserve">เป็นจำนวนเงิน </w:t>
      </w:r>
      <w:r w:rsidRPr="004A63E7">
        <w:rPr>
          <w:color w:val="000000"/>
          <w:sz w:val="30"/>
          <w:szCs w:val="30"/>
        </w:rPr>
        <w:t xml:space="preserve">11.62 </w:t>
      </w:r>
      <w:r w:rsidRPr="004A63E7">
        <w:rPr>
          <w:color w:val="000000"/>
          <w:sz w:val="30"/>
          <w:szCs w:val="30"/>
          <w:cs/>
        </w:rPr>
        <w:t>ล้านบาท</w:t>
      </w:r>
    </w:p>
    <w:p w14:paraId="125508A3" w14:textId="77777777" w:rsidR="00F77452" w:rsidRPr="00F77452" w:rsidRDefault="00F77452" w:rsidP="00F77452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  <w:r w:rsidRPr="00F77452">
        <w:rPr>
          <w:color w:val="000000"/>
          <w:sz w:val="30"/>
          <w:szCs w:val="30"/>
          <w:cs/>
        </w:rPr>
        <w:t xml:space="preserve">ณ วันที่ </w:t>
      </w:r>
      <w:r w:rsidRPr="00F77452">
        <w:rPr>
          <w:color w:val="000000"/>
          <w:sz w:val="30"/>
          <w:szCs w:val="30"/>
        </w:rPr>
        <w:t>5</w:t>
      </w:r>
      <w:r w:rsidRPr="00F77452">
        <w:rPr>
          <w:color w:val="000000"/>
          <w:sz w:val="30"/>
          <w:szCs w:val="30"/>
          <w:cs/>
        </w:rPr>
        <w:t xml:space="preserve"> กรกฎาคม </w:t>
      </w:r>
      <w:r w:rsidRPr="00F77452">
        <w:rPr>
          <w:color w:val="000000"/>
          <w:sz w:val="30"/>
          <w:szCs w:val="30"/>
        </w:rPr>
        <w:t>2566</w:t>
      </w:r>
      <w:r w:rsidRPr="00F77452">
        <w:rPr>
          <w:color w:val="000000"/>
          <w:sz w:val="30"/>
          <w:szCs w:val="30"/>
          <w:cs/>
        </w:rPr>
        <w:t xml:space="preserve"> ใบสำคัญแสดงสิทธิจำนวน </w:t>
      </w:r>
      <w:r w:rsidRPr="00F77452">
        <w:rPr>
          <w:color w:val="000000"/>
          <w:sz w:val="30"/>
          <w:szCs w:val="30"/>
        </w:rPr>
        <w:t>1,204,950</w:t>
      </w:r>
      <w:r w:rsidRPr="00F77452">
        <w:rPr>
          <w:color w:val="000000"/>
          <w:sz w:val="30"/>
          <w:szCs w:val="30"/>
          <w:cs/>
        </w:rPr>
        <w:t xml:space="preserve"> หน่วย ได้ถูกแปลงเป็นหุ้นสามัญ </w:t>
      </w:r>
      <w:r w:rsidRPr="00F77452">
        <w:rPr>
          <w:color w:val="000000"/>
          <w:sz w:val="30"/>
          <w:szCs w:val="30"/>
        </w:rPr>
        <w:t>1,204,950</w:t>
      </w:r>
      <w:r w:rsidRPr="00F77452">
        <w:rPr>
          <w:color w:val="000000"/>
          <w:sz w:val="30"/>
          <w:szCs w:val="30"/>
          <w:cs/>
        </w:rPr>
        <w:t xml:space="preserve"> หุ้น โดยมีมูลค่าหุ้นที่ตราไว้หุ้นละ </w:t>
      </w:r>
      <w:r w:rsidRPr="00F77452">
        <w:rPr>
          <w:color w:val="000000"/>
          <w:sz w:val="30"/>
          <w:szCs w:val="30"/>
        </w:rPr>
        <w:t>0.5</w:t>
      </w:r>
      <w:r w:rsidRPr="00F77452">
        <w:rPr>
          <w:color w:val="000000"/>
          <w:sz w:val="30"/>
          <w:szCs w:val="30"/>
          <w:cs/>
        </w:rPr>
        <w:t xml:space="preserve"> บาท บริษัทได้รับชำระเงินค่าหุ้นดังกล่าวแล้วในเดือนมิถุนายน </w:t>
      </w:r>
      <w:r w:rsidRPr="00F77452">
        <w:rPr>
          <w:color w:val="000000"/>
          <w:sz w:val="30"/>
          <w:szCs w:val="30"/>
        </w:rPr>
        <w:t>2566</w:t>
      </w:r>
      <w:r w:rsidRPr="00F77452">
        <w:rPr>
          <w:color w:val="000000"/>
          <w:sz w:val="30"/>
          <w:szCs w:val="30"/>
          <w:cs/>
        </w:rPr>
        <w:t xml:space="preserve"> เป็นจำนวนเงิน </w:t>
      </w:r>
      <w:r w:rsidRPr="00F77452">
        <w:rPr>
          <w:color w:val="000000"/>
          <w:sz w:val="30"/>
          <w:szCs w:val="30"/>
        </w:rPr>
        <w:t>9.64</w:t>
      </w:r>
      <w:r w:rsidRPr="00F77452">
        <w:rPr>
          <w:color w:val="000000"/>
          <w:sz w:val="30"/>
          <w:szCs w:val="30"/>
          <w:cs/>
        </w:rPr>
        <w:t xml:space="preserve"> ล้านบาท</w:t>
      </w:r>
    </w:p>
    <w:p w14:paraId="3CFAFDAD" w14:textId="77777777" w:rsidR="00F77452" w:rsidRPr="00AC332E" w:rsidRDefault="00F77452" w:rsidP="00F77452">
      <w:pPr>
        <w:pStyle w:val="Nomal"/>
        <w:tabs>
          <w:tab w:val="left" w:pos="540"/>
        </w:tabs>
        <w:jc w:val="thaiDistribute"/>
        <w:rPr>
          <w:color w:val="000000"/>
          <w:sz w:val="30"/>
          <w:szCs w:val="30"/>
        </w:rPr>
      </w:pPr>
    </w:p>
    <w:p w14:paraId="5856E757" w14:textId="5610983F" w:rsidR="001904B2" w:rsidRPr="00B2145F" w:rsidRDefault="001904B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สำรอง</w:t>
      </w:r>
      <w:r w:rsidR="007A06FA">
        <w:rPr>
          <w:rFonts w:ascii="Angsana New" w:hAnsi="Angsana New" w:cs="Angsana New" w:hint="cs"/>
          <w:sz w:val="30"/>
          <w:szCs w:val="30"/>
          <w:cs/>
        </w:rPr>
        <w:t>ตามกฎหมาย</w:t>
      </w:r>
    </w:p>
    <w:p w14:paraId="18F5DC02" w14:textId="77777777" w:rsidR="001904B2" w:rsidRPr="00806527" w:rsidRDefault="001904B2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14:paraId="7276AD55" w14:textId="659A8683" w:rsidR="00D803B3" w:rsidRPr="00AC332E" w:rsidRDefault="009155AC" w:rsidP="00AC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06527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06527">
        <w:rPr>
          <w:rFonts w:ascii="Angsana New" w:hAnsi="Angsana New" w:hint="cs"/>
          <w:sz w:val="30"/>
          <w:szCs w:val="30"/>
        </w:rPr>
        <w:t>2535</w:t>
      </w:r>
      <w:r w:rsidRPr="00806527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806527">
        <w:rPr>
          <w:rFonts w:ascii="Angsana New" w:hAnsi="Angsana New" w:hint="cs"/>
          <w:sz w:val="30"/>
          <w:szCs w:val="30"/>
        </w:rPr>
        <w:t>116</w:t>
      </w:r>
      <w:r w:rsidRPr="00806527"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806527">
        <w:rPr>
          <w:rFonts w:ascii="Angsana New" w:hAnsi="Angsana New" w:hint="cs"/>
          <w:sz w:val="30"/>
          <w:szCs w:val="30"/>
        </w:rPr>
        <w:t>“</w:t>
      </w:r>
      <w:r w:rsidRPr="00806527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806527">
        <w:rPr>
          <w:rFonts w:ascii="Angsana New" w:hAnsi="Angsana New" w:hint="cs"/>
          <w:sz w:val="30"/>
          <w:szCs w:val="30"/>
        </w:rPr>
        <w:t>”</w:t>
      </w:r>
      <w:r w:rsidRPr="00806527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Pr="00806527">
        <w:rPr>
          <w:rFonts w:ascii="Angsana New" w:hAnsi="Angsana New" w:hint="cs"/>
          <w:sz w:val="30"/>
          <w:szCs w:val="30"/>
        </w:rPr>
        <w:t xml:space="preserve">5 </w:t>
      </w:r>
      <w:r w:rsidRPr="00806527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806527">
        <w:rPr>
          <w:rFonts w:ascii="Angsana New" w:hAnsi="Angsana New" w:hint="cs"/>
          <w:sz w:val="30"/>
          <w:szCs w:val="30"/>
        </w:rPr>
        <w:t xml:space="preserve">10 </w:t>
      </w:r>
      <w:r w:rsidRPr="00806527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AF4EFEC" w14:textId="77777777" w:rsidR="009118D7" w:rsidRPr="00B2145F" w:rsidRDefault="009118D7" w:rsidP="007809DA">
      <w:pPr>
        <w:pStyle w:val="Nomal"/>
        <w:tabs>
          <w:tab w:val="left" w:pos="540"/>
        </w:tabs>
        <w:ind w:left="540"/>
        <w:jc w:val="thaiDistribute"/>
        <w:rPr>
          <w:color w:val="000000"/>
          <w:sz w:val="30"/>
          <w:szCs w:val="30"/>
        </w:rPr>
      </w:pPr>
    </w:p>
    <w:p w14:paraId="11A4F286" w14:textId="77777777" w:rsidR="00A36B79" w:rsidRPr="00B2145F" w:rsidRDefault="00A36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7FF8C496" w14:textId="77777777" w:rsidR="00A45978" w:rsidRPr="00B2145F" w:rsidRDefault="00A45978" w:rsidP="0096289D">
      <w:pPr>
        <w:tabs>
          <w:tab w:val="clear" w:pos="1644"/>
          <w:tab w:val="left" w:pos="16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  <w:sectPr w:rsidR="00A45978" w:rsidRPr="00B2145F" w:rsidSect="00493EB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59A9A65" w14:textId="77777777" w:rsidR="00A45978" w:rsidRPr="00B2145F" w:rsidRDefault="00A45978" w:rsidP="00B64F1D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ส่วนงานดำเนินงาน</w:t>
      </w:r>
      <w:r w:rsidR="003D46F6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และการจำแนกรายได้</w:t>
      </w:r>
    </w:p>
    <w:p w14:paraId="1721B763" w14:textId="77777777" w:rsidR="00A45978" w:rsidRPr="00C66C94" w:rsidRDefault="00A45978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3850844" w14:textId="071838C5" w:rsidR="00A45978" w:rsidRPr="00E905F3" w:rsidRDefault="00A45978" w:rsidP="00B64F1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05F3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47468055" w14:textId="77777777" w:rsidR="00F77B8E" w:rsidRPr="00C66C94" w:rsidRDefault="00F77B8E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4AE28F05" w14:textId="05F4E05B" w:rsidR="00A45978" w:rsidRDefault="006855EA" w:rsidP="00E42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</w:rPr>
        <w:t>ผู้บริหารพิจารณาว่าบริษัทดำเนินกิจการใน</w:t>
      </w:r>
      <w:r w:rsidR="00E4216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E42168">
        <w:rPr>
          <w:rFonts w:ascii="Angsana New" w:hAnsi="Angsana New"/>
          <w:spacing w:val="4"/>
          <w:sz w:val="30"/>
          <w:szCs w:val="30"/>
        </w:rPr>
        <w:t xml:space="preserve">2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ส่วนงานธุรกิจ</w:t>
      </w:r>
      <w:r w:rsidR="007E625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E6255" w:rsidRPr="007E6255">
        <w:rPr>
          <w:rFonts w:ascii="Angsana New" w:hAnsi="Angsana New"/>
          <w:spacing w:val="4"/>
          <w:sz w:val="30"/>
          <w:szCs w:val="30"/>
          <w:cs/>
        </w:rPr>
        <w:t>ซึ่งเป็น</w:t>
      </w:r>
      <w:r w:rsidR="007E6255">
        <w:rPr>
          <w:rFonts w:ascii="Angsana New" w:hAnsi="Angsana New" w:hint="cs"/>
          <w:spacing w:val="4"/>
          <w:sz w:val="30"/>
          <w:szCs w:val="30"/>
          <w:cs/>
        </w:rPr>
        <w:t>ส่วนงาน</w:t>
      </w:r>
      <w:r w:rsidR="007E6255" w:rsidRPr="007E6255">
        <w:rPr>
          <w:rFonts w:ascii="Angsana New" w:hAnsi="Angsana New"/>
          <w:spacing w:val="4"/>
          <w:sz w:val="30"/>
          <w:szCs w:val="30"/>
          <w:cs/>
        </w:rPr>
        <w:t>ธุรกิจที่สำคัญของบริษัทที่มีสินค้าที่แตกต่างกัน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คือ ธุรกิจ</w:t>
      </w:r>
      <w:r w:rsidR="00E42168" w:rsidRPr="00E42168">
        <w:rPr>
          <w:rFonts w:ascii="Angsana New" w:hAnsi="Angsana New"/>
          <w:spacing w:val="4"/>
          <w:sz w:val="30"/>
          <w:szCs w:val="30"/>
          <w:cs/>
        </w:rPr>
        <w:t>ซอสปรุงรสและน้ำจิ้มต่าง ๆ</w:t>
      </w:r>
      <w:r w:rsidR="00A45978"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>และธุรกิจ</w:t>
      </w:r>
      <w:r w:rsidR="00E42168" w:rsidRPr="00E42168">
        <w:rPr>
          <w:rFonts w:ascii="Angsana New" w:hAnsi="Angsana New"/>
          <w:spacing w:val="4"/>
          <w:sz w:val="30"/>
          <w:szCs w:val="30"/>
          <w:cs/>
        </w:rPr>
        <w:t>เครื่องปรุงแกงและเครื่องประกอบอาหาร</w:t>
      </w:r>
      <w:r w:rsidR="00A45978"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>ส่วนงานอื่น</w:t>
      </w:r>
      <w:r w:rsidR="00745D01">
        <w:rPr>
          <w:rFonts w:ascii="Angsana New" w:hAnsi="Angsana New"/>
          <w:spacing w:val="4"/>
          <w:sz w:val="30"/>
          <w:szCs w:val="30"/>
        </w:rPr>
        <w:t xml:space="preserve"> 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>ไม่มีส่วนงานใดที่เข้าเกณฑ์</w:t>
      </w:r>
      <w:r w:rsidR="00745D01" w:rsidRPr="00745D01">
        <w:rPr>
          <w:rFonts w:ascii="Angsana New" w:hAnsi="Angsana New"/>
          <w:spacing w:val="4"/>
          <w:sz w:val="30"/>
          <w:szCs w:val="30"/>
          <w:cs/>
        </w:rPr>
        <w:t>เชิงปริมาณเพื่อกำหนดส่วนงานที่รายงานในปี</w:t>
      </w:r>
      <w:r w:rsidR="00745D0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45D01">
        <w:rPr>
          <w:rFonts w:ascii="Angsana New" w:hAnsi="Angsana New"/>
          <w:spacing w:val="4"/>
          <w:sz w:val="30"/>
          <w:szCs w:val="30"/>
        </w:rPr>
        <w:t>256</w:t>
      </w:r>
      <w:r w:rsidR="00AE7B07">
        <w:rPr>
          <w:rFonts w:ascii="Angsana New" w:hAnsi="Angsana New"/>
          <w:spacing w:val="4"/>
          <w:sz w:val="30"/>
          <w:szCs w:val="30"/>
        </w:rPr>
        <w:t>7</w:t>
      </w:r>
      <w:r w:rsidR="00745D01" w:rsidRPr="00745D01">
        <w:rPr>
          <w:rFonts w:ascii="Angsana New" w:hAnsi="Angsana New"/>
          <w:spacing w:val="4"/>
          <w:sz w:val="30"/>
          <w:szCs w:val="30"/>
          <w:cs/>
        </w:rPr>
        <w:t xml:space="preserve"> หรือ</w:t>
      </w:r>
      <w:r w:rsidR="00745D01">
        <w:rPr>
          <w:rFonts w:ascii="Angsana New" w:hAnsi="Angsana New"/>
          <w:spacing w:val="4"/>
          <w:sz w:val="30"/>
          <w:szCs w:val="30"/>
        </w:rPr>
        <w:t xml:space="preserve"> 256</w:t>
      </w:r>
      <w:r w:rsidR="00AE7B07">
        <w:rPr>
          <w:rFonts w:ascii="Angsana New" w:hAnsi="Angsana New"/>
          <w:spacing w:val="4"/>
          <w:sz w:val="30"/>
          <w:szCs w:val="30"/>
        </w:rPr>
        <w:t>6</w:t>
      </w:r>
      <w:r w:rsidR="00745D01">
        <w:rPr>
          <w:rFonts w:ascii="Angsana New" w:hAnsi="Angsana New"/>
          <w:spacing w:val="4"/>
          <w:sz w:val="30"/>
          <w:szCs w:val="30"/>
        </w:rPr>
        <w:t xml:space="preserve"> </w:t>
      </w:r>
      <w:r w:rsidR="00F77B8E">
        <w:rPr>
          <w:rFonts w:ascii="Angsana New" w:hAnsi="Angsana New" w:hint="cs"/>
          <w:spacing w:val="4"/>
          <w:sz w:val="30"/>
          <w:szCs w:val="30"/>
          <w:cs/>
        </w:rPr>
        <w:t>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2F74FEEE" w14:textId="77777777" w:rsidR="00DD3D90" w:rsidRDefault="00DD3D90" w:rsidP="00E42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1448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81"/>
        <w:gridCol w:w="900"/>
        <w:gridCol w:w="270"/>
        <w:gridCol w:w="846"/>
        <w:gridCol w:w="236"/>
        <w:gridCol w:w="990"/>
        <w:gridCol w:w="270"/>
        <w:gridCol w:w="990"/>
        <w:gridCol w:w="270"/>
        <w:gridCol w:w="900"/>
        <w:gridCol w:w="238"/>
        <w:gridCol w:w="964"/>
        <w:gridCol w:w="238"/>
        <w:gridCol w:w="900"/>
        <w:gridCol w:w="270"/>
        <w:gridCol w:w="810"/>
        <w:gridCol w:w="270"/>
        <w:gridCol w:w="870"/>
        <w:gridCol w:w="270"/>
        <w:gridCol w:w="900"/>
      </w:tblGrid>
      <w:tr w:rsidR="00DD3D90" w:rsidRPr="00207A77" w14:paraId="08185536" w14:textId="77777777" w:rsidTr="00930FDF">
        <w:trPr>
          <w:trHeight w:val="161"/>
        </w:trPr>
        <w:tc>
          <w:tcPr>
            <w:tcW w:w="3081" w:type="dxa"/>
            <w:shd w:val="clear" w:color="auto" w:fill="auto"/>
          </w:tcPr>
          <w:p w14:paraId="69FBC455" w14:textId="77777777" w:rsidR="00DD3D90" w:rsidRPr="00207A77" w:rsidRDefault="00DD3D90" w:rsidP="00930FDF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7AA7DBA6" w14:textId="77777777" w:rsidR="00DD3D90" w:rsidRDefault="00DD3D90" w:rsidP="00930FDF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14A2694A" w14:textId="77777777" w:rsidR="00DD3D90" w:rsidRPr="00207A77" w:rsidRDefault="00DD3D90" w:rsidP="00930FDF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35AE0AA2" w14:textId="77777777" w:rsidR="00DD3D90" w:rsidRPr="00207A77" w:rsidRDefault="00DD3D90" w:rsidP="00930FDF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0DABF04" w14:textId="77777777" w:rsidR="00DD3D90" w:rsidRPr="00207A77" w:rsidRDefault="00DD3D90" w:rsidP="00930FDF">
            <w:pPr>
              <w:tabs>
                <w:tab w:val="clear" w:pos="454"/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</w:tcPr>
          <w:p w14:paraId="12DEF850" w14:textId="77777777" w:rsidR="00DD3D90" w:rsidRPr="00207A77" w:rsidRDefault="00DD3D90" w:rsidP="00930FDF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2" w:type="dxa"/>
            <w:gridSpan w:val="3"/>
          </w:tcPr>
          <w:p w14:paraId="0EE8D248" w14:textId="77777777" w:rsidR="00DD3D90" w:rsidRDefault="00DD3D90" w:rsidP="00930FDF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4D7D6FF" w14:textId="77777777" w:rsidR="00DD3D90" w:rsidRPr="00207A77" w:rsidRDefault="00DD3D90" w:rsidP="00930FDF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8" w:type="dxa"/>
            <w:shd w:val="clear" w:color="auto" w:fill="auto"/>
          </w:tcPr>
          <w:p w14:paraId="375FA903" w14:textId="77777777" w:rsidR="00DD3D90" w:rsidRPr="00207A77" w:rsidRDefault="00DD3D90" w:rsidP="00930FDF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6BE3B0A7" w14:textId="77777777" w:rsidR="00DD3D90" w:rsidRDefault="00DD3D90" w:rsidP="00930FDF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8FCEB56" w14:textId="77777777" w:rsidR="00DD3D90" w:rsidRPr="00207A77" w:rsidRDefault="00DD3D90" w:rsidP="00930FD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39DCEEAD" w14:textId="77777777" w:rsidR="00DD3D90" w:rsidRPr="00207A77" w:rsidRDefault="00DD3D90" w:rsidP="00930FDF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shd w:val="clear" w:color="auto" w:fill="auto"/>
          </w:tcPr>
          <w:p w14:paraId="6BBD31AB" w14:textId="77777777" w:rsidR="00DD3D90" w:rsidRDefault="00DD3D90" w:rsidP="00930FDF">
            <w:pPr>
              <w:tabs>
                <w:tab w:val="clear" w:pos="454"/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427709F" w14:textId="77777777" w:rsidR="00DD3D90" w:rsidRPr="00207A77" w:rsidRDefault="00DD3D90" w:rsidP="00930FD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D3D90" w:rsidRPr="00207A77" w14:paraId="589C8C67" w14:textId="77777777" w:rsidTr="00930FDF">
        <w:trPr>
          <w:trHeight w:val="161"/>
        </w:trPr>
        <w:tc>
          <w:tcPr>
            <w:tcW w:w="3081" w:type="dxa"/>
            <w:shd w:val="clear" w:color="auto" w:fill="auto"/>
          </w:tcPr>
          <w:p w14:paraId="2889BD1A" w14:textId="25085CD3" w:rsidR="00DD3D90" w:rsidRPr="00690764" w:rsidRDefault="00DD3D90" w:rsidP="00930FDF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DD3D90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สำหรับปีสิ้นสุดวันที่ 31 ธันวาคม</w:t>
            </w:r>
          </w:p>
        </w:tc>
        <w:tc>
          <w:tcPr>
            <w:tcW w:w="900" w:type="dxa"/>
            <w:shd w:val="clear" w:color="auto" w:fill="auto"/>
          </w:tcPr>
          <w:p w14:paraId="47286909" w14:textId="77777777" w:rsidR="00DD3D90" w:rsidRPr="00207A77" w:rsidRDefault="00DD3D90" w:rsidP="00930FD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45248E5" w14:textId="77777777" w:rsidR="00DD3D90" w:rsidRPr="00207A77" w:rsidRDefault="00DD3D90" w:rsidP="00930FD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13C3761A" w14:textId="77777777" w:rsidR="00DD3D90" w:rsidRPr="00207A77" w:rsidRDefault="00DD3D90" w:rsidP="00930FD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C966F21" w14:textId="77777777" w:rsidR="00DD3D90" w:rsidRPr="00207A77" w:rsidRDefault="00DD3D90" w:rsidP="00930FD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2321ADB" w14:textId="77777777" w:rsidR="00DD3D90" w:rsidRPr="00207A77" w:rsidRDefault="00DD3D90" w:rsidP="00930FDF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73D238B" w14:textId="77777777" w:rsidR="00DD3D90" w:rsidRPr="00207A77" w:rsidRDefault="00DD3D90" w:rsidP="00930FDF">
            <w:pPr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F895920" w14:textId="77777777" w:rsidR="00DD3D90" w:rsidRPr="00207A77" w:rsidRDefault="00DD3D90" w:rsidP="00930FD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732CDAFE" w14:textId="77777777" w:rsidR="00DD3D90" w:rsidRPr="00207A77" w:rsidRDefault="00DD3D90" w:rsidP="00930FD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DA2F39" w14:textId="77777777" w:rsidR="00DD3D90" w:rsidRPr="00207A77" w:rsidRDefault="00DD3D90" w:rsidP="00930FD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</w:tcPr>
          <w:p w14:paraId="3F525561" w14:textId="77777777" w:rsidR="00DD3D90" w:rsidRPr="00207A77" w:rsidRDefault="00DD3D90" w:rsidP="00930FD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54A24281" w14:textId="77777777" w:rsidR="00DD3D90" w:rsidRPr="00207A77" w:rsidRDefault="00DD3D90" w:rsidP="00930FD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6FDE27A7" w14:textId="77777777" w:rsidR="00DD3D90" w:rsidRPr="00207A77" w:rsidRDefault="00DD3D90" w:rsidP="00930FD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8A414E0" w14:textId="77777777" w:rsidR="00DD3D90" w:rsidRPr="00207A77" w:rsidRDefault="00DD3D90" w:rsidP="00930FD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9C19BBC" w14:textId="77777777" w:rsidR="00DD3D90" w:rsidRPr="00207A77" w:rsidRDefault="00DD3D90" w:rsidP="00930FDF">
            <w:pPr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3804446" w14:textId="77777777" w:rsidR="00DD3D90" w:rsidRPr="00207A77" w:rsidRDefault="00DD3D90" w:rsidP="00930FDF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AC82E7C" w14:textId="77777777" w:rsidR="00DD3D90" w:rsidRPr="00207A77" w:rsidRDefault="00DD3D90" w:rsidP="00930FD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7CAC2AF4" w14:textId="77777777" w:rsidR="00DD3D90" w:rsidRPr="00207A77" w:rsidRDefault="00DD3D90" w:rsidP="00930FD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3F8BFA9" w14:textId="77777777" w:rsidR="00DD3D90" w:rsidRPr="00207A77" w:rsidRDefault="00DD3D90" w:rsidP="00930FD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DD9B53" w14:textId="77777777" w:rsidR="00DD3D90" w:rsidRPr="00207A77" w:rsidRDefault="00DD3D90" w:rsidP="00930FDF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DD3D90" w:rsidRPr="00141BF6" w14:paraId="4008067F" w14:textId="77777777" w:rsidTr="00930FDF">
        <w:trPr>
          <w:trHeight w:val="263"/>
        </w:trPr>
        <w:tc>
          <w:tcPr>
            <w:tcW w:w="3081" w:type="dxa"/>
            <w:shd w:val="clear" w:color="auto" w:fill="auto"/>
          </w:tcPr>
          <w:p w14:paraId="08C32FAD" w14:textId="77777777" w:rsidR="00DD3D90" w:rsidRPr="00207A77" w:rsidRDefault="00DD3D90" w:rsidP="00930FDF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402" w:type="dxa"/>
            <w:gridSpan w:val="19"/>
          </w:tcPr>
          <w:p w14:paraId="4308B4AC" w14:textId="77777777" w:rsidR="00DD3D90" w:rsidRPr="00141BF6" w:rsidRDefault="00DD3D90" w:rsidP="00930FDF">
            <w:pPr>
              <w:tabs>
                <w:tab w:val="clear" w:pos="454"/>
                <w:tab w:val="decimal" w:pos="432"/>
              </w:tabs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D3D90" w:rsidRPr="00141BF6" w14:paraId="072ADFD1" w14:textId="77777777" w:rsidTr="00930FDF">
        <w:trPr>
          <w:trHeight w:val="263"/>
        </w:trPr>
        <w:tc>
          <w:tcPr>
            <w:tcW w:w="3081" w:type="dxa"/>
            <w:shd w:val="clear" w:color="auto" w:fill="auto"/>
          </w:tcPr>
          <w:p w14:paraId="0EEE1214" w14:textId="77777777" w:rsidR="00DD3D90" w:rsidRDefault="00DD3D90" w:rsidP="00930FDF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shd w:val="clear" w:color="auto" w:fill="auto"/>
          </w:tcPr>
          <w:p w14:paraId="5E3837DF" w14:textId="77777777" w:rsidR="00DD3D90" w:rsidRPr="00207A77" w:rsidRDefault="00DD3D90" w:rsidP="00930FD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DC43F1A" w14:textId="77777777" w:rsidR="00DD3D90" w:rsidRPr="00207A77" w:rsidRDefault="00DD3D90" w:rsidP="00930FD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5CB5A129" w14:textId="77777777" w:rsidR="00DD3D90" w:rsidRPr="00207A77" w:rsidRDefault="00DD3D90" w:rsidP="00930FD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F47E22" w14:textId="77777777" w:rsidR="00DD3D90" w:rsidRPr="00207A77" w:rsidRDefault="00DD3D90" w:rsidP="00930FD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97A8D5" w14:textId="77777777" w:rsidR="00DD3D90" w:rsidRPr="00207A77" w:rsidRDefault="00DD3D90" w:rsidP="00930FDF">
            <w:pPr>
              <w:tabs>
                <w:tab w:val="clear" w:pos="454"/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34BBFD" w14:textId="77777777" w:rsidR="00DD3D90" w:rsidRPr="00207A77" w:rsidRDefault="00DD3D90" w:rsidP="00930FDF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71C8CC3" w14:textId="77777777" w:rsidR="00DD3D90" w:rsidRPr="00207A77" w:rsidRDefault="00DD3D90" w:rsidP="00930FDF">
            <w:pPr>
              <w:tabs>
                <w:tab w:val="clear" w:pos="454"/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50E2FE" w14:textId="77777777" w:rsidR="00DD3D90" w:rsidRPr="00207A77" w:rsidRDefault="00DD3D90" w:rsidP="00930FD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20EF10" w14:textId="77777777" w:rsidR="00DD3D90" w:rsidRPr="00207A77" w:rsidRDefault="00DD3D90" w:rsidP="00930FD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17FE28B" w14:textId="77777777" w:rsidR="00DD3D90" w:rsidRPr="00207A77" w:rsidRDefault="00DD3D90" w:rsidP="00930FD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5222F55E" w14:textId="77777777" w:rsidR="00DD3D90" w:rsidRPr="00207A77" w:rsidRDefault="00DD3D90" w:rsidP="00930FD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222BEF31" w14:textId="77777777" w:rsidR="00DD3D90" w:rsidRPr="00207A77" w:rsidRDefault="00DD3D90" w:rsidP="00930FD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A83EEB0" w14:textId="77777777" w:rsidR="00DD3D90" w:rsidRPr="00207A77" w:rsidRDefault="00DD3D90" w:rsidP="00930FD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2689F26" w14:textId="77777777" w:rsidR="00DD3D90" w:rsidRPr="00207A77" w:rsidRDefault="00DD3D90" w:rsidP="00930FDF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2AE13AE" w14:textId="77777777" w:rsidR="00DD3D90" w:rsidRPr="00207A77" w:rsidRDefault="00DD3D90" w:rsidP="00930FD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35A765" w14:textId="77777777" w:rsidR="00DD3D90" w:rsidRPr="00207A77" w:rsidRDefault="00DD3D90" w:rsidP="00930FD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0463AC7A" w14:textId="77777777" w:rsidR="00DD3D90" w:rsidRPr="00207A77" w:rsidRDefault="00DD3D90" w:rsidP="00930FDF">
            <w:pPr>
              <w:tabs>
                <w:tab w:val="clear" w:pos="454"/>
                <w:tab w:val="decimal" w:pos="43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DC679C" w14:textId="77777777" w:rsidR="00DD3D90" w:rsidRPr="00207A77" w:rsidRDefault="00DD3D90" w:rsidP="00930FDF">
            <w:pPr>
              <w:tabs>
                <w:tab w:val="clear" w:pos="454"/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87FBAB7" w14:textId="77777777" w:rsidR="00DD3D90" w:rsidRPr="00141BF6" w:rsidRDefault="00DD3D90" w:rsidP="00930FDF">
            <w:pPr>
              <w:tabs>
                <w:tab w:val="clear" w:pos="454"/>
                <w:tab w:val="decimal" w:pos="432"/>
              </w:tabs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3D90" w:rsidRPr="00207A77" w14:paraId="53AAF505" w14:textId="77777777" w:rsidTr="00930FDF">
        <w:trPr>
          <w:trHeight w:val="155"/>
        </w:trPr>
        <w:tc>
          <w:tcPr>
            <w:tcW w:w="3081" w:type="dxa"/>
            <w:shd w:val="clear" w:color="auto" w:fill="auto"/>
          </w:tcPr>
          <w:p w14:paraId="12D90688" w14:textId="77777777" w:rsidR="00DD3D90" w:rsidRPr="00207A77" w:rsidRDefault="00DD3D90" w:rsidP="00930FDF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ADC4C53" w14:textId="364925EC" w:rsidR="00DD3D90" w:rsidRPr="00395C8D" w:rsidRDefault="00DD3D90" w:rsidP="00930FDF">
            <w:pPr>
              <w:tabs>
                <w:tab w:val="clear" w:pos="680"/>
                <w:tab w:val="decimal" w:pos="68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3D90">
              <w:rPr>
                <w:rFonts w:ascii="Angsana New" w:hAnsi="Angsana New"/>
                <w:sz w:val="24"/>
                <w:szCs w:val="24"/>
              </w:rPr>
              <w:t>2,227,550</w:t>
            </w:r>
          </w:p>
        </w:tc>
        <w:tc>
          <w:tcPr>
            <w:tcW w:w="270" w:type="dxa"/>
            <w:shd w:val="clear" w:color="auto" w:fill="auto"/>
          </w:tcPr>
          <w:p w14:paraId="6068D97A" w14:textId="77777777" w:rsidR="00DD3D90" w:rsidRPr="00207A77" w:rsidRDefault="00DD3D90" w:rsidP="00930FDF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14:paraId="316C088B" w14:textId="56F666C3" w:rsidR="00DD3D90" w:rsidRPr="00207A77" w:rsidRDefault="00DD3D90" w:rsidP="00930FDF">
            <w:pPr>
              <w:tabs>
                <w:tab w:val="decimal" w:pos="85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3D90">
              <w:rPr>
                <w:rFonts w:ascii="Angsana New" w:hAnsi="Angsana New"/>
                <w:sz w:val="24"/>
                <w:szCs w:val="24"/>
              </w:rPr>
              <w:t>2,205,188</w:t>
            </w:r>
          </w:p>
        </w:tc>
        <w:tc>
          <w:tcPr>
            <w:tcW w:w="236" w:type="dxa"/>
            <w:shd w:val="clear" w:color="auto" w:fill="auto"/>
          </w:tcPr>
          <w:p w14:paraId="18909391" w14:textId="77777777" w:rsidR="00DD3D90" w:rsidRPr="00207A77" w:rsidRDefault="00DD3D90" w:rsidP="00930FDF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79D7B2" w14:textId="5A3395BA" w:rsidR="00DD3D90" w:rsidRPr="00207A77" w:rsidRDefault="00DD3D90" w:rsidP="00930FDF">
            <w:pPr>
              <w:tabs>
                <w:tab w:val="decimal" w:pos="522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D3D90">
              <w:rPr>
                <w:rFonts w:ascii="Angsana New" w:hAnsi="Angsana New"/>
                <w:sz w:val="24"/>
                <w:szCs w:val="24"/>
              </w:rPr>
              <w:t>137,233</w:t>
            </w:r>
          </w:p>
        </w:tc>
        <w:tc>
          <w:tcPr>
            <w:tcW w:w="270" w:type="dxa"/>
            <w:shd w:val="clear" w:color="auto" w:fill="auto"/>
          </w:tcPr>
          <w:p w14:paraId="4654C671" w14:textId="77777777" w:rsidR="00DD3D90" w:rsidRPr="00207A77" w:rsidRDefault="00DD3D90" w:rsidP="00930FDF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4DC3C7" w14:textId="5C09D29C" w:rsidR="00DD3D90" w:rsidRPr="00207A77" w:rsidRDefault="00DD3D90" w:rsidP="00930FDF">
            <w:pPr>
              <w:tabs>
                <w:tab w:val="decimal" w:pos="522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3D90">
              <w:rPr>
                <w:rFonts w:ascii="Angsana New" w:hAnsi="Angsana New"/>
                <w:sz w:val="24"/>
                <w:szCs w:val="24"/>
              </w:rPr>
              <w:t>219,244</w:t>
            </w:r>
          </w:p>
        </w:tc>
        <w:tc>
          <w:tcPr>
            <w:tcW w:w="270" w:type="dxa"/>
          </w:tcPr>
          <w:p w14:paraId="6B5C8441" w14:textId="77777777" w:rsidR="00DD3D90" w:rsidRPr="00207A77" w:rsidRDefault="00DD3D90" w:rsidP="00930FDF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4A9F15" w14:textId="73BF74DC" w:rsidR="00DD3D90" w:rsidRPr="00207A77" w:rsidRDefault="00DD3D90" w:rsidP="00930FDF">
            <w:pPr>
              <w:tabs>
                <w:tab w:val="clear" w:pos="680"/>
                <w:tab w:val="decimal" w:pos="668"/>
                <w:tab w:val="decimal" w:pos="95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2,364,783</w:t>
            </w:r>
          </w:p>
        </w:tc>
        <w:tc>
          <w:tcPr>
            <w:tcW w:w="238" w:type="dxa"/>
          </w:tcPr>
          <w:p w14:paraId="64C5D101" w14:textId="77777777" w:rsidR="00DD3D90" w:rsidRPr="00207A77" w:rsidRDefault="00DD3D90" w:rsidP="00930FDF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13EFEE2E" w14:textId="3E10EACB" w:rsidR="00DD3D90" w:rsidRPr="00DC34ED" w:rsidRDefault="00DD3D90" w:rsidP="00930FDF">
            <w:pPr>
              <w:tabs>
                <w:tab w:val="clear" w:pos="227"/>
                <w:tab w:val="decimal" w:pos="252"/>
                <w:tab w:val="decimal" w:pos="954"/>
              </w:tabs>
              <w:ind w:right="63"/>
              <w:rPr>
                <w:rFonts w:ascii="Angsana New" w:hAnsi="Angsana New"/>
                <w:sz w:val="24"/>
                <w:szCs w:val="24"/>
              </w:rPr>
            </w:pPr>
            <w:r w:rsidRPr="00DD3D90">
              <w:rPr>
                <w:rFonts w:ascii="Angsana New" w:hAnsi="Angsana New"/>
                <w:sz w:val="24"/>
                <w:szCs w:val="24"/>
              </w:rPr>
              <w:t>2,424,432</w:t>
            </w:r>
          </w:p>
        </w:tc>
        <w:tc>
          <w:tcPr>
            <w:tcW w:w="238" w:type="dxa"/>
            <w:shd w:val="clear" w:color="auto" w:fill="auto"/>
          </w:tcPr>
          <w:p w14:paraId="769113E1" w14:textId="77777777" w:rsidR="00DD3D90" w:rsidRPr="00207A77" w:rsidRDefault="00DD3D90" w:rsidP="00930FDF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6B48F48" w14:textId="5E6B04C0" w:rsidR="00DD3D90" w:rsidRPr="00207A77" w:rsidRDefault="00DD3D90" w:rsidP="00930FDF">
            <w:pPr>
              <w:tabs>
                <w:tab w:val="decimal" w:pos="522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114,127</w:t>
            </w:r>
          </w:p>
        </w:tc>
        <w:tc>
          <w:tcPr>
            <w:tcW w:w="270" w:type="dxa"/>
            <w:shd w:val="clear" w:color="auto" w:fill="auto"/>
          </w:tcPr>
          <w:p w14:paraId="47E99067" w14:textId="77777777" w:rsidR="00DD3D90" w:rsidRPr="00207A77" w:rsidRDefault="00DD3D90" w:rsidP="00930FDF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5591B0" w14:textId="278A6884" w:rsidR="00DD3D90" w:rsidRPr="00207A77" w:rsidRDefault="00DD3D90" w:rsidP="00930FDF">
            <w:pPr>
              <w:tabs>
                <w:tab w:val="decimal" w:pos="52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3D90">
              <w:rPr>
                <w:rFonts w:ascii="Angsana New" w:hAnsi="Angsana New"/>
                <w:sz w:val="24"/>
                <w:szCs w:val="24"/>
              </w:rPr>
              <w:t>96,662</w:t>
            </w:r>
          </w:p>
        </w:tc>
        <w:tc>
          <w:tcPr>
            <w:tcW w:w="270" w:type="dxa"/>
            <w:shd w:val="clear" w:color="auto" w:fill="auto"/>
          </w:tcPr>
          <w:p w14:paraId="7BC2F7B5" w14:textId="77777777" w:rsidR="00DD3D90" w:rsidRPr="00207A77" w:rsidRDefault="00DD3D90" w:rsidP="00930FD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14:paraId="01A5D4BE" w14:textId="74DF9BA4" w:rsidR="00DD3D90" w:rsidRPr="00207A77" w:rsidRDefault="00DD3D90" w:rsidP="00930FDF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2,478,910</w:t>
            </w:r>
          </w:p>
        </w:tc>
        <w:tc>
          <w:tcPr>
            <w:tcW w:w="270" w:type="dxa"/>
            <w:shd w:val="clear" w:color="auto" w:fill="auto"/>
          </w:tcPr>
          <w:p w14:paraId="51DF2569" w14:textId="77777777" w:rsidR="00DD3D90" w:rsidRPr="00207A77" w:rsidRDefault="00DD3D90" w:rsidP="00930FDF">
            <w:pPr>
              <w:tabs>
                <w:tab w:val="clear" w:pos="454"/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8AB034F" w14:textId="17848B89" w:rsidR="00DD3D90" w:rsidRPr="00207A77" w:rsidRDefault="00DD3D90" w:rsidP="00930FDF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3D90">
              <w:rPr>
                <w:rFonts w:ascii="Angsana New" w:hAnsi="Angsana New"/>
                <w:sz w:val="24"/>
                <w:szCs w:val="24"/>
              </w:rPr>
              <w:t>2,521,094</w:t>
            </w:r>
          </w:p>
        </w:tc>
      </w:tr>
      <w:tr w:rsidR="00DD3D90" w:rsidRPr="00782419" w14:paraId="160F98B5" w14:textId="77777777" w:rsidTr="00930FDF">
        <w:trPr>
          <w:trHeight w:val="155"/>
        </w:trPr>
        <w:tc>
          <w:tcPr>
            <w:tcW w:w="3081" w:type="dxa"/>
            <w:shd w:val="clear" w:color="auto" w:fill="auto"/>
          </w:tcPr>
          <w:p w14:paraId="60869C74" w14:textId="77777777" w:rsidR="00DD3D90" w:rsidRPr="00207A77" w:rsidRDefault="00DD3D90" w:rsidP="00930FDF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CED9A" w14:textId="2B740903" w:rsidR="00DD3D90" w:rsidRPr="00395C8D" w:rsidRDefault="00DD3D90" w:rsidP="00930FDF">
            <w:pPr>
              <w:tabs>
                <w:tab w:val="clear" w:pos="680"/>
                <w:tab w:val="decimal" w:pos="681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D90">
              <w:rPr>
                <w:rFonts w:ascii="Angsana New" w:hAnsi="Angsana New"/>
                <w:b/>
                <w:bCs/>
                <w:sz w:val="24"/>
                <w:szCs w:val="24"/>
              </w:rPr>
              <w:t>2,227,550</w:t>
            </w:r>
          </w:p>
        </w:tc>
        <w:tc>
          <w:tcPr>
            <w:tcW w:w="270" w:type="dxa"/>
            <w:shd w:val="clear" w:color="auto" w:fill="auto"/>
          </w:tcPr>
          <w:p w14:paraId="01A3F029" w14:textId="77777777" w:rsidR="00DD3D90" w:rsidRPr="00CE34BA" w:rsidRDefault="00DD3D90" w:rsidP="00930FDF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105C0" w14:textId="437F27B0" w:rsidR="00DD3D90" w:rsidRPr="00782419" w:rsidRDefault="00DD3D90" w:rsidP="00930FDF">
            <w:pPr>
              <w:tabs>
                <w:tab w:val="decimal" w:pos="560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D90">
              <w:rPr>
                <w:rFonts w:ascii="Angsana New" w:hAnsi="Angsana New"/>
                <w:b/>
                <w:bCs/>
                <w:sz w:val="24"/>
                <w:szCs w:val="24"/>
              </w:rPr>
              <w:t>2,205,188</w:t>
            </w:r>
          </w:p>
        </w:tc>
        <w:tc>
          <w:tcPr>
            <w:tcW w:w="236" w:type="dxa"/>
            <w:shd w:val="clear" w:color="auto" w:fill="auto"/>
          </w:tcPr>
          <w:p w14:paraId="1E865AB7" w14:textId="77777777" w:rsidR="00DD3D90" w:rsidRPr="00782419" w:rsidRDefault="00DD3D90" w:rsidP="00930FDF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2D3CB" w14:textId="130920D4" w:rsidR="00DD3D90" w:rsidRPr="00782419" w:rsidRDefault="00DD3D90" w:rsidP="00930FDF">
            <w:pPr>
              <w:tabs>
                <w:tab w:val="decimal" w:pos="538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D90">
              <w:rPr>
                <w:rFonts w:ascii="Angsana New" w:hAnsi="Angsana New"/>
                <w:b/>
                <w:bCs/>
                <w:sz w:val="24"/>
                <w:szCs w:val="24"/>
              </w:rPr>
              <w:t>137,233</w:t>
            </w:r>
          </w:p>
        </w:tc>
        <w:tc>
          <w:tcPr>
            <w:tcW w:w="270" w:type="dxa"/>
            <w:shd w:val="clear" w:color="auto" w:fill="auto"/>
          </w:tcPr>
          <w:p w14:paraId="3B93E282" w14:textId="77777777" w:rsidR="00DD3D90" w:rsidRPr="00782419" w:rsidRDefault="00DD3D90" w:rsidP="00930FDF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5698F" w14:textId="11BA99A3" w:rsidR="00DD3D90" w:rsidRPr="00782419" w:rsidRDefault="00DD3D90" w:rsidP="00930FDF">
            <w:pPr>
              <w:tabs>
                <w:tab w:val="decimal" w:pos="538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D90">
              <w:rPr>
                <w:rFonts w:ascii="Angsana New" w:hAnsi="Angsana New"/>
                <w:b/>
                <w:bCs/>
                <w:sz w:val="24"/>
                <w:szCs w:val="24"/>
              </w:rPr>
              <w:t>219,244</w:t>
            </w:r>
          </w:p>
        </w:tc>
        <w:tc>
          <w:tcPr>
            <w:tcW w:w="270" w:type="dxa"/>
          </w:tcPr>
          <w:p w14:paraId="548F6A51" w14:textId="77777777" w:rsidR="00DD3D90" w:rsidRPr="00782419" w:rsidRDefault="00DD3D90" w:rsidP="00930FDF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EE7753" w14:textId="568A2FD0" w:rsidR="00DD3D90" w:rsidRPr="00782419" w:rsidRDefault="00DD3D90" w:rsidP="00930FDF">
            <w:pPr>
              <w:tabs>
                <w:tab w:val="clear" w:pos="680"/>
                <w:tab w:val="decimal" w:pos="681"/>
                <w:tab w:val="decimal" w:pos="95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D90">
              <w:rPr>
                <w:rFonts w:ascii="Angsana New" w:hAnsi="Angsana New"/>
                <w:b/>
                <w:bCs/>
                <w:sz w:val="24"/>
                <w:szCs w:val="24"/>
              </w:rPr>
              <w:t>2,364,783</w:t>
            </w:r>
          </w:p>
        </w:tc>
        <w:tc>
          <w:tcPr>
            <w:tcW w:w="238" w:type="dxa"/>
          </w:tcPr>
          <w:p w14:paraId="03647316" w14:textId="77777777" w:rsidR="00DD3D90" w:rsidRPr="00782419" w:rsidRDefault="00DD3D90" w:rsidP="00930FDF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3F9FD4DB" w14:textId="098F7C81" w:rsidR="00DD3D90" w:rsidRPr="00DC34ED" w:rsidRDefault="00DD3D90" w:rsidP="00930FDF">
            <w:pPr>
              <w:tabs>
                <w:tab w:val="clear" w:pos="227"/>
                <w:tab w:val="decimal" w:pos="224"/>
                <w:tab w:val="decimal" w:pos="615"/>
              </w:tabs>
              <w:ind w:right="9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D90">
              <w:rPr>
                <w:rFonts w:ascii="Angsana New" w:hAnsi="Angsana New"/>
                <w:b/>
                <w:bCs/>
                <w:sz w:val="24"/>
                <w:szCs w:val="24"/>
              </w:rPr>
              <w:t>2,424,432</w:t>
            </w:r>
          </w:p>
        </w:tc>
        <w:tc>
          <w:tcPr>
            <w:tcW w:w="238" w:type="dxa"/>
            <w:shd w:val="clear" w:color="auto" w:fill="auto"/>
          </w:tcPr>
          <w:p w14:paraId="71B5A26F" w14:textId="77777777" w:rsidR="00DD3D90" w:rsidRPr="00782419" w:rsidRDefault="00DD3D90" w:rsidP="00930FDF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56419" w14:textId="2DB6B34A" w:rsidR="00DD3D90" w:rsidRPr="00782419" w:rsidRDefault="00DD3D90" w:rsidP="00930FDF">
            <w:pPr>
              <w:tabs>
                <w:tab w:val="decimal" w:pos="538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D90">
              <w:rPr>
                <w:rFonts w:ascii="Angsana New" w:hAnsi="Angsana New"/>
                <w:b/>
                <w:bCs/>
                <w:sz w:val="24"/>
                <w:szCs w:val="24"/>
              </w:rPr>
              <w:t>114,127</w:t>
            </w:r>
          </w:p>
        </w:tc>
        <w:tc>
          <w:tcPr>
            <w:tcW w:w="270" w:type="dxa"/>
            <w:shd w:val="clear" w:color="auto" w:fill="auto"/>
          </w:tcPr>
          <w:p w14:paraId="157E02F4" w14:textId="77777777" w:rsidR="00DD3D90" w:rsidRPr="00782419" w:rsidRDefault="00DD3D90" w:rsidP="00930FDF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40563" w14:textId="4C547597" w:rsidR="00DD3D90" w:rsidRPr="00782419" w:rsidRDefault="00DD3D90" w:rsidP="00930FDF">
            <w:pPr>
              <w:tabs>
                <w:tab w:val="decimal" w:pos="53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D90">
              <w:rPr>
                <w:rFonts w:ascii="Angsana New" w:hAnsi="Angsana New"/>
                <w:b/>
                <w:bCs/>
                <w:sz w:val="24"/>
                <w:szCs w:val="24"/>
              </w:rPr>
              <w:t>96,662</w:t>
            </w:r>
          </w:p>
        </w:tc>
        <w:tc>
          <w:tcPr>
            <w:tcW w:w="270" w:type="dxa"/>
            <w:shd w:val="clear" w:color="auto" w:fill="auto"/>
          </w:tcPr>
          <w:p w14:paraId="328F6A07" w14:textId="77777777" w:rsidR="00DD3D90" w:rsidRPr="00782419" w:rsidRDefault="00DD3D90" w:rsidP="00930FDF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357D3" w14:textId="359EDA6C" w:rsidR="00DD3D90" w:rsidRPr="00782419" w:rsidRDefault="00DD3D90" w:rsidP="00930FDF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D90">
              <w:rPr>
                <w:rFonts w:ascii="Angsana New" w:hAnsi="Angsana New"/>
                <w:b/>
                <w:bCs/>
                <w:sz w:val="24"/>
                <w:szCs w:val="24"/>
              </w:rPr>
              <w:t>2,478,910</w:t>
            </w:r>
          </w:p>
        </w:tc>
        <w:tc>
          <w:tcPr>
            <w:tcW w:w="270" w:type="dxa"/>
            <w:shd w:val="clear" w:color="auto" w:fill="auto"/>
          </w:tcPr>
          <w:p w14:paraId="26AD05DB" w14:textId="77777777" w:rsidR="00DD3D90" w:rsidRPr="00782419" w:rsidRDefault="00DD3D90" w:rsidP="00930FDF">
            <w:pPr>
              <w:tabs>
                <w:tab w:val="clear" w:pos="454"/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671FB" w14:textId="76553810" w:rsidR="00DD3D90" w:rsidRPr="00782419" w:rsidRDefault="00DD3D90" w:rsidP="00930FDF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3D90">
              <w:rPr>
                <w:rFonts w:ascii="Angsana New" w:hAnsi="Angsana New"/>
                <w:b/>
                <w:bCs/>
                <w:sz w:val="24"/>
                <w:szCs w:val="24"/>
              </w:rPr>
              <w:t>2,521,094</w:t>
            </w:r>
          </w:p>
        </w:tc>
      </w:tr>
    </w:tbl>
    <w:p w14:paraId="36AD8247" w14:textId="77777777" w:rsidR="0002302E" w:rsidRDefault="0002302E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2D0BE47" w14:textId="77777777" w:rsidR="00DD3D90" w:rsidRDefault="00DD3D90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67A4C29" w14:textId="77777777" w:rsidR="00DD3D90" w:rsidRDefault="00DD3D90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B209F36" w14:textId="77777777" w:rsidR="00DD3D90" w:rsidRDefault="00DD3D90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3513DB7" w14:textId="77777777" w:rsidR="00DD3D90" w:rsidRPr="00C66C94" w:rsidRDefault="00DD3D90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0959425" w14:textId="77777777" w:rsidR="00A45978" w:rsidRPr="00752946" w:rsidRDefault="00A45978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7" w:right="-43" w:hanging="547"/>
        <w:jc w:val="thaiDistribute"/>
        <w:rPr>
          <w:rFonts w:ascii="Angsana New" w:hAnsi="Angsana New"/>
          <w:sz w:val="12"/>
          <w:szCs w:val="12"/>
        </w:rPr>
      </w:pPr>
    </w:p>
    <w:p w14:paraId="15C4CD44" w14:textId="77777777" w:rsidR="00C66C94" w:rsidRDefault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5614DC6" w14:textId="5C286C04" w:rsidR="00A45978" w:rsidRPr="00055895" w:rsidRDefault="00A45978" w:rsidP="00B64F1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55895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70F161FE" w14:textId="77777777" w:rsidR="00A45978" w:rsidRPr="00C66C94" w:rsidRDefault="00A45978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7494EE5" w14:textId="267EE58C" w:rsidR="00A45978" w:rsidRDefault="00030BDD" w:rsidP="00B64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A45978" w:rsidRPr="00B2145F">
        <w:rPr>
          <w:rFonts w:ascii="Angsana New" w:hAnsi="Angsana New" w:hint="cs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</w:t>
      </w:r>
      <w:r w:rsidR="009E6DB7">
        <w:rPr>
          <w:rFonts w:ascii="Angsana New" w:hAnsi="Angsana New"/>
          <w:sz w:val="30"/>
          <w:szCs w:val="30"/>
          <w:cs/>
        </w:rPr>
        <w:br/>
      </w:r>
      <w:r w:rsidR="00A45978" w:rsidRPr="00B2145F">
        <w:rPr>
          <w:rFonts w:ascii="Angsana New" w:hAnsi="Angsana New" w:hint="cs"/>
          <w:sz w:val="30"/>
          <w:szCs w:val="30"/>
          <w:cs/>
        </w:rPr>
        <w:t>การดำเนินงานของบริษัทจำแนกตามส่วนงานทางภูมิศาสตร์</w:t>
      </w:r>
      <w:r w:rsidR="00943A2C" w:rsidRPr="00B2145F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475F28" w:rsidRPr="00B2145F">
        <w:rPr>
          <w:rFonts w:ascii="Angsana New" w:hAnsi="Angsana New" w:hint="cs"/>
          <w:sz w:val="30"/>
          <w:szCs w:val="30"/>
        </w:rPr>
        <w:t>31</w:t>
      </w:r>
      <w:r w:rsidR="00943A2C" w:rsidRPr="00B2145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75F28" w:rsidRPr="00B2145F">
        <w:rPr>
          <w:rFonts w:ascii="Angsana New" w:hAnsi="Angsana New" w:hint="cs"/>
          <w:sz w:val="30"/>
          <w:szCs w:val="30"/>
        </w:rPr>
        <w:t>25</w:t>
      </w:r>
      <w:r w:rsidR="00F72376" w:rsidRPr="00B2145F">
        <w:rPr>
          <w:rFonts w:ascii="Angsana New" w:hAnsi="Angsana New" w:hint="cs"/>
          <w:sz w:val="30"/>
          <w:szCs w:val="30"/>
        </w:rPr>
        <w:t>6</w:t>
      </w:r>
      <w:r w:rsidR="00AE7B07">
        <w:rPr>
          <w:rFonts w:ascii="Angsana New" w:hAnsi="Angsana New"/>
          <w:sz w:val="30"/>
          <w:szCs w:val="30"/>
        </w:rPr>
        <w:t>7</w:t>
      </w:r>
      <w:r w:rsidR="00F72376" w:rsidRPr="00B2145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75F28" w:rsidRPr="00B2145F">
        <w:rPr>
          <w:rFonts w:ascii="Angsana New" w:hAnsi="Angsana New" w:hint="cs"/>
          <w:sz w:val="30"/>
          <w:szCs w:val="30"/>
        </w:rPr>
        <w:t>25</w:t>
      </w:r>
      <w:r w:rsidR="00F72376" w:rsidRPr="00B2145F">
        <w:rPr>
          <w:rFonts w:ascii="Angsana New" w:hAnsi="Angsana New" w:hint="cs"/>
          <w:sz w:val="30"/>
          <w:szCs w:val="30"/>
        </w:rPr>
        <w:t>6</w:t>
      </w:r>
      <w:r w:rsidR="00AE7B07">
        <w:rPr>
          <w:rFonts w:ascii="Angsana New" w:hAnsi="Angsana New"/>
          <w:sz w:val="30"/>
          <w:szCs w:val="30"/>
        </w:rPr>
        <w:t>6</w:t>
      </w:r>
      <w:r w:rsidR="00943A2C" w:rsidRPr="00B2145F">
        <w:rPr>
          <w:rFonts w:ascii="Angsana New" w:hAnsi="Angsana New" w:hint="cs"/>
          <w:sz w:val="30"/>
          <w:szCs w:val="30"/>
          <w:cs/>
        </w:rPr>
        <w:t xml:space="preserve"> มีดังต่อไปนี้</w:t>
      </w:r>
    </w:p>
    <w:p w14:paraId="5494536C" w14:textId="77777777" w:rsidR="0002302E" w:rsidRPr="00C66C94" w:rsidRDefault="0002302E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231"/>
        <w:gridCol w:w="989"/>
        <w:gridCol w:w="269"/>
        <w:gridCol w:w="990"/>
        <w:gridCol w:w="275"/>
        <w:gridCol w:w="805"/>
        <w:gridCol w:w="236"/>
        <w:gridCol w:w="758"/>
        <w:gridCol w:w="270"/>
        <w:gridCol w:w="988"/>
        <w:gridCol w:w="270"/>
        <w:gridCol w:w="900"/>
        <w:gridCol w:w="236"/>
        <w:gridCol w:w="844"/>
        <w:gridCol w:w="270"/>
        <w:gridCol w:w="810"/>
        <w:gridCol w:w="270"/>
        <w:gridCol w:w="990"/>
        <w:gridCol w:w="236"/>
        <w:gridCol w:w="922"/>
        <w:gridCol w:w="12"/>
      </w:tblGrid>
      <w:tr w:rsidR="00B539F1" w:rsidRPr="00643D22" w14:paraId="6AC5A00D" w14:textId="77777777" w:rsidTr="00643D22">
        <w:trPr>
          <w:trHeight w:val="155"/>
          <w:tblHeader/>
        </w:trPr>
        <w:tc>
          <w:tcPr>
            <w:tcW w:w="3231" w:type="dxa"/>
            <w:shd w:val="clear" w:color="auto" w:fill="auto"/>
            <w:vAlign w:val="bottom"/>
          </w:tcPr>
          <w:p w14:paraId="491B322D" w14:textId="77777777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248" w:type="dxa"/>
            <w:gridSpan w:val="3"/>
            <w:shd w:val="clear" w:color="auto" w:fill="auto"/>
          </w:tcPr>
          <w:p w14:paraId="3360B826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ยุโรป</w:t>
            </w:r>
          </w:p>
        </w:tc>
        <w:tc>
          <w:tcPr>
            <w:tcW w:w="275" w:type="dxa"/>
            <w:shd w:val="clear" w:color="auto" w:fill="auto"/>
          </w:tcPr>
          <w:p w14:paraId="20854E71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14:paraId="351F0737" w14:textId="54B4D481" w:rsidR="00B539F1" w:rsidRPr="00643D22" w:rsidRDefault="002E40B7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shd w:val="clear" w:color="auto" w:fill="auto"/>
          </w:tcPr>
          <w:p w14:paraId="43A3F5FB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8" w:type="dxa"/>
            <w:gridSpan w:val="3"/>
            <w:shd w:val="clear" w:color="auto" w:fill="auto"/>
          </w:tcPr>
          <w:p w14:paraId="0420813E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6E0ADFF1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323E1823" w14:textId="77777777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  <w:shd w:val="clear" w:color="auto" w:fill="auto"/>
          </w:tcPr>
          <w:p w14:paraId="1330CCA9" w14:textId="77777777" w:rsidR="00B539F1" w:rsidRPr="00643D22" w:rsidRDefault="00B539F1" w:rsidP="003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4"/>
            <w:shd w:val="clear" w:color="auto" w:fill="auto"/>
          </w:tcPr>
          <w:p w14:paraId="52282FFB" w14:textId="77777777" w:rsidR="00B539F1" w:rsidRPr="00643D22" w:rsidRDefault="00B539F1" w:rsidP="00643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E7B07" w:rsidRPr="00643D22" w14:paraId="6ACC2601" w14:textId="77777777" w:rsidTr="00643D22">
        <w:trPr>
          <w:trHeight w:val="155"/>
          <w:tblHeader/>
        </w:trPr>
        <w:tc>
          <w:tcPr>
            <w:tcW w:w="3231" w:type="dxa"/>
            <w:shd w:val="clear" w:color="auto" w:fill="auto"/>
            <w:vAlign w:val="bottom"/>
          </w:tcPr>
          <w:p w14:paraId="3A99F3D5" w14:textId="1AF45046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  <w:shd w:val="clear" w:color="auto" w:fill="auto"/>
          </w:tcPr>
          <w:p w14:paraId="3F2BF571" w14:textId="3BB70293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1473B955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99BE15" w14:textId="22D9599C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5" w:type="dxa"/>
            <w:shd w:val="clear" w:color="auto" w:fill="auto"/>
          </w:tcPr>
          <w:p w14:paraId="431DFB0E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</w:tcPr>
          <w:p w14:paraId="7035103D" w14:textId="27E385F1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EBCF14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8" w:type="dxa"/>
            <w:shd w:val="clear" w:color="auto" w:fill="auto"/>
          </w:tcPr>
          <w:p w14:paraId="71818AE8" w14:textId="41ACAC51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435D537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6041693C" w14:textId="30287F22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86EFCDC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4E76A7F" w14:textId="0FE3182F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CED7D87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5DF57364" w14:textId="3B72E332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C58AAE1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0A054A0" w14:textId="530422C2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1DB64A2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B03A8C" w14:textId="0A1AF72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BC2E054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8" w:firstLine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E24F4B1" w14:textId="53B1921A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E7B07" w:rsidRPr="00643D22" w14:paraId="2A1855B7" w14:textId="77777777" w:rsidTr="00643D22">
        <w:trPr>
          <w:gridAfter w:val="1"/>
          <w:wAfter w:w="12" w:type="dxa"/>
          <w:trHeight w:val="155"/>
          <w:tblHeader/>
        </w:trPr>
        <w:tc>
          <w:tcPr>
            <w:tcW w:w="3231" w:type="dxa"/>
            <w:shd w:val="clear" w:color="auto" w:fill="auto"/>
            <w:vAlign w:val="bottom"/>
          </w:tcPr>
          <w:p w14:paraId="34DAF05F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328" w:type="dxa"/>
            <w:gridSpan w:val="19"/>
            <w:shd w:val="clear" w:color="auto" w:fill="auto"/>
          </w:tcPr>
          <w:p w14:paraId="4E4437A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7B07" w:rsidRPr="00643D22" w14:paraId="57978731" w14:textId="77777777" w:rsidTr="00643D22">
        <w:tc>
          <w:tcPr>
            <w:tcW w:w="3231" w:type="dxa"/>
            <w:shd w:val="clear" w:color="auto" w:fill="auto"/>
          </w:tcPr>
          <w:p w14:paraId="029D28F9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89" w:type="dxa"/>
            <w:shd w:val="clear" w:color="auto" w:fill="auto"/>
          </w:tcPr>
          <w:p w14:paraId="6239839D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37B0FD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1C0BAB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5F8610F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</w:tcPr>
          <w:p w14:paraId="34B0504C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0530E6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  <w:shd w:val="clear" w:color="auto" w:fill="auto"/>
          </w:tcPr>
          <w:p w14:paraId="4131D7B9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C2E500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7AD7EC1D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8A20CD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6193382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FD9F6A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7D8BC17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B47A26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6BEDBB2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2FF17F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47A344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4F528E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01EC5D0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7B07" w:rsidRPr="00643D22" w14:paraId="175A6297" w14:textId="77777777" w:rsidTr="00643D22">
        <w:tc>
          <w:tcPr>
            <w:tcW w:w="3231" w:type="dxa"/>
            <w:shd w:val="clear" w:color="auto" w:fill="auto"/>
          </w:tcPr>
          <w:p w14:paraId="6B2A3957" w14:textId="2A2E2040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4DE6B6F1" w14:textId="277582C2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1,952,469</w:t>
            </w:r>
          </w:p>
        </w:tc>
        <w:tc>
          <w:tcPr>
            <w:tcW w:w="269" w:type="dxa"/>
            <w:shd w:val="clear" w:color="auto" w:fill="auto"/>
          </w:tcPr>
          <w:p w14:paraId="27050A9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7481A0" w14:textId="5142A709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1,608,380</w:t>
            </w:r>
          </w:p>
        </w:tc>
        <w:tc>
          <w:tcPr>
            <w:tcW w:w="275" w:type="dxa"/>
            <w:shd w:val="clear" w:color="auto" w:fill="auto"/>
          </w:tcPr>
          <w:p w14:paraId="1B9D9C23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</w:tcPr>
          <w:p w14:paraId="087BA95C" w14:textId="47947569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117,388</w:t>
            </w:r>
          </w:p>
        </w:tc>
        <w:tc>
          <w:tcPr>
            <w:tcW w:w="236" w:type="dxa"/>
            <w:shd w:val="clear" w:color="auto" w:fill="auto"/>
          </w:tcPr>
          <w:p w14:paraId="0B1CDC35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</w:tcPr>
          <w:p w14:paraId="6D38900E" w14:textId="7DD4885A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576,961</w:t>
            </w:r>
          </w:p>
        </w:tc>
        <w:tc>
          <w:tcPr>
            <w:tcW w:w="270" w:type="dxa"/>
            <w:shd w:val="clear" w:color="auto" w:fill="auto"/>
          </w:tcPr>
          <w:p w14:paraId="56D13C2B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33FE307D" w14:textId="3E5039DF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2,069,857</w:t>
            </w:r>
          </w:p>
        </w:tc>
        <w:tc>
          <w:tcPr>
            <w:tcW w:w="270" w:type="dxa"/>
            <w:shd w:val="clear" w:color="auto" w:fill="auto"/>
          </w:tcPr>
          <w:p w14:paraId="3996F058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8F3E00" w14:textId="2C821454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2,185,341</w:t>
            </w:r>
          </w:p>
        </w:tc>
        <w:tc>
          <w:tcPr>
            <w:tcW w:w="236" w:type="dxa"/>
            <w:shd w:val="clear" w:color="auto" w:fill="auto"/>
          </w:tcPr>
          <w:p w14:paraId="084A84A2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2DCEED6E" w14:textId="78047D99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409,053</w:t>
            </w:r>
          </w:p>
        </w:tc>
        <w:tc>
          <w:tcPr>
            <w:tcW w:w="270" w:type="dxa"/>
            <w:shd w:val="clear" w:color="auto" w:fill="auto"/>
          </w:tcPr>
          <w:p w14:paraId="76775FBD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A0BA23" w14:textId="13CEF345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335,753</w:t>
            </w:r>
          </w:p>
        </w:tc>
        <w:tc>
          <w:tcPr>
            <w:tcW w:w="270" w:type="dxa"/>
            <w:shd w:val="clear" w:color="auto" w:fill="auto"/>
          </w:tcPr>
          <w:p w14:paraId="1D11C0E3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2174B8" w14:textId="6FAA3402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2,478,910</w:t>
            </w:r>
          </w:p>
        </w:tc>
        <w:tc>
          <w:tcPr>
            <w:tcW w:w="236" w:type="dxa"/>
            <w:shd w:val="clear" w:color="auto" w:fill="auto"/>
          </w:tcPr>
          <w:p w14:paraId="17878FC9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A3DCCC" w14:textId="18213C02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2,521,094</w:t>
            </w:r>
          </w:p>
        </w:tc>
      </w:tr>
      <w:tr w:rsidR="00AE7B07" w:rsidRPr="00643D22" w14:paraId="33EEE70F" w14:textId="77777777" w:rsidTr="00643D22">
        <w:tc>
          <w:tcPr>
            <w:tcW w:w="3231" w:type="dxa"/>
            <w:shd w:val="clear" w:color="auto" w:fill="auto"/>
          </w:tcPr>
          <w:p w14:paraId="01850497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DBE24" w14:textId="262794EC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D90">
              <w:rPr>
                <w:rFonts w:ascii="Angsana New" w:hAnsi="Angsana New"/>
                <w:b/>
                <w:bCs/>
                <w:sz w:val="30"/>
                <w:szCs w:val="30"/>
              </w:rPr>
              <w:t>1,952,469</w:t>
            </w:r>
          </w:p>
        </w:tc>
        <w:tc>
          <w:tcPr>
            <w:tcW w:w="269" w:type="dxa"/>
            <w:shd w:val="clear" w:color="auto" w:fill="auto"/>
          </w:tcPr>
          <w:p w14:paraId="15444825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62F1" w14:textId="27CA5A11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1,608,380</w:t>
            </w:r>
          </w:p>
        </w:tc>
        <w:tc>
          <w:tcPr>
            <w:tcW w:w="275" w:type="dxa"/>
            <w:shd w:val="clear" w:color="auto" w:fill="auto"/>
          </w:tcPr>
          <w:p w14:paraId="7930BDE5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1EE41" w14:textId="1E88E723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3D90">
              <w:rPr>
                <w:rFonts w:ascii="Angsana New" w:hAnsi="Angsana New"/>
                <w:b/>
                <w:bCs/>
                <w:sz w:val="30"/>
                <w:szCs w:val="30"/>
              </w:rPr>
              <w:t>117,388</w:t>
            </w:r>
          </w:p>
        </w:tc>
        <w:tc>
          <w:tcPr>
            <w:tcW w:w="236" w:type="dxa"/>
            <w:shd w:val="clear" w:color="auto" w:fill="auto"/>
          </w:tcPr>
          <w:p w14:paraId="254E1B64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D94C2" w14:textId="0C919358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576,961</w:t>
            </w:r>
          </w:p>
        </w:tc>
        <w:tc>
          <w:tcPr>
            <w:tcW w:w="270" w:type="dxa"/>
            <w:shd w:val="clear" w:color="auto" w:fill="auto"/>
          </w:tcPr>
          <w:p w14:paraId="15BB152D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82182" w14:textId="56A3FF21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3D90">
              <w:rPr>
                <w:rFonts w:ascii="Angsana New" w:hAnsi="Angsana New"/>
                <w:b/>
                <w:bCs/>
                <w:sz w:val="30"/>
                <w:szCs w:val="30"/>
              </w:rPr>
              <w:t>2,069,857</w:t>
            </w:r>
          </w:p>
        </w:tc>
        <w:tc>
          <w:tcPr>
            <w:tcW w:w="270" w:type="dxa"/>
            <w:shd w:val="clear" w:color="auto" w:fill="auto"/>
          </w:tcPr>
          <w:p w14:paraId="2F9A60F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72E1C" w14:textId="1D404260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2,185,341</w:t>
            </w:r>
          </w:p>
        </w:tc>
        <w:tc>
          <w:tcPr>
            <w:tcW w:w="236" w:type="dxa"/>
            <w:shd w:val="clear" w:color="auto" w:fill="auto"/>
          </w:tcPr>
          <w:p w14:paraId="6D00D976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37648" w14:textId="6295F271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3D90">
              <w:rPr>
                <w:rFonts w:ascii="Angsana New" w:hAnsi="Angsana New"/>
                <w:b/>
                <w:bCs/>
                <w:sz w:val="30"/>
                <w:szCs w:val="30"/>
              </w:rPr>
              <w:t>409,053</w:t>
            </w:r>
          </w:p>
        </w:tc>
        <w:tc>
          <w:tcPr>
            <w:tcW w:w="270" w:type="dxa"/>
            <w:shd w:val="clear" w:color="auto" w:fill="auto"/>
          </w:tcPr>
          <w:p w14:paraId="1DFD9016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D4CFF" w14:textId="01E8B2C9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335,753</w:t>
            </w:r>
          </w:p>
        </w:tc>
        <w:tc>
          <w:tcPr>
            <w:tcW w:w="270" w:type="dxa"/>
            <w:shd w:val="clear" w:color="auto" w:fill="auto"/>
          </w:tcPr>
          <w:p w14:paraId="7ECFA488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7E3B2" w14:textId="0B6D40A8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D90">
              <w:rPr>
                <w:rFonts w:ascii="Angsana New" w:hAnsi="Angsana New"/>
                <w:b/>
                <w:bCs/>
                <w:sz w:val="30"/>
                <w:szCs w:val="30"/>
              </w:rPr>
              <w:t>2,478,910</w:t>
            </w:r>
          </w:p>
        </w:tc>
        <w:tc>
          <w:tcPr>
            <w:tcW w:w="236" w:type="dxa"/>
            <w:shd w:val="clear" w:color="auto" w:fill="auto"/>
          </w:tcPr>
          <w:p w14:paraId="21173241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FB491" w14:textId="1E7C1E2F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D22">
              <w:rPr>
                <w:rFonts w:ascii="Angsana New" w:hAnsi="Angsana New"/>
                <w:b/>
                <w:bCs/>
                <w:sz w:val="30"/>
                <w:szCs w:val="30"/>
              </w:rPr>
              <w:t>2,521,094</w:t>
            </w:r>
          </w:p>
        </w:tc>
      </w:tr>
      <w:tr w:rsidR="00AE7B07" w:rsidRPr="00643D22" w14:paraId="51F66E5F" w14:textId="77777777" w:rsidTr="00643D22">
        <w:tc>
          <w:tcPr>
            <w:tcW w:w="3231" w:type="dxa"/>
            <w:shd w:val="clear" w:color="auto" w:fill="auto"/>
          </w:tcPr>
          <w:p w14:paraId="06BCA42F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0DF342F8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85CD7CB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CCF6D53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2CA1D62E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  <w:shd w:val="clear" w:color="auto" w:fill="auto"/>
          </w:tcPr>
          <w:p w14:paraId="57A2720F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FE9101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</w:tcPr>
          <w:p w14:paraId="7A0D87E3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EAA07F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231C1F80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F1498B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B9F1D62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3701CF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634D276E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EEA0DF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A9E52CB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DB100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D02FE64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E602FE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0D9AC0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7B07" w:rsidRPr="00643D22" w14:paraId="76CD435A" w14:textId="77777777" w:rsidTr="00643D22">
        <w:tc>
          <w:tcPr>
            <w:tcW w:w="3231" w:type="dxa"/>
            <w:shd w:val="clear" w:color="auto" w:fill="auto"/>
            <w:vAlign w:val="bottom"/>
          </w:tcPr>
          <w:p w14:paraId="4EE21A64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ขั้นต้นตามส่วนงาน</w:t>
            </w:r>
          </w:p>
        </w:tc>
        <w:tc>
          <w:tcPr>
            <w:tcW w:w="989" w:type="dxa"/>
            <w:shd w:val="clear" w:color="auto" w:fill="auto"/>
          </w:tcPr>
          <w:p w14:paraId="531B555B" w14:textId="138C3001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935,619</w:t>
            </w:r>
          </w:p>
        </w:tc>
        <w:tc>
          <w:tcPr>
            <w:tcW w:w="269" w:type="dxa"/>
            <w:shd w:val="clear" w:color="auto" w:fill="auto"/>
          </w:tcPr>
          <w:p w14:paraId="5AA65488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05C265" w14:textId="006FAAE4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761,039</w:t>
            </w:r>
          </w:p>
        </w:tc>
        <w:tc>
          <w:tcPr>
            <w:tcW w:w="275" w:type="dxa"/>
            <w:shd w:val="clear" w:color="auto" w:fill="auto"/>
          </w:tcPr>
          <w:p w14:paraId="09FF6021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</w:tcPr>
          <w:p w14:paraId="251797C0" w14:textId="26638FB3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56,104</w:t>
            </w:r>
          </w:p>
        </w:tc>
        <w:tc>
          <w:tcPr>
            <w:tcW w:w="236" w:type="dxa"/>
            <w:shd w:val="clear" w:color="auto" w:fill="auto"/>
          </w:tcPr>
          <w:p w14:paraId="1525585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  <w:shd w:val="clear" w:color="auto" w:fill="auto"/>
          </w:tcPr>
          <w:p w14:paraId="54BB1FA1" w14:textId="5218D16B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257,887</w:t>
            </w:r>
          </w:p>
        </w:tc>
        <w:tc>
          <w:tcPr>
            <w:tcW w:w="270" w:type="dxa"/>
            <w:shd w:val="clear" w:color="auto" w:fill="auto"/>
          </w:tcPr>
          <w:p w14:paraId="7C7EAA67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225C22F0" w14:textId="785AD9E1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991,723</w:t>
            </w:r>
          </w:p>
        </w:tc>
        <w:tc>
          <w:tcPr>
            <w:tcW w:w="270" w:type="dxa"/>
            <w:shd w:val="clear" w:color="auto" w:fill="auto"/>
          </w:tcPr>
          <w:p w14:paraId="43B50BDB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394B304" w14:textId="22B5F81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1,018,926</w:t>
            </w:r>
          </w:p>
        </w:tc>
        <w:tc>
          <w:tcPr>
            <w:tcW w:w="236" w:type="dxa"/>
            <w:shd w:val="clear" w:color="auto" w:fill="auto"/>
          </w:tcPr>
          <w:p w14:paraId="4AA46DDB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1173663" w14:textId="32F24DC6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194,436</w:t>
            </w:r>
          </w:p>
        </w:tc>
        <w:tc>
          <w:tcPr>
            <w:tcW w:w="270" w:type="dxa"/>
            <w:shd w:val="clear" w:color="auto" w:fill="auto"/>
          </w:tcPr>
          <w:p w14:paraId="128E46E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7433567" w14:textId="6C0C5BEC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159,818</w:t>
            </w:r>
          </w:p>
        </w:tc>
        <w:tc>
          <w:tcPr>
            <w:tcW w:w="270" w:type="dxa"/>
            <w:shd w:val="clear" w:color="auto" w:fill="auto"/>
          </w:tcPr>
          <w:p w14:paraId="6864ABAC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1ADE0A" w14:textId="1826B7DD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1,186,159</w:t>
            </w:r>
          </w:p>
        </w:tc>
        <w:tc>
          <w:tcPr>
            <w:tcW w:w="236" w:type="dxa"/>
            <w:shd w:val="clear" w:color="auto" w:fill="auto"/>
          </w:tcPr>
          <w:p w14:paraId="16C52FCE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5C7A337" w14:textId="5388C1FB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1,178,744</w:t>
            </w:r>
          </w:p>
        </w:tc>
      </w:tr>
      <w:tr w:rsidR="00AE7B07" w:rsidRPr="00643D22" w14:paraId="55839923" w14:textId="77777777" w:rsidTr="00643D22">
        <w:trPr>
          <w:trHeight w:val="173"/>
        </w:trPr>
        <w:tc>
          <w:tcPr>
            <w:tcW w:w="3231" w:type="dxa"/>
            <w:shd w:val="clear" w:color="auto" w:fill="auto"/>
            <w:vAlign w:val="bottom"/>
          </w:tcPr>
          <w:p w14:paraId="3B9DD3C0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30D13090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440C68C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0DD894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423A78F0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</w:tcPr>
          <w:p w14:paraId="583E5A7D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225C4D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  <w:shd w:val="clear" w:color="auto" w:fill="auto"/>
          </w:tcPr>
          <w:p w14:paraId="203BEF95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B7C045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4457D7F4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049104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F3C3D71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0DDC9D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FD52E3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5B53F1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AB01B8B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1D78EB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B4858C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740BD9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48F76251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7B07" w:rsidRPr="00643D22" w14:paraId="6731AF83" w14:textId="77777777" w:rsidTr="00643D22">
        <w:tc>
          <w:tcPr>
            <w:tcW w:w="3231" w:type="dxa"/>
            <w:shd w:val="clear" w:color="auto" w:fill="auto"/>
            <w:vAlign w:val="bottom"/>
          </w:tcPr>
          <w:p w14:paraId="5544A14A" w14:textId="289F54FD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สินทรัพย์ส่วนงาน ณ วันที่ 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  <w:shd w:val="clear" w:color="auto" w:fill="auto"/>
          </w:tcPr>
          <w:p w14:paraId="44EC7883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ED81142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1AD863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5AEC0569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</w:tcPr>
          <w:p w14:paraId="2B9876DF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151ECF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  <w:shd w:val="clear" w:color="auto" w:fill="auto"/>
          </w:tcPr>
          <w:p w14:paraId="2C4B9DDA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A5BAD8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66FDDFBC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7D2576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012E480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D4EB07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16492DEF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73DAC1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79BE90B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48170C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A90F36" w14:textId="076CC3F0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</w:t>
            </w:r>
            <w:r w:rsidR="00252473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52473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36" w:type="dxa"/>
            <w:shd w:val="clear" w:color="auto" w:fill="auto"/>
          </w:tcPr>
          <w:p w14:paraId="53B95B04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8E57E79" w14:textId="055F8210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2,217,235</w:t>
            </w:r>
          </w:p>
        </w:tc>
      </w:tr>
      <w:tr w:rsidR="00AE7B07" w:rsidRPr="00643D22" w14:paraId="5375F3A1" w14:textId="77777777" w:rsidTr="00643D22">
        <w:tc>
          <w:tcPr>
            <w:tcW w:w="3231" w:type="dxa"/>
            <w:shd w:val="clear" w:color="auto" w:fill="auto"/>
            <w:vAlign w:val="bottom"/>
          </w:tcPr>
          <w:p w14:paraId="39EEA8D1" w14:textId="18FE41FF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43D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  <w:shd w:val="clear" w:color="auto" w:fill="auto"/>
          </w:tcPr>
          <w:p w14:paraId="13CF2BAD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DCB45D8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433993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10048888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</w:tcPr>
          <w:p w14:paraId="18F691DD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6469790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8" w:type="dxa"/>
            <w:shd w:val="clear" w:color="auto" w:fill="auto"/>
          </w:tcPr>
          <w:p w14:paraId="1D3145B5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74C7D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089E35E6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866DE8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8331D59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F99E6B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323F6CD4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3EC187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09340F1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2F42C7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21B56B" w14:textId="6726C245" w:rsidR="00AE7B07" w:rsidRPr="00643D22" w:rsidRDefault="00DD3D90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</w:t>
            </w:r>
            <w:r w:rsidR="00252473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36" w:type="dxa"/>
            <w:shd w:val="clear" w:color="auto" w:fill="auto"/>
          </w:tcPr>
          <w:p w14:paraId="54399DA4" w14:textId="77777777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41617944" w14:textId="6715C5FC" w:rsidR="00AE7B07" w:rsidRPr="00643D22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43D22">
              <w:rPr>
                <w:rFonts w:ascii="Angsana New" w:hAnsi="Angsana New"/>
                <w:sz w:val="30"/>
                <w:szCs w:val="30"/>
              </w:rPr>
              <w:t>413,562</w:t>
            </w:r>
          </w:p>
        </w:tc>
      </w:tr>
    </w:tbl>
    <w:p w14:paraId="2E41AA42" w14:textId="77777777" w:rsidR="00C66C94" w:rsidRDefault="00C66C94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F103DBA" w14:textId="5DFB2E29" w:rsidR="0002302E" w:rsidRPr="00C66C94" w:rsidRDefault="00C66C94" w:rsidP="00C66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B64F1D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 xml:space="preserve">ทั้งหมดของบริษัทสำหรับปีสิ้นสุดวันที่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AE7B0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AE7B07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เป็นการรับรู้ ณ เวลาใดเวลาหนึ่ง</w:t>
      </w:r>
    </w:p>
    <w:p w14:paraId="16BD9A3B" w14:textId="77777777" w:rsidR="00367CEE" w:rsidRPr="00B2145F" w:rsidRDefault="00367CEE" w:rsidP="00752946">
      <w:pPr>
        <w:spacing w:line="240" w:lineRule="auto"/>
        <w:ind w:right="65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882A9A7" w14:textId="1205912D" w:rsidR="00752946" w:rsidRPr="00B64F1D" w:rsidRDefault="00752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64F1D">
        <w:rPr>
          <w:rFonts w:ascii="Angsana New" w:hAnsi="Angsana New"/>
          <w:sz w:val="30"/>
          <w:szCs w:val="30"/>
          <w:cs/>
        </w:rPr>
        <w:br w:type="page"/>
      </w:r>
    </w:p>
    <w:p w14:paraId="23FF911B" w14:textId="77777777" w:rsidR="008A1E13" w:rsidRDefault="008A1E13" w:rsidP="008A1E13">
      <w:pPr>
        <w:tabs>
          <w:tab w:val="clear" w:pos="227"/>
          <w:tab w:val="clear" w:pos="454"/>
          <w:tab w:val="clear" w:pos="907"/>
          <w:tab w:val="left" w:pos="540"/>
          <w:tab w:val="left" w:pos="990"/>
          <w:tab w:val="left" w:pos="1350"/>
        </w:tabs>
        <w:spacing w:line="240" w:lineRule="auto"/>
        <w:ind w:right="65"/>
        <w:jc w:val="thaiDistribute"/>
        <w:rPr>
          <w:noProof/>
          <w:cs/>
        </w:rPr>
        <w:sectPr w:rsidR="008A1E13" w:rsidSect="002872F4">
          <w:headerReference w:type="default" r:id="rId27"/>
          <w:footerReference w:type="default" r:id="rId28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2D281DC" w14:textId="1843D170" w:rsidR="00A73945" w:rsidRPr="001E1D9D" w:rsidRDefault="00A73945" w:rsidP="00752946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907"/>
          <w:tab w:val="left" w:pos="540"/>
          <w:tab w:val="left" w:pos="990"/>
          <w:tab w:val="left" w:pos="1350"/>
        </w:tabs>
        <w:spacing w:line="240" w:lineRule="auto"/>
        <w:ind w:right="65" w:hanging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1D9D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12CA7D19" w14:textId="77777777" w:rsidR="00752946" w:rsidRPr="00A71835" w:rsidRDefault="00752946" w:rsidP="00F31D8B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525AF6B2" w14:textId="7F31AA41" w:rsidR="00A45978" w:rsidRPr="00FC7D5D" w:rsidRDefault="00B65C3A" w:rsidP="00FC7D5D">
      <w:pPr>
        <w:spacing w:line="240" w:lineRule="auto"/>
        <w:ind w:left="547" w:right="72"/>
        <w:jc w:val="thaiDistribute"/>
        <w:rPr>
          <w:rFonts w:ascii="Angsana New" w:hAnsi="Angsana New"/>
          <w:i/>
          <w:iCs/>
          <w:sz w:val="30"/>
          <w:szCs w:val="30"/>
        </w:rPr>
      </w:pPr>
      <w:r w:rsidRPr="003E30E2">
        <w:rPr>
          <w:rFonts w:ascii="Angsana New" w:hAnsi="Angsana New" w:hint="cs"/>
          <w:spacing w:val="2"/>
          <w:sz w:val="30"/>
          <w:szCs w:val="30"/>
          <w:cs/>
        </w:rPr>
        <w:t xml:space="preserve">รายได้จากลูกค้ารายใหญ่ </w:t>
      </w:r>
      <w:r w:rsidR="00043458">
        <w:rPr>
          <w:rFonts w:ascii="Angsana New" w:hAnsi="Angsana New"/>
          <w:spacing w:val="2"/>
          <w:sz w:val="30"/>
          <w:szCs w:val="30"/>
        </w:rPr>
        <w:t>2</w:t>
      </w:r>
      <w:r w:rsidR="009511C4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รายตามส่วนงานภูมิศาสตร์จากประเทศ</w:t>
      </w:r>
      <w:r w:rsidR="00AE7BC9" w:rsidRPr="003E30E2">
        <w:rPr>
          <w:rFonts w:ascii="Angsana New" w:hAnsi="Angsana New" w:hint="cs"/>
          <w:spacing w:val="2"/>
          <w:sz w:val="30"/>
          <w:szCs w:val="30"/>
          <w:cs/>
        </w:rPr>
        <w:t>ใน</w:t>
      </w:r>
      <w:r w:rsidR="00DF7494" w:rsidRPr="003E30E2">
        <w:rPr>
          <w:rFonts w:ascii="Angsana New" w:hAnsi="Angsana New" w:hint="cs"/>
          <w:spacing w:val="2"/>
          <w:sz w:val="30"/>
          <w:szCs w:val="30"/>
          <w:cs/>
        </w:rPr>
        <w:t>แถบยุโรป</w:t>
      </w:r>
      <w:r w:rsidR="009511C4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ของบริษัทสำหรับปีสิ้นสุดวันที่ </w:t>
      </w:r>
      <w:r w:rsidR="008224E3" w:rsidRPr="003E30E2">
        <w:rPr>
          <w:rFonts w:ascii="Angsana New" w:hAnsi="Angsana New" w:hint="cs"/>
          <w:spacing w:val="2"/>
          <w:sz w:val="30"/>
          <w:szCs w:val="30"/>
        </w:rPr>
        <w:t>31</w:t>
      </w:r>
      <w:r w:rsidR="00E56AB8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ธันวาคม </w:t>
      </w:r>
      <w:r w:rsidR="008224E3" w:rsidRPr="003E30E2">
        <w:rPr>
          <w:rFonts w:ascii="Angsana New" w:hAnsi="Angsana New" w:hint="cs"/>
          <w:spacing w:val="2"/>
          <w:sz w:val="30"/>
          <w:szCs w:val="30"/>
        </w:rPr>
        <w:t>25</w:t>
      </w:r>
      <w:r w:rsidR="00E56AB8" w:rsidRPr="003E30E2">
        <w:rPr>
          <w:rFonts w:ascii="Angsana New" w:hAnsi="Angsana New" w:hint="cs"/>
          <w:spacing w:val="2"/>
          <w:sz w:val="30"/>
          <w:szCs w:val="30"/>
        </w:rPr>
        <w:t>6</w:t>
      </w:r>
      <w:r w:rsidR="00AE7B07">
        <w:rPr>
          <w:rFonts w:ascii="Angsana New" w:hAnsi="Angsana New"/>
          <w:spacing w:val="2"/>
          <w:sz w:val="30"/>
          <w:szCs w:val="30"/>
        </w:rPr>
        <w:t>7</w:t>
      </w:r>
      <w:r w:rsidR="0028287F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มีจำนวนเงินประมาณ</w:t>
      </w:r>
      <w:r w:rsidR="00B50CF2" w:rsidRPr="003E30E2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="00043458">
        <w:rPr>
          <w:rFonts w:ascii="Angsana New" w:hAnsi="Angsana New"/>
          <w:spacing w:val="2"/>
          <w:sz w:val="30"/>
          <w:szCs w:val="30"/>
        </w:rPr>
        <w:t>1,139.24</w:t>
      </w:r>
      <w:r w:rsidR="008C0108">
        <w:rPr>
          <w:rFonts w:ascii="Angsana New" w:hAnsi="Angsana New"/>
          <w:spacing w:val="2"/>
          <w:sz w:val="30"/>
          <w:szCs w:val="30"/>
        </w:rPr>
        <w:t xml:space="preserve"> </w:t>
      </w:r>
      <w:r w:rsidR="009511C4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="009511C4" w:rsidRPr="00EA795F">
        <w:rPr>
          <w:rFonts w:ascii="Angsana New" w:hAnsi="Angsana New" w:hint="cs"/>
          <w:i/>
          <w:iCs/>
          <w:sz w:val="30"/>
          <w:szCs w:val="30"/>
        </w:rPr>
        <w:t>(</w:t>
      </w:r>
      <w:r w:rsidR="00DF7494" w:rsidRPr="003E30E2">
        <w:rPr>
          <w:rFonts w:ascii="Angsana New" w:hAnsi="Angsana New" w:hint="cs"/>
          <w:i/>
          <w:iCs/>
          <w:sz w:val="30"/>
          <w:szCs w:val="30"/>
        </w:rPr>
        <w:t>25</w:t>
      </w:r>
      <w:r w:rsidR="00DA2B72" w:rsidRPr="003E30E2">
        <w:rPr>
          <w:rFonts w:ascii="Angsana New" w:hAnsi="Angsana New" w:hint="cs"/>
          <w:i/>
          <w:iCs/>
          <w:sz w:val="30"/>
          <w:szCs w:val="30"/>
        </w:rPr>
        <w:t>6</w:t>
      </w:r>
      <w:r w:rsidR="007E2B18">
        <w:rPr>
          <w:rFonts w:ascii="Angsana New" w:hAnsi="Angsana New"/>
          <w:i/>
          <w:iCs/>
          <w:sz w:val="30"/>
          <w:szCs w:val="30"/>
        </w:rPr>
        <w:t>6</w:t>
      </w:r>
      <w:r w:rsidR="00EA3979" w:rsidRPr="003E30E2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51488C" w:rsidRPr="003E30E2">
        <w:rPr>
          <w:rFonts w:ascii="Angsana New" w:hAnsi="Angsana New" w:hint="cs"/>
          <w:i/>
          <w:iCs/>
          <w:sz w:val="30"/>
          <w:szCs w:val="30"/>
          <w:cs/>
        </w:rPr>
        <w:t xml:space="preserve">ลูกค้ารายใหญ่ </w:t>
      </w:r>
      <w:r w:rsidR="00A229AA" w:rsidRPr="003E30E2">
        <w:rPr>
          <w:rFonts w:ascii="Angsana New" w:hAnsi="Angsana New"/>
          <w:i/>
          <w:iCs/>
          <w:sz w:val="30"/>
          <w:szCs w:val="30"/>
        </w:rPr>
        <w:t>2</w:t>
      </w:r>
      <w:r w:rsidR="0051488C" w:rsidRPr="003E30E2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51488C" w:rsidRPr="003E30E2">
        <w:rPr>
          <w:rFonts w:ascii="Angsana New" w:hAnsi="Angsana New" w:hint="cs"/>
          <w:i/>
          <w:iCs/>
          <w:sz w:val="30"/>
          <w:szCs w:val="30"/>
          <w:cs/>
        </w:rPr>
        <w:t>ราย</w:t>
      </w:r>
      <w:r w:rsidR="006B60DF" w:rsidRPr="003E30E2">
        <w:rPr>
          <w:rFonts w:ascii="Angsana New" w:hAnsi="Angsana New" w:hint="cs"/>
          <w:i/>
          <w:iCs/>
          <w:sz w:val="30"/>
          <w:szCs w:val="30"/>
          <w:cs/>
        </w:rPr>
        <w:t>จำนวนเงินประมาณ</w:t>
      </w:r>
      <w:r w:rsidR="006B60DF" w:rsidRPr="003E30E2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AE7B07">
        <w:rPr>
          <w:rFonts w:ascii="Angsana New" w:hAnsi="Angsana New"/>
          <w:i/>
          <w:iCs/>
          <w:sz w:val="30"/>
          <w:szCs w:val="30"/>
        </w:rPr>
        <w:t>940.20</w:t>
      </w:r>
      <w:r w:rsidR="006B60DF" w:rsidRPr="003E30E2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9511C4" w:rsidRPr="00EA795F">
        <w:rPr>
          <w:rFonts w:ascii="Angsana New" w:hAnsi="Angsana New" w:hint="cs"/>
          <w:i/>
          <w:iCs/>
          <w:sz w:val="30"/>
          <w:szCs w:val="30"/>
        </w:rPr>
        <w:t>)</w:t>
      </w:r>
      <w:r w:rsidR="009511C4" w:rsidRPr="003E30E2">
        <w:rPr>
          <w:rFonts w:ascii="Angsana New" w:hAnsi="Angsana New" w:hint="cs"/>
          <w:sz w:val="30"/>
          <w:szCs w:val="30"/>
        </w:rPr>
        <w:t xml:space="preserve"> </w:t>
      </w:r>
      <w:r w:rsidR="009511C4" w:rsidRPr="003E30E2">
        <w:rPr>
          <w:rFonts w:ascii="Angsana New" w:hAnsi="Angsana New" w:hint="cs"/>
          <w:sz w:val="30"/>
          <w:szCs w:val="30"/>
          <w:cs/>
        </w:rPr>
        <w:t>จากรายได้รวมของบริษัท</w:t>
      </w:r>
    </w:p>
    <w:p w14:paraId="5AB9B87A" w14:textId="77777777" w:rsidR="008A1E13" w:rsidRPr="00A71835" w:rsidRDefault="008A1E13" w:rsidP="00752946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204EF19B" w14:textId="37671F6E" w:rsidR="00C70FDB" w:rsidRPr="001E1D9D" w:rsidRDefault="00C70FDB" w:rsidP="006A01A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1D9D">
        <w:rPr>
          <w:rFonts w:ascii="Angsana New" w:hAnsi="Angsana New" w:hint="cs"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1E1D9D">
        <w:rPr>
          <w:rFonts w:ascii="Angsana New" w:hAnsi="Angsana New" w:hint="cs"/>
          <w:i/>
          <w:iCs/>
          <w:color w:val="0000FF"/>
          <w:sz w:val="30"/>
          <w:szCs w:val="30"/>
        </w:rPr>
        <w:t xml:space="preserve"> </w:t>
      </w:r>
    </w:p>
    <w:p w14:paraId="0F97788A" w14:textId="77777777" w:rsidR="00C70FDB" w:rsidRPr="00A71835" w:rsidRDefault="00C70FDB" w:rsidP="00A71835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0620F0F9" w14:textId="1062C517" w:rsidR="00F033A4" w:rsidRPr="003E30E2" w:rsidRDefault="00C70FDB" w:rsidP="008A1E13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3E30E2">
        <w:rPr>
          <w:rFonts w:ascii="Angsana New" w:hAnsi="Angsana New" w:hint="cs"/>
          <w:spacing w:val="2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บริษัทได้รับบัตรส่งเสริมการลงทุนจากสำนักงานคณะกรรมการส่งเสริมการลงทุนสำหรับธุรกิจ ซอสปรุงรส</w:t>
      </w:r>
      <w:r w:rsidR="00DC5CFE" w:rsidRPr="003E30E2">
        <w:rPr>
          <w:rFonts w:ascii="Angsana New" w:hAnsi="Angsana New" w:hint="cs"/>
          <w:spacing w:val="2"/>
          <w:sz w:val="30"/>
          <w:szCs w:val="30"/>
          <w:cs/>
        </w:rPr>
        <w:t xml:space="preserve"> น้ำจิ้มปรุงรส และเครื่องปรุงแก</w:t>
      </w:r>
      <w:r w:rsidR="004C2E25" w:rsidRPr="003E30E2">
        <w:rPr>
          <w:rFonts w:ascii="Angsana New" w:hAnsi="Angsana New" w:hint="cs"/>
          <w:spacing w:val="2"/>
          <w:sz w:val="30"/>
          <w:szCs w:val="30"/>
          <w:cs/>
        </w:rPr>
        <w:t>ง</w:t>
      </w:r>
      <w:r w:rsidRPr="003E30E2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3E30E2">
        <w:rPr>
          <w:rFonts w:ascii="Angsana New" w:hAnsi="Angsana New" w:hint="cs"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</w:t>
      </w:r>
      <w:r w:rsidR="00131145" w:rsidRPr="003E30E2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3E30E2">
        <w:rPr>
          <w:rFonts w:ascii="Angsana New" w:hAnsi="Angsana New" w:hint="cs"/>
          <w:spacing w:val="2"/>
          <w:sz w:val="30"/>
          <w:szCs w:val="30"/>
          <w:cs/>
        </w:rPr>
        <w:t>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34910D9C" w14:textId="6D586E53" w:rsidR="008C0108" w:rsidRPr="00A71835" w:rsidRDefault="008C0108" w:rsidP="00A71835">
      <w:pPr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</w:rPr>
      </w:pPr>
    </w:p>
    <w:p w14:paraId="475FF9FD" w14:textId="787068EB" w:rsidR="009053D6" w:rsidRPr="001E1D9D" w:rsidRDefault="00E5549F" w:rsidP="006A01A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1D9D">
        <w:rPr>
          <w:rFonts w:ascii="Angsana New" w:hAnsi="Angsana New" w:hint="cs"/>
          <w:i/>
          <w:iCs/>
          <w:sz w:val="30"/>
          <w:szCs w:val="30"/>
          <w:cs/>
        </w:rPr>
        <w:t>ยอดคงเหลือของสัญญา</w:t>
      </w:r>
    </w:p>
    <w:p w14:paraId="48063ED1" w14:textId="77777777" w:rsidR="009053D6" w:rsidRPr="009D6DDD" w:rsidRDefault="009053D6" w:rsidP="0042224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260"/>
        <w:gridCol w:w="1260"/>
        <w:gridCol w:w="270"/>
        <w:gridCol w:w="1260"/>
      </w:tblGrid>
      <w:tr w:rsidR="00CC1FE1" w:rsidRPr="00B2145F" w14:paraId="726CB562" w14:textId="77777777" w:rsidTr="002760CB">
        <w:trPr>
          <w:trHeight w:val="103"/>
          <w:tblHeader/>
        </w:trPr>
        <w:tc>
          <w:tcPr>
            <w:tcW w:w="5040" w:type="dxa"/>
          </w:tcPr>
          <w:p w14:paraId="57A98A1F" w14:textId="464D0D38" w:rsidR="00CC1FE1" w:rsidRPr="0084380A" w:rsidRDefault="0084380A" w:rsidP="004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4380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1260" w:type="dxa"/>
          </w:tcPr>
          <w:p w14:paraId="1E24A958" w14:textId="77777777" w:rsidR="00CC1FE1" w:rsidRPr="00B2145F" w:rsidRDefault="00CC1FE1" w:rsidP="0042224C">
            <w:pPr>
              <w:pStyle w:val="acctmergecolhdg"/>
              <w:spacing w:line="240" w:lineRule="auto"/>
              <w:ind w:left="-79" w:right="-36"/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hideMark/>
          </w:tcPr>
          <w:p w14:paraId="7F8165E3" w14:textId="00CB53E4" w:rsidR="00CC1FE1" w:rsidRPr="00B2145F" w:rsidRDefault="003E30E2" w:rsidP="0042224C">
            <w:pPr>
              <w:pStyle w:val="acctmergecolhdg"/>
              <w:spacing w:line="240" w:lineRule="auto"/>
              <w:ind w:left="-79" w:right="-36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eastAsia="en-GB" w:bidi="th-TH"/>
              </w:rPr>
              <w:t>256</w:t>
            </w:r>
            <w:r w:rsidR="00AE7B07">
              <w:rPr>
                <w:rFonts w:ascii="Angsana New" w:hAnsi="Angsana New"/>
                <w:b w:val="0"/>
                <w:sz w:val="30"/>
                <w:szCs w:val="30"/>
                <w:lang w:eastAsia="en-GB" w:bidi="th-TH"/>
              </w:rPr>
              <w:t>7</w:t>
            </w:r>
          </w:p>
        </w:tc>
        <w:tc>
          <w:tcPr>
            <w:tcW w:w="270" w:type="dxa"/>
          </w:tcPr>
          <w:p w14:paraId="222EBC43" w14:textId="77777777" w:rsidR="00CC1FE1" w:rsidRPr="00B2145F" w:rsidRDefault="00CC1FE1" w:rsidP="0042224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75F9277C" w14:textId="1965CE5B" w:rsidR="00CC1FE1" w:rsidRPr="00B2145F" w:rsidRDefault="003E30E2" w:rsidP="0042224C">
            <w:pPr>
              <w:pStyle w:val="acctmergecolhdg"/>
              <w:spacing w:line="240" w:lineRule="auto"/>
              <w:ind w:left="-122" w:right="-36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eastAsia="en-GB" w:bidi="th-TH"/>
              </w:rPr>
              <w:t>256</w:t>
            </w:r>
            <w:r w:rsidR="00AE7B07">
              <w:rPr>
                <w:rFonts w:ascii="Angsana New" w:hAnsi="Angsana New"/>
                <w:b w:val="0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CC1FE1" w:rsidRPr="00B2145F" w14:paraId="283C10BE" w14:textId="77777777" w:rsidTr="002760CB">
        <w:trPr>
          <w:cantSplit/>
          <w:trHeight w:hRule="exact" w:val="362"/>
        </w:trPr>
        <w:tc>
          <w:tcPr>
            <w:tcW w:w="5040" w:type="dxa"/>
          </w:tcPr>
          <w:p w14:paraId="4F775BD3" w14:textId="77777777" w:rsidR="00CC1FE1" w:rsidRPr="00B2145F" w:rsidRDefault="00CC1FE1" w:rsidP="0042224C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310A84CC" w14:textId="77777777" w:rsidR="00CC1FE1" w:rsidRPr="00B2145F" w:rsidRDefault="00CC1FE1" w:rsidP="0042224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7B954319" w14:textId="77777777" w:rsidR="00CC1FE1" w:rsidRPr="00B2145F" w:rsidRDefault="00CC1FE1" w:rsidP="004222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7B07" w:rsidRPr="00B2145F" w14:paraId="7AD43313" w14:textId="77777777" w:rsidTr="002760CB">
        <w:trPr>
          <w:cantSplit/>
        </w:trPr>
        <w:tc>
          <w:tcPr>
            <w:tcW w:w="5040" w:type="dxa"/>
          </w:tcPr>
          <w:p w14:paraId="4BA109BA" w14:textId="2EC31AD8" w:rsidR="00AE7B07" w:rsidRPr="00B2145F" w:rsidRDefault="00AE7B07" w:rsidP="00AE7B07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มัดจำรับค่าสินค้า</w:t>
            </w:r>
          </w:p>
        </w:tc>
        <w:tc>
          <w:tcPr>
            <w:tcW w:w="1260" w:type="dxa"/>
          </w:tcPr>
          <w:p w14:paraId="7BFEF977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FB5335A" w14:textId="5B0285A6" w:rsidR="00AE7B07" w:rsidRPr="00B2145F" w:rsidRDefault="00043458" w:rsidP="00AE7B0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14,827</w:t>
            </w:r>
          </w:p>
        </w:tc>
        <w:tc>
          <w:tcPr>
            <w:tcW w:w="270" w:type="dxa"/>
          </w:tcPr>
          <w:p w14:paraId="657FFDE7" w14:textId="77777777" w:rsidR="00AE7B07" w:rsidRPr="00B2145F" w:rsidRDefault="00AE7B07" w:rsidP="00AE7B0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3C6AA5" w14:textId="5F58E28E" w:rsidR="00AE7B07" w:rsidRPr="00B2145F" w:rsidRDefault="00AE7B07" w:rsidP="00AE7B0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39,310</w:t>
            </w:r>
          </w:p>
        </w:tc>
      </w:tr>
    </w:tbl>
    <w:p w14:paraId="39B858EA" w14:textId="497F3AB9" w:rsidR="009053D6" w:rsidRPr="009D6DDD" w:rsidRDefault="009053D6" w:rsidP="009D6DDD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5AE09EA7" w14:textId="26CA1713" w:rsidR="00A71835" w:rsidRDefault="008C6F20" w:rsidP="00A175C1">
      <w:pPr>
        <w:tabs>
          <w:tab w:val="clear" w:pos="454"/>
          <w:tab w:val="left" w:pos="540"/>
        </w:tabs>
        <w:ind w:left="540" w:right="-115"/>
        <w:rPr>
          <w:rFonts w:ascii="Angsana New" w:hAnsi="Angsana New"/>
          <w:sz w:val="30"/>
          <w:szCs w:val="30"/>
          <w:cs/>
        </w:rPr>
      </w:pPr>
      <w:r w:rsidRPr="00043458">
        <w:rPr>
          <w:rFonts w:ascii="Angsana New" w:hAnsi="Angsana New" w:hint="cs"/>
          <w:spacing w:val="-8"/>
          <w:sz w:val="30"/>
          <w:szCs w:val="30"/>
          <w:cs/>
          <w:lang w:val="th-TH"/>
        </w:rPr>
        <w:t xml:space="preserve">หนี้สินที่เกิดจากสัญญาของบริษัท ณ วันที่ </w:t>
      </w:r>
      <w:r w:rsidRPr="00043458">
        <w:rPr>
          <w:rFonts w:ascii="Angsana New" w:hAnsi="Angsana New"/>
          <w:spacing w:val="-8"/>
          <w:sz w:val="30"/>
          <w:szCs w:val="30"/>
        </w:rPr>
        <w:t xml:space="preserve">31 </w:t>
      </w:r>
      <w:r w:rsidRPr="00043458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Pr="00043458">
        <w:rPr>
          <w:rFonts w:ascii="Angsana New" w:hAnsi="Angsana New"/>
          <w:spacing w:val="-8"/>
          <w:sz w:val="30"/>
          <w:szCs w:val="30"/>
        </w:rPr>
        <w:t>256</w:t>
      </w:r>
      <w:r w:rsidR="00043458" w:rsidRPr="00043458">
        <w:rPr>
          <w:rFonts w:ascii="Angsana New" w:hAnsi="Angsana New"/>
          <w:spacing w:val="-8"/>
          <w:sz w:val="30"/>
          <w:szCs w:val="30"/>
        </w:rPr>
        <w:t>6</w:t>
      </w:r>
      <w:r w:rsidRPr="00043458">
        <w:rPr>
          <w:rFonts w:ascii="Angsana New" w:hAnsi="Angsana New"/>
          <w:spacing w:val="-8"/>
          <w:sz w:val="30"/>
          <w:szCs w:val="30"/>
        </w:rPr>
        <w:t xml:space="preserve"> </w:t>
      </w:r>
      <w:r w:rsidRPr="00043458">
        <w:rPr>
          <w:rFonts w:ascii="Angsana New" w:hAnsi="Angsana New" w:hint="cs"/>
          <w:spacing w:val="-8"/>
          <w:sz w:val="30"/>
          <w:szCs w:val="30"/>
          <w:cs/>
        </w:rPr>
        <w:t xml:space="preserve">จำนวน </w:t>
      </w:r>
      <w:r w:rsidR="00043458" w:rsidRPr="00043458">
        <w:rPr>
          <w:rFonts w:ascii="Angsana New" w:hAnsi="Angsana New"/>
          <w:spacing w:val="-8"/>
          <w:sz w:val="30"/>
          <w:szCs w:val="30"/>
        </w:rPr>
        <w:t>39</w:t>
      </w:r>
      <w:r w:rsidR="0039386E" w:rsidRPr="00043458">
        <w:rPr>
          <w:rFonts w:ascii="Angsana New" w:hAnsi="Angsana New"/>
          <w:spacing w:val="-8"/>
          <w:sz w:val="30"/>
          <w:szCs w:val="30"/>
        </w:rPr>
        <w:t>.</w:t>
      </w:r>
      <w:r w:rsidR="00043458" w:rsidRPr="00043458">
        <w:rPr>
          <w:rFonts w:ascii="Angsana New" w:hAnsi="Angsana New"/>
          <w:spacing w:val="-8"/>
          <w:sz w:val="30"/>
          <w:szCs w:val="30"/>
        </w:rPr>
        <w:t>15</w:t>
      </w:r>
      <w:r w:rsidRPr="00043458">
        <w:rPr>
          <w:rFonts w:ascii="Angsana New" w:hAnsi="Angsana New"/>
          <w:spacing w:val="-8"/>
          <w:sz w:val="30"/>
          <w:szCs w:val="30"/>
        </w:rPr>
        <w:t xml:space="preserve"> </w:t>
      </w:r>
      <w:r w:rsidRPr="00043458">
        <w:rPr>
          <w:rFonts w:ascii="Angsana New" w:hAnsi="Angsana New" w:hint="cs"/>
          <w:spacing w:val="-8"/>
          <w:sz w:val="30"/>
          <w:szCs w:val="30"/>
          <w:cs/>
        </w:rPr>
        <w:t>ล้านบาท ถูกรับรู้เป็นรายได้ใ</w:t>
      </w:r>
      <w:r w:rsidR="00124C6D" w:rsidRPr="00043458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Pr="00043458">
        <w:rPr>
          <w:rFonts w:ascii="Angsana New" w:hAnsi="Angsana New" w:hint="cs"/>
          <w:spacing w:val="-8"/>
          <w:sz w:val="30"/>
          <w:szCs w:val="30"/>
          <w:cs/>
        </w:rPr>
        <w:t>ระหว่างปี</w:t>
      </w:r>
      <w:r w:rsidR="00910FE5" w:rsidRPr="00043458">
        <w:rPr>
          <w:rFonts w:ascii="Angsana New" w:hAnsi="Angsana New"/>
          <w:spacing w:val="-8"/>
          <w:sz w:val="30"/>
          <w:szCs w:val="30"/>
        </w:rPr>
        <w:t xml:space="preserve"> </w:t>
      </w:r>
      <w:r w:rsidRPr="00043458">
        <w:rPr>
          <w:rFonts w:ascii="Angsana New" w:hAnsi="Angsana New"/>
          <w:spacing w:val="-8"/>
          <w:sz w:val="30"/>
          <w:szCs w:val="30"/>
        </w:rPr>
        <w:t>256</w:t>
      </w:r>
      <w:r w:rsidR="00043458" w:rsidRPr="00043458">
        <w:rPr>
          <w:rFonts w:ascii="Angsana New" w:hAnsi="Angsana New"/>
          <w:spacing w:val="-8"/>
          <w:sz w:val="30"/>
          <w:szCs w:val="30"/>
        </w:rPr>
        <w:t>7</w:t>
      </w:r>
      <w:r w:rsidR="00A71835">
        <w:rPr>
          <w:rFonts w:ascii="Angsana New" w:hAnsi="Angsana New"/>
          <w:sz w:val="30"/>
          <w:szCs w:val="30"/>
        </w:rPr>
        <w:br w:type="page"/>
      </w:r>
    </w:p>
    <w:p w14:paraId="3BF21977" w14:textId="3E7EB08F" w:rsidR="003510A5" w:rsidRPr="00B2145F" w:rsidRDefault="00154AF0" w:rsidP="003E30E2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ค่าใช้จ่ายตาม</w:t>
      </w:r>
      <w:r w:rsidR="00C4180D">
        <w:rPr>
          <w:rFonts w:ascii="Angsana New" w:hAnsi="Angsana New" w:cs="Angsana New" w:hint="cs"/>
          <w:sz w:val="30"/>
          <w:szCs w:val="30"/>
          <w:cs/>
          <w:lang w:val="th-TH"/>
        </w:rPr>
        <w:t>ธรรมชาติ</w:t>
      </w:r>
    </w:p>
    <w:p w14:paraId="51C7CF62" w14:textId="77777777" w:rsidR="00F033A4" w:rsidRPr="009D6DDD" w:rsidRDefault="00F033A4" w:rsidP="00F033A4">
      <w:pPr>
        <w:rPr>
          <w:rFonts w:ascii="Angsana New" w:hAnsi="Angsana New"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23"/>
        <w:gridCol w:w="1017"/>
        <w:gridCol w:w="360"/>
        <w:gridCol w:w="1260"/>
        <w:gridCol w:w="270"/>
        <w:gridCol w:w="1260"/>
      </w:tblGrid>
      <w:tr w:rsidR="008C5EDB" w:rsidRPr="00B2145F" w14:paraId="6613D045" w14:textId="77777777" w:rsidTr="002760CB">
        <w:tc>
          <w:tcPr>
            <w:tcW w:w="4923" w:type="dxa"/>
          </w:tcPr>
          <w:p w14:paraId="796BC4AE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7" w:type="dxa"/>
          </w:tcPr>
          <w:p w14:paraId="36653E7F" w14:textId="632D14DE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51B6E91" w14:textId="77777777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6DA81C" w14:textId="70B1F492" w:rsidR="008C5EDB" w:rsidRPr="00880B0A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E7B0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1D7288A" w14:textId="77777777" w:rsidR="008C5EDB" w:rsidRPr="00880B0A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3B2554" w14:textId="0CF60DFF" w:rsidR="008C5EDB" w:rsidRPr="00880B0A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C22C0D">
              <w:rPr>
                <w:rFonts w:ascii="Angsana New" w:hAnsi="Angsana New"/>
                <w:sz w:val="30"/>
                <w:szCs w:val="30"/>
              </w:rPr>
              <w:t>6</w:t>
            </w:r>
            <w:r w:rsidR="00AE7B0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41E0D" w:rsidRPr="00B2145F" w14:paraId="4308D3A8" w14:textId="77777777" w:rsidTr="00A71835">
        <w:trPr>
          <w:trHeight w:hRule="exact" w:val="425"/>
        </w:trPr>
        <w:tc>
          <w:tcPr>
            <w:tcW w:w="4923" w:type="dxa"/>
          </w:tcPr>
          <w:p w14:paraId="2129CF38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BFF5D40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60" w:type="dxa"/>
          </w:tcPr>
          <w:p w14:paraId="6EA94C25" w14:textId="77777777" w:rsidR="00941E0D" w:rsidRPr="00B2145F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FDB16DB" w14:textId="77777777" w:rsidR="00941E0D" w:rsidRPr="00880B0A" w:rsidRDefault="00941E0D" w:rsidP="00941E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80B0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E7B07" w:rsidRPr="00B2145F" w14:paraId="6BFCBDDA" w14:textId="77777777" w:rsidTr="002942CF">
        <w:tc>
          <w:tcPr>
            <w:tcW w:w="4923" w:type="dxa"/>
          </w:tcPr>
          <w:p w14:paraId="44ACB6DD" w14:textId="5131DCCA" w:rsidR="00AE7B07" w:rsidRPr="00B2145F" w:rsidRDefault="00AE7B07" w:rsidP="00AE7B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</w:t>
            </w:r>
            <w:r w:rsidR="00CA7B1F">
              <w:rPr>
                <w:rFonts w:ascii="Angsana New" w:hAnsi="Angsana New" w:hint="cs"/>
                <w:sz w:val="30"/>
                <w:szCs w:val="30"/>
                <w:cs/>
              </w:rPr>
              <w:t>พัสดุบรรจุ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017" w:type="dxa"/>
          </w:tcPr>
          <w:p w14:paraId="30F0062A" w14:textId="77777777" w:rsidR="00AE7B07" w:rsidRPr="00B2145F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32956D9" w14:textId="77777777" w:rsidR="00AE7B07" w:rsidRPr="00B2145F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F57149" w14:textId="56492919" w:rsidR="00AE7B07" w:rsidRPr="00D35DDE" w:rsidRDefault="00176E2C" w:rsidP="00AE7B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1,001,886</w:t>
            </w:r>
          </w:p>
        </w:tc>
        <w:tc>
          <w:tcPr>
            <w:tcW w:w="270" w:type="dxa"/>
            <w:shd w:val="clear" w:color="auto" w:fill="auto"/>
          </w:tcPr>
          <w:p w14:paraId="5A07EF09" w14:textId="77777777" w:rsidR="00AE7B07" w:rsidRPr="00D35DDE" w:rsidRDefault="00AE7B07" w:rsidP="00AE7B07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6A243A" w14:textId="73886233" w:rsidR="00AE7B07" w:rsidRPr="00D35DDE" w:rsidRDefault="00AE7B07" w:rsidP="00AE7B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1,063,840</w:t>
            </w:r>
          </w:p>
        </w:tc>
      </w:tr>
      <w:tr w:rsidR="00AE7B07" w:rsidRPr="00B2145F" w14:paraId="50E359AB" w14:textId="77777777" w:rsidTr="002942CF">
        <w:tc>
          <w:tcPr>
            <w:tcW w:w="4923" w:type="dxa"/>
          </w:tcPr>
          <w:p w14:paraId="5A0C4CE7" w14:textId="77777777" w:rsidR="00AE7B07" w:rsidRPr="00B2145F" w:rsidRDefault="00AE7B07" w:rsidP="00AE7B0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17" w:type="dxa"/>
          </w:tcPr>
          <w:p w14:paraId="24EF2BBC" w14:textId="55FEEE65" w:rsidR="00AE7B07" w:rsidRPr="00B2145F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66DA1C5" w14:textId="77777777" w:rsidR="00AE7B07" w:rsidRPr="00B2145F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E3A735" w14:textId="709F7B5C" w:rsidR="00AE7B07" w:rsidRPr="00D35DDE" w:rsidRDefault="00176E2C" w:rsidP="00AE7B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266,736</w:t>
            </w:r>
          </w:p>
        </w:tc>
        <w:tc>
          <w:tcPr>
            <w:tcW w:w="270" w:type="dxa"/>
            <w:shd w:val="clear" w:color="auto" w:fill="auto"/>
          </w:tcPr>
          <w:p w14:paraId="56926F46" w14:textId="77777777" w:rsidR="00AE7B07" w:rsidRPr="00D35DDE" w:rsidRDefault="00AE7B07" w:rsidP="00AE7B07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C3B429" w14:textId="02DD46CF" w:rsidR="00AE7B07" w:rsidRPr="00D35DDE" w:rsidRDefault="00AE7B07" w:rsidP="00AE7B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250,879</w:t>
            </w:r>
          </w:p>
        </w:tc>
      </w:tr>
      <w:tr w:rsidR="00AE7B07" w:rsidRPr="00B2145F" w14:paraId="55B99A2B" w14:textId="77777777" w:rsidTr="002942CF">
        <w:tc>
          <w:tcPr>
            <w:tcW w:w="4923" w:type="dxa"/>
          </w:tcPr>
          <w:p w14:paraId="25961E64" w14:textId="1B82A9F3" w:rsidR="00AE7B07" w:rsidRPr="00B2145F" w:rsidRDefault="00AE7B07" w:rsidP="00AE7B0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017" w:type="dxa"/>
          </w:tcPr>
          <w:p w14:paraId="0B18B4AE" w14:textId="77777777" w:rsidR="00AE7B07" w:rsidRPr="00B2145F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DD81C3A" w14:textId="77777777" w:rsidR="00AE7B07" w:rsidRPr="00B2145F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BFAC91" w14:textId="1A7205C3" w:rsidR="00AE7B07" w:rsidRDefault="00063F83" w:rsidP="00AE7B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73,897</w:t>
            </w:r>
          </w:p>
        </w:tc>
        <w:tc>
          <w:tcPr>
            <w:tcW w:w="270" w:type="dxa"/>
            <w:shd w:val="clear" w:color="auto" w:fill="auto"/>
          </w:tcPr>
          <w:p w14:paraId="324C2C2A" w14:textId="77777777" w:rsidR="00AE7B07" w:rsidRPr="00D35DDE" w:rsidRDefault="00AE7B07" w:rsidP="00AE7B07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4719E8" w14:textId="4FA856AA" w:rsidR="00AE7B07" w:rsidRPr="00D35DDE" w:rsidRDefault="00AE7B07" w:rsidP="00AE7B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62,082</w:t>
            </w:r>
          </w:p>
        </w:tc>
      </w:tr>
      <w:tr w:rsidR="00AE7B07" w:rsidRPr="00B2145F" w14:paraId="2AF2DF56" w14:textId="77777777" w:rsidTr="002942CF">
        <w:tc>
          <w:tcPr>
            <w:tcW w:w="4923" w:type="dxa"/>
          </w:tcPr>
          <w:p w14:paraId="3CF3C79E" w14:textId="77777777" w:rsidR="00AE7B07" w:rsidRPr="00B2145F" w:rsidRDefault="00AE7B07" w:rsidP="00AE7B0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17" w:type="dxa"/>
          </w:tcPr>
          <w:p w14:paraId="6F3DD1B6" w14:textId="77777777" w:rsidR="00AE7B07" w:rsidRPr="00B2145F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A320BD" w14:textId="77777777" w:rsidR="00AE7B07" w:rsidRPr="00B2145F" w:rsidRDefault="00AE7B07" w:rsidP="00AE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2BC29B" w14:textId="624BD194" w:rsidR="00AE7B07" w:rsidRPr="00D35DDE" w:rsidRDefault="007E2E46" w:rsidP="00AE7B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62,980</w:t>
            </w:r>
          </w:p>
        </w:tc>
        <w:tc>
          <w:tcPr>
            <w:tcW w:w="270" w:type="dxa"/>
            <w:shd w:val="clear" w:color="auto" w:fill="auto"/>
          </w:tcPr>
          <w:p w14:paraId="5BD5AD3E" w14:textId="77777777" w:rsidR="00AE7B07" w:rsidRPr="00D35DDE" w:rsidRDefault="00AE7B07" w:rsidP="00AE7B07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6403CF" w14:textId="27898F8C" w:rsidR="00AE7B07" w:rsidRPr="00D35DDE" w:rsidRDefault="00AE7B07" w:rsidP="00AE7B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60,124</w:t>
            </w:r>
          </w:p>
        </w:tc>
      </w:tr>
      <w:tr w:rsidR="00BD4CCD" w:rsidRPr="00B2145F" w14:paraId="69DEFA4E" w14:textId="77777777" w:rsidTr="002942CF">
        <w:tc>
          <w:tcPr>
            <w:tcW w:w="4923" w:type="dxa"/>
          </w:tcPr>
          <w:p w14:paraId="510927A9" w14:textId="3FC5076E" w:rsidR="00BD4CCD" w:rsidRPr="00B2145F" w:rsidRDefault="00BD4CCD" w:rsidP="00BD4CC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1017" w:type="dxa"/>
          </w:tcPr>
          <w:p w14:paraId="67435A08" w14:textId="77777777" w:rsidR="00BD4CCD" w:rsidRPr="00B2145F" w:rsidRDefault="00BD4CCD" w:rsidP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DE1C45E" w14:textId="77777777" w:rsidR="00BD4CCD" w:rsidRPr="00B2145F" w:rsidRDefault="00BD4CCD" w:rsidP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370D5B" w14:textId="04BAD02B" w:rsidR="00BD4CCD" w:rsidRDefault="00BD4CCD" w:rsidP="00BD4C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50,114</w:t>
            </w:r>
          </w:p>
        </w:tc>
        <w:tc>
          <w:tcPr>
            <w:tcW w:w="270" w:type="dxa"/>
            <w:shd w:val="clear" w:color="auto" w:fill="auto"/>
          </w:tcPr>
          <w:p w14:paraId="500859A3" w14:textId="77777777" w:rsidR="00BD4CCD" w:rsidRPr="00D35DDE" w:rsidRDefault="00BD4CCD" w:rsidP="00BD4CC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63AC89" w14:textId="0DD0C6DC" w:rsidR="00BD4CCD" w:rsidRDefault="00BD4CCD" w:rsidP="00BD4C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45,315</w:t>
            </w:r>
          </w:p>
        </w:tc>
      </w:tr>
      <w:tr w:rsidR="00BD4CCD" w:rsidRPr="00B2145F" w14:paraId="006971C9" w14:textId="77777777" w:rsidTr="002942CF">
        <w:tc>
          <w:tcPr>
            <w:tcW w:w="4923" w:type="dxa"/>
          </w:tcPr>
          <w:p w14:paraId="49EFAB9B" w14:textId="0D1E53A6" w:rsidR="00BD4CCD" w:rsidRPr="00B2145F" w:rsidRDefault="00BD4CCD" w:rsidP="00BD4CC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17" w:type="dxa"/>
          </w:tcPr>
          <w:p w14:paraId="0A972776" w14:textId="77777777" w:rsidR="00BD4CCD" w:rsidRPr="00B2145F" w:rsidRDefault="00BD4CCD" w:rsidP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D19EA6" w14:textId="77777777" w:rsidR="00BD4CCD" w:rsidRPr="00B2145F" w:rsidRDefault="00BD4CCD" w:rsidP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C03CC3" w14:textId="5F7BB635" w:rsidR="00BD4CCD" w:rsidRDefault="00BD4CCD" w:rsidP="00BD4C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42,400</w:t>
            </w:r>
          </w:p>
        </w:tc>
        <w:tc>
          <w:tcPr>
            <w:tcW w:w="270" w:type="dxa"/>
            <w:shd w:val="clear" w:color="auto" w:fill="auto"/>
          </w:tcPr>
          <w:p w14:paraId="18E80BB7" w14:textId="77777777" w:rsidR="00BD4CCD" w:rsidRPr="00D35DDE" w:rsidRDefault="00BD4CCD" w:rsidP="00BD4CC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9161D29" w14:textId="280A0438" w:rsidR="00BD4CCD" w:rsidRDefault="00BD4CCD" w:rsidP="00BD4C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39,292</w:t>
            </w:r>
          </w:p>
        </w:tc>
      </w:tr>
      <w:tr w:rsidR="00BD4CCD" w:rsidRPr="00B2145F" w14:paraId="0B10A407" w14:textId="77777777" w:rsidTr="002942CF">
        <w:tc>
          <w:tcPr>
            <w:tcW w:w="4923" w:type="dxa"/>
          </w:tcPr>
          <w:p w14:paraId="699B2B19" w14:textId="63722806" w:rsidR="00BD4CCD" w:rsidRPr="00B2145F" w:rsidRDefault="00BD4CCD" w:rsidP="00BD4CC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17" w:type="dxa"/>
          </w:tcPr>
          <w:p w14:paraId="00D144AA" w14:textId="77777777" w:rsidR="00BD4CCD" w:rsidRPr="00B2145F" w:rsidRDefault="00BD4CCD" w:rsidP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743D46B" w14:textId="77777777" w:rsidR="00BD4CCD" w:rsidRPr="00B2145F" w:rsidRDefault="00BD4CCD" w:rsidP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390297" w14:textId="21FA230A" w:rsidR="00BD4CCD" w:rsidRDefault="00BD4CCD" w:rsidP="00BD4C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41,463</w:t>
            </w:r>
          </w:p>
        </w:tc>
        <w:tc>
          <w:tcPr>
            <w:tcW w:w="270" w:type="dxa"/>
            <w:shd w:val="clear" w:color="auto" w:fill="auto"/>
          </w:tcPr>
          <w:p w14:paraId="2625014C" w14:textId="77777777" w:rsidR="00BD4CCD" w:rsidRPr="00D35DDE" w:rsidRDefault="00BD4CCD" w:rsidP="00BD4CC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AF7B0D" w14:textId="418D289A" w:rsidR="00BD4CCD" w:rsidRPr="00D35DDE" w:rsidRDefault="00BD4CCD" w:rsidP="00BD4C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46,535</w:t>
            </w:r>
          </w:p>
        </w:tc>
      </w:tr>
      <w:tr w:rsidR="00BD4CCD" w:rsidRPr="00B2145F" w14:paraId="044A13BF" w14:textId="77777777" w:rsidTr="002942CF">
        <w:tc>
          <w:tcPr>
            <w:tcW w:w="4923" w:type="dxa"/>
          </w:tcPr>
          <w:p w14:paraId="43A3FD4A" w14:textId="4384D784" w:rsidR="00BD4CCD" w:rsidRPr="00B2145F" w:rsidRDefault="00BD4CCD" w:rsidP="00BD4CC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ค่าขนส่งออก</w:t>
            </w:r>
          </w:p>
        </w:tc>
        <w:tc>
          <w:tcPr>
            <w:tcW w:w="1017" w:type="dxa"/>
          </w:tcPr>
          <w:p w14:paraId="0538DC6C" w14:textId="77777777" w:rsidR="00BD4CCD" w:rsidRPr="00B2145F" w:rsidRDefault="00BD4CCD" w:rsidP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6CDB38" w14:textId="77777777" w:rsidR="00BD4CCD" w:rsidRPr="00B2145F" w:rsidRDefault="00BD4CCD" w:rsidP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22F830" w14:textId="3B5709FE" w:rsidR="00BD4CCD" w:rsidRPr="00D35DDE" w:rsidRDefault="00BD4CCD" w:rsidP="00BD4C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24,683</w:t>
            </w:r>
          </w:p>
        </w:tc>
        <w:tc>
          <w:tcPr>
            <w:tcW w:w="270" w:type="dxa"/>
            <w:shd w:val="clear" w:color="auto" w:fill="auto"/>
          </w:tcPr>
          <w:p w14:paraId="70984B96" w14:textId="77777777" w:rsidR="00BD4CCD" w:rsidRPr="00D35DDE" w:rsidRDefault="00BD4CCD" w:rsidP="00BD4CC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98A6F7" w14:textId="2B1395ED" w:rsidR="00BD4CCD" w:rsidRPr="00D35DDE" w:rsidRDefault="00BD4CCD" w:rsidP="00BD4C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24,947</w:t>
            </w:r>
          </w:p>
        </w:tc>
      </w:tr>
      <w:tr w:rsidR="00BD4CCD" w:rsidRPr="00D35DDE" w14:paraId="45945699" w14:textId="77777777" w:rsidTr="00355E2E">
        <w:tc>
          <w:tcPr>
            <w:tcW w:w="4923" w:type="dxa"/>
          </w:tcPr>
          <w:p w14:paraId="08E14618" w14:textId="77777777" w:rsidR="00BD4CCD" w:rsidRPr="00B2145F" w:rsidRDefault="00BD4CCD" w:rsidP="00355E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017" w:type="dxa"/>
          </w:tcPr>
          <w:p w14:paraId="454AA9EF" w14:textId="77777777" w:rsidR="00BD4CCD" w:rsidRPr="00B2145F" w:rsidRDefault="00BD4CCD" w:rsidP="0035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C661DE6" w14:textId="77777777" w:rsidR="00BD4CCD" w:rsidRPr="00B2145F" w:rsidRDefault="00BD4CCD" w:rsidP="0035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95E5DB" w14:textId="77777777" w:rsidR="00BD4CCD" w:rsidRDefault="00BD4CCD" w:rsidP="00355E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10,457</w:t>
            </w:r>
          </w:p>
        </w:tc>
        <w:tc>
          <w:tcPr>
            <w:tcW w:w="270" w:type="dxa"/>
            <w:shd w:val="clear" w:color="auto" w:fill="auto"/>
          </w:tcPr>
          <w:p w14:paraId="159FF294" w14:textId="77777777" w:rsidR="00BD4CCD" w:rsidRPr="00D35DDE" w:rsidRDefault="00BD4CCD" w:rsidP="00355E2E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29E072" w14:textId="77777777" w:rsidR="00BD4CCD" w:rsidRPr="00D35DDE" w:rsidRDefault="00BD4CCD" w:rsidP="00355E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11,941</w:t>
            </w:r>
          </w:p>
        </w:tc>
      </w:tr>
      <w:tr w:rsidR="00BD4CCD" w:rsidRPr="00B2145F" w14:paraId="6458C5B9" w14:textId="77777777" w:rsidTr="002942CF">
        <w:tc>
          <w:tcPr>
            <w:tcW w:w="4923" w:type="dxa"/>
          </w:tcPr>
          <w:p w14:paraId="5A15F2BD" w14:textId="5A91B885" w:rsidR="00BD4CCD" w:rsidRPr="00B2145F" w:rsidRDefault="00BD4CCD" w:rsidP="00BD4CC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17" w:type="dxa"/>
          </w:tcPr>
          <w:p w14:paraId="170E2F27" w14:textId="77777777" w:rsidR="00BD4CCD" w:rsidRPr="00B2145F" w:rsidRDefault="00BD4CCD" w:rsidP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633B3A0" w14:textId="77777777" w:rsidR="00BD4CCD" w:rsidRPr="00B2145F" w:rsidRDefault="00BD4CCD" w:rsidP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7ECD67" w14:textId="071F0FAA" w:rsidR="00BD4CCD" w:rsidRDefault="00BD4CCD" w:rsidP="00BD4C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2,979</w:t>
            </w:r>
          </w:p>
        </w:tc>
        <w:tc>
          <w:tcPr>
            <w:tcW w:w="270" w:type="dxa"/>
            <w:shd w:val="clear" w:color="auto" w:fill="auto"/>
          </w:tcPr>
          <w:p w14:paraId="139ABED0" w14:textId="77777777" w:rsidR="00BD4CCD" w:rsidRPr="00D35DDE" w:rsidRDefault="00BD4CCD" w:rsidP="00BD4CC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96F599" w14:textId="193FADE6" w:rsidR="00BD4CCD" w:rsidRPr="00D35DDE" w:rsidRDefault="00BD4CCD" w:rsidP="00BD4C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14,678</w:t>
            </w:r>
          </w:p>
        </w:tc>
      </w:tr>
      <w:tr w:rsidR="00BD4CCD" w:rsidRPr="00B2145F" w14:paraId="73EFF5D2" w14:textId="77777777" w:rsidTr="002942CF">
        <w:tc>
          <w:tcPr>
            <w:tcW w:w="4923" w:type="dxa"/>
            <w:shd w:val="clear" w:color="auto" w:fill="auto"/>
          </w:tcPr>
          <w:p w14:paraId="38899E81" w14:textId="6F44DE37" w:rsidR="00BD4CCD" w:rsidRPr="003A6F9E" w:rsidRDefault="00BD4CCD" w:rsidP="00BD4CCD">
            <w:pPr>
              <w:pStyle w:val="Header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A6F9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6F9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17" w:type="dxa"/>
            <w:shd w:val="clear" w:color="auto" w:fill="auto"/>
          </w:tcPr>
          <w:p w14:paraId="129282F3" w14:textId="77777777" w:rsidR="00BD4CCD" w:rsidRPr="00B2145F" w:rsidRDefault="00BD4CCD" w:rsidP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19B64DB7" w14:textId="77777777" w:rsidR="00BD4CCD" w:rsidRPr="00B2145F" w:rsidRDefault="00BD4CCD" w:rsidP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D02A1E" w14:textId="48DFBD70" w:rsidR="00BD4CCD" w:rsidRPr="00D35DDE" w:rsidRDefault="00BD4CCD" w:rsidP="00BD4C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87,203</w:t>
            </w:r>
          </w:p>
        </w:tc>
        <w:tc>
          <w:tcPr>
            <w:tcW w:w="270" w:type="dxa"/>
            <w:shd w:val="clear" w:color="auto" w:fill="auto"/>
          </w:tcPr>
          <w:p w14:paraId="29EC8310" w14:textId="77777777" w:rsidR="00BD4CCD" w:rsidRPr="00D35DDE" w:rsidRDefault="00BD4CCD" w:rsidP="00BD4CC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16CBF33" w14:textId="7E59FFA5" w:rsidR="00BD4CCD" w:rsidRPr="00D35DDE" w:rsidRDefault="00BD4CCD" w:rsidP="00BD4C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102,802</w:t>
            </w:r>
          </w:p>
        </w:tc>
      </w:tr>
      <w:tr w:rsidR="00BD4CCD" w:rsidRPr="00B2145F" w14:paraId="52938DC9" w14:textId="77777777" w:rsidTr="00A622EF">
        <w:trPr>
          <w:trHeight w:val="388"/>
        </w:trPr>
        <w:tc>
          <w:tcPr>
            <w:tcW w:w="4923" w:type="dxa"/>
            <w:shd w:val="clear" w:color="auto" w:fill="auto"/>
          </w:tcPr>
          <w:p w14:paraId="0AC7D1E8" w14:textId="73217A7A" w:rsidR="00BD4CCD" w:rsidRPr="00B2145F" w:rsidRDefault="00BD4CCD" w:rsidP="00A622E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  <w:shd w:val="clear" w:color="auto" w:fill="auto"/>
          </w:tcPr>
          <w:p w14:paraId="2ECC79AA" w14:textId="77777777" w:rsidR="00BD4CCD" w:rsidRPr="00B2145F" w:rsidRDefault="00BD4CCD" w:rsidP="00BD4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02E4AB1" w14:textId="77777777" w:rsidR="00BD4CCD" w:rsidRPr="00A0246E" w:rsidRDefault="00BD4CCD" w:rsidP="00A6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75707" w14:textId="6047F804" w:rsidR="00BD4CCD" w:rsidRPr="00A0246E" w:rsidRDefault="00BD4CCD" w:rsidP="00BD4C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1,664,798</w:t>
            </w:r>
          </w:p>
        </w:tc>
        <w:tc>
          <w:tcPr>
            <w:tcW w:w="270" w:type="dxa"/>
          </w:tcPr>
          <w:p w14:paraId="6FE29F80" w14:textId="77777777" w:rsidR="00BD4CCD" w:rsidRPr="00677573" w:rsidRDefault="00BD4CCD" w:rsidP="00BD4CCD">
            <w:pPr>
              <w:pStyle w:val="BodyText"/>
              <w:spacing w:after="0"/>
              <w:ind w:left="-87" w:right="-13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4A4D1" w14:textId="081B89C2" w:rsidR="00BD4CCD" w:rsidRPr="00B2145F" w:rsidRDefault="00BD4CCD" w:rsidP="00BD4C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1,722,435</w:t>
            </w:r>
          </w:p>
        </w:tc>
      </w:tr>
    </w:tbl>
    <w:p w14:paraId="726C9C9C" w14:textId="03AAEA66" w:rsidR="009D6DDD" w:rsidRPr="008D7C0C" w:rsidRDefault="009D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1B34A24" w14:textId="1D8483B9" w:rsidR="00742685" w:rsidRPr="003464D3" w:rsidRDefault="00F84266" w:rsidP="003E30E2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3464D3">
        <w:rPr>
          <w:rFonts w:ascii="Angsana New" w:hAnsi="Angsana New" w:cs="Angsana New" w:hint="cs"/>
          <w:sz w:val="30"/>
          <w:szCs w:val="30"/>
          <w:cs/>
          <w:lang w:val="th-TH"/>
        </w:rPr>
        <w:t>ภา</w:t>
      </w:r>
      <w:r w:rsidR="00742685" w:rsidRPr="003464D3">
        <w:rPr>
          <w:rFonts w:ascii="Angsana New" w:hAnsi="Angsana New" w:cs="Angsana New" w:hint="cs"/>
          <w:sz w:val="30"/>
          <w:szCs w:val="30"/>
          <w:cs/>
          <w:lang w:val="th-TH"/>
        </w:rPr>
        <w:t>ษีเงินได้</w:t>
      </w:r>
    </w:p>
    <w:p w14:paraId="728AAD98" w14:textId="77777777" w:rsidR="00F033A4" w:rsidRPr="00F93968" w:rsidRDefault="00F033A4" w:rsidP="00405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52"/>
        <w:gridCol w:w="1701"/>
        <w:gridCol w:w="1233"/>
        <w:gridCol w:w="270"/>
        <w:gridCol w:w="1278"/>
      </w:tblGrid>
      <w:tr w:rsidR="008C5EDB" w:rsidRPr="00B2145F" w14:paraId="76FF3549" w14:textId="77777777" w:rsidTr="003E30E2">
        <w:trPr>
          <w:cantSplit/>
          <w:tblHeader/>
        </w:trPr>
        <w:tc>
          <w:tcPr>
            <w:tcW w:w="4752" w:type="dxa"/>
          </w:tcPr>
          <w:p w14:paraId="4D329329" w14:textId="36CF8C68" w:rsidR="008C5EDB" w:rsidRPr="004055F7" w:rsidRDefault="004055F7" w:rsidP="003E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701" w:type="dxa"/>
          </w:tcPr>
          <w:p w14:paraId="284457F3" w14:textId="77777777" w:rsidR="008C5EDB" w:rsidRPr="003E30E2" w:rsidRDefault="008C5EDB" w:rsidP="008C5ED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33" w:type="dxa"/>
          </w:tcPr>
          <w:p w14:paraId="60EEC6C3" w14:textId="061AE903" w:rsidR="008C5EDB" w:rsidRPr="00B2145F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E7B0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4C1D9A" w14:textId="77777777" w:rsidR="008C5EDB" w:rsidRPr="00B2145F" w:rsidRDefault="008C5EDB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A1872F6" w14:textId="62FE07FC" w:rsidR="008C5EDB" w:rsidRPr="00B2145F" w:rsidRDefault="003E30E2" w:rsidP="008C5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E7B0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41E0D" w:rsidRPr="00B2145F" w14:paraId="730908A3" w14:textId="77777777" w:rsidTr="003E30E2">
        <w:trPr>
          <w:cantSplit/>
        </w:trPr>
        <w:tc>
          <w:tcPr>
            <w:tcW w:w="4752" w:type="dxa"/>
          </w:tcPr>
          <w:p w14:paraId="37AC1D44" w14:textId="77777777" w:rsidR="00941E0D" w:rsidRPr="00B2145F" w:rsidRDefault="00941E0D" w:rsidP="00941E0D">
            <w:pPr>
              <w:spacing w:line="240" w:lineRule="auto"/>
              <w:ind w:lef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0EB9B55" w14:textId="77777777" w:rsidR="00941E0D" w:rsidRPr="00B2145F" w:rsidRDefault="00941E0D" w:rsidP="00941E0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49B2FFB8" w14:textId="77777777" w:rsidR="00941E0D" w:rsidRPr="00B2145F" w:rsidRDefault="00941E0D" w:rsidP="00986C8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left="276" w:right="2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41E0D" w:rsidRPr="00B2145F" w14:paraId="094D05C0" w14:textId="77777777" w:rsidTr="003E30E2">
        <w:trPr>
          <w:cantSplit/>
        </w:trPr>
        <w:tc>
          <w:tcPr>
            <w:tcW w:w="4752" w:type="dxa"/>
          </w:tcPr>
          <w:p w14:paraId="3C9D4A67" w14:textId="77777777" w:rsidR="00941E0D" w:rsidRPr="00B2145F" w:rsidRDefault="00941E0D" w:rsidP="00F867C7">
            <w:pPr>
              <w:spacing w:line="240" w:lineRule="auto"/>
              <w:ind w:left="47" w:firstLine="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701" w:type="dxa"/>
          </w:tcPr>
          <w:p w14:paraId="793C2E8D" w14:textId="77777777" w:rsidR="00941E0D" w:rsidRPr="00B2145F" w:rsidRDefault="00941E0D" w:rsidP="00941E0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14D2CEF6" w14:textId="77777777" w:rsidR="00941E0D" w:rsidRPr="00B2145F" w:rsidRDefault="00941E0D" w:rsidP="003E30E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5A7108" w14:textId="77777777" w:rsidR="00941E0D" w:rsidRPr="00B2145F" w:rsidRDefault="00941E0D" w:rsidP="003E30E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6AF2C8E" w14:textId="77777777" w:rsidR="00941E0D" w:rsidRPr="00B2145F" w:rsidRDefault="00941E0D" w:rsidP="003E30E2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7B07" w:rsidRPr="00B2145F" w14:paraId="77939748" w14:textId="77777777" w:rsidTr="003E30E2">
        <w:trPr>
          <w:cantSplit/>
        </w:trPr>
        <w:tc>
          <w:tcPr>
            <w:tcW w:w="4752" w:type="dxa"/>
          </w:tcPr>
          <w:p w14:paraId="6AE25922" w14:textId="77777777" w:rsidR="00AE7B07" w:rsidRPr="00B2145F" w:rsidRDefault="00AE7B07" w:rsidP="00AE7B07">
            <w:pPr>
              <w:spacing w:line="240" w:lineRule="auto"/>
              <w:ind w:left="276" w:hanging="180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701" w:type="dxa"/>
          </w:tcPr>
          <w:p w14:paraId="08826B03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0E4FF6BC" w14:textId="2AFC9832" w:rsidR="00AE7B07" w:rsidRPr="00B2145F" w:rsidRDefault="00297EE6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</w:t>
            </w:r>
            <w:r w:rsidR="002B549B">
              <w:rPr>
                <w:rFonts w:ascii="Angsana New" w:hAnsi="Angsana New"/>
                <w:sz w:val="30"/>
                <w:szCs w:val="30"/>
                <w:lang w:bidi="th-TH"/>
              </w:rPr>
              <w:t>611</w:t>
            </w:r>
          </w:p>
        </w:tc>
        <w:tc>
          <w:tcPr>
            <w:tcW w:w="270" w:type="dxa"/>
          </w:tcPr>
          <w:p w14:paraId="2CB936F5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87E125E" w14:textId="1DCB37CF" w:rsidR="00AE7B07" w:rsidRPr="00B2145F" w:rsidRDefault="00AE7B07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31,426</w:t>
            </w:r>
          </w:p>
        </w:tc>
      </w:tr>
      <w:tr w:rsidR="00AE7B07" w:rsidRPr="00B2145F" w14:paraId="1DAD8FCF" w14:textId="77777777" w:rsidTr="003E30E2">
        <w:trPr>
          <w:cantSplit/>
        </w:trPr>
        <w:tc>
          <w:tcPr>
            <w:tcW w:w="4752" w:type="dxa"/>
          </w:tcPr>
          <w:p w14:paraId="741F9E03" w14:textId="0B15D2B2" w:rsidR="00AE7B07" w:rsidRPr="00B2145F" w:rsidRDefault="00AE7B07" w:rsidP="00AE7B07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 ๆ ที่บันทึกสูงไป</w:t>
            </w:r>
          </w:p>
        </w:tc>
        <w:tc>
          <w:tcPr>
            <w:tcW w:w="1701" w:type="dxa"/>
          </w:tcPr>
          <w:p w14:paraId="7BFDD8D7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474A4C5" w14:textId="127592AF" w:rsidR="00AE7B07" w:rsidRPr="00B2145F" w:rsidRDefault="00297EE6" w:rsidP="00297EE6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9E1EC5D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B357A9D" w14:textId="6C28A987" w:rsidR="00AE7B07" w:rsidRPr="00B2145F" w:rsidRDefault="00AE7B07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(720)</w:t>
            </w:r>
          </w:p>
        </w:tc>
      </w:tr>
      <w:tr w:rsidR="00AE7B07" w:rsidRPr="00B2145F" w14:paraId="1F9037FD" w14:textId="77777777" w:rsidTr="003E30E2">
        <w:trPr>
          <w:cantSplit/>
        </w:trPr>
        <w:tc>
          <w:tcPr>
            <w:tcW w:w="4752" w:type="dxa"/>
          </w:tcPr>
          <w:p w14:paraId="2672C993" w14:textId="77777777" w:rsidR="00AE7B07" w:rsidRPr="00B2145F" w:rsidRDefault="00AE7B07" w:rsidP="00AE7B07">
            <w:pPr>
              <w:spacing w:line="240" w:lineRule="auto"/>
              <w:ind w:left="3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ABC9EC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56E1B16" w14:textId="19461C79" w:rsidR="00AE7B07" w:rsidRPr="00B2145F" w:rsidRDefault="00297EE6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31,</w:t>
            </w:r>
            <w:r w:rsidR="002B549B">
              <w:rPr>
                <w:rFonts w:ascii="Angsana New" w:hAnsi="Angsana New"/>
                <w:sz w:val="30"/>
                <w:szCs w:val="30"/>
                <w:lang w:bidi="th-TH"/>
              </w:rPr>
              <w:t>611</w:t>
            </w:r>
          </w:p>
        </w:tc>
        <w:tc>
          <w:tcPr>
            <w:tcW w:w="270" w:type="dxa"/>
          </w:tcPr>
          <w:p w14:paraId="6C11BEE1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FD4BE29" w14:textId="68B12FD7" w:rsidR="00AE7B07" w:rsidRPr="00B2145F" w:rsidRDefault="00AE7B07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30,706</w:t>
            </w:r>
          </w:p>
        </w:tc>
      </w:tr>
      <w:tr w:rsidR="00AE7B07" w:rsidRPr="00B2145F" w14:paraId="34DE4B4F" w14:textId="77777777" w:rsidTr="003E30E2">
        <w:trPr>
          <w:cantSplit/>
        </w:trPr>
        <w:tc>
          <w:tcPr>
            <w:tcW w:w="4752" w:type="dxa"/>
            <w:shd w:val="clear" w:color="auto" w:fill="auto"/>
          </w:tcPr>
          <w:p w14:paraId="7AC09995" w14:textId="77777777" w:rsidR="00AE7B07" w:rsidRPr="00B2145F" w:rsidRDefault="00AE7B07" w:rsidP="00AE7B07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49D0DD91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6CD0E801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615085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215AD65C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E7B07" w:rsidRPr="00B2145F" w14:paraId="11A00A89" w14:textId="77777777" w:rsidTr="003E30E2">
        <w:trPr>
          <w:cantSplit/>
        </w:trPr>
        <w:tc>
          <w:tcPr>
            <w:tcW w:w="4752" w:type="dxa"/>
            <w:shd w:val="clear" w:color="auto" w:fill="auto"/>
          </w:tcPr>
          <w:p w14:paraId="4EFBDEE7" w14:textId="77777777" w:rsidR="00AE7B07" w:rsidRPr="00B2145F" w:rsidRDefault="00AE7B07" w:rsidP="00AE7B07">
            <w:pPr>
              <w:spacing w:line="240" w:lineRule="auto"/>
              <w:ind w:left="47" w:firstLine="49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701" w:type="dxa"/>
            <w:shd w:val="clear" w:color="auto" w:fill="auto"/>
          </w:tcPr>
          <w:p w14:paraId="2FA32F84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2262AE80" w14:textId="34AE804C" w:rsidR="00AE7B07" w:rsidRPr="00B2145F" w:rsidRDefault="00297EE6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8,687</w:t>
            </w:r>
          </w:p>
        </w:tc>
        <w:tc>
          <w:tcPr>
            <w:tcW w:w="270" w:type="dxa"/>
            <w:shd w:val="clear" w:color="auto" w:fill="auto"/>
          </w:tcPr>
          <w:p w14:paraId="3ECD2C48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028A071" w14:textId="43C0F1B8" w:rsidR="00AE7B07" w:rsidRPr="00B2145F" w:rsidRDefault="00AE7B07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(8,045)</w:t>
            </w:r>
          </w:p>
        </w:tc>
      </w:tr>
      <w:tr w:rsidR="00AE7B07" w:rsidRPr="00B2145F" w14:paraId="5F830BDC" w14:textId="77777777" w:rsidTr="00A702AD">
        <w:trPr>
          <w:cantSplit/>
        </w:trPr>
        <w:tc>
          <w:tcPr>
            <w:tcW w:w="4752" w:type="dxa"/>
            <w:shd w:val="clear" w:color="auto" w:fill="auto"/>
          </w:tcPr>
          <w:p w14:paraId="43C0EA6F" w14:textId="77777777" w:rsidR="00AE7B07" w:rsidRPr="00B2145F" w:rsidRDefault="00AE7B07" w:rsidP="00AE7B07">
            <w:pPr>
              <w:spacing w:line="240" w:lineRule="auto"/>
              <w:ind w:left="47" w:firstLine="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701" w:type="dxa"/>
            <w:shd w:val="clear" w:color="auto" w:fill="auto"/>
          </w:tcPr>
          <w:p w14:paraId="5AEE74CC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39319" w14:textId="30B292A4" w:rsidR="00AE7B07" w:rsidRPr="00B2145F" w:rsidRDefault="00297EE6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40,</w:t>
            </w:r>
            <w:r w:rsidR="002B549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692EE984" w14:textId="77777777" w:rsidR="00AE7B07" w:rsidRPr="00B2145F" w:rsidRDefault="00AE7B07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15913" w14:textId="69E71BA9" w:rsidR="00AE7B07" w:rsidRPr="00B2145F" w:rsidRDefault="00AE7B07" w:rsidP="00AE7B07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22,661</w:t>
            </w:r>
          </w:p>
        </w:tc>
      </w:tr>
    </w:tbl>
    <w:p w14:paraId="416AEE95" w14:textId="77777777" w:rsidR="00634F16" w:rsidRPr="00A71835" w:rsidRDefault="00634F16" w:rsidP="00126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3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15"/>
        <w:gridCol w:w="1035"/>
        <w:gridCol w:w="265"/>
        <w:gridCol w:w="1210"/>
        <w:gridCol w:w="265"/>
        <w:gridCol w:w="1095"/>
        <w:gridCol w:w="183"/>
        <w:gridCol w:w="1275"/>
      </w:tblGrid>
      <w:tr w:rsidR="008C5EDB" w:rsidRPr="00390770" w14:paraId="3E16A446" w14:textId="77777777" w:rsidTr="003E30E2">
        <w:trPr>
          <w:cantSplit/>
          <w:tblHeader/>
        </w:trPr>
        <w:tc>
          <w:tcPr>
            <w:tcW w:w="3915" w:type="dxa"/>
            <w:shd w:val="clear" w:color="auto" w:fill="auto"/>
          </w:tcPr>
          <w:p w14:paraId="510A2C3E" w14:textId="77777777" w:rsidR="008C5EDB" w:rsidRPr="00390770" w:rsidRDefault="00484FE2" w:rsidP="00390770">
            <w:pPr>
              <w:spacing w:line="240" w:lineRule="auto"/>
              <w:ind w:left="58" w:hanging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510" w:type="dxa"/>
            <w:gridSpan w:val="3"/>
          </w:tcPr>
          <w:p w14:paraId="0E503798" w14:textId="62A689CF" w:rsidR="008C5EDB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E7B0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3671795E" w14:textId="77777777" w:rsidR="008C5EDB" w:rsidRPr="00390770" w:rsidRDefault="008C5EDB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3A49D900" w14:textId="1E158D41" w:rsidR="008C5EDB" w:rsidRPr="00390770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E7B0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01B41" w:rsidRPr="00390770" w14:paraId="3A6EBCC6" w14:textId="77777777" w:rsidTr="003E30E2">
        <w:trPr>
          <w:cantSplit/>
          <w:tblHeader/>
        </w:trPr>
        <w:tc>
          <w:tcPr>
            <w:tcW w:w="3915" w:type="dxa"/>
            <w:shd w:val="clear" w:color="auto" w:fill="auto"/>
          </w:tcPr>
          <w:p w14:paraId="05A8F204" w14:textId="5DED4592" w:rsidR="00D01B41" w:rsidRPr="00390770" w:rsidRDefault="00D01B41" w:rsidP="00390770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D593C19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5" w:type="dxa"/>
            <w:shd w:val="clear" w:color="auto" w:fill="auto"/>
          </w:tcPr>
          <w:p w14:paraId="23637136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8FAEE33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0D90DC3E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095DF578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83" w:type="dxa"/>
            <w:shd w:val="clear" w:color="auto" w:fill="auto"/>
          </w:tcPr>
          <w:p w14:paraId="749E9FE2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4689026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01B41" w:rsidRPr="00390770" w14:paraId="3BC37860" w14:textId="77777777" w:rsidTr="003E30E2">
        <w:trPr>
          <w:cantSplit/>
          <w:tblHeader/>
        </w:trPr>
        <w:tc>
          <w:tcPr>
            <w:tcW w:w="3915" w:type="dxa"/>
            <w:shd w:val="clear" w:color="auto" w:fill="auto"/>
          </w:tcPr>
          <w:p w14:paraId="454CCFE5" w14:textId="77777777" w:rsidR="00D01B41" w:rsidRPr="00390770" w:rsidRDefault="00D01B41" w:rsidP="00390770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ED06779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5" w:type="dxa"/>
            <w:shd w:val="clear" w:color="auto" w:fill="auto"/>
          </w:tcPr>
          <w:p w14:paraId="0C1E5A49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037A6762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09DCCB4F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76704BB8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83" w:type="dxa"/>
            <w:shd w:val="clear" w:color="auto" w:fill="auto"/>
          </w:tcPr>
          <w:p w14:paraId="4D15D09F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8F14A7D" w14:textId="77777777" w:rsidR="00D01B41" w:rsidRPr="00390770" w:rsidRDefault="00D01B41" w:rsidP="003907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9077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E7B07" w:rsidRPr="00390770" w14:paraId="584ADA42" w14:textId="77777777" w:rsidTr="003E30E2">
        <w:trPr>
          <w:cantSplit/>
        </w:trPr>
        <w:tc>
          <w:tcPr>
            <w:tcW w:w="3915" w:type="dxa"/>
            <w:shd w:val="clear" w:color="auto" w:fill="auto"/>
          </w:tcPr>
          <w:p w14:paraId="54EDC1FB" w14:textId="77777777" w:rsidR="00AE7B07" w:rsidRPr="00390770" w:rsidRDefault="00AE7B07" w:rsidP="00AE7B07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35" w:type="dxa"/>
            <w:shd w:val="clear" w:color="auto" w:fill="auto"/>
          </w:tcPr>
          <w:p w14:paraId="4037A27C" w14:textId="77777777" w:rsidR="00AE7B07" w:rsidRPr="00390770" w:rsidRDefault="00AE7B07" w:rsidP="00AE7B0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316142E5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</w:tcPr>
          <w:p w14:paraId="7B50087B" w14:textId="51108235" w:rsidR="00AE7B07" w:rsidRPr="00390770" w:rsidRDefault="00297EE6" w:rsidP="00AE7B0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 w:rsidR="002B549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B549B">
              <w:rPr>
                <w:rFonts w:ascii="Angsana New" w:hAnsi="Angsana New"/>
                <w:sz w:val="30"/>
                <w:szCs w:val="30"/>
                <w:lang w:val="en-US" w:bidi="th-TH"/>
              </w:rPr>
              <w:t>059</w:t>
            </w:r>
          </w:p>
        </w:tc>
        <w:tc>
          <w:tcPr>
            <w:tcW w:w="265" w:type="dxa"/>
            <w:shd w:val="clear" w:color="auto" w:fill="auto"/>
          </w:tcPr>
          <w:p w14:paraId="486246DA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  <w:shd w:val="clear" w:color="auto" w:fill="auto"/>
          </w:tcPr>
          <w:p w14:paraId="7D44EFE2" w14:textId="77777777" w:rsidR="00AE7B07" w:rsidRPr="00390770" w:rsidRDefault="00AE7B07" w:rsidP="00AE7B0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8B3B75F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018EA489" w14:textId="239586AD" w:rsidR="00AE7B07" w:rsidRPr="00390770" w:rsidRDefault="00AE7B07" w:rsidP="00AE7B0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807,701</w:t>
            </w:r>
          </w:p>
        </w:tc>
      </w:tr>
      <w:tr w:rsidR="00AE7B07" w:rsidRPr="00390770" w14:paraId="7C1BBBDA" w14:textId="77777777" w:rsidTr="003E30E2">
        <w:trPr>
          <w:cantSplit/>
        </w:trPr>
        <w:tc>
          <w:tcPr>
            <w:tcW w:w="3915" w:type="dxa"/>
            <w:shd w:val="clear" w:color="auto" w:fill="auto"/>
          </w:tcPr>
          <w:p w14:paraId="4AA4028C" w14:textId="77777777" w:rsidR="00AE7B07" w:rsidRPr="00390770" w:rsidRDefault="00AE7B07" w:rsidP="00AE7B07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  <w:shd w:val="clear" w:color="auto" w:fill="auto"/>
          </w:tcPr>
          <w:p w14:paraId="1102A1BC" w14:textId="30739853" w:rsidR="00AE7B07" w:rsidRPr="00390770" w:rsidRDefault="00297EE6" w:rsidP="00AE7B07">
            <w:pPr>
              <w:pStyle w:val="acctfourfigures"/>
              <w:tabs>
                <w:tab w:val="clear" w:pos="765"/>
                <w:tab w:val="left" w:pos="550"/>
                <w:tab w:val="left" w:pos="873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65" w:type="dxa"/>
            <w:shd w:val="clear" w:color="auto" w:fill="auto"/>
          </w:tcPr>
          <w:p w14:paraId="2D0359DA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14:paraId="749ACEA4" w14:textId="00EBC504" w:rsidR="00AE7B07" w:rsidRPr="00390770" w:rsidRDefault="00297EE6" w:rsidP="00AE7B0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166,</w:t>
            </w:r>
            <w:r w:rsidR="002B549B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65" w:type="dxa"/>
            <w:shd w:val="clear" w:color="auto" w:fill="auto"/>
          </w:tcPr>
          <w:p w14:paraId="71F67099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164A83B6" w14:textId="02D3B0B7" w:rsidR="00AE7B07" w:rsidRPr="00390770" w:rsidRDefault="00AE7B07" w:rsidP="00AE7B07">
            <w:pPr>
              <w:pStyle w:val="acctfourfigures"/>
              <w:tabs>
                <w:tab w:val="clear" w:pos="765"/>
                <w:tab w:val="left" w:pos="707"/>
                <w:tab w:val="left" w:pos="896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183" w:type="dxa"/>
            <w:shd w:val="clear" w:color="auto" w:fill="auto"/>
          </w:tcPr>
          <w:p w14:paraId="43ABA6C6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2B29C29D" w14:textId="3EF9D660" w:rsidR="00AE7B07" w:rsidRPr="00390770" w:rsidRDefault="00AE7B07" w:rsidP="00AE7B0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161,540</w:t>
            </w:r>
          </w:p>
        </w:tc>
      </w:tr>
      <w:tr w:rsidR="00AE7B07" w:rsidRPr="00390770" w14:paraId="66F79026" w14:textId="77777777" w:rsidTr="00EE2E65">
        <w:trPr>
          <w:cantSplit/>
        </w:trPr>
        <w:tc>
          <w:tcPr>
            <w:tcW w:w="3915" w:type="dxa"/>
            <w:shd w:val="clear" w:color="auto" w:fill="auto"/>
          </w:tcPr>
          <w:p w14:paraId="4F028A96" w14:textId="1FDD5CDD" w:rsidR="00AE7B07" w:rsidRPr="00390770" w:rsidRDefault="00AE7B07" w:rsidP="00AE7B07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  <w:r w:rsidRPr="0039077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กิจการที่ได้รับ</w:t>
            </w:r>
          </w:p>
          <w:p w14:paraId="2F8B8804" w14:textId="77777777" w:rsidR="00AE7B07" w:rsidRPr="00390770" w:rsidRDefault="00AE7B07" w:rsidP="00AE7B07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1035" w:type="dxa"/>
            <w:shd w:val="clear" w:color="auto" w:fill="auto"/>
          </w:tcPr>
          <w:p w14:paraId="16EDCE08" w14:textId="77777777" w:rsidR="00AE7B07" w:rsidRPr="00390770" w:rsidRDefault="00AE7B07" w:rsidP="00AE7B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C05D4CF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490C6D86" w14:textId="77777777" w:rsidR="00AE7B07" w:rsidRDefault="00AE7B07" w:rsidP="00AE7B0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732A82E" w14:textId="55E833C3" w:rsidR="00297EE6" w:rsidRPr="00390770" w:rsidRDefault="00297EE6" w:rsidP="00AE7B0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(123,987)</w:t>
            </w:r>
          </w:p>
        </w:tc>
        <w:tc>
          <w:tcPr>
            <w:tcW w:w="265" w:type="dxa"/>
            <w:shd w:val="clear" w:color="auto" w:fill="auto"/>
          </w:tcPr>
          <w:p w14:paraId="0D6A9B9F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4DE0CAFF" w14:textId="77777777" w:rsidR="00AE7B07" w:rsidRPr="00390770" w:rsidRDefault="00AE7B07" w:rsidP="00AE7B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3D8873B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F2A4400" w14:textId="77777777" w:rsidR="00AE7B07" w:rsidRDefault="00AE7B07" w:rsidP="00AE7B07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811461" w14:textId="637F6347" w:rsidR="00AE7B07" w:rsidRPr="00390770" w:rsidRDefault="00AE7B07" w:rsidP="00AE7B07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(137,417)</w:t>
            </w:r>
          </w:p>
        </w:tc>
      </w:tr>
      <w:tr w:rsidR="00AE7B07" w:rsidRPr="00390770" w14:paraId="366CE4B2" w14:textId="77777777" w:rsidTr="00EE2E65">
        <w:trPr>
          <w:cantSplit/>
        </w:trPr>
        <w:tc>
          <w:tcPr>
            <w:tcW w:w="3915" w:type="dxa"/>
            <w:shd w:val="clear" w:color="auto" w:fill="auto"/>
          </w:tcPr>
          <w:p w14:paraId="0EF211C8" w14:textId="695ABE66" w:rsidR="00AE7B07" w:rsidRPr="00390770" w:rsidRDefault="00AE7B07" w:rsidP="00AE7B07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ค่าใช้จ่ายทางภาษีที่สามารถหักได้เพิ่ม</w:t>
            </w:r>
          </w:p>
        </w:tc>
        <w:tc>
          <w:tcPr>
            <w:tcW w:w="1035" w:type="dxa"/>
            <w:shd w:val="clear" w:color="auto" w:fill="auto"/>
          </w:tcPr>
          <w:p w14:paraId="77A0F035" w14:textId="77777777" w:rsidR="00AE7B07" w:rsidRPr="00390770" w:rsidRDefault="00AE7B07" w:rsidP="00AE7B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42C1730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5A82890B" w14:textId="4866076C" w:rsidR="00AE7B07" w:rsidRDefault="00297EE6" w:rsidP="00AE7B0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(2,038)</w:t>
            </w:r>
          </w:p>
        </w:tc>
        <w:tc>
          <w:tcPr>
            <w:tcW w:w="265" w:type="dxa"/>
            <w:shd w:val="clear" w:color="auto" w:fill="auto"/>
          </w:tcPr>
          <w:p w14:paraId="5CD04788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3D5512C2" w14:textId="77777777" w:rsidR="00AE7B07" w:rsidRPr="00390770" w:rsidRDefault="00AE7B07" w:rsidP="00AE7B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3BD7AF7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7230B15" w14:textId="7AE0B3C8" w:rsidR="00AE7B07" w:rsidRDefault="00AE7B07" w:rsidP="00AE7B07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(771)</w:t>
            </w:r>
          </w:p>
        </w:tc>
      </w:tr>
      <w:tr w:rsidR="00AE7B07" w:rsidRPr="00390770" w14:paraId="14605FF8" w14:textId="77777777" w:rsidTr="00EE2E65">
        <w:trPr>
          <w:cantSplit/>
        </w:trPr>
        <w:tc>
          <w:tcPr>
            <w:tcW w:w="3915" w:type="dxa"/>
            <w:shd w:val="clear" w:color="auto" w:fill="auto"/>
          </w:tcPr>
          <w:p w14:paraId="4261E383" w14:textId="77777777" w:rsidR="00AE7B07" w:rsidRPr="00390770" w:rsidRDefault="00AE7B07" w:rsidP="00AE7B07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35" w:type="dxa"/>
            <w:shd w:val="clear" w:color="auto" w:fill="auto"/>
          </w:tcPr>
          <w:p w14:paraId="4061ED09" w14:textId="77777777" w:rsidR="00AE7B07" w:rsidRPr="00390770" w:rsidRDefault="00AE7B07" w:rsidP="00AE7B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07CF40F3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4FB531D" w14:textId="2DBBFB0C" w:rsidR="00AE7B07" w:rsidRPr="00390770" w:rsidRDefault="00297EE6" w:rsidP="00AE7B0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  <w:r w:rsidR="002B549B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14:paraId="28B05927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1058E9F0" w14:textId="77777777" w:rsidR="00AE7B07" w:rsidRPr="00390770" w:rsidRDefault="00AE7B07" w:rsidP="00AE7B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E135B94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7AD09DF" w14:textId="470AC2A3" w:rsidR="00AE7B07" w:rsidRPr="00390770" w:rsidRDefault="00AE7B07" w:rsidP="00AE7B0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29</w:t>
            </w:r>
          </w:p>
        </w:tc>
      </w:tr>
      <w:tr w:rsidR="00AE7B07" w:rsidRPr="00390770" w14:paraId="1A0DB4E6" w14:textId="77777777" w:rsidTr="003E30E2">
        <w:trPr>
          <w:cantSplit/>
        </w:trPr>
        <w:tc>
          <w:tcPr>
            <w:tcW w:w="3915" w:type="dxa"/>
            <w:shd w:val="clear" w:color="auto" w:fill="auto"/>
          </w:tcPr>
          <w:p w14:paraId="6C7B28F8" w14:textId="2813664E" w:rsidR="00AE7B07" w:rsidRPr="00390770" w:rsidRDefault="00AE7B07" w:rsidP="00AE7B07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ภาษีงวด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ก่อน ๆ ที่บันทึกสูงไป</w:t>
            </w:r>
          </w:p>
        </w:tc>
        <w:tc>
          <w:tcPr>
            <w:tcW w:w="1035" w:type="dxa"/>
            <w:shd w:val="clear" w:color="auto" w:fill="auto"/>
          </w:tcPr>
          <w:p w14:paraId="4BDFAA6E" w14:textId="77777777" w:rsidR="00AE7B07" w:rsidRPr="00390770" w:rsidRDefault="00AE7B07" w:rsidP="00AE7B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E9A0D02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56F1F7C4" w14:textId="4016648B" w:rsidR="00AE7B07" w:rsidRPr="003464D3" w:rsidRDefault="00297EE6" w:rsidP="00297EE6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BBB0594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70D1BD67" w14:textId="77777777" w:rsidR="00AE7B07" w:rsidRPr="00390770" w:rsidRDefault="00AE7B07" w:rsidP="00AE7B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395C12ED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C4EE757" w14:textId="752F3A82" w:rsidR="00AE7B07" w:rsidRPr="00390770" w:rsidRDefault="00AE7B07" w:rsidP="00AE7B0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70" w:right="-72" w:hanging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(720)</w:t>
            </w:r>
          </w:p>
        </w:tc>
      </w:tr>
      <w:tr w:rsidR="00AE7B07" w:rsidRPr="00390770" w14:paraId="6C0E7439" w14:textId="77777777" w:rsidTr="00EE2E65">
        <w:trPr>
          <w:cantSplit/>
        </w:trPr>
        <w:tc>
          <w:tcPr>
            <w:tcW w:w="3915" w:type="dxa"/>
            <w:shd w:val="clear" w:color="auto" w:fill="auto"/>
          </w:tcPr>
          <w:p w14:paraId="1AE18930" w14:textId="77777777" w:rsidR="00AE7B07" w:rsidRPr="00390770" w:rsidRDefault="00AE7B07" w:rsidP="00AE7B07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9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35" w:type="dxa"/>
            <w:shd w:val="clear" w:color="auto" w:fill="auto"/>
          </w:tcPr>
          <w:p w14:paraId="5958C1AA" w14:textId="6F63BF04" w:rsidR="00AE7B07" w:rsidRPr="005407B9" w:rsidRDefault="00297EE6" w:rsidP="00AE7B07">
            <w:pPr>
              <w:pStyle w:val="acctfourfigures"/>
              <w:tabs>
                <w:tab w:val="clear" w:pos="765"/>
                <w:tab w:val="left" w:pos="730"/>
              </w:tabs>
              <w:spacing w:line="240" w:lineRule="auto"/>
              <w:ind w:left="190"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4.8</w:t>
            </w:r>
            <w:r w:rsidR="002B549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5" w:type="dxa"/>
            <w:shd w:val="clear" w:color="auto" w:fill="auto"/>
          </w:tcPr>
          <w:p w14:paraId="3D0A7EAF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AD6F1" w14:textId="2D8EC399" w:rsidR="00AE7B07" w:rsidRPr="00390770" w:rsidRDefault="00297EE6" w:rsidP="00AE7B0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70" w:right="-72" w:hanging="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</w:t>
            </w:r>
            <w:r w:rsidR="002B549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65" w:type="dxa"/>
            <w:shd w:val="clear" w:color="auto" w:fill="auto"/>
          </w:tcPr>
          <w:p w14:paraId="7304AD72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157EDCB6" w14:textId="6B919A8C" w:rsidR="00AE7B07" w:rsidRPr="00390770" w:rsidRDefault="00AE7B07" w:rsidP="00AE7B07">
            <w:pPr>
              <w:pStyle w:val="acctfourfigures"/>
              <w:tabs>
                <w:tab w:val="clear" w:pos="765"/>
                <w:tab w:val="left" w:pos="977"/>
              </w:tabs>
              <w:spacing w:line="240" w:lineRule="auto"/>
              <w:ind w:right="-34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2.81</w:t>
            </w:r>
          </w:p>
        </w:tc>
        <w:tc>
          <w:tcPr>
            <w:tcW w:w="183" w:type="dxa"/>
            <w:shd w:val="clear" w:color="auto" w:fill="auto"/>
          </w:tcPr>
          <w:p w14:paraId="3EE5F3FB" w14:textId="77777777" w:rsidR="00AE7B07" w:rsidRPr="00390770" w:rsidRDefault="00AE7B07" w:rsidP="00AE7B0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DB110" w14:textId="5B097801" w:rsidR="00AE7B07" w:rsidRPr="00390770" w:rsidRDefault="00AE7B07" w:rsidP="00AE7B0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22,661</w:t>
            </w:r>
          </w:p>
        </w:tc>
      </w:tr>
    </w:tbl>
    <w:p w14:paraId="018D9E81" w14:textId="77777777" w:rsidR="00655206" w:rsidRDefault="00655206" w:rsidP="00F9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6" w:type="dxa"/>
        <w:tblInd w:w="44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098"/>
        <w:gridCol w:w="270"/>
        <w:gridCol w:w="1080"/>
        <w:gridCol w:w="270"/>
        <w:gridCol w:w="1098"/>
        <w:gridCol w:w="270"/>
        <w:gridCol w:w="1071"/>
      </w:tblGrid>
      <w:tr w:rsidR="00BD4CCD" w:rsidRPr="00390770" w14:paraId="4CE990A9" w14:textId="77777777" w:rsidTr="00355E2E">
        <w:trPr>
          <w:tblHeader/>
        </w:trPr>
        <w:tc>
          <w:tcPr>
            <w:tcW w:w="3969" w:type="dxa"/>
            <w:shd w:val="clear" w:color="auto" w:fill="auto"/>
          </w:tcPr>
          <w:p w14:paraId="352E224A" w14:textId="77777777" w:rsidR="00BD4CCD" w:rsidRPr="00390770" w:rsidRDefault="00BD4CCD" w:rsidP="0035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48" w:type="dxa"/>
            <w:gridSpan w:val="3"/>
          </w:tcPr>
          <w:p w14:paraId="45E63BBC" w14:textId="77777777" w:rsidR="00BD4CCD" w:rsidRPr="00390770" w:rsidRDefault="00BD4CCD" w:rsidP="0035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C8E86BF" w14:textId="77777777" w:rsidR="00BD4CCD" w:rsidRPr="00390770" w:rsidRDefault="00BD4CCD" w:rsidP="0035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72D412FE" w14:textId="77777777" w:rsidR="00BD4CCD" w:rsidRPr="00390770" w:rsidRDefault="00BD4CCD" w:rsidP="0035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D4CCD" w:rsidRPr="00390770" w14:paraId="6633F9A8" w14:textId="77777777" w:rsidTr="00355E2E">
        <w:trPr>
          <w:tblHeader/>
        </w:trPr>
        <w:tc>
          <w:tcPr>
            <w:tcW w:w="3969" w:type="dxa"/>
            <w:shd w:val="clear" w:color="auto" w:fill="auto"/>
          </w:tcPr>
          <w:p w14:paraId="375F7CEF" w14:textId="77777777" w:rsidR="00BD4CCD" w:rsidRPr="00390770" w:rsidRDefault="00BD4CCD" w:rsidP="0035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90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tcBorders>
              <w:bottom w:val="nil"/>
            </w:tcBorders>
          </w:tcPr>
          <w:p w14:paraId="6548B8FC" w14:textId="77777777" w:rsidR="00BD4CCD" w:rsidRPr="00390770" w:rsidRDefault="00BD4CCD" w:rsidP="00355E2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31ED856C" w14:textId="77777777" w:rsidR="00BD4CCD" w:rsidRPr="00390770" w:rsidRDefault="00BD4CCD" w:rsidP="00355E2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244CF7" w14:textId="77777777" w:rsidR="00BD4CCD" w:rsidRPr="00390770" w:rsidRDefault="00BD4CCD" w:rsidP="00355E2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0BA95336" w14:textId="77777777" w:rsidR="00BD4CCD" w:rsidRPr="00390770" w:rsidRDefault="00BD4CCD" w:rsidP="00355E2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9E9E9ED" w14:textId="77777777" w:rsidR="00BD4CCD" w:rsidRPr="00390770" w:rsidRDefault="00BD4CCD" w:rsidP="00355E2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1DC010DE" w14:textId="77777777" w:rsidR="00BD4CCD" w:rsidRPr="00390770" w:rsidRDefault="00BD4CCD" w:rsidP="00355E2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C53CEDE" w14:textId="77777777" w:rsidR="00BD4CCD" w:rsidRPr="00390770" w:rsidRDefault="00BD4CCD" w:rsidP="00355E2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</w:tr>
      <w:tr w:rsidR="00BD4CCD" w:rsidRPr="00390770" w14:paraId="2ECB482F" w14:textId="77777777" w:rsidTr="00355E2E">
        <w:tc>
          <w:tcPr>
            <w:tcW w:w="3969" w:type="dxa"/>
            <w:tcBorders>
              <w:bottom w:val="nil"/>
            </w:tcBorders>
            <w:shd w:val="clear" w:color="auto" w:fill="auto"/>
          </w:tcPr>
          <w:p w14:paraId="72FD8828" w14:textId="77777777" w:rsidR="00BD4CCD" w:rsidRPr="00390770" w:rsidRDefault="00BD4CCD" w:rsidP="00355E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  <w:tcBorders>
              <w:bottom w:val="nil"/>
            </w:tcBorders>
          </w:tcPr>
          <w:p w14:paraId="035D567A" w14:textId="77777777" w:rsidR="00BD4CCD" w:rsidRPr="00390770" w:rsidRDefault="00BD4CCD" w:rsidP="00355E2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390770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390770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BD4CCD" w:rsidRPr="00390770" w14:paraId="57480890" w14:textId="77777777" w:rsidTr="00355E2E">
        <w:tc>
          <w:tcPr>
            <w:tcW w:w="3969" w:type="dxa"/>
            <w:tcBorders>
              <w:bottom w:val="nil"/>
            </w:tcBorders>
            <w:shd w:val="clear" w:color="auto" w:fill="auto"/>
          </w:tcPr>
          <w:p w14:paraId="479CFFF3" w14:textId="77777777" w:rsidR="00BD4CCD" w:rsidRPr="00390770" w:rsidRDefault="00BD4CCD" w:rsidP="00355E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6D13F50D" w14:textId="53CAE658" w:rsidR="00BD4CCD" w:rsidRPr="00390770" w:rsidRDefault="002257BE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8,380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1ACE384" w14:textId="77777777" w:rsidR="00BD4CCD" w:rsidRPr="00390770" w:rsidRDefault="00BD4CCD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0A11917" w14:textId="7CCEE263" w:rsidR="00BD4CCD" w:rsidRPr="00390770" w:rsidRDefault="002257BE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14,780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4C74E6" w14:textId="77777777" w:rsidR="00BD4CCD" w:rsidRPr="00390770" w:rsidRDefault="00BD4CCD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432D8AD3" w14:textId="02E95D8C" w:rsidR="00BD4CCD" w:rsidRPr="002257BE" w:rsidRDefault="008F1C81" w:rsidP="002257B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257BE">
              <w:rPr>
                <w:rFonts w:ascii="Angsana New" w:hAnsi="Angsana New"/>
                <w:sz w:val="30"/>
                <w:szCs w:val="30"/>
                <w:lang w:val="en-US" w:bidi="th-TH"/>
              </w:rPr>
              <w:t>6,678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339060" w14:textId="77777777" w:rsidR="00BD4CCD" w:rsidRPr="00390770" w:rsidRDefault="00BD4CCD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  <w:shd w:val="clear" w:color="auto" w:fill="auto"/>
          </w:tcPr>
          <w:p w14:paraId="663696E7" w14:textId="6DB93CA5" w:rsidR="00BD4CCD" w:rsidRPr="00390770" w:rsidRDefault="008F1C81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257BE">
              <w:rPr>
                <w:rFonts w:ascii="Angsana New" w:hAnsi="Angsana New"/>
                <w:sz w:val="30"/>
                <w:szCs w:val="30"/>
              </w:rPr>
              <w:t>4,391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1C81" w:rsidRPr="00390770" w14:paraId="73D1718B" w14:textId="77777777" w:rsidTr="00355E2E">
        <w:tc>
          <w:tcPr>
            <w:tcW w:w="3969" w:type="dxa"/>
            <w:tcBorders>
              <w:bottom w:val="nil"/>
            </w:tcBorders>
            <w:shd w:val="clear" w:color="auto" w:fill="auto"/>
          </w:tcPr>
          <w:p w14:paraId="4208FB7C" w14:textId="75BC7C76" w:rsidR="008F1C81" w:rsidRPr="00390770" w:rsidRDefault="008F1C81" w:rsidP="00355E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6DA49292" w14:textId="75FE438A" w:rsidR="008F1C81" w:rsidRDefault="008F1C81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1C81">
              <w:rPr>
                <w:rFonts w:ascii="Angsana New" w:hAnsi="Angsana New"/>
                <w:sz w:val="30"/>
                <w:szCs w:val="30"/>
                <w:lang w:val="en-US" w:bidi="th-TH"/>
              </w:rPr>
              <w:t>(6,678)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97D2AA" w14:textId="77777777" w:rsidR="008F1C81" w:rsidRPr="00390770" w:rsidRDefault="008F1C81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479A5B1" w14:textId="614E3FB4" w:rsidR="008F1C81" w:rsidRDefault="008F1C81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1C81">
              <w:rPr>
                <w:rFonts w:ascii="Angsana New" w:hAnsi="Angsana New"/>
                <w:sz w:val="30"/>
                <w:szCs w:val="30"/>
                <w:lang w:val="en-US" w:bidi="th-TH"/>
              </w:rPr>
              <w:t>(4,391)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D63A49" w14:textId="77777777" w:rsidR="008F1C81" w:rsidRPr="00390770" w:rsidRDefault="008F1C81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5A86EB31" w14:textId="271A277A" w:rsidR="008F1C81" w:rsidRDefault="008F1C81" w:rsidP="002257B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1C81">
              <w:rPr>
                <w:rFonts w:ascii="Angsana New" w:hAnsi="Angsana New"/>
                <w:sz w:val="30"/>
                <w:szCs w:val="30"/>
                <w:lang w:val="en-US" w:bidi="th-TH"/>
              </w:rPr>
              <w:t>6,678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F9AD7E" w14:textId="77777777" w:rsidR="008F1C81" w:rsidRPr="00390770" w:rsidRDefault="008F1C81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  <w:shd w:val="clear" w:color="auto" w:fill="auto"/>
          </w:tcPr>
          <w:p w14:paraId="79816375" w14:textId="67005405" w:rsidR="008F1C81" w:rsidRDefault="008F1C81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  <w:r w:rsidRPr="008F1C81">
              <w:rPr>
                <w:rFonts w:ascii="Angsana New" w:hAnsi="Angsana New"/>
                <w:sz w:val="30"/>
                <w:szCs w:val="30"/>
              </w:rPr>
              <w:t>4,391</w:t>
            </w:r>
          </w:p>
        </w:tc>
      </w:tr>
      <w:tr w:rsidR="00BD4CCD" w:rsidRPr="00390770" w14:paraId="1E27D1E6" w14:textId="77777777" w:rsidTr="00355E2E">
        <w:tc>
          <w:tcPr>
            <w:tcW w:w="3969" w:type="dxa"/>
            <w:tcBorders>
              <w:top w:val="nil"/>
              <w:bottom w:val="nil"/>
            </w:tcBorders>
            <w:shd w:val="clear" w:color="auto" w:fill="auto"/>
          </w:tcPr>
          <w:p w14:paraId="0F5D5995" w14:textId="77777777" w:rsidR="00BD4CCD" w:rsidRPr="00390770" w:rsidRDefault="00BD4CCD" w:rsidP="00355E2E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390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27243" w14:textId="6B69F6DF" w:rsidR="00BD4CCD" w:rsidRPr="00390770" w:rsidRDefault="008F1C81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257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26329C" w14:textId="77777777" w:rsidR="00BD4CCD" w:rsidRPr="00390770" w:rsidRDefault="00BD4CCD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03BF9" w14:textId="0B011E6C" w:rsidR="00BD4CCD" w:rsidRPr="00390770" w:rsidRDefault="002257BE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7B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F1C8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257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F1C81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B9AD3A" w14:textId="77777777" w:rsidR="00BD4CCD" w:rsidRPr="00390770" w:rsidRDefault="00BD4CCD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767E1" w14:textId="1946C820" w:rsidR="00BD4CCD" w:rsidRPr="002257BE" w:rsidRDefault="008F1C81" w:rsidP="008F1C8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990C77" w14:textId="77777777" w:rsidR="00BD4CCD" w:rsidRPr="00390770" w:rsidRDefault="00BD4CCD" w:rsidP="00355E2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FF005" w14:textId="5D66AC42" w:rsidR="00BD4CCD" w:rsidRPr="002257BE" w:rsidRDefault="008F1C81" w:rsidP="008F1C81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544EC0B" w14:textId="77777777" w:rsidR="00EE62CE" w:rsidRPr="00F93968" w:rsidRDefault="00EE62CE" w:rsidP="00F9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969"/>
        <w:gridCol w:w="990"/>
        <w:gridCol w:w="270"/>
        <w:gridCol w:w="1170"/>
        <w:gridCol w:w="270"/>
        <w:gridCol w:w="1080"/>
        <w:gridCol w:w="273"/>
        <w:gridCol w:w="1071"/>
        <w:gridCol w:w="6"/>
      </w:tblGrid>
      <w:tr w:rsidR="003E30E2" w:rsidRPr="00F93968" w14:paraId="38153FB4" w14:textId="77777777" w:rsidTr="00E47261">
        <w:trPr>
          <w:trHeight w:val="68"/>
          <w:tblHeader/>
        </w:trPr>
        <w:tc>
          <w:tcPr>
            <w:tcW w:w="3969" w:type="dxa"/>
            <w:shd w:val="clear" w:color="auto" w:fill="auto"/>
          </w:tcPr>
          <w:p w14:paraId="20205AA2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990" w:type="dxa"/>
            <w:shd w:val="clear" w:color="auto" w:fill="auto"/>
          </w:tcPr>
          <w:p w14:paraId="390686F6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0" w:type="dxa"/>
            <w:shd w:val="clear" w:color="auto" w:fill="auto"/>
          </w:tcPr>
          <w:p w14:paraId="4A745A1E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highlight w:val="black"/>
              </w:rPr>
            </w:pPr>
          </w:p>
        </w:tc>
        <w:tc>
          <w:tcPr>
            <w:tcW w:w="27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B20710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บันทึกเป็น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(รายจ่าย)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>/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04C5ECAC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3E30E2" w:rsidRPr="00F93968" w14:paraId="14A4D1CD" w14:textId="77777777" w:rsidTr="00E47261">
        <w:trPr>
          <w:trHeight w:val="607"/>
          <w:tblHeader/>
        </w:trPr>
        <w:tc>
          <w:tcPr>
            <w:tcW w:w="3969" w:type="dxa"/>
            <w:shd w:val="clear" w:color="auto" w:fill="auto"/>
            <w:vAlign w:val="bottom"/>
          </w:tcPr>
          <w:p w14:paraId="22399F3B" w14:textId="77777777" w:rsidR="003E30E2" w:rsidRPr="00F93968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  <w:p w14:paraId="179E4ED0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9C8B481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43C18B96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14:paraId="7314C158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A5496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BF602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395369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841D530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009C579A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ณ วันที่</w:t>
            </w:r>
          </w:p>
          <w:p w14:paraId="08D9552A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3E30E2" w:rsidRPr="00F93968" w14:paraId="2FD937A3" w14:textId="77777777" w:rsidTr="00E47261">
        <w:trPr>
          <w:gridAfter w:val="1"/>
          <w:wAfter w:w="6" w:type="dxa"/>
          <w:trHeight w:val="68"/>
          <w:tblHeader/>
        </w:trPr>
        <w:tc>
          <w:tcPr>
            <w:tcW w:w="3969" w:type="dxa"/>
            <w:shd w:val="clear" w:color="auto" w:fill="auto"/>
            <w:vAlign w:val="bottom"/>
          </w:tcPr>
          <w:p w14:paraId="12116487" w14:textId="77777777" w:rsidR="003E30E2" w:rsidRPr="00F93968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5124" w:type="dxa"/>
            <w:gridSpan w:val="7"/>
            <w:shd w:val="clear" w:color="auto" w:fill="auto"/>
          </w:tcPr>
          <w:p w14:paraId="7DEAB2C5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61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F9396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F93968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3E30E2" w:rsidRPr="00F93968" w14:paraId="1DF4E75A" w14:textId="77777777" w:rsidTr="00E47261">
        <w:trPr>
          <w:gridAfter w:val="1"/>
          <w:wAfter w:w="6" w:type="dxa"/>
          <w:trHeight w:val="68"/>
        </w:trPr>
        <w:tc>
          <w:tcPr>
            <w:tcW w:w="3969" w:type="dxa"/>
            <w:shd w:val="clear" w:color="auto" w:fill="auto"/>
            <w:vAlign w:val="bottom"/>
          </w:tcPr>
          <w:p w14:paraId="3B383CA9" w14:textId="70F67855" w:rsidR="003E30E2" w:rsidRPr="009A3FA6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AE7B07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5124" w:type="dxa"/>
            <w:gridSpan w:val="7"/>
            <w:shd w:val="clear" w:color="auto" w:fill="auto"/>
          </w:tcPr>
          <w:p w14:paraId="6868F7BC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3E30E2" w:rsidRPr="00F93968" w14:paraId="41281F76" w14:textId="77777777" w:rsidTr="00E47261">
        <w:trPr>
          <w:gridAfter w:val="1"/>
          <w:wAfter w:w="6" w:type="dxa"/>
          <w:trHeight w:val="68"/>
        </w:trPr>
        <w:tc>
          <w:tcPr>
            <w:tcW w:w="3969" w:type="dxa"/>
            <w:shd w:val="clear" w:color="auto" w:fill="auto"/>
            <w:vAlign w:val="bottom"/>
          </w:tcPr>
          <w:p w14:paraId="575C2B6E" w14:textId="77777777" w:rsidR="003E30E2" w:rsidRPr="00F93968" w:rsidRDefault="003E30E2" w:rsidP="003907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124" w:type="dxa"/>
            <w:gridSpan w:val="7"/>
            <w:shd w:val="clear" w:color="auto" w:fill="auto"/>
          </w:tcPr>
          <w:p w14:paraId="08B920B3" w14:textId="77777777" w:rsidR="003E30E2" w:rsidRPr="00F93968" w:rsidRDefault="003E30E2" w:rsidP="00390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125678" w:rsidRPr="00F93968" w14:paraId="304340E5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191EB0F3" w14:textId="07BC749D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990" w:type="dxa"/>
            <w:shd w:val="clear" w:color="auto" w:fill="auto"/>
          </w:tcPr>
          <w:p w14:paraId="795CDF81" w14:textId="5B4A2426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7AF74ABA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AACF0" w14:textId="5F922F15" w:rsidR="00125678" w:rsidRPr="00E73C34" w:rsidRDefault="00181AC2" w:rsidP="0012567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(188)</w:t>
            </w:r>
          </w:p>
        </w:tc>
        <w:tc>
          <w:tcPr>
            <w:tcW w:w="270" w:type="dxa"/>
            <w:shd w:val="clear" w:color="auto" w:fill="auto"/>
          </w:tcPr>
          <w:p w14:paraId="5AC97EA1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0BC1AC" w14:textId="3453FE1E" w:rsidR="00125678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111E5DD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26AC04DC" w14:textId="0B9DCE76" w:rsidR="00125678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72</w:t>
            </w:r>
          </w:p>
        </w:tc>
      </w:tr>
      <w:tr w:rsidR="00125678" w:rsidRPr="00F93968" w14:paraId="1CA8AE5B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492DE0B0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3CC4DD" w14:textId="06775A80" w:rsidR="00125678" w:rsidRPr="00F93968" w:rsidRDefault="005136E1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4,598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59272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0EF77" w14:textId="0ED729B0" w:rsidR="00125678" w:rsidRPr="00E73C34" w:rsidRDefault="005136E1" w:rsidP="0012567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FADA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26B305" w14:textId="1548935A" w:rsidR="00125678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FAE933F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375395DA" w14:textId="61682BD4" w:rsidR="00125678" w:rsidRPr="00F93968" w:rsidRDefault="005136E1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7,010</w:t>
            </w:r>
          </w:p>
        </w:tc>
      </w:tr>
      <w:tr w:rsidR="00125678" w:rsidRPr="00F93968" w14:paraId="59D4E214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08117BC5" w14:textId="06B19DE3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DC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C5F010" w14:textId="77C7092E" w:rsidR="0012567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9,497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751D5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2B1ECF" w14:textId="54DFD0F5" w:rsidR="00125678" w:rsidRDefault="00181AC2" w:rsidP="0012567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(9,113)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49E183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D312A" w14:textId="1C499DFE" w:rsidR="0012567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D33D22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0812F1DA" w14:textId="5AF96670" w:rsidR="0012567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384</w:t>
            </w:r>
          </w:p>
        </w:tc>
      </w:tr>
      <w:tr w:rsidR="00125678" w:rsidRPr="00F93968" w14:paraId="119288F9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606F40D4" w14:textId="1AE1FDD9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4E4B5" w14:textId="29B815D6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56B000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AA4F9" w14:textId="7385C519" w:rsidR="00125678" w:rsidRPr="00E73C34" w:rsidRDefault="00181AC2" w:rsidP="0012567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7CE67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63F7A" w14:textId="4F3ED8E3" w:rsidR="00125678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3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1BE011D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D8E8C" w14:textId="22E7475D" w:rsidR="00125678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914</w:t>
            </w:r>
          </w:p>
        </w:tc>
      </w:tr>
      <w:tr w:rsidR="00125678" w:rsidRPr="00F93968" w14:paraId="52464228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6A20EFD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32A81B" w14:textId="1248864A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F1C8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F1C81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270" w:type="dxa"/>
          </w:tcPr>
          <w:p w14:paraId="1467EFD3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682739" w14:textId="1898734F" w:rsidR="00125678" w:rsidRPr="00F93968" w:rsidRDefault="00181AC2" w:rsidP="0012567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136E1">
              <w:rPr>
                <w:rFonts w:ascii="Angsana New" w:hAnsi="Angsana New"/>
                <w:b/>
                <w:bCs/>
                <w:sz w:val="30"/>
                <w:szCs w:val="30"/>
              </w:rPr>
              <w:t>6,400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B5B10B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55A5DF" w14:textId="39135E79" w:rsidR="00125678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3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1C942A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F47E7" w14:textId="581DDB24" w:rsidR="00125678" w:rsidRPr="00F93968" w:rsidRDefault="005136E1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8,380</w:t>
            </w:r>
          </w:p>
        </w:tc>
      </w:tr>
      <w:tr w:rsidR="00181AC2" w:rsidRPr="00F93968" w14:paraId="4DBEB049" w14:textId="77777777" w:rsidTr="00181AC2">
        <w:trPr>
          <w:trHeight w:val="58"/>
        </w:trPr>
        <w:tc>
          <w:tcPr>
            <w:tcW w:w="3969" w:type="dxa"/>
            <w:shd w:val="clear" w:color="auto" w:fill="auto"/>
          </w:tcPr>
          <w:p w14:paraId="1A3DD896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AAA093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DEF614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19932C78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DAAD8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0039A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406EA56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0858B259" w14:textId="77777777" w:rsidR="00181AC2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5678" w:rsidRPr="00F93968" w14:paraId="190456C4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30AD932A" w14:textId="73D08CC0" w:rsidR="00125678" w:rsidRPr="00F60EA3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F60EA3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0DF388E1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6D250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164F3835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C075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3913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B87C72D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72F0C00B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5678" w:rsidRPr="00F93968" w14:paraId="71802210" w14:textId="77777777" w:rsidTr="00C00DFA">
        <w:trPr>
          <w:trHeight w:val="68"/>
        </w:trPr>
        <w:tc>
          <w:tcPr>
            <w:tcW w:w="3969" w:type="dxa"/>
            <w:shd w:val="clear" w:color="auto" w:fill="auto"/>
          </w:tcPr>
          <w:p w14:paraId="4308208B" w14:textId="472DE27B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9D53A68" w14:textId="77B08996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E6D50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3424857B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19D6A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0F4A1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5D5878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6BBDF580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5678" w:rsidRPr="00F93968" w14:paraId="6F178144" w14:textId="77777777" w:rsidTr="00EC3B62">
        <w:trPr>
          <w:trHeight w:val="68"/>
        </w:trPr>
        <w:tc>
          <w:tcPr>
            <w:tcW w:w="3969" w:type="dxa"/>
            <w:shd w:val="clear" w:color="auto" w:fill="auto"/>
          </w:tcPr>
          <w:p w14:paraId="0922427A" w14:textId="0A133559" w:rsidR="00125678" w:rsidRPr="00F93968" w:rsidRDefault="007C75C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C75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E714F2" w14:textId="61AA731F" w:rsidR="00125678" w:rsidRPr="005136E1" w:rsidRDefault="005136E1" w:rsidP="005136E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sz w:val="30"/>
                <w:szCs w:val="30"/>
                <w:lang w:val="en-US" w:bidi="th-TH"/>
              </w:rPr>
              <w:t>(4,391)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B71B7" w14:textId="77777777" w:rsidR="00125678" w:rsidRPr="00F93968" w:rsidRDefault="00125678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E6563F" w14:textId="7244F83C" w:rsidR="00125678" w:rsidRPr="005136E1" w:rsidRDefault="005136E1" w:rsidP="005136E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(2,287)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75D6A" w14:textId="77777777" w:rsidR="00125678" w:rsidRPr="00F93968" w:rsidRDefault="00125678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17A3FF" w14:textId="7309B8E1" w:rsidR="00125678" w:rsidRPr="005136E1" w:rsidRDefault="00181AC2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136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CFB241D" w14:textId="77777777" w:rsidR="00125678" w:rsidRPr="00F93968" w:rsidRDefault="00125678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19A52209" w14:textId="5B65824F" w:rsidR="00125678" w:rsidRPr="005136E1" w:rsidRDefault="005136E1" w:rsidP="005136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sz w:val="30"/>
                <w:szCs w:val="30"/>
                <w:lang w:val="en-US" w:bidi="th-TH"/>
              </w:rPr>
              <w:t>(6,678)</w:t>
            </w:r>
          </w:p>
        </w:tc>
      </w:tr>
      <w:tr w:rsidR="00125678" w:rsidRPr="00F93968" w14:paraId="3F090316" w14:textId="77777777" w:rsidTr="007C5E9B">
        <w:trPr>
          <w:trHeight w:val="58"/>
        </w:trPr>
        <w:tc>
          <w:tcPr>
            <w:tcW w:w="3969" w:type="dxa"/>
            <w:shd w:val="clear" w:color="auto" w:fill="auto"/>
          </w:tcPr>
          <w:p w14:paraId="73C71146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CDB5D2E" w14:textId="051B1F35" w:rsidR="00125678" w:rsidRPr="005136E1" w:rsidRDefault="005136E1" w:rsidP="005136E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(4,391)</w:t>
            </w:r>
          </w:p>
        </w:tc>
        <w:tc>
          <w:tcPr>
            <w:tcW w:w="270" w:type="dxa"/>
            <w:shd w:val="clear" w:color="auto" w:fill="auto"/>
          </w:tcPr>
          <w:p w14:paraId="0692BA21" w14:textId="77777777" w:rsidR="00125678" w:rsidRPr="005136E1" w:rsidRDefault="00125678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45FB46C0" w14:textId="5458A362" w:rsidR="00125678" w:rsidRPr="005136E1" w:rsidRDefault="005136E1" w:rsidP="005136E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(2,287)</w:t>
            </w:r>
          </w:p>
        </w:tc>
        <w:tc>
          <w:tcPr>
            <w:tcW w:w="270" w:type="dxa"/>
            <w:shd w:val="clear" w:color="auto" w:fill="auto"/>
          </w:tcPr>
          <w:p w14:paraId="53D60785" w14:textId="77777777" w:rsidR="00125678" w:rsidRPr="005136E1" w:rsidRDefault="00125678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54EB5600" w14:textId="57068BBE" w:rsidR="00125678" w:rsidRPr="005136E1" w:rsidRDefault="00181AC2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136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34F3249" w14:textId="77777777" w:rsidR="00125678" w:rsidRPr="005136E1" w:rsidRDefault="00125678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049171F" w14:textId="41A5CED4" w:rsidR="00125678" w:rsidRPr="005136E1" w:rsidRDefault="005136E1" w:rsidP="005136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(6,678)</w:t>
            </w:r>
          </w:p>
        </w:tc>
      </w:tr>
      <w:tr w:rsidR="00125678" w:rsidRPr="00F93968" w14:paraId="3E2A34D0" w14:textId="77777777" w:rsidTr="007C5E9B">
        <w:trPr>
          <w:trHeight w:val="58"/>
        </w:trPr>
        <w:tc>
          <w:tcPr>
            <w:tcW w:w="3969" w:type="dxa"/>
            <w:shd w:val="clear" w:color="auto" w:fill="auto"/>
          </w:tcPr>
          <w:p w14:paraId="57C84286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FC800CD" w14:textId="28C1DE5F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D3A32C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279BA3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8A8F17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A014C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284A3C0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EDF704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678" w:rsidRPr="00F93968" w14:paraId="71153659" w14:textId="77777777" w:rsidTr="007C5E9B">
        <w:trPr>
          <w:trHeight w:val="68"/>
        </w:trPr>
        <w:tc>
          <w:tcPr>
            <w:tcW w:w="3969" w:type="dxa"/>
            <w:shd w:val="clear" w:color="auto" w:fill="auto"/>
          </w:tcPr>
          <w:p w14:paraId="7438D9AA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BEAFCB5" w14:textId="0C30BB63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10,389</w:t>
            </w:r>
          </w:p>
        </w:tc>
        <w:tc>
          <w:tcPr>
            <w:tcW w:w="270" w:type="dxa"/>
            <w:shd w:val="clear" w:color="auto" w:fill="auto"/>
          </w:tcPr>
          <w:p w14:paraId="10ED780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122A14D" w14:textId="513D5CCA" w:rsidR="00125678" w:rsidRPr="00A7285E" w:rsidRDefault="00181AC2" w:rsidP="0012567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81A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(8,68</w:t>
            </w:r>
            <w:r w:rsidR="007F2F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181A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92CB02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82E2DF" w14:textId="222C59BC" w:rsidR="00125678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2464D82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E1830CF" w14:textId="0DA73B91" w:rsidR="00125678" w:rsidRPr="00F93968" w:rsidRDefault="00181AC2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1AC2">
              <w:rPr>
                <w:rFonts w:ascii="Angsana New" w:hAnsi="Angsana New"/>
                <w:b/>
                <w:bCs/>
                <w:sz w:val="30"/>
                <w:szCs w:val="30"/>
              </w:rPr>
              <w:t>1,702</w:t>
            </w:r>
          </w:p>
        </w:tc>
      </w:tr>
      <w:tr w:rsidR="00125678" w:rsidRPr="00F93968" w14:paraId="32CD429E" w14:textId="77777777" w:rsidTr="00E47261">
        <w:trPr>
          <w:trHeight w:val="38"/>
        </w:trPr>
        <w:tc>
          <w:tcPr>
            <w:tcW w:w="3969" w:type="dxa"/>
            <w:shd w:val="clear" w:color="auto" w:fill="auto"/>
          </w:tcPr>
          <w:p w14:paraId="36B4BE94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706380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60C60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5A7C6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23C2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AB394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8" w:right="16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C4827EF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4730B645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5678" w:rsidRPr="00F93968" w14:paraId="4E3B44BE" w14:textId="77777777" w:rsidTr="00E47261">
        <w:trPr>
          <w:trHeight w:val="68"/>
        </w:trPr>
        <w:tc>
          <w:tcPr>
            <w:tcW w:w="3969" w:type="dxa"/>
            <w:shd w:val="clear" w:color="auto" w:fill="auto"/>
            <w:vAlign w:val="bottom"/>
          </w:tcPr>
          <w:p w14:paraId="431D7CB8" w14:textId="07F4F11C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5D46704A" w14:textId="4B0C17AA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4EB1BA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052D85" w14:textId="2CE0E709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B03861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6FE51E" w14:textId="73E17F63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2FB55763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5AE6403D" w14:textId="098FFCCA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125678" w:rsidRPr="00F93968" w14:paraId="255E0317" w14:textId="77777777" w:rsidTr="00E47261">
        <w:trPr>
          <w:trHeight w:val="68"/>
        </w:trPr>
        <w:tc>
          <w:tcPr>
            <w:tcW w:w="3969" w:type="dxa"/>
            <w:shd w:val="clear" w:color="auto" w:fill="auto"/>
            <w:vAlign w:val="bottom"/>
          </w:tcPr>
          <w:p w14:paraId="60C3E46B" w14:textId="4BA7EDB2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61EB55C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20781D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ACEDB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295994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5E6E84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62C27912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59AB8D71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125678" w:rsidRPr="00F93968" w14:paraId="53273D47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52C90C08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990" w:type="dxa"/>
            <w:shd w:val="clear" w:color="auto" w:fill="auto"/>
          </w:tcPr>
          <w:p w14:paraId="05DF750A" w14:textId="703DED2D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877</w:t>
            </w:r>
          </w:p>
        </w:tc>
        <w:tc>
          <w:tcPr>
            <w:tcW w:w="270" w:type="dxa"/>
            <w:shd w:val="clear" w:color="auto" w:fill="auto"/>
          </w:tcPr>
          <w:p w14:paraId="6899A3D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2FA3E8" w14:textId="0B452C1C" w:rsidR="00125678" w:rsidRPr="00F93968" w:rsidRDefault="00125678" w:rsidP="0012567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(617)</w:t>
            </w:r>
          </w:p>
        </w:tc>
        <w:tc>
          <w:tcPr>
            <w:tcW w:w="270" w:type="dxa"/>
            <w:shd w:val="clear" w:color="auto" w:fill="auto"/>
          </w:tcPr>
          <w:p w14:paraId="63AFE095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47A425" w14:textId="2F94202E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0710E7C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3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3C458C61" w14:textId="724788BE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260</w:t>
            </w:r>
          </w:p>
        </w:tc>
      </w:tr>
      <w:tr w:rsidR="00125678" w:rsidRPr="00F93968" w14:paraId="78C6A063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58F05C80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197D55" w14:textId="7B7403EA" w:rsidR="00125678" w:rsidRPr="00F93968" w:rsidRDefault="005136E1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4,751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E9EFC3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9FC310" w14:textId="6A16195C" w:rsidR="00125678" w:rsidRPr="00F93968" w:rsidRDefault="005136E1" w:rsidP="005136E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B11A2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B03F02" w14:textId="17003BAB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6" w:hanging="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86DEA51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2BC32747" w14:textId="19A0F509" w:rsidR="00125678" w:rsidRPr="00F93968" w:rsidRDefault="005136E1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136E1">
              <w:rPr>
                <w:rFonts w:ascii="Angsana New" w:hAnsi="Angsana New"/>
                <w:color w:val="000000" w:themeColor="text1"/>
                <w:sz w:val="30"/>
                <w:szCs w:val="30"/>
              </w:rPr>
              <w:t>4,598</w:t>
            </w:r>
          </w:p>
        </w:tc>
      </w:tr>
      <w:tr w:rsidR="00125678" w:rsidRPr="00F93968" w14:paraId="74E59AF1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26D0D543" w14:textId="06FC4BAE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DC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923E96" w14:textId="75CA05C8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7D2C3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DD6D9D" w14:textId="380281FF" w:rsidR="00125678" w:rsidRPr="00E73C34" w:rsidRDefault="00125678" w:rsidP="0012567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2F3A8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0A42C8" w14:textId="21322AA9" w:rsidR="0012567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6" w:hanging="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3B0C8D3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70151C25" w14:textId="0FFED9E1" w:rsidR="0012567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9,497</w:t>
            </w:r>
          </w:p>
        </w:tc>
      </w:tr>
      <w:tr w:rsidR="00125678" w:rsidRPr="00F93968" w14:paraId="40BE028B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7703EEBF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B0E18" w14:textId="7D9C9311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88A08A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37E4F" w14:textId="256CB1A3" w:rsidR="00125678" w:rsidRPr="00F93968" w:rsidRDefault="00125678" w:rsidP="0012567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91950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F492C" w14:textId="2E7E41E6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6" w:hanging="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C76DABA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1DED3" w14:textId="36C9B1DD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425</w:t>
            </w:r>
          </w:p>
        </w:tc>
      </w:tr>
      <w:tr w:rsidR="00125678" w:rsidRPr="00F93968" w14:paraId="29B71ADF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547469AF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073A97" w14:textId="2B89CA56" w:rsidR="00125678" w:rsidRPr="00F93968" w:rsidRDefault="005136E1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6,917</w:t>
            </w:r>
          </w:p>
        </w:tc>
        <w:tc>
          <w:tcPr>
            <w:tcW w:w="270" w:type="dxa"/>
          </w:tcPr>
          <w:p w14:paraId="5D5F686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3618EE" w14:textId="28C536CB" w:rsidR="00125678" w:rsidRPr="00F93968" w:rsidRDefault="005136E1" w:rsidP="0012567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7,863</w:t>
            </w:r>
          </w:p>
        </w:tc>
        <w:tc>
          <w:tcPr>
            <w:tcW w:w="270" w:type="dxa"/>
          </w:tcPr>
          <w:p w14:paraId="26673B8D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6468F0" w14:textId="70BA598E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6" w:hanging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41A9B6C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C96F13" w14:textId="1183086C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136E1">
              <w:rPr>
                <w:rFonts w:ascii="Angsana New" w:hAnsi="Angsana New"/>
                <w:b/>
                <w:bCs/>
                <w:sz w:val="30"/>
                <w:szCs w:val="30"/>
              </w:rPr>
              <w:t>4,780</w:t>
            </w:r>
          </w:p>
        </w:tc>
      </w:tr>
      <w:tr w:rsidR="00125678" w:rsidRPr="00F93968" w14:paraId="2C0B1650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708EB74C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1ADA18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2D8B61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48FF14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E58E3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54E644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8128476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397080D4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5678" w:rsidRPr="00F93968" w14:paraId="0CA65F7E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4063D7F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1614E4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0536C4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6C12B46C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08E6B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46A06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78E44922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68D69F33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2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C75C8" w:rsidRPr="00F93968" w14:paraId="30803CAD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22A74DF2" w14:textId="62BECF12" w:rsidR="007C75C8" w:rsidRPr="007C75C8" w:rsidRDefault="007C75C8" w:rsidP="007C7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C75C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765FE55" w14:textId="3F839FF8" w:rsidR="007C75C8" w:rsidRPr="007C75C8" w:rsidRDefault="005136E1" w:rsidP="005136E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0" w:right="-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136E1">
              <w:rPr>
                <w:rFonts w:ascii="Angsana New" w:hAnsi="Angsana New"/>
                <w:sz w:val="30"/>
                <w:szCs w:val="30"/>
                <w:lang w:val="en-US" w:bidi="th-TH"/>
              </w:rPr>
              <w:t>(4,572)</w:t>
            </w:r>
          </w:p>
        </w:tc>
        <w:tc>
          <w:tcPr>
            <w:tcW w:w="270" w:type="dxa"/>
          </w:tcPr>
          <w:p w14:paraId="6EDAA5F1" w14:textId="77777777" w:rsidR="007C75C8" w:rsidRPr="007C75C8" w:rsidRDefault="007C75C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1D0F0D" w14:textId="10F3E135" w:rsidR="007C75C8" w:rsidRPr="005136E1" w:rsidRDefault="005136E1" w:rsidP="005136E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70" w:type="dxa"/>
          </w:tcPr>
          <w:p w14:paraId="56D75357" w14:textId="77777777" w:rsidR="007C75C8" w:rsidRPr="007C75C8" w:rsidRDefault="007C75C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526D8" w14:textId="2E324D60" w:rsidR="007C75C8" w:rsidRPr="007C75C8" w:rsidRDefault="005136E1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96" w:firstLine="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3CFF812" w14:textId="77777777" w:rsidR="007C75C8" w:rsidRPr="007C75C8" w:rsidRDefault="007C75C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3C6CAEF2" w14:textId="7CB0C479" w:rsidR="007C75C8" w:rsidRPr="005136E1" w:rsidRDefault="005136E1" w:rsidP="005136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sz w:val="30"/>
                <w:szCs w:val="30"/>
                <w:lang w:val="en-US" w:bidi="th-TH"/>
              </w:rPr>
              <w:t>(4,391)</w:t>
            </w:r>
          </w:p>
        </w:tc>
      </w:tr>
      <w:tr w:rsidR="00125678" w:rsidRPr="00F93968" w14:paraId="35DD75D3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3C59334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9396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115448" w14:textId="423756F8" w:rsidR="00125678" w:rsidRPr="005136E1" w:rsidRDefault="00125678" w:rsidP="005136E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B230D" w14:textId="77777777" w:rsidR="00125678" w:rsidRPr="005136E1" w:rsidRDefault="00125678" w:rsidP="005136E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DC7BD9" w14:textId="684E8706" w:rsidR="00125678" w:rsidRPr="005136E1" w:rsidRDefault="00125678" w:rsidP="005136E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7EA4F" w14:textId="77777777" w:rsidR="00125678" w:rsidRPr="005136E1" w:rsidRDefault="00125678" w:rsidP="005136E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348E32" w14:textId="12638A8B" w:rsidR="00125678" w:rsidRPr="005136E1" w:rsidRDefault="00125678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6" w:hanging="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136E1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6400887" w14:textId="77777777" w:rsidR="00125678" w:rsidRPr="005136E1" w:rsidRDefault="00125678" w:rsidP="005136E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51940054" w14:textId="53B88406" w:rsidR="00125678" w:rsidRPr="005136E1" w:rsidRDefault="00125678" w:rsidP="008F1C81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190" w:right="-1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25678" w:rsidRPr="00F93968" w14:paraId="67575B98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0BFDFB4B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99E2558" w14:textId="7F10C5F1" w:rsidR="00125678" w:rsidRPr="005136E1" w:rsidRDefault="00125678" w:rsidP="005136E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66D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4,573</w:t>
            </w:r>
            <w:r w:rsidRPr="005136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30B642E" w14:textId="77777777" w:rsidR="00125678" w:rsidRPr="005136E1" w:rsidRDefault="00125678" w:rsidP="005136E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570F0FED" w14:textId="0F1365CD" w:rsidR="00125678" w:rsidRPr="005136E1" w:rsidRDefault="007B2BF3" w:rsidP="005136E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70" w:type="dxa"/>
          </w:tcPr>
          <w:p w14:paraId="77E2E16B" w14:textId="77777777" w:rsidR="00125678" w:rsidRPr="005136E1" w:rsidRDefault="00125678" w:rsidP="005136E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55EEBC68" w14:textId="48EE95E0" w:rsidR="00125678" w:rsidRPr="005136E1" w:rsidRDefault="00125678" w:rsidP="00513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6" w:hanging="3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5136E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2BEC968" w14:textId="77777777" w:rsidR="00125678" w:rsidRPr="005136E1" w:rsidRDefault="00125678" w:rsidP="005136E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14:paraId="2C417CA4" w14:textId="32D3EBDE" w:rsidR="00125678" w:rsidRPr="005136E1" w:rsidRDefault="005136E1" w:rsidP="005136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36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(4,391)</w:t>
            </w:r>
          </w:p>
        </w:tc>
      </w:tr>
      <w:tr w:rsidR="00125678" w:rsidRPr="00F93968" w14:paraId="6F0D40C8" w14:textId="77777777" w:rsidTr="00E47261">
        <w:trPr>
          <w:trHeight w:val="58"/>
        </w:trPr>
        <w:tc>
          <w:tcPr>
            <w:tcW w:w="3969" w:type="dxa"/>
            <w:shd w:val="clear" w:color="auto" w:fill="auto"/>
          </w:tcPr>
          <w:p w14:paraId="1D61C304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834067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A81F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69A731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FEC4C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591638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8B650C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0546252F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678" w:rsidRPr="00F93968" w14:paraId="0D12F9DF" w14:textId="77777777" w:rsidTr="00E47261">
        <w:trPr>
          <w:trHeight w:val="68"/>
        </w:trPr>
        <w:tc>
          <w:tcPr>
            <w:tcW w:w="3969" w:type="dxa"/>
            <w:shd w:val="clear" w:color="auto" w:fill="auto"/>
          </w:tcPr>
          <w:p w14:paraId="6A7B2826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  <w:r w:rsidRPr="00F93968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1C01E70" w14:textId="59F25EF1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2,344</w:t>
            </w:r>
          </w:p>
        </w:tc>
        <w:tc>
          <w:tcPr>
            <w:tcW w:w="270" w:type="dxa"/>
          </w:tcPr>
          <w:p w14:paraId="125C5FFE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DB5AAD" w14:textId="74971096" w:rsidR="00125678" w:rsidRPr="00F93968" w:rsidRDefault="00125678" w:rsidP="0012567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90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632A306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A4E08A" w14:textId="3D0DFAED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346F349" w14:textId="77777777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</w:tcPr>
          <w:p w14:paraId="63F01999" w14:textId="6F920D93" w:rsidR="00125678" w:rsidRPr="00F93968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10,389</w:t>
            </w:r>
          </w:p>
        </w:tc>
      </w:tr>
    </w:tbl>
    <w:p w14:paraId="7D7D907D" w14:textId="1B6FD18E" w:rsidR="00A71835" w:rsidRDefault="00A71835" w:rsidP="00176381">
      <w:pPr>
        <w:pStyle w:val="Heading8"/>
        <w:tabs>
          <w:tab w:val="left" w:pos="540"/>
        </w:tabs>
        <w:spacing w:line="240" w:lineRule="auto"/>
        <w:rPr>
          <w:rFonts w:ascii="Angsana New" w:hAnsi="Angsana New" w:cs="Angsana New"/>
          <w:b w:val="0"/>
          <w:bCs w:val="0"/>
          <w:sz w:val="30"/>
          <w:szCs w:val="30"/>
          <w:lang w:val="th-TH"/>
        </w:rPr>
      </w:pPr>
    </w:p>
    <w:p w14:paraId="2BC6F82C" w14:textId="77777777" w:rsidR="00A71835" w:rsidRDefault="00A71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A6BC1AB" w14:textId="70839AB8" w:rsidR="00F74CE8" w:rsidRDefault="00E165C1" w:rsidP="00655206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390770">
        <w:rPr>
          <w:rFonts w:ascii="Angsana New" w:hAnsi="Angsana New" w:cs="Angsana New" w:hint="cs"/>
          <w:sz w:val="30"/>
          <w:szCs w:val="30"/>
          <w:cs/>
          <w:lang w:val="th-TH"/>
        </w:rPr>
        <w:t>กำไร</w:t>
      </w:r>
      <w:r w:rsidR="008B7D5F" w:rsidRPr="00390770">
        <w:rPr>
          <w:rFonts w:ascii="Angsana New" w:hAnsi="Angsana New" w:cs="Angsana New" w:hint="cs"/>
          <w:sz w:val="30"/>
          <w:szCs w:val="30"/>
          <w:cs/>
          <w:lang w:val="th-TH"/>
        </w:rPr>
        <w:t>ต่อหุ้น</w:t>
      </w:r>
    </w:p>
    <w:p w14:paraId="164CD459" w14:textId="77777777" w:rsidR="00EC3B73" w:rsidRPr="00EC3B73" w:rsidRDefault="00EC3B73" w:rsidP="00EC3B73"/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182"/>
      </w:tblGrid>
      <w:tr w:rsidR="004101A6" w:rsidRPr="00B2145F" w14:paraId="2E3966A3" w14:textId="77777777" w:rsidTr="00626B0E">
        <w:trPr>
          <w:trHeight w:hRule="exact" w:val="470"/>
        </w:trPr>
        <w:tc>
          <w:tcPr>
            <w:tcW w:w="6480" w:type="dxa"/>
          </w:tcPr>
          <w:p w14:paraId="22F18F78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19B9F9" w14:textId="4CC36EAE" w:rsidR="004101A6" w:rsidRPr="00B2145F" w:rsidRDefault="00FE4B0D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2567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0054F4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6DC80A20" w14:textId="60053003" w:rsidR="004101A6" w:rsidRPr="00B2145F" w:rsidRDefault="00FE4B0D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2567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101A6" w:rsidRPr="00B2145F" w14:paraId="427E5751" w14:textId="77777777" w:rsidTr="00626B0E">
        <w:trPr>
          <w:trHeight w:hRule="exact" w:val="452"/>
        </w:trPr>
        <w:tc>
          <w:tcPr>
            <w:tcW w:w="6480" w:type="dxa"/>
          </w:tcPr>
          <w:p w14:paraId="6B233C2D" w14:textId="77777777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shd w:val="clear" w:color="auto" w:fill="auto"/>
          </w:tcPr>
          <w:p w14:paraId="41C876B2" w14:textId="410369D3" w:rsidR="004101A6" w:rsidRPr="00B2145F" w:rsidRDefault="004101A6" w:rsidP="0041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5678" w:rsidRPr="00B2145F" w14:paraId="088DBCFA" w14:textId="77777777" w:rsidTr="003260CF">
        <w:tc>
          <w:tcPr>
            <w:tcW w:w="6480" w:type="dxa"/>
          </w:tcPr>
          <w:p w14:paraId="03E8914D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C1AE668" w14:textId="6B834BC0" w:rsidR="00125678" w:rsidRPr="00E16F3B" w:rsidRDefault="006F6327" w:rsidP="0012567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790,</w:t>
            </w:r>
            <w:r w:rsidR="002524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70" w:type="dxa"/>
          </w:tcPr>
          <w:p w14:paraId="7F05D66E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</w:tcPr>
          <w:p w14:paraId="1E003213" w14:textId="276F95D9" w:rsidR="00125678" w:rsidRPr="00B2145F" w:rsidRDefault="00125678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785,040</w:t>
            </w:r>
          </w:p>
        </w:tc>
      </w:tr>
      <w:tr w:rsidR="00125678" w:rsidRPr="00B2145F" w14:paraId="54920892" w14:textId="77777777" w:rsidTr="003260CF">
        <w:tc>
          <w:tcPr>
            <w:tcW w:w="6480" w:type="dxa"/>
          </w:tcPr>
          <w:p w14:paraId="40976D88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51C26A" w14:textId="6355C456" w:rsidR="00125678" w:rsidRPr="00E16F3B" w:rsidRDefault="006F6327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790,</w:t>
            </w:r>
            <w:r w:rsidR="00252473">
              <w:rPr>
                <w:rFonts w:ascii="Angsana New" w:hAnsi="Angsana New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14:paraId="379C2557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51435C" w14:textId="3498302E" w:rsidR="00125678" w:rsidRPr="00B2145F" w:rsidRDefault="00125678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785,040</w:t>
            </w:r>
          </w:p>
        </w:tc>
      </w:tr>
      <w:tr w:rsidR="00125678" w:rsidRPr="0041650B" w14:paraId="2813D16C" w14:textId="77777777" w:rsidTr="004F6B15">
        <w:trPr>
          <w:trHeight w:val="188"/>
        </w:trPr>
        <w:tc>
          <w:tcPr>
            <w:tcW w:w="6480" w:type="dxa"/>
          </w:tcPr>
          <w:p w14:paraId="552F8E69" w14:textId="77777777" w:rsidR="00125678" w:rsidRPr="0041650B" w:rsidRDefault="00125678" w:rsidP="00125678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C7723D2" w14:textId="77777777" w:rsidR="00125678" w:rsidRPr="0041650B" w:rsidRDefault="00125678" w:rsidP="0012567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A5E251" w14:textId="77777777" w:rsidR="00125678" w:rsidRPr="0041650B" w:rsidRDefault="00125678" w:rsidP="0012567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3E80BA6" w14:textId="77777777" w:rsidR="00125678" w:rsidRPr="0041650B" w:rsidRDefault="00125678" w:rsidP="00125678">
            <w:pPr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5678" w:rsidRPr="00A71835" w14:paraId="5DA04F75" w14:textId="77777777" w:rsidTr="00626B0E">
        <w:trPr>
          <w:trHeight w:hRule="exact" w:val="398"/>
        </w:trPr>
        <w:tc>
          <w:tcPr>
            <w:tcW w:w="6480" w:type="dxa"/>
          </w:tcPr>
          <w:p w14:paraId="1308B728" w14:textId="77777777" w:rsidR="00125678" w:rsidRPr="00A71835" w:rsidRDefault="00125678" w:rsidP="0012567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0672823" w14:textId="5B46780C" w:rsidR="00125678" w:rsidRPr="00A71835" w:rsidRDefault="00125678" w:rsidP="0012567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E2B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07B9FCF" w14:textId="77777777" w:rsidR="00125678" w:rsidRPr="00A71835" w:rsidRDefault="00125678" w:rsidP="0012567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41AE7A8D" w14:textId="5510DB09" w:rsidR="00125678" w:rsidRPr="00A71835" w:rsidRDefault="00125678" w:rsidP="0012567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E2B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25678" w:rsidRPr="00A71835" w14:paraId="21B6B1DB" w14:textId="77777777" w:rsidTr="00626B0E">
        <w:tc>
          <w:tcPr>
            <w:tcW w:w="6480" w:type="dxa"/>
          </w:tcPr>
          <w:p w14:paraId="04771678" w14:textId="77777777" w:rsidR="00125678" w:rsidRPr="00A71835" w:rsidRDefault="00125678" w:rsidP="0012567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12" w:type="dxa"/>
            <w:gridSpan w:val="3"/>
            <w:shd w:val="clear" w:color="auto" w:fill="auto"/>
          </w:tcPr>
          <w:p w14:paraId="682D021B" w14:textId="51AA884D" w:rsidR="00125678" w:rsidRPr="00A71835" w:rsidRDefault="00125678" w:rsidP="0012567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25678" w:rsidRPr="00B2145F" w14:paraId="30466213" w14:textId="77777777" w:rsidTr="00626B0E">
        <w:tc>
          <w:tcPr>
            <w:tcW w:w="6480" w:type="dxa"/>
          </w:tcPr>
          <w:p w14:paraId="3F971560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shd w:val="clear" w:color="auto" w:fill="auto"/>
          </w:tcPr>
          <w:p w14:paraId="221BD58D" w14:textId="77777777" w:rsidR="00125678" w:rsidRPr="00B2145F" w:rsidRDefault="00125678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C3540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AF3A67A" w14:textId="77777777" w:rsidR="00125678" w:rsidRPr="00B2145F" w:rsidRDefault="00125678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5678" w:rsidRPr="00B2145F" w14:paraId="42B4C48D" w14:textId="77777777" w:rsidTr="00B24441">
        <w:tc>
          <w:tcPr>
            <w:tcW w:w="6480" w:type="dxa"/>
          </w:tcPr>
          <w:p w14:paraId="172D3EE2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3DD21E9F" w14:textId="60B1A4DB" w:rsidR="00125678" w:rsidRPr="00773132" w:rsidRDefault="006F6327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73132">
              <w:rPr>
                <w:rFonts w:ascii="Angsana New" w:hAnsi="Angsana New"/>
                <w:sz w:val="30"/>
                <w:szCs w:val="30"/>
              </w:rPr>
              <w:t>426,812</w:t>
            </w:r>
          </w:p>
        </w:tc>
        <w:tc>
          <w:tcPr>
            <w:tcW w:w="270" w:type="dxa"/>
          </w:tcPr>
          <w:p w14:paraId="40ED8E48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747835CC" w14:textId="5FBBB8B9" w:rsidR="00125678" w:rsidRPr="00B2145F" w:rsidRDefault="00125678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425,607</w:t>
            </w:r>
          </w:p>
        </w:tc>
      </w:tr>
      <w:tr w:rsidR="00125678" w:rsidRPr="00B2145F" w14:paraId="19981FAE" w14:textId="77777777" w:rsidTr="00B24441">
        <w:tc>
          <w:tcPr>
            <w:tcW w:w="6480" w:type="dxa"/>
          </w:tcPr>
          <w:p w14:paraId="15EE59C9" w14:textId="35B08B9E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1260" w:type="dxa"/>
            <w:shd w:val="clear" w:color="auto" w:fill="auto"/>
          </w:tcPr>
          <w:p w14:paraId="73F71E34" w14:textId="5966397D" w:rsidR="00125678" w:rsidRPr="00773132" w:rsidRDefault="006F6327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3132">
              <w:rPr>
                <w:rFonts w:ascii="Angsana New" w:hAnsi="Angsana New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270" w:type="dxa"/>
          </w:tcPr>
          <w:p w14:paraId="6A4E94D8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63B1084B" w14:textId="0AC1FB8A" w:rsidR="00125678" w:rsidRPr="00593970" w:rsidRDefault="00125678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125678" w:rsidRPr="00B2145F" w14:paraId="1A5EED4E" w14:textId="77777777" w:rsidTr="00B24441">
        <w:tc>
          <w:tcPr>
            <w:tcW w:w="6480" w:type="dxa"/>
          </w:tcPr>
          <w:p w14:paraId="7D915271" w14:textId="3AA559A9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181AD7C" w14:textId="657A991E" w:rsidR="00125678" w:rsidRPr="00773132" w:rsidRDefault="006F6327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731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427,522</w:t>
            </w:r>
          </w:p>
        </w:tc>
        <w:tc>
          <w:tcPr>
            <w:tcW w:w="270" w:type="dxa"/>
          </w:tcPr>
          <w:p w14:paraId="16E9548D" w14:textId="77777777" w:rsidR="00125678" w:rsidRPr="00851790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6AE97CA0" w14:textId="593BD75A" w:rsidR="00125678" w:rsidRPr="00851790" w:rsidRDefault="00125678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426,198</w:t>
            </w:r>
          </w:p>
        </w:tc>
      </w:tr>
      <w:tr w:rsidR="00125678" w:rsidRPr="00B2145F" w14:paraId="42480D63" w14:textId="77777777" w:rsidTr="00B24441">
        <w:tc>
          <w:tcPr>
            <w:tcW w:w="6480" w:type="dxa"/>
          </w:tcPr>
          <w:p w14:paraId="46C28175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ED4138" w14:textId="4937F036" w:rsidR="00125678" w:rsidRPr="00773132" w:rsidRDefault="00DE4F43" w:rsidP="00DE4F4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EBC168" w14:textId="77777777" w:rsidR="00125678" w:rsidRPr="006F6327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567983D" w14:textId="025B8FE3" w:rsidR="00125678" w:rsidRPr="00851790" w:rsidRDefault="00125678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359</w:t>
            </w:r>
          </w:p>
        </w:tc>
      </w:tr>
      <w:tr w:rsidR="00125678" w:rsidRPr="00B2145F" w14:paraId="468F144E" w14:textId="77777777" w:rsidTr="00B24441">
        <w:tc>
          <w:tcPr>
            <w:tcW w:w="6480" w:type="dxa"/>
          </w:tcPr>
          <w:p w14:paraId="613675C4" w14:textId="34B649D3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47BB4" w14:textId="63536DEE" w:rsidR="00125678" w:rsidRPr="00773132" w:rsidRDefault="00DE4F43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E4F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427,522</w:t>
            </w:r>
          </w:p>
        </w:tc>
        <w:tc>
          <w:tcPr>
            <w:tcW w:w="270" w:type="dxa"/>
          </w:tcPr>
          <w:p w14:paraId="027A6AB5" w14:textId="77777777" w:rsidR="00125678" w:rsidRPr="00851790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AB6AE" w14:textId="0CCF9C7B" w:rsidR="00125678" w:rsidRPr="00851790" w:rsidRDefault="00125678" w:rsidP="0012567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426,557</w:t>
            </w:r>
          </w:p>
        </w:tc>
      </w:tr>
      <w:tr w:rsidR="00125678" w:rsidRPr="0041650B" w14:paraId="6AA8D88F" w14:textId="77777777" w:rsidTr="00B24441">
        <w:tc>
          <w:tcPr>
            <w:tcW w:w="6480" w:type="dxa"/>
          </w:tcPr>
          <w:p w14:paraId="7A0AC375" w14:textId="77777777" w:rsidR="00125678" w:rsidRPr="0041650B" w:rsidRDefault="00125678" w:rsidP="0012567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9F95884" w14:textId="77777777" w:rsidR="00125678" w:rsidRPr="0041650B" w:rsidRDefault="00125678" w:rsidP="0012567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C580EB" w14:textId="77777777" w:rsidR="00125678" w:rsidRPr="0041650B" w:rsidRDefault="00125678" w:rsidP="0012567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</w:tcPr>
          <w:p w14:paraId="5CEF7D5A" w14:textId="77777777" w:rsidR="00125678" w:rsidRPr="0041650B" w:rsidRDefault="00125678" w:rsidP="00125678">
            <w:pPr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5678" w:rsidRPr="00B2145F" w14:paraId="75C72D96" w14:textId="77777777" w:rsidTr="00B24441">
        <w:tc>
          <w:tcPr>
            <w:tcW w:w="6480" w:type="dxa"/>
          </w:tcPr>
          <w:p w14:paraId="6A88D13F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DD03BED" w14:textId="15E08E14" w:rsidR="00125678" w:rsidRPr="00773132" w:rsidRDefault="006F6327" w:rsidP="00125678">
            <w:pPr>
              <w:pStyle w:val="acctfourfigures"/>
              <w:tabs>
                <w:tab w:val="clear" w:pos="765"/>
              </w:tabs>
              <w:spacing w:line="240" w:lineRule="auto"/>
              <w:ind w:left="-63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val="en-US"/>
              </w:rPr>
            </w:pPr>
            <w:r w:rsidRPr="007731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1.85</w:t>
            </w:r>
          </w:p>
        </w:tc>
        <w:tc>
          <w:tcPr>
            <w:tcW w:w="270" w:type="dxa"/>
          </w:tcPr>
          <w:p w14:paraId="5897A500" w14:textId="77777777" w:rsidR="00125678" w:rsidRPr="00773132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</w:tcPr>
          <w:p w14:paraId="4CA1C9CA" w14:textId="4D3A10F7" w:rsidR="00125678" w:rsidRPr="00851790" w:rsidRDefault="00125678" w:rsidP="0012567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1.84</w:t>
            </w:r>
          </w:p>
        </w:tc>
      </w:tr>
      <w:tr w:rsidR="00125678" w:rsidRPr="00B2145F" w14:paraId="0891BF2D" w14:textId="77777777" w:rsidTr="00B24441">
        <w:tc>
          <w:tcPr>
            <w:tcW w:w="6480" w:type="dxa"/>
          </w:tcPr>
          <w:p w14:paraId="752CC036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D6C709" w14:textId="404B5FDC" w:rsidR="00125678" w:rsidRPr="00773132" w:rsidRDefault="006F6327" w:rsidP="00125678">
            <w:pPr>
              <w:pStyle w:val="acctfourfigures"/>
              <w:tabs>
                <w:tab w:val="clear" w:pos="765"/>
              </w:tabs>
              <w:spacing w:line="240" w:lineRule="auto"/>
              <w:ind w:left="-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31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1.85</w:t>
            </w:r>
          </w:p>
        </w:tc>
        <w:tc>
          <w:tcPr>
            <w:tcW w:w="270" w:type="dxa"/>
          </w:tcPr>
          <w:p w14:paraId="5A9E8201" w14:textId="77777777" w:rsidR="00125678" w:rsidRPr="00773132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EE431F" w14:textId="5163A382" w:rsidR="00125678" w:rsidRPr="00851790" w:rsidRDefault="00125678" w:rsidP="00125678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1.84</w:t>
            </w:r>
          </w:p>
        </w:tc>
      </w:tr>
    </w:tbl>
    <w:p w14:paraId="5A5FDCB1" w14:textId="77777777" w:rsidR="00D91B97" w:rsidRPr="0041650B" w:rsidRDefault="00D91B97" w:rsidP="0020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  <w:lang w:val="th-TH"/>
        </w:rPr>
      </w:pPr>
    </w:p>
    <w:p w14:paraId="2AA246BF" w14:textId="40A8EA7C" w:rsidR="00A447C5" w:rsidRDefault="00A447C5" w:rsidP="005A7ADD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เงินปันผล</w:t>
      </w:r>
    </w:p>
    <w:p w14:paraId="11CF210B" w14:textId="77777777" w:rsidR="00EC3B73" w:rsidRPr="00EC3B73" w:rsidRDefault="00EC3B73" w:rsidP="00EC3B73"/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790"/>
        <w:gridCol w:w="1710"/>
        <w:gridCol w:w="1763"/>
        <w:gridCol w:w="1369"/>
        <w:gridCol w:w="270"/>
        <w:gridCol w:w="1278"/>
      </w:tblGrid>
      <w:tr w:rsidR="00A7164B" w:rsidRPr="00B2145F" w:rsidDel="00D43E7A" w14:paraId="07E376D6" w14:textId="77777777" w:rsidTr="00E24154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645EA18F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D68CFE1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BCB694B" w14:textId="25621457" w:rsidR="00A7164B" w:rsidRPr="00B2145F" w:rsidRDefault="00A7164B" w:rsidP="00F35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593418E" w14:textId="3C3DFF00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shd w:val="clear" w:color="auto" w:fill="auto"/>
          </w:tcPr>
          <w:p w14:paraId="0D46C03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E492A2A" w14:textId="77777777" w:rsidR="00A7164B" w:rsidRPr="00B2145F" w:rsidDel="00D43E7A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7164B" w:rsidRPr="00B2145F" w14:paraId="2465C73F" w14:textId="77777777" w:rsidTr="00E24154">
        <w:trPr>
          <w:trHeight w:hRule="exact" w:val="425"/>
          <w:tblHeader/>
        </w:trPr>
        <w:tc>
          <w:tcPr>
            <w:tcW w:w="2790" w:type="dxa"/>
            <w:shd w:val="clear" w:color="auto" w:fill="auto"/>
          </w:tcPr>
          <w:p w14:paraId="3C52A0AC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8EAB16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shd w:val="clear" w:color="auto" w:fill="auto"/>
          </w:tcPr>
          <w:p w14:paraId="6EA4FB8F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4A5384CD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11A7D06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03B0CC5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164B" w:rsidRPr="00B2145F" w14:paraId="00E8B5AC" w14:textId="77777777" w:rsidTr="00E24154">
        <w:trPr>
          <w:trHeight w:hRule="exact" w:val="362"/>
        </w:trPr>
        <w:tc>
          <w:tcPr>
            <w:tcW w:w="2790" w:type="dxa"/>
            <w:shd w:val="clear" w:color="auto" w:fill="auto"/>
          </w:tcPr>
          <w:p w14:paraId="6F998DA2" w14:textId="726453F4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125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70DB6035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shd w:val="clear" w:color="auto" w:fill="auto"/>
          </w:tcPr>
          <w:p w14:paraId="2B06C1DF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3D486227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EA395A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0A6FA99" w14:textId="77777777" w:rsidR="00A7164B" w:rsidRPr="00B2145F" w:rsidRDefault="00A7164B" w:rsidP="00B83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22D80" w:rsidRPr="00B2145F" w14:paraId="19C121E2" w14:textId="77777777" w:rsidTr="00E24154">
        <w:tc>
          <w:tcPr>
            <w:tcW w:w="2790" w:type="dxa"/>
            <w:shd w:val="clear" w:color="auto" w:fill="auto"/>
          </w:tcPr>
          <w:p w14:paraId="7A8E4526" w14:textId="55D4EFBB" w:rsidR="00422D80" w:rsidRPr="00B2145F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A685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8A685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12567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3EFFAF74" w14:textId="2544224F" w:rsidR="00422D80" w:rsidRPr="008A685A" w:rsidRDefault="00181AC2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1AC2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181AC2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181AC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63" w:type="dxa"/>
            <w:shd w:val="clear" w:color="auto" w:fill="auto"/>
          </w:tcPr>
          <w:p w14:paraId="71FAC2B0" w14:textId="4B205767" w:rsidR="00422D80" w:rsidRPr="008A685A" w:rsidRDefault="00181AC2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1AC2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181AC2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181AC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69" w:type="dxa"/>
            <w:shd w:val="clear" w:color="auto" w:fill="auto"/>
          </w:tcPr>
          <w:p w14:paraId="3C0BDA11" w14:textId="4985D2C8" w:rsidR="00422D80" w:rsidRPr="00B2145F" w:rsidRDefault="00773132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0.888</w:t>
            </w:r>
          </w:p>
        </w:tc>
        <w:tc>
          <w:tcPr>
            <w:tcW w:w="270" w:type="dxa"/>
            <w:shd w:val="clear" w:color="auto" w:fill="auto"/>
          </w:tcPr>
          <w:p w14:paraId="2DB98908" w14:textId="77777777" w:rsidR="00422D80" w:rsidRPr="00B2145F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1CABCFE" w14:textId="3E18FFE6" w:rsidR="00422D80" w:rsidRPr="00B2145F" w:rsidRDefault="00773132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379.01</w:t>
            </w:r>
          </w:p>
        </w:tc>
      </w:tr>
      <w:tr w:rsidR="00680E99" w:rsidRPr="00B2145F" w14:paraId="6CADBD1A" w14:textId="77777777" w:rsidTr="00E24154">
        <w:tc>
          <w:tcPr>
            <w:tcW w:w="2790" w:type="dxa"/>
            <w:shd w:val="clear" w:color="auto" w:fill="auto"/>
          </w:tcPr>
          <w:p w14:paraId="1379907D" w14:textId="76B9E554" w:rsidR="00680E99" w:rsidRPr="007279D6" w:rsidRDefault="00680E99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2567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39A8DA03" w14:textId="54D2E8B6" w:rsidR="00680E99" w:rsidRDefault="00181AC2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1AC2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181AC2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181AC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63" w:type="dxa"/>
            <w:shd w:val="clear" w:color="auto" w:fill="auto"/>
          </w:tcPr>
          <w:p w14:paraId="1DC06D53" w14:textId="589FA3E4" w:rsidR="00680E99" w:rsidRDefault="00181AC2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1AC2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181AC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181AC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69" w:type="dxa"/>
            <w:shd w:val="clear" w:color="auto" w:fill="auto"/>
          </w:tcPr>
          <w:p w14:paraId="7A2EC085" w14:textId="5B050DC0" w:rsidR="00680E99" w:rsidRDefault="00773132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(0.358)</w:t>
            </w:r>
          </w:p>
        </w:tc>
        <w:tc>
          <w:tcPr>
            <w:tcW w:w="270" w:type="dxa"/>
            <w:shd w:val="clear" w:color="auto" w:fill="auto"/>
          </w:tcPr>
          <w:p w14:paraId="6E9CB76F" w14:textId="77777777" w:rsidR="00680E99" w:rsidRPr="00B2145F" w:rsidRDefault="00680E99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D3606C0" w14:textId="2134525A" w:rsidR="00680E99" w:rsidRDefault="00773132" w:rsidP="0068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(152.80)</w:t>
            </w:r>
          </w:p>
        </w:tc>
      </w:tr>
      <w:tr w:rsidR="00422D80" w:rsidRPr="00B2145F" w14:paraId="1F742F8D" w14:textId="77777777" w:rsidTr="00E24154">
        <w:tc>
          <w:tcPr>
            <w:tcW w:w="2790" w:type="dxa"/>
            <w:shd w:val="clear" w:color="auto" w:fill="auto"/>
          </w:tcPr>
          <w:p w14:paraId="213DAB21" w14:textId="0DFD6F5B" w:rsidR="00422D80" w:rsidRPr="00B2145F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8A685A">
              <w:rPr>
                <w:rFonts w:ascii="Angsana New" w:hAnsi="Angsana New"/>
                <w:sz w:val="30"/>
                <w:szCs w:val="30"/>
              </w:rPr>
              <w:t>256</w:t>
            </w:r>
            <w:r w:rsidR="0012567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55DAC42A" w14:textId="76EE09A7" w:rsidR="00422D80" w:rsidRPr="00B2145F" w:rsidRDefault="00181AC2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1AC2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181AC2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181AC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63" w:type="dxa"/>
            <w:shd w:val="clear" w:color="auto" w:fill="auto"/>
          </w:tcPr>
          <w:p w14:paraId="44A45B6B" w14:textId="4368C505" w:rsidR="00422D80" w:rsidRPr="00B2145F" w:rsidRDefault="00181AC2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1AC2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181AC2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181AC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05401BE" w14:textId="065FC2F8" w:rsidR="00422D80" w:rsidRPr="00B2145F" w:rsidRDefault="00773132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1.700</w:t>
            </w:r>
          </w:p>
        </w:tc>
        <w:tc>
          <w:tcPr>
            <w:tcW w:w="270" w:type="dxa"/>
            <w:shd w:val="clear" w:color="auto" w:fill="auto"/>
          </w:tcPr>
          <w:p w14:paraId="61D3C91D" w14:textId="77777777" w:rsidR="00422D80" w:rsidRPr="00B2145F" w:rsidRDefault="00422D80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4D73761" w14:textId="5EA7F7FE" w:rsidR="00422D80" w:rsidRPr="00B2145F" w:rsidRDefault="00773132" w:rsidP="00422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728.05</w:t>
            </w:r>
          </w:p>
        </w:tc>
      </w:tr>
      <w:tr w:rsidR="008A685A" w:rsidRPr="009D6DDD" w14:paraId="007D97CE" w14:textId="77777777" w:rsidTr="00E24154">
        <w:tc>
          <w:tcPr>
            <w:tcW w:w="2790" w:type="dxa"/>
            <w:shd w:val="clear" w:color="auto" w:fill="auto"/>
          </w:tcPr>
          <w:p w14:paraId="4750E740" w14:textId="3A9B49FA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05C4507B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shd w:val="clear" w:color="auto" w:fill="auto"/>
          </w:tcPr>
          <w:p w14:paraId="57502412" w14:textId="77777777" w:rsidR="008A685A" w:rsidRPr="00B2145F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4B8E1" w14:textId="2A4BCEC5" w:rsidR="008A685A" w:rsidRPr="008A685A" w:rsidRDefault="00773132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2.230</w:t>
            </w:r>
          </w:p>
        </w:tc>
        <w:tc>
          <w:tcPr>
            <w:tcW w:w="270" w:type="dxa"/>
            <w:shd w:val="clear" w:color="auto" w:fill="auto"/>
          </w:tcPr>
          <w:p w14:paraId="56B5709F" w14:textId="77777777" w:rsidR="008A685A" w:rsidRPr="008A685A" w:rsidRDefault="008A685A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E5849" w14:textId="4FEF25D1" w:rsidR="008A685A" w:rsidRPr="009D6DDD" w:rsidRDefault="00773132" w:rsidP="008A6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954.26</w:t>
            </w:r>
          </w:p>
        </w:tc>
      </w:tr>
      <w:tr w:rsidR="008A685A" w:rsidRPr="00626B0E" w14:paraId="15D63CD4" w14:textId="77777777" w:rsidTr="00E24154">
        <w:tc>
          <w:tcPr>
            <w:tcW w:w="2790" w:type="dxa"/>
            <w:shd w:val="clear" w:color="auto" w:fill="auto"/>
          </w:tcPr>
          <w:p w14:paraId="6D355E8C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auto"/>
          </w:tcPr>
          <w:p w14:paraId="33792137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763" w:type="dxa"/>
            <w:shd w:val="clear" w:color="auto" w:fill="auto"/>
          </w:tcPr>
          <w:p w14:paraId="48FBFFD7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  <w:shd w:val="clear" w:color="auto" w:fill="auto"/>
          </w:tcPr>
          <w:p w14:paraId="0692B22D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14:paraId="44CA1E5F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18FBFAEE" w14:textId="77777777" w:rsidR="008A685A" w:rsidRPr="00626B0E" w:rsidRDefault="008A685A" w:rsidP="00176381">
            <w:pPr>
              <w:rPr>
                <w:rFonts w:ascii="Angsana New" w:hAnsi="Angsana New"/>
                <w:sz w:val="16"/>
                <w:szCs w:val="16"/>
                <w:lang w:val="th-TH"/>
              </w:rPr>
            </w:pPr>
          </w:p>
        </w:tc>
      </w:tr>
      <w:tr w:rsidR="00200BB4" w:rsidRPr="00B2145F" w14:paraId="13D55ADF" w14:textId="77777777" w:rsidTr="00E24154">
        <w:trPr>
          <w:trHeight w:hRule="exact" w:val="380"/>
        </w:trPr>
        <w:tc>
          <w:tcPr>
            <w:tcW w:w="2790" w:type="dxa"/>
            <w:shd w:val="clear" w:color="auto" w:fill="auto"/>
          </w:tcPr>
          <w:p w14:paraId="56E8459D" w14:textId="25E2B37F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125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27C38582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63" w:type="dxa"/>
            <w:shd w:val="clear" w:color="auto" w:fill="auto"/>
          </w:tcPr>
          <w:p w14:paraId="12E58E2B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0B8BB51B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9AF8A1B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14:paraId="2E51D140" w14:textId="77777777" w:rsidR="00200BB4" w:rsidRPr="00B2145F" w:rsidRDefault="00200BB4" w:rsidP="00200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25678" w:rsidRPr="00B2145F" w14:paraId="5B26751E" w14:textId="77777777" w:rsidTr="00E24154">
        <w:tc>
          <w:tcPr>
            <w:tcW w:w="2790" w:type="dxa"/>
            <w:shd w:val="clear" w:color="auto" w:fill="auto"/>
          </w:tcPr>
          <w:p w14:paraId="7B0BCF96" w14:textId="7A508096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A685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8A685A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0F279EA3" w14:textId="333D0C04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8A68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A68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63" w:type="dxa"/>
            <w:shd w:val="clear" w:color="auto" w:fill="auto"/>
          </w:tcPr>
          <w:p w14:paraId="7DFD917A" w14:textId="2C1421BC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8A68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A68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9" w:type="dxa"/>
            <w:shd w:val="clear" w:color="auto" w:fill="auto"/>
          </w:tcPr>
          <w:p w14:paraId="03C2F35B" w14:textId="23A9CE30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0.398</w:t>
            </w:r>
          </w:p>
        </w:tc>
        <w:tc>
          <w:tcPr>
            <w:tcW w:w="270" w:type="dxa"/>
            <w:shd w:val="clear" w:color="auto" w:fill="auto"/>
          </w:tcPr>
          <w:p w14:paraId="68FE8B40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8310200" w14:textId="75E6A673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169.40</w:t>
            </w:r>
          </w:p>
        </w:tc>
      </w:tr>
      <w:tr w:rsidR="00125678" w:rsidRPr="00B2145F" w14:paraId="53AC9919" w14:textId="77777777" w:rsidTr="00E24154">
        <w:tc>
          <w:tcPr>
            <w:tcW w:w="2790" w:type="dxa"/>
            <w:shd w:val="clear" w:color="auto" w:fill="auto"/>
          </w:tcPr>
          <w:p w14:paraId="5EBDF869" w14:textId="2793288D" w:rsidR="00125678" w:rsidRPr="008A685A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38EFCD61" w14:textId="0F1B013D" w:rsidR="00125678" w:rsidRPr="008A685A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8A68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63" w:type="dxa"/>
            <w:shd w:val="clear" w:color="auto" w:fill="auto"/>
          </w:tcPr>
          <w:p w14:paraId="62A6D808" w14:textId="3E2DDD83" w:rsidR="00125678" w:rsidRPr="008A685A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685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A68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69" w:type="dxa"/>
            <w:shd w:val="clear" w:color="auto" w:fill="auto"/>
          </w:tcPr>
          <w:p w14:paraId="35BA83EC" w14:textId="59042562" w:rsidR="00125678" w:rsidRPr="008A685A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A685A">
              <w:rPr>
                <w:rFonts w:ascii="Angsana New" w:hAnsi="Angsana New"/>
                <w:sz w:val="30"/>
                <w:szCs w:val="30"/>
              </w:rPr>
              <w:t>0.188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63C67B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1C23D0B" w14:textId="199EF756" w:rsidR="00125678" w:rsidRPr="008A685A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A685A">
              <w:rPr>
                <w:rFonts w:ascii="Angsana New" w:hAnsi="Angsana New"/>
                <w:sz w:val="30"/>
                <w:szCs w:val="30"/>
              </w:rPr>
              <w:t>80.02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25678" w:rsidRPr="00B2145F" w14:paraId="65BF9770" w14:textId="77777777" w:rsidTr="00E24154">
        <w:tc>
          <w:tcPr>
            <w:tcW w:w="2790" w:type="dxa"/>
            <w:shd w:val="clear" w:color="auto" w:fill="auto"/>
          </w:tcPr>
          <w:p w14:paraId="6D67E5CC" w14:textId="03614BD4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8A68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45E7C483" w14:textId="065B741D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8A68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8A68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63" w:type="dxa"/>
            <w:shd w:val="clear" w:color="auto" w:fill="auto"/>
          </w:tcPr>
          <w:p w14:paraId="676AA3BD" w14:textId="063C577B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Pr="008A68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685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A685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11874D0" w14:textId="7073CF45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0.358</w:t>
            </w:r>
          </w:p>
        </w:tc>
        <w:tc>
          <w:tcPr>
            <w:tcW w:w="270" w:type="dxa"/>
            <w:shd w:val="clear" w:color="auto" w:fill="auto"/>
          </w:tcPr>
          <w:p w14:paraId="2245F94D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179B91E" w14:textId="22176F0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152.80</w:t>
            </w:r>
          </w:p>
        </w:tc>
      </w:tr>
      <w:tr w:rsidR="00125678" w:rsidRPr="00B2145F" w14:paraId="587568EE" w14:textId="77777777" w:rsidTr="00E24154">
        <w:tc>
          <w:tcPr>
            <w:tcW w:w="2790" w:type="dxa"/>
            <w:shd w:val="clear" w:color="auto" w:fill="auto"/>
          </w:tcPr>
          <w:p w14:paraId="02219CB3" w14:textId="5D528810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5E853FEA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3" w:type="dxa"/>
            <w:shd w:val="clear" w:color="auto" w:fill="auto"/>
          </w:tcPr>
          <w:p w14:paraId="38F1D964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D9298" w14:textId="613E2C51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0.568</w:t>
            </w:r>
          </w:p>
        </w:tc>
        <w:tc>
          <w:tcPr>
            <w:tcW w:w="270" w:type="dxa"/>
            <w:shd w:val="clear" w:color="auto" w:fill="auto"/>
          </w:tcPr>
          <w:p w14:paraId="3C5D8CB6" w14:textId="77777777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C047F" w14:textId="4201BDF4" w:rsidR="00125678" w:rsidRPr="00B2145F" w:rsidRDefault="00125678" w:rsidP="001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2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242.18</w:t>
            </w:r>
          </w:p>
        </w:tc>
      </w:tr>
    </w:tbl>
    <w:p w14:paraId="47BEEDA9" w14:textId="54E7935F" w:rsidR="00622D27" w:rsidRPr="004101A6" w:rsidRDefault="00622D27" w:rsidP="00FE4B0D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cs/>
          <w:lang w:val="th-TH"/>
        </w:rPr>
      </w:pPr>
      <w:r w:rsidRPr="004101A6">
        <w:rPr>
          <w:rFonts w:ascii="Angsana New" w:hAnsi="Angsana New" w:cs="Angsana New" w:hint="cs"/>
          <w:sz w:val="30"/>
          <w:szCs w:val="30"/>
          <w:cs/>
          <w:lang w:val="th-TH"/>
        </w:rPr>
        <w:t>เครื่องมือทางการเงิน</w:t>
      </w:r>
    </w:p>
    <w:p w14:paraId="02B03C46" w14:textId="77777777" w:rsidR="00622D27" w:rsidRPr="001A5322" w:rsidRDefault="00622D27" w:rsidP="00176381">
      <w:pPr>
        <w:rPr>
          <w:rFonts w:ascii="Angsana New" w:hAnsi="Angsana New"/>
          <w:sz w:val="16"/>
          <w:szCs w:val="16"/>
          <w:lang w:val="th-TH"/>
        </w:rPr>
      </w:pPr>
    </w:p>
    <w:p w14:paraId="3E04EEAB" w14:textId="77777777" w:rsidR="00D91B97" w:rsidRPr="003764A4" w:rsidRDefault="00D91B97" w:rsidP="006A01AF">
      <w:pPr>
        <w:pStyle w:val="block"/>
        <w:numPr>
          <w:ilvl w:val="0"/>
          <w:numId w:val="26"/>
        </w:numPr>
        <w:spacing w:after="0" w:line="240" w:lineRule="auto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3764A4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E44FA87" w14:textId="77777777" w:rsidR="00D91B97" w:rsidRPr="001A5322" w:rsidRDefault="00D91B97" w:rsidP="00176381">
      <w:pPr>
        <w:rPr>
          <w:rFonts w:ascii="Angsana New" w:hAnsi="Angsana New"/>
          <w:sz w:val="16"/>
          <w:szCs w:val="16"/>
          <w:lang w:val="th-TH"/>
        </w:rPr>
      </w:pPr>
    </w:p>
    <w:p w14:paraId="174BE6CF" w14:textId="56369D7A" w:rsidR="00D91B97" w:rsidRPr="00B2145F" w:rsidRDefault="00D91B97" w:rsidP="00D91B9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2145F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</w:t>
      </w:r>
      <w:r w:rsidRPr="00B2145F">
        <w:rPr>
          <w:rFonts w:ascii="Angsana New" w:hAnsi="Angsana New" w:hint="cs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Pr="00B2145F">
        <w:rPr>
          <w:rFonts w:ascii="Angsana New" w:hAnsi="Angsana New" w:hint="cs"/>
          <w:sz w:val="30"/>
          <w:szCs w:val="30"/>
          <w:cs/>
          <w:lang w:bidi="th-TH"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B2145F">
        <w:rPr>
          <w:rFonts w:ascii="Angsana New" w:hAnsi="Angsana New" w:hint="cs"/>
          <w:sz w:val="30"/>
          <w:szCs w:val="30"/>
          <w:lang w:bidi="th-TH"/>
        </w:rPr>
        <w:t xml:space="preserve"> </w:t>
      </w:r>
    </w:p>
    <w:p w14:paraId="55E25DE7" w14:textId="6FD28626" w:rsidR="005A7ADD" w:rsidRPr="001A5322" w:rsidRDefault="005A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800"/>
        <w:gridCol w:w="184"/>
        <w:gridCol w:w="986"/>
        <w:gridCol w:w="180"/>
        <w:gridCol w:w="990"/>
        <w:gridCol w:w="180"/>
        <w:gridCol w:w="1080"/>
        <w:gridCol w:w="180"/>
        <w:gridCol w:w="1074"/>
        <w:gridCol w:w="6"/>
      </w:tblGrid>
      <w:tr w:rsidR="003464D3" w:rsidRPr="005A7ADD" w14:paraId="2E2F33E7" w14:textId="77777777" w:rsidTr="005A7ADD">
        <w:trPr>
          <w:cantSplit/>
          <w:trHeight w:val="191"/>
          <w:tblHeader/>
        </w:trPr>
        <w:tc>
          <w:tcPr>
            <w:tcW w:w="2520" w:type="dxa"/>
          </w:tcPr>
          <w:p w14:paraId="6839446D" w14:textId="77777777" w:rsidR="003464D3" w:rsidRPr="005A7ADD" w:rsidRDefault="003464D3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800" w:type="dxa"/>
          </w:tcPr>
          <w:p w14:paraId="5708BE29" w14:textId="3780CAD8" w:rsidR="003464D3" w:rsidRPr="005A7ADD" w:rsidRDefault="003464D3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05740184" w14:textId="77777777" w:rsidR="003464D3" w:rsidRPr="005A7ADD" w:rsidRDefault="003464D3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76" w:type="dxa"/>
            <w:gridSpan w:val="8"/>
          </w:tcPr>
          <w:p w14:paraId="25CFE3D7" w14:textId="09E1A253" w:rsidR="003464D3" w:rsidRPr="005A7ADD" w:rsidRDefault="003464D3" w:rsidP="003556C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A7ADD" w:rsidRPr="005A7ADD" w14:paraId="0142BC4E" w14:textId="77777777" w:rsidTr="005A7ADD">
        <w:trPr>
          <w:cantSplit/>
          <w:tblHeader/>
        </w:trPr>
        <w:tc>
          <w:tcPr>
            <w:tcW w:w="2520" w:type="dxa"/>
          </w:tcPr>
          <w:p w14:paraId="64935DA3" w14:textId="77777777" w:rsidR="003464D3" w:rsidRDefault="003464D3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  <w:p w14:paraId="27B44CEC" w14:textId="77777777" w:rsidR="00AF2CDD" w:rsidRDefault="00AF2CDD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  <w:p w14:paraId="1D940192" w14:textId="77777777" w:rsidR="00AF2CDD" w:rsidRDefault="00AF2CDD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  <w:p w14:paraId="63E702CD" w14:textId="57061D69" w:rsidR="00AF2CDD" w:rsidRPr="005A7ADD" w:rsidRDefault="00AF2CDD" w:rsidP="003556C2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063632B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" w:type="dxa"/>
          </w:tcPr>
          <w:p w14:paraId="6216E576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92111E" w14:textId="77777777" w:rsidR="003464D3" w:rsidRPr="005A7ADD" w:rsidRDefault="003464D3" w:rsidP="003556C2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A7ADD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A770AE" w14:textId="77777777" w:rsidR="003464D3" w:rsidRPr="005A7ADD" w:rsidRDefault="003464D3" w:rsidP="003556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9AB9AD" w14:textId="77777777" w:rsidR="003464D3" w:rsidRPr="005A7ADD" w:rsidRDefault="003464D3" w:rsidP="003556C2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A7ADD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1DBFE" w14:textId="77777777" w:rsidR="003464D3" w:rsidRPr="005A7ADD" w:rsidRDefault="003464D3" w:rsidP="003556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F17751" w14:textId="77777777" w:rsidR="003464D3" w:rsidRPr="005A7ADD" w:rsidRDefault="003464D3" w:rsidP="003556C2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A7ADD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B224F" w14:textId="77777777" w:rsidR="003464D3" w:rsidRPr="005A7ADD" w:rsidRDefault="003464D3" w:rsidP="003556C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E02045" w14:textId="77777777" w:rsidR="003464D3" w:rsidRPr="005A7ADD" w:rsidRDefault="003464D3" w:rsidP="003556C2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464D3" w:rsidRPr="005A7ADD" w14:paraId="113E3668" w14:textId="77777777" w:rsidTr="005A7ADD">
        <w:trPr>
          <w:gridAfter w:val="1"/>
          <w:wAfter w:w="6" w:type="dxa"/>
          <w:cantSplit/>
          <w:tblHeader/>
        </w:trPr>
        <w:tc>
          <w:tcPr>
            <w:tcW w:w="2520" w:type="dxa"/>
            <w:hideMark/>
          </w:tcPr>
          <w:p w14:paraId="3DE185B7" w14:textId="3FACDFFE" w:rsidR="003464D3" w:rsidRPr="005A7ADD" w:rsidRDefault="003464D3" w:rsidP="003556C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54" w:type="dxa"/>
            <w:gridSpan w:val="9"/>
          </w:tcPr>
          <w:p w14:paraId="40C6447D" w14:textId="39B449A8" w:rsidR="003464D3" w:rsidRPr="005A7ADD" w:rsidRDefault="003464D3" w:rsidP="003464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A7AD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A7ADD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5A7AD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A7AD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5A7ADD" w:rsidRPr="005A7ADD" w14:paraId="2F0C735B" w14:textId="77777777" w:rsidTr="005A7ADD">
        <w:trPr>
          <w:cantSplit/>
          <w:tblHeader/>
        </w:trPr>
        <w:tc>
          <w:tcPr>
            <w:tcW w:w="2520" w:type="dxa"/>
          </w:tcPr>
          <w:p w14:paraId="052E0799" w14:textId="49D78AD6" w:rsidR="003464D3" w:rsidRPr="005A7ADD" w:rsidRDefault="003464D3" w:rsidP="003556C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7E2B1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51E62490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CA57B9D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86" w:type="dxa"/>
          </w:tcPr>
          <w:p w14:paraId="72CC5635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4142917" w14:textId="77777777" w:rsidR="003464D3" w:rsidRPr="005A7ADD" w:rsidRDefault="003464D3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4791852" w14:textId="77777777" w:rsidR="003464D3" w:rsidRPr="005A7ADD" w:rsidRDefault="003464D3" w:rsidP="003556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4A6C7C6" w14:textId="77777777" w:rsidR="003464D3" w:rsidRPr="005A7ADD" w:rsidRDefault="003464D3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4AC36F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8383E43" w14:textId="77777777" w:rsidR="003464D3" w:rsidRPr="005A7ADD" w:rsidRDefault="003464D3" w:rsidP="003556C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0B94804" w14:textId="77777777" w:rsidR="003464D3" w:rsidRPr="005A7ADD" w:rsidRDefault="003464D3" w:rsidP="003556C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5A7ADD" w:rsidRPr="005A7ADD" w14:paraId="5E476954" w14:textId="77777777" w:rsidTr="005A7ADD">
        <w:trPr>
          <w:cantSplit/>
        </w:trPr>
        <w:tc>
          <w:tcPr>
            <w:tcW w:w="2520" w:type="dxa"/>
            <w:hideMark/>
          </w:tcPr>
          <w:p w14:paraId="1AB9FE6A" w14:textId="77777777" w:rsidR="003464D3" w:rsidRPr="005A7ADD" w:rsidRDefault="003464D3" w:rsidP="003556C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800" w:type="dxa"/>
          </w:tcPr>
          <w:p w14:paraId="6C61D8AF" w14:textId="77777777" w:rsidR="003464D3" w:rsidRPr="005A7ADD" w:rsidRDefault="003464D3" w:rsidP="00FE4B0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78F5E57" w14:textId="77777777" w:rsidR="003464D3" w:rsidRPr="005A7ADD" w:rsidRDefault="003464D3" w:rsidP="00FE4B0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86" w:type="dxa"/>
          </w:tcPr>
          <w:p w14:paraId="2BD5F4D0" w14:textId="77777777" w:rsidR="003464D3" w:rsidRPr="005A7ADD" w:rsidRDefault="003464D3" w:rsidP="00EB0B9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1D8D14" w14:textId="77777777" w:rsidR="003464D3" w:rsidRPr="005A7ADD" w:rsidRDefault="003464D3" w:rsidP="00EB0B9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A16F9" w14:textId="77777777" w:rsidR="003464D3" w:rsidRPr="005A7ADD" w:rsidRDefault="003464D3" w:rsidP="00EB0B9A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0103F14" w14:textId="77777777" w:rsidR="003464D3" w:rsidRPr="005A7ADD" w:rsidRDefault="003464D3" w:rsidP="00EB0B9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095F8" w14:textId="77777777" w:rsidR="003464D3" w:rsidRPr="005A7ADD" w:rsidRDefault="003464D3" w:rsidP="00EB0B9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960B4F" w14:textId="77777777" w:rsidR="003464D3" w:rsidRPr="005A7ADD" w:rsidRDefault="003464D3" w:rsidP="00FE4B0D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73CB062" w14:textId="77777777" w:rsidR="003464D3" w:rsidRPr="005A7ADD" w:rsidRDefault="003464D3" w:rsidP="003464D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80" w:right="10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BE1BC0" w:rsidRPr="005A7ADD" w14:paraId="18A99327" w14:textId="77777777" w:rsidTr="005A7ADD">
        <w:trPr>
          <w:cantSplit/>
        </w:trPr>
        <w:tc>
          <w:tcPr>
            <w:tcW w:w="2520" w:type="dxa"/>
            <w:vAlign w:val="bottom"/>
            <w:hideMark/>
          </w:tcPr>
          <w:p w14:paraId="74A0B186" w14:textId="7DA53F3B" w:rsidR="00BE1BC0" w:rsidRPr="005A7ADD" w:rsidRDefault="00D25E4B" w:rsidP="00BE1BC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D25E4B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800" w:type="dxa"/>
            <w:vAlign w:val="bottom"/>
          </w:tcPr>
          <w:p w14:paraId="53C7651A" w14:textId="00A06BED" w:rsidR="00A3078E" w:rsidRPr="005A7ADD" w:rsidRDefault="00D25E4B" w:rsidP="00BE1BC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46,029</w:t>
            </w:r>
          </w:p>
        </w:tc>
        <w:tc>
          <w:tcPr>
            <w:tcW w:w="184" w:type="dxa"/>
          </w:tcPr>
          <w:p w14:paraId="6D2F0183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98603C6" w14:textId="402D0FAB" w:rsidR="00BE1BC0" w:rsidRPr="005A7ADD" w:rsidRDefault="00D25E4B" w:rsidP="00BE1BC0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5E4B">
              <w:rPr>
                <w:rFonts w:ascii="Angsana New" w:hAnsi="Angsana New"/>
                <w:sz w:val="28"/>
                <w:szCs w:val="28"/>
                <w:lang w:val="en-US" w:bidi="th-TH"/>
              </w:rPr>
              <w:t>46,029</w:t>
            </w:r>
          </w:p>
        </w:tc>
        <w:tc>
          <w:tcPr>
            <w:tcW w:w="180" w:type="dxa"/>
            <w:vAlign w:val="bottom"/>
          </w:tcPr>
          <w:p w14:paraId="754B7F18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57B673" w14:textId="1E9EF4E4" w:rsidR="00BE1BC0" w:rsidRPr="005A7ADD" w:rsidRDefault="00D25E4B" w:rsidP="00D25E4B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FF47FE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79E2F9" w14:textId="53259D94" w:rsidR="00BE1BC0" w:rsidRPr="005A7ADD" w:rsidRDefault="00D25E4B" w:rsidP="00BE1BC0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51C22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152E9B" w14:textId="7F0AD484" w:rsidR="00BE1BC0" w:rsidRPr="005A7ADD" w:rsidRDefault="00D25E4B" w:rsidP="00BE1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46,029</w:t>
            </w:r>
          </w:p>
        </w:tc>
      </w:tr>
      <w:tr w:rsidR="00BE1BC0" w:rsidRPr="005A7ADD" w14:paraId="0F1FD0E2" w14:textId="77777777" w:rsidTr="005A7ADD">
        <w:trPr>
          <w:cantSplit/>
        </w:trPr>
        <w:tc>
          <w:tcPr>
            <w:tcW w:w="2520" w:type="dxa"/>
            <w:vAlign w:val="bottom"/>
          </w:tcPr>
          <w:p w14:paraId="456001AF" w14:textId="5200B8BC" w:rsidR="00BE1BC0" w:rsidRPr="005A7ADD" w:rsidRDefault="00BE1BC0" w:rsidP="00BE1BC0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D75BD" w14:textId="340CB351" w:rsidR="00BE1BC0" w:rsidRPr="005A7ADD" w:rsidRDefault="00D25E4B" w:rsidP="00BE1BC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5E4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46,029</w:t>
            </w:r>
          </w:p>
        </w:tc>
        <w:tc>
          <w:tcPr>
            <w:tcW w:w="184" w:type="dxa"/>
          </w:tcPr>
          <w:p w14:paraId="2B6B7C12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46C6D91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B411A5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15A2BB" w14:textId="77777777" w:rsidR="00BE1BC0" w:rsidRPr="005A7ADD" w:rsidRDefault="00BE1BC0" w:rsidP="00BE1BC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10DE30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28B3D4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877E11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FC38E7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E1BC0" w:rsidRPr="005A7ADD" w14:paraId="1F5FB457" w14:textId="77777777" w:rsidTr="005A7ADD">
        <w:trPr>
          <w:cantSplit/>
        </w:trPr>
        <w:tc>
          <w:tcPr>
            <w:tcW w:w="2520" w:type="dxa"/>
            <w:vAlign w:val="bottom"/>
          </w:tcPr>
          <w:p w14:paraId="176403A8" w14:textId="77777777" w:rsidR="00BE1BC0" w:rsidRPr="001A5322" w:rsidRDefault="00BE1BC0" w:rsidP="00BE1BC0">
            <w:pPr>
              <w:ind w:left="191" w:hanging="19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72ECF1E2" w14:textId="77777777" w:rsidR="00BE1BC0" w:rsidRPr="001A5322" w:rsidRDefault="00BE1BC0" w:rsidP="00BE1BC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4" w:type="dxa"/>
          </w:tcPr>
          <w:p w14:paraId="56F901CD" w14:textId="77777777" w:rsidR="00BE1BC0" w:rsidRPr="001A5322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6" w:type="dxa"/>
            <w:vAlign w:val="bottom"/>
          </w:tcPr>
          <w:p w14:paraId="14275FBB" w14:textId="77777777" w:rsidR="00BE1BC0" w:rsidRPr="001A5322" w:rsidRDefault="00BE1BC0" w:rsidP="00BE1BC0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9032BE" w14:textId="77777777" w:rsidR="00BE1BC0" w:rsidRPr="001A5322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7F78A80" w14:textId="77777777" w:rsidR="00BE1BC0" w:rsidRPr="001A5322" w:rsidRDefault="00BE1BC0" w:rsidP="00BE1BC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89246B" w14:textId="77777777" w:rsidR="00BE1BC0" w:rsidRPr="001A5322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6E47077E" w14:textId="77777777" w:rsidR="00BE1BC0" w:rsidRPr="001A5322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F758E5" w14:textId="77777777" w:rsidR="00BE1BC0" w:rsidRPr="001A5322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1A2739" w14:textId="77777777" w:rsidR="00BE1BC0" w:rsidRPr="001A5322" w:rsidRDefault="00BE1BC0" w:rsidP="00BE1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BE1BC0" w:rsidRPr="005A7ADD" w14:paraId="348732CE" w14:textId="77777777" w:rsidTr="005A7ADD">
        <w:trPr>
          <w:cantSplit/>
        </w:trPr>
        <w:tc>
          <w:tcPr>
            <w:tcW w:w="2520" w:type="dxa"/>
            <w:vAlign w:val="bottom"/>
          </w:tcPr>
          <w:p w14:paraId="34008F82" w14:textId="393F9E99" w:rsidR="00BE1BC0" w:rsidRPr="005A7ADD" w:rsidRDefault="00BE1BC0" w:rsidP="00BE1BC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7E2B1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00" w:type="dxa"/>
            <w:vAlign w:val="bottom"/>
          </w:tcPr>
          <w:p w14:paraId="148E34AA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410FC76A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3F1C79E7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7D62DE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46B138" w14:textId="77777777" w:rsidR="00BE1BC0" w:rsidRPr="005A7ADD" w:rsidRDefault="00BE1BC0" w:rsidP="00BE1BC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0991A1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2490A0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CD1A60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799CF4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E1BC0" w:rsidRPr="005A7ADD" w14:paraId="24A2158C" w14:textId="77777777" w:rsidTr="005A7ADD">
        <w:trPr>
          <w:cantSplit/>
        </w:trPr>
        <w:tc>
          <w:tcPr>
            <w:tcW w:w="2520" w:type="dxa"/>
            <w:vAlign w:val="bottom"/>
          </w:tcPr>
          <w:p w14:paraId="57B4D0A6" w14:textId="2AA58BB0" w:rsidR="00BE1BC0" w:rsidRPr="005A7ADD" w:rsidRDefault="00BE1BC0" w:rsidP="00BE1BC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800" w:type="dxa"/>
            <w:vAlign w:val="bottom"/>
          </w:tcPr>
          <w:p w14:paraId="4EB5469F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F20DCCB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02F0E9A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4FEE0D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6C6D33" w14:textId="77777777" w:rsidR="00BE1BC0" w:rsidRPr="005A7ADD" w:rsidRDefault="00BE1BC0" w:rsidP="00BE1BC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A5F666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EA7BBA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994BCA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FD4739" w14:textId="77777777" w:rsidR="00BE1BC0" w:rsidRPr="005A7ADD" w:rsidRDefault="00BE1BC0" w:rsidP="00BE1B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E2B18" w:rsidRPr="005A7ADD" w14:paraId="585110EA" w14:textId="77777777" w:rsidTr="005A7ADD">
        <w:trPr>
          <w:cantSplit/>
        </w:trPr>
        <w:tc>
          <w:tcPr>
            <w:tcW w:w="2520" w:type="dxa"/>
            <w:vAlign w:val="bottom"/>
          </w:tcPr>
          <w:p w14:paraId="78743D0A" w14:textId="2C27B258" w:rsidR="007E2B18" w:rsidRPr="005A7ADD" w:rsidRDefault="007E2B18" w:rsidP="007E2B18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800" w:type="dxa"/>
            <w:vAlign w:val="bottom"/>
          </w:tcPr>
          <w:p w14:paraId="1E56AC6F" w14:textId="7749FF7A" w:rsidR="007E2B18" w:rsidRPr="005A7ADD" w:rsidRDefault="007E2B18" w:rsidP="007E2B1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59,180</w:t>
            </w:r>
          </w:p>
        </w:tc>
        <w:tc>
          <w:tcPr>
            <w:tcW w:w="184" w:type="dxa"/>
          </w:tcPr>
          <w:p w14:paraId="5EBD2B8D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BCEB9C3" w14:textId="23BB7A53" w:rsidR="007E2B18" w:rsidRPr="005A7ADD" w:rsidRDefault="007E2B18" w:rsidP="007E2B18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B93C5D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4DA36A" w14:textId="2F77C83A" w:rsidR="007E2B18" w:rsidRPr="005A7ADD" w:rsidRDefault="007E2B18" w:rsidP="007E2B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59,180</w:t>
            </w:r>
          </w:p>
        </w:tc>
        <w:tc>
          <w:tcPr>
            <w:tcW w:w="180" w:type="dxa"/>
            <w:vAlign w:val="bottom"/>
          </w:tcPr>
          <w:p w14:paraId="0A82D501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324361" w14:textId="0C505311" w:rsidR="007E2B18" w:rsidRPr="005A7ADD" w:rsidRDefault="007E2B18" w:rsidP="007E2B18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4FCD09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79A237" w14:textId="1947DBFF" w:rsidR="007E2B18" w:rsidRPr="005A7ADD" w:rsidRDefault="007E2B18" w:rsidP="007E2B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59,180</w:t>
            </w:r>
          </w:p>
        </w:tc>
      </w:tr>
      <w:tr w:rsidR="007E2B18" w:rsidRPr="005A7ADD" w14:paraId="20859C35" w14:textId="77777777" w:rsidTr="00A37F05">
        <w:trPr>
          <w:cantSplit/>
        </w:trPr>
        <w:tc>
          <w:tcPr>
            <w:tcW w:w="2520" w:type="dxa"/>
            <w:vAlign w:val="bottom"/>
          </w:tcPr>
          <w:p w14:paraId="77BBA323" w14:textId="77777777" w:rsidR="007E2B18" w:rsidRPr="005A7ADD" w:rsidRDefault="007E2B18" w:rsidP="007E2B18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</w:t>
            </w:r>
          </w:p>
          <w:p w14:paraId="033256B6" w14:textId="746E6BCD" w:rsidR="007E2B18" w:rsidRPr="005A7ADD" w:rsidRDefault="007E2B18" w:rsidP="007E2B18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D354288" w14:textId="58AAD095" w:rsidR="007E2B18" w:rsidRPr="005A7ADD" w:rsidRDefault="007E2B18" w:rsidP="007E2B1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1,316</w:t>
            </w:r>
          </w:p>
        </w:tc>
        <w:tc>
          <w:tcPr>
            <w:tcW w:w="184" w:type="dxa"/>
          </w:tcPr>
          <w:p w14:paraId="72E64778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09E0D2ED" w14:textId="1D317848" w:rsidR="007E2B18" w:rsidRPr="005A7ADD" w:rsidRDefault="007E2B18" w:rsidP="007E2B18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087FEE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2078EC" w14:textId="68DE7732" w:rsidR="007E2B18" w:rsidRPr="005A7ADD" w:rsidRDefault="007E2B18" w:rsidP="007E2B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1,316</w:t>
            </w:r>
          </w:p>
        </w:tc>
        <w:tc>
          <w:tcPr>
            <w:tcW w:w="180" w:type="dxa"/>
            <w:vAlign w:val="bottom"/>
          </w:tcPr>
          <w:p w14:paraId="0ECBB6B3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2CB703" w14:textId="5457DB6A" w:rsidR="007E2B18" w:rsidRPr="005A7ADD" w:rsidRDefault="007E2B18" w:rsidP="007E2B18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75BA98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841E28" w14:textId="32FFA84C" w:rsidR="007E2B18" w:rsidRPr="005A7ADD" w:rsidRDefault="007E2B18" w:rsidP="007E2B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1,316</w:t>
            </w:r>
          </w:p>
        </w:tc>
      </w:tr>
      <w:tr w:rsidR="007E2B18" w:rsidRPr="005A7ADD" w14:paraId="021A1437" w14:textId="77777777" w:rsidTr="00A37F05">
        <w:trPr>
          <w:cantSplit/>
        </w:trPr>
        <w:tc>
          <w:tcPr>
            <w:tcW w:w="2520" w:type="dxa"/>
            <w:vAlign w:val="bottom"/>
          </w:tcPr>
          <w:p w14:paraId="4450B35F" w14:textId="783AC2B7" w:rsidR="007E2B18" w:rsidRPr="005A7ADD" w:rsidRDefault="007E2B18" w:rsidP="007E2B18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E17CE" w14:textId="2E191A50" w:rsidR="007E2B18" w:rsidRPr="005A7ADD" w:rsidRDefault="007E2B18" w:rsidP="007E2B1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60,496</w:t>
            </w:r>
          </w:p>
        </w:tc>
        <w:tc>
          <w:tcPr>
            <w:tcW w:w="184" w:type="dxa"/>
          </w:tcPr>
          <w:p w14:paraId="5530EF5A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163F7A9C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4F5F7B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0EBCFD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74FE71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52084C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151DE1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A282B83" w14:textId="77777777" w:rsidR="007E2B18" w:rsidRPr="005A7ADD" w:rsidRDefault="007E2B18" w:rsidP="007E2B18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14:paraId="67E4FC45" w14:textId="6FABF51E" w:rsidR="007F6741" w:rsidRPr="001A5322" w:rsidRDefault="007F6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10"/>
          <w:sz w:val="16"/>
          <w:szCs w:val="16"/>
          <w:cs/>
        </w:rPr>
      </w:pPr>
    </w:p>
    <w:p w14:paraId="12475BFB" w14:textId="6F2EF2C6" w:rsidR="00D91B97" w:rsidRDefault="00416A0F" w:rsidP="0013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3145E">
        <w:rPr>
          <w:rFonts w:ascii="Angsana New" w:hAnsi="Angsana New"/>
          <w:b/>
          <w:spacing w:val="10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15D28">
        <w:rPr>
          <w:rFonts w:ascii="Angsana New" w:hAnsi="Angsana New"/>
          <w:b/>
          <w:sz w:val="30"/>
          <w:szCs w:val="30"/>
          <w:cs/>
        </w:rPr>
        <w:t>งบฐานะการเงิน</w:t>
      </w:r>
    </w:p>
    <w:p w14:paraId="712F78EC" w14:textId="77777777" w:rsidR="003764A4" w:rsidRPr="001A5322" w:rsidRDefault="003764A4" w:rsidP="005A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Style w:val="TableGrid1"/>
        <w:tblW w:w="942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270"/>
        <w:gridCol w:w="4500"/>
      </w:tblGrid>
      <w:tr w:rsidR="00D91B97" w:rsidRPr="00B2145F" w14:paraId="741A900E" w14:textId="77777777" w:rsidTr="003556C2">
        <w:trPr>
          <w:tblHeader/>
        </w:trPr>
        <w:tc>
          <w:tcPr>
            <w:tcW w:w="4653" w:type="dxa"/>
          </w:tcPr>
          <w:p w14:paraId="56A05911" w14:textId="77777777" w:rsidR="00D91B97" w:rsidRPr="00B2145F" w:rsidRDefault="00D91B97" w:rsidP="0013145E">
            <w:pPr>
              <w:pStyle w:val="block"/>
              <w:spacing w:after="0" w:line="380" w:lineRule="exact"/>
              <w:ind w:left="160" w:right="-108" w:hanging="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bookmarkStart w:id="4" w:name="_Hlk38849257"/>
            <w:r w:rsidRPr="00B21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6085B372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04420731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A5322" w:rsidRPr="00B2145F" w14:paraId="0DF5A212" w14:textId="77777777" w:rsidTr="003556C2">
        <w:tc>
          <w:tcPr>
            <w:tcW w:w="4653" w:type="dxa"/>
          </w:tcPr>
          <w:p w14:paraId="5F162EAB" w14:textId="3D0C4E62" w:rsidR="001A5322" w:rsidRPr="00B2145F" w:rsidRDefault="001A5322" w:rsidP="00300AFA">
            <w:pPr>
              <w:pStyle w:val="block"/>
              <w:spacing w:after="0" w:line="380" w:lineRule="exact"/>
              <w:ind w:left="221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</w:t>
            </w: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ทุนที่วัดมูลค่าด้วย</w:t>
            </w: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1094949" w14:textId="77777777" w:rsidR="001A5322" w:rsidRPr="00B2145F" w:rsidRDefault="001A5322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0C4D5655" w14:textId="0D88E008" w:rsidR="001A5322" w:rsidRPr="001A5322" w:rsidRDefault="001A5322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1A53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ราคาปิด ณ วันที่รายงาน</w:t>
            </w:r>
          </w:p>
        </w:tc>
      </w:tr>
      <w:tr w:rsidR="00D91B97" w:rsidRPr="00B2145F" w14:paraId="790025EC" w14:textId="77777777" w:rsidTr="003556C2">
        <w:tc>
          <w:tcPr>
            <w:tcW w:w="4653" w:type="dxa"/>
          </w:tcPr>
          <w:p w14:paraId="3A155E33" w14:textId="37309A0F" w:rsidR="00D91B97" w:rsidRPr="00B2145F" w:rsidRDefault="00D91B97" w:rsidP="00300AFA">
            <w:pPr>
              <w:pStyle w:val="block"/>
              <w:spacing w:after="0" w:line="380" w:lineRule="exact"/>
              <w:ind w:left="221" w:right="-108" w:hanging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เงินลงทุนในหน่วยลงทุนที่วัดมูลค่าด้วย</w:t>
            </w: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  <w:r w:rsidR="006328A7" w:rsidRPr="00B214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0CBA0C5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7EE38206" w14:textId="281A90C8" w:rsidR="00D91B97" w:rsidRPr="00B2145F" w:rsidRDefault="00D91B97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ราคาจากมูลค่าสินทรัพย์สุทธิ </w:t>
            </w: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D91B97" w:rsidRPr="00B2145F" w14:paraId="3FC7281B" w14:textId="77777777" w:rsidTr="003556C2">
        <w:tc>
          <w:tcPr>
            <w:tcW w:w="4653" w:type="dxa"/>
          </w:tcPr>
          <w:p w14:paraId="15BBD7C8" w14:textId="77777777" w:rsidR="00D91B97" w:rsidRPr="00B2145F" w:rsidRDefault="00D91B97" w:rsidP="009A3FA6">
            <w:pPr>
              <w:pStyle w:val="block"/>
              <w:spacing w:after="0" w:line="380" w:lineRule="exact"/>
              <w:ind w:left="3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251CFAC" w14:textId="77777777" w:rsidR="00D91B97" w:rsidRPr="00B2145F" w:rsidRDefault="00D91B97" w:rsidP="003556C2">
            <w:pPr>
              <w:pStyle w:val="block"/>
              <w:spacing w:after="0" w:line="38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77BAD4B4" w14:textId="589BB224" w:rsidR="007416F0" w:rsidRDefault="00D91B97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ราคาซื้อขายสัญญาซื้อขายเงินตราต่างประเท</w:t>
            </w:r>
            <w:r w:rsidR="007416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ศ</w:t>
            </w:r>
          </w:p>
          <w:p w14:paraId="7798E647" w14:textId="6C078B8E" w:rsidR="00D91B97" w:rsidRPr="00B2145F" w:rsidRDefault="007416F0" w:rsidP="003556C2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D91B97" w:rsidRPr="00B2145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 ณ วันที่รายงาน</w:t>
            </w:r>
          </w:p>
        </w:tc>
      </w:tr>
    </w:tbl>
    <w:bookmarkEnd w:id="4"/>
    <w:p w14:paraId="2F903567" w14:textId="057DE53F" w:rsidR="00596426" w:rsidRPr="003764A4" w:rsidRDefault="00596426" w:rsidP="006A01A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64A4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A5D8F47" w14:textId="77777777" w:rsidR="00851EAC" w:rsidRPr="005A7ADD" w:rsidRDefault="00851EAC" w:rsidP="00851EAC">
      <w:pPr>
        <w:tabs>
          <w:tab w:val="clear" w:pos="907"/>
          <w:tab w:val="left" w:pos="900"/>
        </w:tabs>
        <w:jc w:val="both"/>
        <w:rPr>
          <w:rFonts w:ascii="Angsana New" w:hAnsi="Angsana New"/>
          <w:sz w:val="28"/>
          <w:szCs w:val="28"/>
        </w:rPr>
      </w:pPr>
    </w:p>
    <w:p w14:paraId="16048B5F" w14:textId="73A2BEF9" w:rsidR="00851EAC" w:rsidRDefault="00851EAC" w:rsidP="00D7315B">
      <w:pPr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D7315B">
        <w:rPr>
          <w:rFonts w:ascii="Angsana New" w:hAnsi="Angsana New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5854D38" w14:textId="77777777" w:rsidR="003764A4" w:rsidRPr="005A7ADD" w:rsidRDefault="003764A4" w:rsidP="005A7ADD">
      <w:pPr>
        <w:jc w:val="both"/>
        <w:rPr>
          <w:rFonts w:ascii="Angsana New" w:hAnsi="Angsana New"/>
          <w:sz w:val="28"/>
          <w:szCs w:val="28"/>
        </w:rPr>
      </w:pPr>
    </w:p>
    <w:p w14:paraId="47637C7A" w14:textId="6C8C759E" w:rsidR="00851EAC" w:rsidRPr="00B2145F" w:rsidRDefault="00851EAC" w:rsidP="00851EAC">
      <w:pPr>
        <w:pStyle w:val="ListParagraph"/>
        <w:tabs>
          <w:tab w:val="clear" w:pos="907"/>
          <w:tab w:val="left" w:pos="54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AD2948" w:rsidRPr="00B2145F">
        <w:rPr>
          <w:rFonts w:ascii="Angsana New" w:hAnsi="Angsana New" w:hint="cs"/>
          <w:sz w:val="30"/>
          <w:szCs w:val="30"/>
          <w:cs/>
        </w:rPr>
        <w:t xml:space="preserve">     </w:t>
      </w:r>
      <w:r w:rsidR="009C186C" w:rsidRPr="00B2145F">
        <w:rPr>
          <w:rFonts w:ascii="Angsana New" w:hAnsi="Angsana New" w:hint="cs"/>
          <w:sz w:val="30"/>
          <w:szCs w:val="30"/>
          <w:cs/>
        </w:rPr>
        <w:br/>
        <w:t>ความ</w:t>
      </w:r>
      <w:r w:rsidRPr="00B2145F">
        <w:rPr>
          <w:rFonts w:ascii="Angsana New" w:hAnsi="Angsana New" w:hint="cs"/>
          <w:sz w:val="30"/>
          <w:szCs w:val="30"/>
          <w:cs/>
        </w:rPr>
        <w:t>เสี่ยงของบริษัท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</w:t>
      </w:r>
      <w:r w:rsidR="00B51124">
        <w:rPr>
          <w:rFonts w:ascii="Angsana New" w:hAnsi="Angsana New" w:hint="cs"/>
          <w:sz w:val="30"/>
          <w:szCs w:val="30"/>
          <w:cs/>
        </w:rPr>
        <w:t>ตรวจสอบและ</w:t>
      </w:r>
      <w:r w:rsidRPr="00B2145F">
        <w:rPr>
          <w:rFonts w:ascii="Angsana New" w:hAnsi="Angsana New" w:hint="cs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บริหารความเสี่ยงซึ่งรับผิดชอบในการพัฒนาและติดตามนโยบายการบริหารความเสี่ยงของบริษัท คณะกรรมการ</w:t>
      </w:r>
      <w:r w:rsidR="00B51124">
        <w:rPr>
          <w:rFonts w:ascii="Angsana New" w:hAnsi="Angsana New" w:hint="cs"/>
          <w:sz w:val="30"/>
          <w:szCs w:val="30"/>
          <w:cs/>
        </w:rPr>
        <w:t>ตรวจสอบและ</w:t>
      </w:r>
      <w:r w:rsidRPr="00B2145F">
        <w:rPr>
          <w:rFonts w:ascii="Angsana New" w:hAnsi="Angsana New" w:hint="cs"/>
          <w:sz w:val="30"/>
          <w:szCs w:val="30"/>
          <w:cs/>
        </w:rPr>
        <w:t>บริหารความเสี่ยง</w:t>
      </w:r>
      <w:r w:rsidR="00B51124">
        <w:rPr>
          <w:rFonts w:ascii="Angsana New" w:hAnsi="Angsana New"/>
          <w:sz w:val="30"/>
          <w:szCs w:val="30"/>
          <w:cs/>
        </w:rPr>
        <w:br/>
      </w:r>
      <w:r w:rsidRPr="00B2145F">
        <w:rPr>
          <w:rFonts w:ascii="Angsana New" w:hAnsi="Angsana New" w:hint="cs"/>
          <w:sz w:val="30"/>
          <w:szCs w:val="30"/>
          <w:cs/>
        </w:rPr>
        <w:t>จะรายงานการดำเนินการดังกล่าวต่อคณะกรรมการบริษัทอย่างสม่ำเสมอ</w:t>
      </w:r>
    </w:p>
    <w:p w14:paraId="188F6723" w14:textId="599B349E" w:rsidR="007815F0" w:rsidRPr="005A7ADD" w:rsidRDefault="007815F0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28"/>
          <w:szCs w:val="28"/>
          <w:cs/>
        </w:rPr>
      </w:pPr>
    </w:p>
    <w:p w14:paraId="50746F79" w14:textId="77777777" w:rsidR="00851EAC" w:rsidRPr="00B2145F" w:rsidRDefault="00851EAC" w:rsidP="00851EAC">
      <w:pPr>
        <w:pStyle w:val="ListParagraph"/>
        <w:tabs>
          <w:tab w:val="clear" w:pos="907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</w:t>
      </w:r>
      <w:r w:rsidRPr="003764A4">
        <w:rPr>
          <w:rFonts w:ascii="Angsana New" w:hAnsi="Angsana New" w:hint="cs"/>
          <w:spacing w:val="-4"/>
          <w:sz w:val="30"/>
          <w:szCs w:val="30"/>
          <w:cs/>
        </w:rPr>
        <w:t>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</w:t>
      </w:r>
      <w:r w:rsidRPr="00B2145F">
        <w:rPr>
          <w:rFonts w:ascii="Angsana New" w:hAnsi="Angsana New" w:hint="cs"/>
          <w:sz w:val="30"/>
          <w:szCs w:val="30"/>
          <w:cs/>
        </w:rPr>
        <w:t>ของบริษัท</w:t>
      </w:r>
      <w:r w:rsidRPr="00B2145F">
        <w:rPr>
          <w:rFonts w:ascii="Angsana New" w:hAnsi="Angsana New" w:hint="cs"/>
          <w:sz w:val="30"/>
          <w:szCs w:val="30"/>
        </w:rPr>
        <w:t xml:space="preserve">  </w:t>
      </w:r>
      <w:r w:rsidRPr="00B2145F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DE552EB" w14:textId="77777777" w:rsidR="003556C2" w:rsidRPr="005A7ADD" w:rsidRDefault="003556C2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28"/>
          <w:szCs w:val="28"/>
          <w:cs/>
        </w:rPr>
      </w:pPr>
    </w:p>
    <w:p w14:paraId="3C1DC825" w14:textId="392BB15A" w:rsidR="007F6741" w:rsidRDefault="00851EAC" w:rsidP="00EC3B73">
      <w:pPr>
        <w:pStyle w:val="ListParagraph"/>
        <w:tabs>
          <w:tab w:val="clear" w:pos="907"/>
          <w:tab w:val="left" w:pos="540"/>
          <w:tab w:val="left" w:pos="99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คณะกรรมการ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</w:t>
      </w:r>
    </w:p>
    <w:p w14:paraId="12239CEB" w14:textId="77777777" w:rsidR="00EC3B73" w:rsidRPr="00EC3B73" w:rsidRDefault="00EC3B73" w:rsidP="00EC3B73">
      <w:pPr>
        <w:pStyle w:val="ListParagraph"/>
        <w:tabs>
          <w:tab w:val="clear" w:pos="907"/>
          <w:tab w:val="left" w:pos="540"/>
          <w:tab w:val="left" w:pos="99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48C060BD" w14:textId="235AC83A" w:rsidR="003556C2" w:rsidRPr="00242B79" w:rsidRDefault="00E8572B" w:rsidP="00E1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242B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42B79" w:rsidRPr="00242B79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Pr="00242B79">
        <w:rPr>
          <w:rFonts w:ascii="Angsana New" w:hAnsi="Angsana New" w:hint="cs"/>
          <w:i/>
          <w:iCs/>
          <w:sz w:val="30"/>
          <w:szCs w:val="30"/>
        </w:rPr>
        <w:t>1)</w:t>
      </w:r>
      <w:r w:rsidR="00E11C1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556C2" w:rsidRPr="00242B79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>เครดิต</w:t>
      </w:r>
    </w:p>
    <w:p w14:paraId="174C138C" w14:textId="77777777" w:rsidR="003556C2" w:rsidRPr="007F6741" w:rsidRDefault="003556C2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5C969004" w14:textId="3A80D679" w:rsidR="00EB3CB6" w:rsidRPr="00B2145F" w:rsidRDefault="00EB3CB6" w:rsidP="00E11C17">
      <w:pPr>
        <w:tabs>
          <w:tab w:val="clear" w:pos="454"/>
          <w:tab w:val="clear" w:pos="907"/>
          <w:tab w:val="clear" w:pos="1644"/>
          <w:tab w:val="left" w:pos="1620"/>
          <w:tab w:val="left" w:pos="207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</w:t>
      </w:r>
      <w:r w:rsidRPr="00B2145F">
        <w:rPr>
          <w:rFonts w:ascii="Angsana New" w:hAnsi="Angsana New" w:hint="cs"/>
          <w:spacing w:val="6"/>
          <w:sz w:val="30"/>
          <w:szCs w:val="30"/>
          <w:cs/>
        </w:rPr>
        <w:t>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A335D0" w:rsidRPr="00A335D0">
        <w:rPr>
          <w:rFonts w:ascii="Angsana New" w:hAnsi="Angsana New"/>
          <w:spacing w:val="6"/>
          <w:sz w:val="30"/>
          <w:szCs w:val="30"/>
          <w:cs/>
        </w:rPr>
        <w:t>และเงินลงทุนในตราสารหนี้</w:t>
      </w:r>
      <w:r w:rsidRPr="00B2145F">
        <w:rPr>
          <w:rFonts w:ascii="Angsana New" w:hAnsi="Angsana New" w:hint="cs"/>
          <w:sz w:val="30"/>
          <w:szCs w:val="30"/>
          <w:cs/>
        </w:rPr>
        <w:t>ของบริษัท</w:t>
      </w:r>
    </w:p>
    <w:p w14:paraId="171FBF19" w14:textId="77777777" w:rsidR="00EB3CB6" w:rsidRPr="007F6741" w:rsidRDefault="00EB3CB6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37F2ED29" w14:textId="1131F466" w:rsidR="00B54244" w:rsidRPr="00B2145F" w:rsidRDefault="00EB3CB6" w:rsidP="009D4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firstLine="180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ab/>
      </w:r>
      <w:r w:rsidRPr="00B2145F">
        <w:rPr>
          <w:rFonts w:ascii="Angsana New" w:hAnsi="Angsana New" w:hint="cs"/>
          <w:sz w:val="30"/>
          <w:szCs w:val="30"/>
        </w:rPr>
        <w:t>(</w:t>
      </w:r>
      <w:r w:rsidR="00242B79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.1.1) </w:t>
      </w:r>
      <w:r w:rsidRPr="00B2145F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D8117E1" w14:textId="77777777" w:rsidR="00965F8A" w:rsidRPr="007F6741" w:rsidRDefault="00965F8A" w:rsidP="007F6741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C7E18B5" w14:textId="76BE8986" w:rsidR="00996736" w:rsidRPr="00B2145F" w:rsidRDefault="00996736" w:rsidP="0099673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B75DCF">
        <w:rPr>
          <w:rFonts w:ascii="Angsana New" w:hAnsi="Angsana New" w:hint="cs"/>
          <w:spacing w:val="-4"/>
          <w:sz w:val="30"/>
          <w:szCs w:val="30"/>
          <w:cs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อย่างไรก็ตาม </w:t>
      </w:r>
      <w:r w:rsidRPr="00EC679A">
        <w:rPr>
          <w:rFonts w:ascii="Angsana New" w:hAnsi="Angsana New" w:hint="cs"/>
          <w:spacing w:val="-4"/>
          <w:sz w:val="30"/>
          <w:szCs w:val="30"/>
          <w:cs/>
        </w:rPr>
        <w:t>ผู้บริหารต้องพิจารณาถึงปัจจัยอื่น</w:t>
      </w:r>
      <w:r w:rsidR="003035E9" w:rsidRPr="00EC679A">
        <w:rPr>
          <w:rFonts w:ascii="Angsana New" w:hAnsi="Angsana New"/>
          <w:spacing w:val="-4"/>
          <w:sz w:val="30"/>
          <w:szCs w:val="30"/>
        </w:rPr>
        <w:t xml:space="preserve"> </w:t>
      </w:r>
      <w:r w:rsidRPr="00EC679A">
        <w:rPr>
          <w:rFonts w:ascii="Angsana New" w:hAnsi="Angsana New" w:hint="cs"/>
          <w:spacing w:val="-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</w:t>
      </w:r>
      <w:r w:rsidRPr="00B2145F">
        <w:rPr>
          <w:rFonts w:ascii="Angsana New" w:hAnsi="Angsana New" w:hint="cs"/>
          <w:sz w:val="30"/>
          <w:szCs w:val="30"/>
          <w:cs/>
        </w:rPr>
        <w:t>ของการผิดนัดชำระซึ่งเกี่ยวข้องกับอุตสาหกรรมและประเทศที่ลูกค้าดำเนินธุรกิจอยู่</w:t>
      </w:r>
      <w:r w:rsidRPr="00B2145F">
        <w:rPr>
          <w:rFonts w:ascii="Angsana New" w:hAnsi="Angsana New" w:hint="cs"/>
          <w:sz w:val="30"/>
          <w:szCs w:val="30"/>
        </w:rPr>
        <w:t xml:space="preserve"> </w:t>
      </w:r>
    </w:p>
    <w:p w14:paraId="4314F5A9" w14:textId="26B6D150" w:rsidR="00D2730B" w:rsidRPr="007F6741" w:rsidRDefault="00D2730B" w:rsidP="005A7ADD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49E7439B" w14:textId="5C139F4A" w:rsidR="00996736" w:rsidRPr="00B2145F" w:rsidRDefault="00996736" w:rsidP="0099673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435012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B54A3F">
        <w:rPr>
          <w:rFonts w:ascii="Angsana New" w:hAnsi="Angsana New"/>
          <w:spacing w:val="-4"/>
          <w:sz w:val="30"/>
          <w:szCs w:val="30"/>
        </w:rPr>
        <w:t>60</w:t>
      </w:r>
      <w:r w:rsidR="00AC7F6E" w:rsidRPr="00435012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AC7F6E" w:rsidRPr="00435012">
        <w:rPr>
          <w:rFonts w:ascii="Angsana New" w:hAnsi="Angsana New" w:hint="cs"/>
          <w:spacing w:val="-4"/>
          <w:sz w:val="30"/>
          <w:szCs w:val="30"/>
          <w:cs/>
        </w:rPr>
        <w:t>วัน</w:t>
      </w:r>
      <w:r w:rsidR="008A685A" w:rsidRPr="008A685A">
        <w:rPr>
          <w:rFonts w:ascii="Angsana New" w:hAnsi="Angsana New"/>
          <w:i/>
          <w:iCs/>
          <w:spacing w:val="-4"/>
          <w:sz w:val="30"/>
          <w:szCs w:val="30"/>
        </w:rPr>
        <w:t>(256</w:t>
      </w:r>
      <w:r w:rsidR="007E2B18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8A685A" w:rsidRPr="008A685A">
        <w:rPr>
          <w:rFonts w:ascii="Angsana New" w:hAnsi="Angsana New"/>
          <w:i/>
          <w:iCs/>
          <w:spacing w:val="-4"/>
          <w:sz w:val="30"/>
          <w:szCs w:val="30"/>
        </w:rPr>
        <w:t xml:space="preserve"> : 60 </w:t>
      </w:r>
      <w:r w:rsidR="008A685A" w:rsidRPr="008A685A">
        <w:rPr>
          <w:rFonts w:ascii="Angsana New" w:hAnsi="Angsana New" w:hint="cs"/>
          <w:i/>
          <w:iCs/>
          <w:spacing w:val="-4"/>
          <w:sz w:val="30"/>
          <w:szCs w:val="30"/>
          <w:cs/>
        </w:rPr>
        <w:t>วัน</w:t>
      </w:r>
      <w:r w:rsidR="008A685A" w:rsidRPr="008A685A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8A685A">
        <w:rPr>
          <w:rFonts w:ascii="Angsana New" w:hAnsi="Angsana New"/>
          <w:spacing w:val="-4"/>
          <w:sz w:val="30"/>
          <w:szCs w:val="30"/>
        </w:rPr>
        <w:t xml:space="preserve"> </w:t>
      </w:r>
      <w:r w:rsidR="00D7315B" w:rsidRPr="00D7315B">
        <w:rPr>
          <w:rFonts w:ascii="Angsana New" w:hAnsi="Angsana New" w:hint="cs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5" w:name="_Hlk59433075"/>
      <w:r w:rsidR="00D7315B" w:rsidRPr="00D7315B">
        <w:rPr>
          <w:rFonts w:ascii="Angsana New" w:hAnsi="Angsana New" w:hint="cs"/>
          <w:sz w:val="30"/>
          <w:szCs w:val="30"/>
          <w:cs/>
        </w:rPr>
        <w:t>บริษัทพิจารณาการด้อยค่าทุกวันสิ้นรอบ</w:t>
      </w:r>
      <w:r w:rsidR="00D7315B" w:rsidRPr="00435012">
        <w:rPr>
          <w:rFonts w:ascii="Angsana New" w:hAnsi="Angsana New" w:hint="cs"/>
          <w:spacing w:val="-4"/>
          <w:sz w:val="30"/>
          <w:szCs w:val="30"/>
          <w:cs/>
        </w:rPr>
        <w:t>ระยะเวลารายงาน อัตราการตั้งสำรองของผลขาดทุนด้านเครดิตที่คาดว่าจะเกิดขึ้นคำนวณโดยพิจารณาจาก</w:t>
      </w:r>
      <w:r w:rsidR="00D7315B" w:rsidRPr="00D7315B">
        <w:rPr>
          <w:rFonts w:ascii="Angsana New" w:hAnsi="Angsana New" w:hint="cs"/>
          <w:sz w:val="30"/>
          <w:szCs w:val="30"/>
          <w:cs/>
        </w:rPr>
        <w:t>อายุหนี้คงค้างนับจากวันที่ถึงกำหนดชำระสำหรับลูกหนี้แต่ละราย</w:t>
      </w:r>
      <w:bookmarkEnd w:id="5"/>
      <w:r w:rsidR="00D7315B" w:rsidRPr="00D7315B">
        <w:rPr>
          <w:rFonts w:ascii="Angsana New" w:hAnsi="Angsana New" w:hint="cs"/>
          <w:sz w:val="30"/>
          <w:szCs w:val="30"/>
          <w:cs/>
        </w:rPr>
        <w:t>และสะท้อน</w:t>
      </w:r>
      <w:r w:rsidR="00435012">
        <w:rPr>
          <w:rFonts w:ascii="Angsana New" w:hAnsi="Angsana New" w:hint="cs"/>
          <w:sz w:val="30"/>
          <w:szCs w:val="30"/>
          <w:cs/>
        </w:rPr>
        <w:t>ผลแตกต่างระหว่าง</w:t>
      </w:r>
      <w:r w:rsidR="00435012" w:rsidRPr="00052D20">
        <w:rPr>
          <w:rFonts w:ascii="Angsana New" w:hAnsi="Angsana New" w:hint="cs"/>
          <w:spacing w:val="-6"/>
          <w:sz w:val="30"/>
          <w:szCs w:val="30"/>
          <w:cs/>
        </w:rPr>
        <w:t>สภาวะเศรษฐกิจในอดีตที่ผ่านมา สภาวะเศรษฐกิจในปัจจุบันและมุมมองของบริษัทที่มีต่อสภาวะเศรษฐกิจ</w:t>
      </w:r>
      <w:r w:rsidR="00435012">
        <w:rPr>
          <w:rFonts w:ascii="Angsana New" w:hAnsi="Angsana New" w:hint="cs"/>
          <w:sz w:val="30"/>
          <w:szCs w:val="30"/>
          <w:cs/>
        </w:rPr>
        <w:t>ตลอดอายุที่คาดการณ์ไว้ของลูกหนี้</w:t>
      </w:r>
    </w:p>
    <w:p w14:paraId="48196DB2" w14:textId="77777777" w:rsidR="00996736" w:rsidRPr="007F6741" w:rsidRDefault="00996736" w:rsidP="00E34CFE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7016F225" w14:textId="1F1212BE" w:rsidR="007F6741" w:rsidRDefault="00AE3351" w:rsidP="00E3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360"/>
        <w:jc w:val="thaiDistribute"/>
        <w:rPr>
          <w:rFonts w:ascii="Angsana New" w:hAnsi="Angsana New"/>
          <w:sz w:val="30"/>
          <w:szCs w:val="30"/>
        </w:rPr>
      </w:pPr>
      <w:r w:rsidRPr="00AE3351">
        <w:rPr>
          <w:rFonts w:ascii="Angsana New" w:hAnsi="Angsana New"/>
          <w:sz w:val="30"/>
          <w:szCs w:val="30"/>
          <w:cs/>
        </w:rPr>
        <w:t>ข้อมูล</w:t>
      </w:r>
      <w:r w:rsidRPr="003129EF">
        <w:rPr>
          <w:rFonts w:ascii="Angsana New" w:hAnsi="Angsana New"/>
          <w:sz w:val="30"/>
          <w:szCs w:val="30"/>
          <w:cs/>
        </w:rPr>
        <w:t>เกี่ยวกับลูกหนี้การค้า</w:t>
      </w:r>
      <w:r w:rsidRPr="00AE3351">
        <w:rPr>
          <w:rFonts w:ascii="Angsana New" w:hAnsi="Angsana New"/>
          <w:sz w:val="30"/>
          <w:szCs w:val="30"/>
          <w:cs/>
        </w:rPr>
        <w:t xml:space="preserve">เปิดเผยในหมายเหตุข้อ </w:t>
      </w:r>
      <w:r w:rsidR="008D5668">
        <w:rPr>
          <w:rFonts w:ascii="Angsana New" w:hAnsi="Angsana New"/>
          <w:sz w:val="30"/>
          <w:szCs w:val="30"/>
        </w:rPr>
        <w:t>7</w:t>
      </w:r>
    </w:p>
    <w:p w14:paraId="4FD811F8" w14:textId="0AF53334" w:rsidR="00E31AE1" w:rsidRDefault="00E31AE1" w:rsidP="00E3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36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A83B7CA" w14:textId="77777777" w:rsidR="003370AD" w:rsidRPr="00B2145F" w:rsidRDefault="003370AD" w:rsidP="0033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.1.2) </w:t>
      </w:r>
      <w:r w:rsidRPr="00B2145F">
        <w:rPr>
          <w:rFonts w:ascii="Angsana New" w:hAnsi="Angsana New" w:hint="cs"/>
          <w:sz w:val="30"/>
          <w:szCs w:val="30"/>
          <w:cs/>
        </w:rPr>
        <w:t>เงินลงทุนในตราสารหนี้</w:t>
      </w:r>
    </w:p>
    <w:p w14:paraId="1A2E78F5" w14:textId="77777777" w:rsidR="003370AD" w:rsidRPr="007F6741" w:rsidRDefault="003370AD" w:rsidP="003370AD">
      <w:pPr>
        <w:tabs>
          <w:tab w:val="clear" w:pos="907"/>
          <w:tab w:val="left" w:pos="900"/>
        </w:tabs>
        <w:jc w:val="both"/>
        <w:rPr>
          <w:rFonts w:ascii="Angsana New" w:hAnsi="Angsana New"/>
          <w:sz w:val="30"/>
          <w:szCs w:val="30"/>
        </w:rPr>
      </w:pPr>
    </w:p>
    <w:p w14:paraId="5232ACAF" w14:textId="1DDB8F53" w:rsidR="003370AD" w:rsidRDefault="003370AD" w:rsidP="00EC3B73">
      <w:pPr>
        <w:tabs>
          <w:tab w:val="clear" w:pos="907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  <w:r w:rsidRPr="003129EF">
        <w:rPr>
          <w:rFonts w:ascii="Angsana New" w:hAnsi="Angsana New" w:hint="cs"/>
          <w:sz w:val="30"/>
          <w:szCs w:val="30"/>
          <w:cs/>
        </w:rPr>
        <w:t xml:space="preserve">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3129EF">
        <w:rPr>
          <w:rFonts w:ascii="Angsana New" w:hAnsi="Angsana New" w:hint="cs"/>
          <w:sz w:val="30"/>
          <w:szCs w:val="30"/>
        </w:rPr>
        <w:t xml:space="preserve">12 </w:t>
      </w:r>
      <w:r w:rsidRPr="003129EF">
        <w:rPr>
          <w:rFonts w:ascii="Angsana New" w:hAnsi="Angsana New" w:hint="cs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3129EF">
        <w:rPr>
          <w:rFonts w:ascii="Angsana New" w:hAnsi="Angsana New" w:hint="cs"/>
          <w:sz w:val="30"/>
          <w:szCs w:val="30"/>
        </w:rPr>
        <w:t xml:space="preserve">(Investment grade credit rating) </w:t>
      </w:r>
      <w:r w:rsidRPr="003129EF">
        <w:rPr>
          <w:rFonts w:ascii="Angsana New" w:hAnsi="Angsana New" w:hint="cs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3129EF">
        <w:rPr>
          <w:rFonts w:ascii="Angsana New" w:hAnsi="Angsana New" w:hint="cs"/>
          <w:sz w:val="30"/>
          <w:szCs w:val="30"/>
        </w:rPr>
        <w:t xml:space="preserve"> </w:t>
      </w:r>
      <w:r w:rsidRPr="003129EF">
        <w:rPr>
          <w:rFonts w:ascii="Angsana New" w:hAnsi="Angsana New" w:hint="cs"/>
          <w:sz w:val="30"/>
          <w:szCs w:val="30"/>
          <w:cs/>
        </w:rPr>
        <w:t>ตราสารอื่น</w:t>
      </w:r>
      <w:r w:rsidRPr="003129EF">
        <w:rPr>
          <w:rFonts w:ascii="Angsana New" w:hAnsi="Angsana New" w:hint="cs"/>
          <w:sz w:val="30"/>
          <w:szCs w:val="30"/>
        </w:rPr>
        <w:t xml:space="preserve"> </w:t>
      </w:r>
      <w:r w:rsidRPr="003129EF">
        <w:rPr>
          <w:rFonts w:ascii="Angsana New" w:hAnsi="Angsana New" w:hint="cs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3129EF">
        <w:rPr>
          <w:rFonts w:ascii="Angsana New" w:hAnsi="Angsana New" w:hint="cs"/>
          <w:sz w:val="30"/>
          <w:szCs w:val="30"/>
        </w:rPr>
        <w:t xml:space="preserve"> </w:t>
      </w:r>
      <w:r w:rsidRPr="003129EF">
        <w:rPr>
          <w:rFonts w:ascii="Angsana New" w:hAnsi="Angsana New" w:hint="cs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5AE0E5AC" w14:textId="77777777" w:rsidR="00EC3B73" w:rsidRPr="00EC3B73" w:rsidRDefault="00EC3B73" w:rsidP="00EC3B73">
      <w:pPr>
        <w:tabs>
          <w:tab w:val="clear" w:pos="907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  <w:cs/>
        </w:rPr>
      </w:pPr>
    </w:p>
    <w:p w14:paraId="7D179E65" w14:textId="6E0642A3" w:rsidR="003370AD" w:rsidRDefault="003370AD" w:rsidP="00911C8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highlight w:val="lightGray"/>
          <w:shd w:val="clear" w:color="auto" w:fill="E0E0E0"/>
        </w:rPr>
      </w:pPr>
      <w:r w:rsidRPr="00242B79">
        <w:rPr>
          <w:rFonts w:ascii="Angsana New" w:hAnsi="Angsana New" w:hint="cs"/>
          <w:spacing w:val="2"/>
          <w:sz w:val="30"/>
          <w:szCs w:val="30"/>
          <w:cs/>
        </w:rPr>
        <w:t>บริษัทติดตามการเปลี่ยนแปลงของความเสี่ยงด้านเครดิตด้วยการติดตามการจัดอันดับเครดิตภายนอก</w:t>
      </w:r>
      <w:r>
        <w:rPr>
          <w:rFonts w:ascii="Angsana New" w:hAnsi="Angsana New" w:hint="cs"/>
          <w:sz w:val="30"/>
          <w:szCs w:val="30"/>
          <w:cs/>
        </w:rPr>
        <w:t xml:space="preserve">ที่มีการเผยแพร่ เพื่อประเมินว่าความเสี่ยงด้านเครดิตเพิ่มขึ้นอย่างมีนัยสำคัญ </w:t>
      </w:r>
      <w:r w:rsidRPr="0013131A">
        <w:rPr>
          <w:rFonts w:ascii="Angsana New" w:hAnsi="Angsana New"/>
          <w:sz w:val="30"/>
          <w:szCs w:val="30"/>
          <w:cs/>
        </w:rPr>
        <w:t>ณ วันที่รายงาน โดยไม่ได้</w:t>
      </w:r>
      <w:r w:rsidRPr="00242B79">
        <w:rPr>
          <w:rFonts w:ascii="Angsana New" w:hAnsi="Angsana New"/>
          <w:spacing w:val="8"/>
          <w:sz w:val="30"/>
          <w:szCs w:val="30"/>
          <w:cs/>
        </w:rPr>
        <w:t>ถูกสะท้อนในอันดับเครดิตที่เผยแพร่หรือไม่ เพื่อประกอบในการพิจารณาบริษัทมีการทบทวน</w:t>
      </w:r>
      <w:r w:rsidRPr="0013131A">
        <w:rPr>
          <w:rFonts w:ascii="Angsana New" w:hAnsi="Angsana New"/>
          <w:sz w:val="30"/>
          <w:szCs w:val="30"/>
          <w:cs/>
        </w:rPr>
        <w:t>การเปลี่ยนแปลงราคาของอนุพันธ์ด้านเครดิต 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</w:t>
      </w:r>
      <w:r w:rsidRPr="00FC6A0C">
        <w:rPr>
          <w:rFonts w:asciiTheme="majorBidi" w:hAnsiTheme="majorBidi" w:cstheme="majorBidi"/>
          <w:sz w:val="28"/>
          <w:szCs w:val="28"/>
          <w:shd w:val="clear" w:color="auto" w:fill="E0E0E0"/>
          <w:cs/>
        </w:rPr>
        <w:t xml:space="preserve"> </w:t>
      </w:r>
    </w:p>
    <w:p w14:paraId="7BBA05F6" w14:textId="77777777" w:rsidR="003370AD" w:rsidRPr="0051565B" w:rsidRDefault="003370AD" w:rsidP="00E3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360"/>
        <w:jc w:val="thaiDistribute"/>
        <w:rPr>
          <w:rFonts w:ascii="Angsana New" w:hAnsi="Angsana New"/>
          <w:spacing w:val="2"/>
          <w:sz w:val="22"/>
          <w:szCs w:val="22"/>
          <w:cs/>
        </w:rPr>
      </w:pPr>
    </w:p>
    <w:p w14:paraId="34B6D193" w14:textId="7B8D1599" w:rsidR="00A9625B" w:rsidRPr="00B2145F" w:rsidRDefault="00A9625B" w:rsidP="0091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</w:rPr>
        <w:t>(</w:t>
      </w:r>
      <w:r w:rsidR="00242B79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>.1.</w:t>
      </w:r>
      <w:r w:rsidR="003370AD">
        <w:rPr>
          <w:rFonts w:ascii="Angsana New" w:hAnsi="Angsana New"/>
          <w:sz w:val="30"/>
          <w:szCs w:val="30"/>
        </w:rPr>
        <w:t>3</w:t>
      </w:r>
      <w:r w:rsidRPr="00B2145F">
        <w:rPr>
          <w:rFonts w:ascii="Angsana New" w:hAnsi="Angsana New" w:hint="cs"/>
          <w:sz w:val="30"/>
          <w:szCs w:val="30"/>
        </w:rPr>
        <w:t xml:space="preserve">) </w:t>
      </w:r>
      <w:r w:rsidRPr="00B2145F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6492CE17" w14:textId="77777777" w:rsidR="00A9625B" w:rsidRPr="00B6323B" w:rsidRDefault="00A9625B" w:rsidP="00B6323B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</w:rPr>
      </w:pPr>
    </w:p>
    <w:p w14:paraId="7DC7C462" w14:textId="0F6B1957" w:rsidR="00E34CFE" w:rsidRPr="00EC3B73" w:rsidRDefault="00A9625B" w:rsidP="00EC3B73">
      <w:pPr>
        <w:pStyle w:val="block"/>
        <w:spacing w:after="0" w:line="240" w:lineRule="auto"/>
        <w:ind w:left="1530" w:right="-7"/>
        <w:jc w:val="thaiDistribute"/>
        <w:rPr>
          <w:rFonts w:ascii="Angsana New" w:hAnsi="Angsana New"/>
          <w:spacing w:val="-2"/>
          <w:sz w:val="30"/>
          <w:szCs w:val="30"/>
          <w:lang w:val="en-US" w:eastAsia="x-none"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  <w:lang w:val="th-TH" w:eastAsia="x-none"/>
        </w:rPr>
        <w:t>ความเสี่ยงด้านเครดิตของบริษัทที่เกิดจากเงินสดและรายการเทียบเท่าเงินสดและ</w:t>
      </w:r>
      <w:r w:rsidRPr="00B2145F">
        <w:rPr>
          <w:rFonts w:ascii="Angsana New" w:hAnsi="Angsana New" w:hint="cs"/>
          <w:spacing w:val="2"/>
          <w:sz w:val="30"/>
          <w:szCs w:val="30"/>
          <w:cs/>
          <w:lang w:val="th-TH" w:eastAsia="x-none"/>
        </w:rPr>
        <w:t>สินทรัพย์อนุพันธ์</w:t>
      </w:r>
      <w:r w:rsidR="00640832" w:rsidRPr="00B2145F">
        <w:rPr>
          <w:rFonts w:ascii="Angsana New" w:hAnsi="Angsana New" w:hint="cs"/>
          <w:spacing w:val="2"/>
          <w:sz w:val="30"/>
          <w:szCs w:val="30"/>
          <w:cs/>
          <w:lang w:val="th-TH" w:eastAsia="x-none" w:bidi="th-TH"/>
        </w:rPr>
        <w:t xml:space="preserve"> </w:t>
      </w:r>
      <w:r w:rsidR="00242B79">
        <w:rPr>
          <w:rFonts w:ascii="Angsana New" w:hAnsi="Angsana New" w:hint="cs"/>
          <w:spacing w:val="2"/>
          <w:sz w:val="30"/>
          <w:szCs w:val="30"/>
          <w:cs/>
          <w:lang w:val="th-TH" w:eastAsia="x-none" w:bidi="th-TH"/>
        </w:rPr>
        <w:t xml:space="preserve"> </w:t>
      </w:r>
      <w:r w:rsidR="003129EF" w:rsidRPr="0023001B">
        <w:rPr>
          <w:rFonts w:ascii="Angsana New" w:hAnsi="Angsana New" w:hint="cs"/>
          <w:spacing w:val="-2"/>
          <w:sz w:val="30"/>
          <w:szCs w:val="30"/>
          <w:cs/>
          <w:lang w:val="en-US" w:eastAsia="x-none" w:bidi="th-TH"/>
        </w:rPr>
        <w:t>มี</w:t>
      </w:r>
      <w:r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/>
        </w:rPr>
        <w:t>จำกัดเนื่องจากคู่สัญญาเป็นธนาคาร</w:t>
      </w:r>
      <w:r w:rsidR="0023001B"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 w:bidi="th-TH"/>
        </w:rPr>
        <w:t>และสถาบันการเงิน</w:t>
      </w:r>
      <w:r w:rsidRPr="0023001B">
        <w:rPr>
          <w:rFonts w:ascii="Angsana New" w:hAnsi="Angsana New" w:hint="cs"/>
          <w:spacing w:val="-2"/>
          <w:sz w:val="30"/>
          <w:szCs w:val="30"/>
          <w:cs/>
          <w:lang w:val="th-TH" w:eastAsia="x-none"/>
        </w:rPr>
        <w:t xml:space="preserve"> ซึ่งบริษัทพิจารณาว่ามีความเสี่ยงด้านเครดิตต่ำ</w:t>
      </w:r>
      <w:r w:rsidR="00EC3B73">
        <w:rPr>
          <w:rFonts w:ascii="Angsana New" w:hAnsi="Angsana New"/>
          <w:spacing w:val="-2"/>
          <w:sz w:val="30"/>
          <w:szCs w:val="30"/>
          <w:lang w:val="en-US" w:eastAsia="x-none"/>
        </w:rPr>
        <w:br w:type="page"/>
      </w:r>
    </w:p>
    <w:p w14:paraId="5CAD127B" w14:textId="7629B55E" w:rsidR="00276256" w:rsidRPr="00242B79" w:rsidRDefault="00276256" w:rsidP="00E1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242B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42B79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Pr="00242B79">
        <w:rPr>
          <w:rFonts w:ascii="Angsana New" w:hAnsi="Angsana New" w:hint="cs"/>
          <w:i/>
          <w:iCs/>
          <w:sz w:val="30"/>
          <w:szCs w:val="30"/>
        </w:rPr>
        <w:t>2)</w:t>
      </w:r>
      <w:r w:rsidRPr="00242B79">
        <w:rPr>
          <w:rFonts w:ascii="Angsana New" w:hAnsi="Angsana New" w:hint="cs"/>
          <w:i/>
          <w:iCs/>
          <w:sz w:val="30"/>
          <w:szCs w:val="30"/>
          <w:cs/>
        </w:rPr>
        <w:t xml:space="preserve"> ความเสี่ยงด้านสภาพคล่อง</w:t>
      </w:r>
    </w:p>
    <w:p w14:paraId="76AAD272" w14:textId="77777777" w:rsidR="00A9625B" w:rsidRPr="00B6323B" w:rsidRDefault="00A9625B" w:rsidP="00B6323B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</w:rPr>
      </w:pPr>
    </w:p>
    <w:p w14:paraId="33B4EC7C" w14:textId="77777777" w:rsidR="0051565B" w:rsidRDefault="00A9625B" w:rsidP="0095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บริษัท</w:t>
      </w:r>
      <w:r w:rsidR="00276256" w:rsidRPr="00B2145F">
        <w:rPr>
          <w:rFonts w:ascii="Angsana New" w:hAnsi="Angsana New" w:hint="cs"/>
          <w:sz w:val="30"/>
          <w:szCs w:val="30"/>
          <w:cs/>
        </w:rPr>
        <w:t>กำกับดูแล</w:t>
      </w:r>
      <w:r w:rsidRPr="00B2145F">
        <w:rPr>
          <w:rFonts w:ascii="Angsana New" w:hAnsi="Angsana New" w:hint="cs"/>
          <w:sz w:val="30"/>
          <w:szCs w:val="30"/>
          <w:cs/>
        </w:rPr>
        <w:t>ความเสี่ยง</w:t>
      </w:r>
      <w:r w:rsidR="00276256" w:rsidRPr="00B2145F">
        <w:rPr>
          <w:rFonts w:ascii="Angsana New" w:hAnsi="Angsana New" w:hint="cs"/>
          <w:sz w:val="30"/>
          <w:szCs w:val="30"/>
          <w:cs/>
        </w:rPr>
        <w:t>ด้าน</w:t>
      </w:r>
      <w:r w:rsidRPr="00B2145F">
        <w:rPr>
          <w:rFonts w:ascii="Angsana New" w:hAnsi="Angsana New" w:hint="cs"/>
          <w:sz w:val="30"/>
          <w:szCs w:val="30"/>
          <w:cs/>
        </w:rPr>
        <w:t>สภาพคล่อง</w:t>
      </w:r>
      <w:r w:rsidR="00276256" w:rsidRPr="00B2145F">
        <w:rPr>
          <w:rFonts w:ascii="Angsana New" w:hAnsi="Angsana New" w:hint="cs"/>
          <w:sz w:val="30"/>
          <w:szCs w:val="30"/>
          <w:cs/>
        </w:rPr>
        <w:t>และ</w:t>
      </w:r>
      <w:r w:rsidRPr="00B2145F">
        <w:rPr>
          <w:rFonts w:ascii="Angsana New" w:hAnsi="Angsana New" w:hint="cs"/>
          <w:sz w:val="30"/>
          <w:szCs w:val="30"/>
          <w:cs/>
        </w:rPr>
        <w:t>การรักษาระดับของเงินสดและรายการเทียบเท่าเงินสด</w:t>
      </w:r>
      <w:r w:rsidR="009C186C" w:rsidRPr="00B2145F">
        <w:rPr>
          <w:rFonts w:ascii="Angsana New" w:hAnsi="Angsana New" w:hint="cs"/>
          <w:sz w:val="30"/>
          <w:szCs w:val="30"/>
          <w:cs/>
        </w:rPr>
        <w:br/>
      </w:r>
      <w:r w:rsidR="00276256" w:rsidRPr="00B2145F">
        <w:rPr>
          <w:rFonts w:ascii="Angsana New" w:hAnsi="Angsana New" w:hint="cs"/>
          <w:spacing w:val="4"/>
          <w:sz w:val="30"/>
          <w:szCs w:val="30"/>
          <w:cs/>
        </w:rPr>
        <w:t>ที่ผู้บริหารพิจารณาว่า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เพียงพอ</w:t>
      </w:r>
      <w:r w:rsidR="00276256" w:rsidRPr="00B2145F">
        <w:rPr>
          <w:rFonts w:ascii="Angsana New" w:hAnsi="Angsana New" w:hint="cs"/>
          <w:spacing w:val="4"/>
          <w:sz w:val="30"/>
          <w:szCs w:val="30"/>
          <w:cs/>
        </w:rPr>
        <w:t>ในการจัดหาเงินเพื่อใช้ใน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การดำเนินงานของบริษัท และ</w:t>
      </w:r>
      <w:r w:rsidR="00276256" w:rsidRPr="00B2145F">
        <w:rPr>
          <w:rFonts w:ascii="Angsana New" w:hAnsi="Angsana New" w:hint="cs"/>
          <w:spacing w:val="4"/>
          <w:sz w:val="30"/>
          <w:szCs w:val="30"/>
          <w:cs/>
        </w:rPr>
        <w:t>ลด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ผลกระทบจากความผันผวน</w:t>
      </w:r>
      <w:r w:rsidR="00276256" w:rsidRPr="00B2145F">
        <w:rPr>
          <w:rFonts w:ascii="Angsana New" w:hAnsi="Angsana New" w:hint="cs"/>
          <w:sz w:val="30"/>
          <w:szCs w:val="30"/>
          <w:cs/>
        </w:rPr>
        <w:t>ใน</w:t>
      </w:r>
      <w:r w:rsidRPr="00B2145F">
        <w:rPr>
          <w:rFonts w:ascii="Angsana New" w:hAnsi="Angsana New" w:hint="cs"/>
          <w:sz w:val="30"/>
          <w:szCs w:val="30"/>
          <w:cs/>
        </w:rPr>
        <w:t>กระแสเงินสด</w:t>
      </w:r>
    </w:p>
    <w:p w14:paraId="5C995645" w14:textId="77777777" w:rsidR="0051565B" w:rsidRPr="00EC3B73" w:rsidRDefault="0051565B" w:rsidP="0095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4"/>
          <w:szCs w:val="24"/>
        </w:rPr>
      </w:pPr>
    </w:p>
    <w:p w14:paraId="38B9657B" w14:textId="3EE1196E" w:rsidR="009573CD" w:rsidRPr="00E34CFE" w:rsidRDefault="009573CD" w:rsidP="00957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r w:rsidRPr="00E34CFE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E34CFE">
        <w:rPr>
          <w:rFonts w:ascii="Angsana New" w:hAnsi="Angsana New" w:hint="cs"/>
          <w:sz w:val="30"/>
          <w:szCs w:val="30"/>
        </w:rPr>
        <w:t xml:space="preserve"> </w:t>
      </w:r>
      <w:r w:rsidRPr="00E34CFE">
        <w:rPr>
          <w:rFonts w:ascii="Angsana New" w:hAnsi="Angsana New" w:hint="cs"/>
          <w:sz w:val="30"/>
          <w:szCs w:val="30"/>
          <w:cs/>
        </w:rPr>
        <w:t>ณ วันที่รายงาน</w:t>
      </w:r>
      <w:r w:rsidR="00E34CFE">
        <w:rPr>
          <w:rFonts w:ascii="Angsana New" w:hAnsi="Angsana New"/>
          <w:sz w:val="30"/>
          <w:szCs w:val="30"/>
        </w:rPr>
        <w:br/>
      </w:r>
      <w:r w:rsidRPr="00E34CFE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6F017F" w:rsidRPr="00E34CFE">
        <w:rPr>
          <w:rFonts w:ascii="Angsana New" w:hAnsi="Angsana New" w:hint="cs"/>
          <w:spacing w:val="-2"/>
          <w:sz w:val="30"/>
          <w:szCs w:val="30"/>
          <w:cs/>
        </w:rPr>
        <w:t>แสดง</w:t>
      </w:r>
      <w:r w:rsidRPr="00E34CFE">
        <w:rPr>
          <w:rFonts w:ascii="Angsana New" w:hAnsi="Angsana New" w:hint="cs"/>
          <w:spacing w:val="-2"/>
          <w:sz w:val="30"/>
          <w:szCs w:val="30"/>
          <w:cs/>
        </w:rPr>
        <w:t>จำนวนเงินขั้นต้นซึ่งไม่ได้คิดลด รวมดอกเบี้ยตามสัญญาและไม่รวมผลกระทบหากหักกลบตามสัญญา</w:t>
      </w:r>
    </w:p>
    <w:p w14:paraId="61145C44" w14:textId="0CD93D18" w:rsidR="00276256" w:rsidRPr="00EC3B73" w:rsidRDefault="00276256" w:rsidP="00E34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892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90"/>
        <w:gridCol w:w="270"/>
        <w:gridCol w:w="1258"/>
        <w:gridCol w:w="272"/>
        <w:gridCol w:w="1170"/>
        <w:gridCol w:w="236"/>
        <w:gridCol w:w="1204"/>
        <w:gridCol w:w="236"/>
        <w:gridCol w:w="930"/>
        <w:gridCol w:w="10"/>
        <w:gridCol w:w="8"/>
      </w:tblGrid>
      <w:tr w:rsidR="00A11A24" w:rsidRPr="00B2145F" w14:paraId="1579C2C4" w14:textId="77777777" w:rsidTr="00147E0B">
        <w:trPr>
          <w:gridAfter w:val="1"/>
          <w:wAfter w:w="8" w:type="dxa"/>
          <w:tblHeader/>
        </w:trPr>
        <w:tc>
          <w:tcPr>
            <w:tcW w:w="2340" w:type="dxa"/>
            <w:shd w:val="clear" w:color="auto" w:fill="auto"/>
            <w:vAlign w:val="bottom"/>
          </w:tcPr>
          <w:p w14:paraId="5931F632" w14:textId="77777777" w:rsidR="00A11A24" w:rsidRPr="00B2145F" w:rsidRDefault="00A11A24" w:rsidP="00A11A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BEB09B" w14:textId="77777777" w:rsidR="00A11A24" w:rsidRPr="00B2145F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8A1F58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shd w:val="clear" w:color="auto" w:fill="auto"/>
            <w:vAlign w:val="bottom"/>
          </w:tcPr>
          <w:p w14:paraId="4FE168AE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11A24" w:rsidRPr="00B2145F" w14:paraId="21FCC55A" w14:textId="77777777" w:rsidTr="00147E0B">
        <w:trPr>
          <w:tblHeader/>
        </w:trPr>
        <w:tc>
          <w:tcPr>
            <w:tcW w:w="2340" w:type="dxa"/>
            <w:shd w:val="clear" w:color="auto" w:fill="auto"/>
            <w:vAlign w:val="bottom"/>
            <w:hideMark/>
          </w:tcPr>
          <w:p w14:paraId="7B318DB9" w14:textId="3A533069" w:rsidR="00A11A24" w:rsidRPr="00B2145F" w:rsidRDefault="00A11A24" w:rsidP="00A11A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716FF13" w14:textId="77777777" w:rsidR="00A11A24" w:rsidRPr="00B2145F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084441F7" w14:textId="77777777" w:rsidR="00A11A24" w:rsidRPr="00B2145F" w:rsidRDefault="00A11A24" w:rsidP="00A11A2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DA34DD6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3CEDF1EB" w14:textId="77777777" w:rsidR="00A11A24" w:rsidRPr="00B2145F" w:rsidRDefault="00A11A24" w:rsidP="00A11A24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0F66A2C9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F7FA766" w14:textId="77777777" w:rsidR="00A11A24" w:rsidRPr="00B2145F" w:rsidRDefault="00A11A24" w:rsidP="00A11A24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F45DE9B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06799F2D" w14:textId="77777777" w:rsidR="00A11A24" w:rsidRPr="00B2145F" w:rsidRDefault="00A11A24" w:rsidP="00A11A24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2145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DC440A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  <w:hideMark/>
          </w:tcPr>
          <w:p w14:paraId="572ADA12" w14:textId="77777777" w:rsidR="00A11A24" w:rsidRPr="00B2145F" w:rsidRDefault="00A11A24" w:rsidP="00A11A2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11A24" w:rsidRPr="00B2145F" w14:paraId="5BF5DADC" w14:textId="77777777" w:rsidTr="00B6323B">
        <w:trPr>
          <w:gridAfter w:val="2"/>
          <w:wAfter w:w="18" w:type="dxa"/>
          <w:trHeight w:hRule="exact" w:val="389"/>
          <w:tblHeader/>
        </w:trPr>
        <w:tc>
          <w:tcPr>
            <w:tcW w:w="2340" w:type="dxa"/>
            <w:shd w:val="clear" w:color="auto" w:fill="auto"/>
          </w:tcPr>
          <w:p w14:paraId="792BCBE2" w14:textId="77777777" w:rsidR="00A11A24" w:rsidRPr="00B2145F" w:rsidRDefault="00A11A24" w:rsidP="00A11A24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6" w:type="dxa"/>
            <w:gridSpan w:val="9"/>
            <w:shd w:val="clear" w:color="auto" w:fill="auto"/>
          </w:tcPr>
          <w:p w14:paraId="2039942A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11A24" w:rsidRPr="00B2145F" w14:paraId="7F0F4533" w14:textId="77777777" w:rsidTr="00B6323B">
        <w:trPr>
          <w:trHeight w:hRule="exact" w:val="452"/>
        </w:trPr>
        <w:tc>
          <w:tcPr>
            <w:tcW w:w="2340" w:type="dxa"/>
            <w:shd w:val="clear" w:color="auto" w:fill="auto"/>
            <w:hideMark/>
          </w:tcPr>
          <w:p w14:paraId="25646F47" w14:textId="51E9BE13" w:rsidR="00A11A24" w:rsidRPr="00B2145F" w:rsidRDefault="006F017F" w:rsidP="00A11A24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E2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190DCA91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0EA01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26BDED39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F427AC6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6CDA52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02DD8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EB77D5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610157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</w:tcPr>
          <w:p w14:paraId="4C7D5413" w14:textId="77777777" w:rsidR="00A11A24" w:rsidRPr="00B2145F" w:rsidRDefault="00A11A24" w:rsidP="00A11A24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017F" w:rsidRPr="00B2145F" w14:paraId="0D0284A2" w14:textId="77777777" w:rsidTr="00147E0B">
        <w:tc>
          <w:tcPr>
            <w:tcW w:w="2340" w:type="dxa"/>
            <w:shd w:val="clear" w:color="auto" w:fill="auto"/>
          </w:tcPr>
          <w:p w14:paraId="135B48DF" w14:textId="77777777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03BEBA32" w14:textId="30073D46" w:rsidR="006F017F" w:rsidRPr="00B2145F" w:rsidRDefault="006F017F" w:rsidP="006F017F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ที่ไม่ใช่อนุพันธ์</w:t>
            </w:r>
          </w:p>
        </w:tc>
        <w:tc>
          <w:tcPr>
            <w:tcW w:w="990" w:type="dxa"/>
            <w:shd w:val="clear" w:color="auto" w:fill="auto"/>
          </w:tcPr>
          <w:p w14:paraId="3B5B263F" w14:textId="77777777" w:rsidR="00943868" w:rsidRDefault="00943868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6F9C789" w14:textId="3966CC57" w:rsidR="00B36DFE" w:rsidRPr="00B2145F" w:rsidRDefault="00B36DFE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68B586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708BEF5" w14:textId="7B59A6F4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592786B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22A2A6" w14:textId="035552E4" w:rsidR="006F017F" w:rsidRPr="00B2145F" w:rsidRDefault="006F017F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C684DC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0E3BB7E" w14:textId="254FD970" w:rsidR="006F017F" w:rsidRPr="00B2145F" w:rsidRDefault="006F017F" w:rsidP="00A11A24">
            <w:pPr>
              <w:tabs>
                <w:tab w:val="clear" w:pos="907"/>
                <w:tab w:val="left" w:pos="426"/>
                <w:tab w:val="decimal" w:pos="706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9CCD3B" w14:textId="77777777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</w:tcPr>
          <w:p w14:paraId="697A1EF5" w14:textId="36FD0FB1" w:rsidR="006F017F" w:rsidRPr="00B2145F" w:rsidRDefault="006F017F" w:rsidP="00A11A2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970" w:rsidRPr="00B2145F" w14:paraId="75545184" w14:textId="77777777" w:rsidTr="007354F0">
        <w:tc>
          <w:tcPr>
            <w:tcW w:w="2340" w:type="dxa"/>
            <w:shd w:val="clear" w:color="auto" w:fill="auto"/>
            <w:hideMark/>
          </w:tcPr>
          <w:p w14:paraId="07DEAFBD" w14:textId="37D35BCC" w:rsidR="00593970" w:rsidRPr="00B2145F" w:rsidRDefault="00593970" w:rsidP="00593970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AD406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990" w:type="dxa"/>
            <w:shd w:val="clear" w:color="auto" w:fill="auto"/>
          </w:tcPr>
          <w:p w14:paraId="0508A308" w14:textId="5CE29915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631451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F0F39EB" w14:textId="7C17A746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62DEC0D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C575FB" w14:textId="052EF2C8" w:rsidR="00593970" w:rsidRPr="00494C28" w:rsidRDefault="00593970" w:rsidP="008F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4BEE0F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FF8810E" w14:textId="7524A7F6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7BB420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</w:tcPr>
          <w:p w14:paraId="63BA18BF" w14:textId="327910CE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3970" w:rsidRPr="00B2145F" w14:paraId="1726ED0C" w14:textId="77777777" w:rsidTr="007354F0">
        <w:trPr>
          <w:trHeight w:val="119"/>
        </w:trPr>
        <w:tc>
          <w:tcPr>
            <w:tcW w:w="2340" w:type="dxa"/>
            <w:shd w:val="clear" w:color="auto" w:fill="auto"/>
          </w:tcPr>
          <w:p w14:paraId="12B6880D" w14:textId="4606286C" w:rsidR="00593970" w:rsidRPr="00B2145F" w:rsidRDefault="00593970" w:rsidP="008B4689">
            <w:pPr>
              <w:spacing w:line="240" w:lineRule="auto"/>
              <w:ind w:right="-24" w:firstLine="254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8B4689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8E07FA" w14:textId="4F1B6903" w:rsidR="00593970" w:rsidRPr="00494C28" w:rsidRDefault="00282A21" w:rsidP="00B3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3432F3">
              <w:rPr>
                <w:rFonts w:ascii="Angsana New" w:hAnsi="Angsana New"/>
                <w:sz w:val="30"/>
                <w:szCs w:val="30"/>
              </w:rPr>
              <w:t>8</w:t>
            </w:r>
            <w:r w:rsidR="00B36DFE">
              <w:rPr>
                <w:rFonts w:ascii="Angsana New" w:hAnsi="Angsana New"/>
                <w:sz w:val="30"/>
                <w:szCs w:val="30"/>
              </w:rPr>
              <w:t>,</w:t>
            </w:r>
            <w:r w:rsidR="003432F3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D4F6F0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3120511" w14:textId="5A098EDE" w:rsidR="00593970" w:rsidRPr="00494C28" w:rsidRDefault="00CC1CD8" w:rsidP="00B3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32F3" w:rsidRPr="003432F3">
              <w:rPr>
                <w:rFonts w:ascii="Angsana New" w:hAnsi="Angsana New"/>
                <w:sz w:val="30"/>
                <w:szCs w:val="30"/>
              </w:rPr>
              <w:t>218,792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55939A3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050199" w14:textId="7B665F60" w:rsidR="003E6F7D" w:rsidRPr="00494C28" w:rsidRDefault="00B36DFE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 w:hanging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1B2D2F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FA165C7" w14:textId="5C5682A3" w:rsidR="007600A0" w:rsidRPr="00494C28" w:rsidRDefault="00B36DFE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A46E0" w14:textId="77777777" w:rsidR="00593970" w:rsidRPr="00494C28" w:rsidRDefault="00593970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340DF96F" w14:textId="49B10B37" w:rsidR="00593970" w:rsidRPr="00494C28" w:rsidRDefault="00CC1CD8" w:rsidP="0059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32F3" w:rsidRPr="003432F3">
              <w:rPr>
                <w:rFonts w:ascii="Angsana New" w:hAnsi="Angsana New"/>
                <w:sz w:val="30"/>
                <w:szCs w:val="30"/>
              </w:rPr>
              <w:t>218,792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0945" w:rsidRPr="00B2145F" w14:paraId="5BB511F4" w14:textId="77777777" w:rsidTr="007354F0">
        <w:trPr>
          <w:trHeight w:val="119"/>
        </w:trPr>
        <w:tc>
          <w:tcPr>
            <w:tcW w:w="2340" w:type="dxa"/>
            <w:shd w:val="clear" w:color="auto" w:fill="auto"/>
            <w:hideMark/>
          </w:tcPr>
          <w:p w14:paraId="40F0E532" w14:textId="77777777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57EBC" w14:textId="03FE655B" w:rsidR="008B0945" w:rsidRPr="00621A4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BEEC1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330B6" w14:textId="3BBABB62" w:rsidR="008B0945" w:rsidRPr="00621A4F" w:rsidRDefault="00CC1CD8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36DFE">
              <w:rPr>
                <w:rFonts w:ascii="Angsana New" w:hAnsi="Angsana New"/>
                <w:sz w:val="30"/>
                <w:szCs w:val="30"/>
              </w:rPr>
              <w:t>11,915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420A4B7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BB7DB" w14:textId="6A4D59B2" w:rsidR="008B0945" w:rsidRPr="00621A4F" w:rsidRDefault="00CC1CD8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36DFE">
              <w:rPr>
                <w:rFonts w:ascii="Angsana New" w:hAnsi="Angsana New"/>
                <w:sz w:val="30"/>
                <w:szCs w:val="30"/>
              </w:rPr>
              <w:t>19,363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A908F3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93B8E" w14:textId="2A975470" w:rsidR="008B0945" w:rsidRPr="00621A4F" w:rsidRDefault="00CC1CD8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36DFE">
              <w:rPr>
                <w:rFonts w:ascii="Angsana New" w:hAnsi="Angsana New"/>
                <w:sz w:val="30"/>
                <w:szCs w:val="30"/>
              </w:rPr>
              <w:t>27,571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FE71EE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58BE8" w14:textId="28081194" w:rsidR="008B0945" w:rsidRPr="00621A4F" w:rsidRDefault="00CC1CD8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36DFE">
              <w:rPr>
                <w:rFonts w:ascii="Angsana New" w:hAnsi="Angsana New"/>
                <w:sz w:val="30"/>
                <w:szCs w:val="30"/>
              </w:rPr>
              <w:t>58,849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0945" w:rsidRPr="00B2145F" w14:paraId="6FE421C2" w14:textId="77777777" w:rsidTr="00B36BB9">
        <w:tc>
          <w:tcPr>
            <w:tcW w:w="2340" w:type="dxa"/>
            <w:shd w:val="clear" w:color="auto" w:fill="auto"/>
          </w:tcPr>
          <w:p w14:paraId="4C7EB334" w14:textId="77777777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ADAB82" w14:textId="10EE8094" w:rsidR="008B0945" w:rsidRPr="00621A4F" w:rsidRDefault="003432F3" w:rsidP="00B3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A5322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B36D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A5322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289956FF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AB3407" w14:textId="05B36530" w:rsidR="008B0945" w:rsidRPr="00621A4F" w:rsidRDefault="00CC1CD8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36D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A532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B36D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A5322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4BF7BDA5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333941" w14:textId="3476E41F" w:rsidR="008B0945" w:rsidRPr="00593970" w:rsidRDefault="00CC1CD8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36DFE">
              <w:rPr>
                <w:rFonts w:ascii="Angsana New" w:hAnsi="Angsana New"/>
                <w:b/>
                <w:bCs/>
                <w:sz w:val="30"/>
                <w:szCs w:val="30"/>
              </w:rPr>
              <w:t>19,363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A287C69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397D1F" w14:textId="0A8F2974" w:rsidR="008B0945" w:rsidRPr="00593970" w:rsidRDefault="00CC1CD8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36DFE">
              <w:rPr>
                <w:rFonts w:ascii="Angsana New" w:hAnsi="Angsana New"/>
                <w:b/>
                <w:bCs/>
                <w:sz w:val="30"/>
                <w:szCs w:val="30"/>
              </w:rPr>
              <w:t>27,571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E81D1D9" w14:textId="77777777" w:rsidR="008B0945" w:rsidRPr="00621A4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5C4586" w14:textId="58971103" w:rsidR="008B0945" w:rsidRPr="00621A4F" w:rsidRDefault="00CC1CD8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36D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A5322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B36D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A5322">
              <w:rPr>
                <w:rFonts w:ascii="Angsana New" w:hAnsi="Angsana New"/>
                <w:b/>
                <w:bCs/>
                <w:sz w:val="30"/>
                <w:szCs w:val="30"/>
              </w:rPr>
              <w:t>641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B36DFE" w:rsidRPr="00B2145F" w14:paraId="594601C9" w14:textId="77777777" w:rsidTr="00147E0B">
        <w:tc>
          <w:tcPr>
            <w:tcW w:w="2340" w:type="dxa"/>
            <w:shd w:val="clear" w:color="auto" w:fill="auto"/>
          </w:tcPr>
          <w:p w14:paraId="524B7D87" w14:textId="77777777" w:rsidR="00B36DFE" w:rsidRDefault="00B36DFE" w:rsidP="008B094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51B853A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D2CC19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</w:tcPr>
          <w:p w14:paraId="60ECC69A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68BF4F5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241543C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497E1A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51779279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3AFC6D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8F2E4F3" w14:textId="77777777" w:rsidR="00B36DFE" w:rsidRPr="00B2145F" w:rsidRDefault="00B36DFE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0945" w:rsidRPr="00B2145F" w14:paraId="64DFE4F7" w14:textId="77777777" w:rsidTr="00147E0B">
        <w:tc>
          <w:tcPr>
            <w:tcW w:w="2340" w:type="dxa"/>
            <w:shd w:val="clear" w:color="auto" w:fill="auto"/>
          </w:tcPr>
          <w:p w14:paraId="77D9DBA3" w14:textId="6BCC97E3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E2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BCBEA0E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DF2660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</w:tcPr>
          <w:p w14:paraId="03D0247E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314B3AA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C3D5BF2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FD2EED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33FE1609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A02C3D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CCDF940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0945" w:rsidRPr="00B2145F" w14:paraId="0129F966" w14:textId="77777777" w:rsidTr="00147E0B">
        <w:tc>
          <w:tcPr>
            <w:tcW w:w="2340" w:type="dxa"/>
            <w:shd w:val="clear" w:color="auto" w:fill="auto"/>
          </w:tcPr>
          <w:p w14:paraId="1EA4E09D" w14:textId="77777777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7A527C1F" w14:textId="3649A886" w:rsidR="008B0945" w:rsidRPr="00B2145F" w:rsidRDefault="008B0945" w:rsidP="008B0945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ที่ไม่ใช่อนุพันธ์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9709B36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FF3A75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</w:tcPr>
          <w:p w14:paraId="7D72A485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21E72A3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520957B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136759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2970AF1B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FA5641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8CBE556" w14:textId="77777777" w:rsidR="008B0945" w:rsidRPr="00B2145F" w:rsidRDefault="008B0945" w:rsidP="008B0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230E" w:rsidRPr="00B2145F" w14:paraId="6DC84099" w14:textId="77777777" w:rsidTr="00D940B0">
        <w:tc>
          <w:tcPr>
            <w:tcW w:w="2340" w:type="dxa"/>
            <w:shd w:val="clear" w:color="auto" w:fill="auto"/>
          </w:tcPr>
          <w:p w14:paraId="425179C6" w14:textId="6F51FFE8" w:rsidR="00BE230E" w:rsidRPr="00B2145F" w:rsidRDefault="00BE230E" w:rsidP="00BE230E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2B0B6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990" w:type="dxa"/>
            <w:shd w:val="clear" w:color="auto" w:fill="auto"/>
          </w:tcPr>
          <w:p w14:paraId="4AB971DA" w14:textId="3C508602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51A418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2210F5C7" w14:textId="1A9AB64E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FB18A96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1E9EA4" w14:textId="7380431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B8E70D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E849FA8" w14:textId="09328E0D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EDEA3D" w14:textId="77777777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</w:tcPr>
          <w:p w14:paraId="024009E5" w14:textId="242A635C" w:rsidR="00BE230E" w:rsidRPr="006F017F" w:rsidRDefault="00BE230E" w:rsidP="00BE2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B18" w:rsidRPr="00B2145F" w14:paraId="33A5A109" w14:textId="77777777" w:rsidTr="00D940B0">
        <w:tc>
          <w:tcPr>
            <w:tcW w:w="2340" w:type="dxa"/>
            <w:shd w:val="clear" w:color="auto" w:fill="auto"/>
          </w:tcPr>
          <w:p w14:paraId="36632672" w14:textId="4384E6DC" w:rsidR="007E2B18" w:rsidRPr="00B2145F" w:rsidRDefault="007E2B18" w:rsidP="007E2B18">
            <w:pPr>
              <w:spacing w:line="240" w:lineRule="auto"/>
              <w:ind w:right="-24" w:firstLine="164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C6AD5F" w14:textId="42527314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287,306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F5D3B4" w14:textId="77777777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5C77118" w14:textId="21FD78A6" w:rsidR="007E2B18" w:rsidRPr="006F017F" w:rsidRDefault="00CC1CD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2B18">
              <w:rPr>
                <w:rFonts w:ascii="Angsana New" w:hAnsi="Angsana New"/>
                <w:sz w:val="30"/>
                <w:szCs w:val="30"/>
              </w:rPr>
              <w:t>287,306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F4A4AE2" w14:textId="77777777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279D89" w14:textId="4260B602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D37E04" w14:textId="77777777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E9632FF" w14:textId="300B49A9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2F4EC8" w14:textId="77777777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08EE28F3" w14:textId="001B06D9" w:rsidR="007E2B18" w:rsidRPr="006F017F" w:rsidRDefault="00CC1CD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2B18">
              <w:rPr>
                <w:rFonts w:ascii="Angsana New" w:hAnsi="Angsana New"/>
                <w:sz w:val="30"/>
                <w:szCs w:val="30"/>
              </w:rPr>
              <w:t>287,306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2B18" w:rsidRPr="00B2145F" w14:paraId="20B39221" w14:textId="77777777" w:rsidTr="00D940B0">
        <w:tc>
          <w:tcPr>
            <w:tcW w:w="2340" w:type="dxa"/>
            <w:shd w:val="clear" w:color="auto" w:fill="auto"/>
          </w:tcPr>
          <w:p w14:paraId="47DDBEB9" w14:textId="3D2935C4" w:rsidR="007E2B18" w:rsidRPr="00B2145F" w:rsidRDefault="007E2B18" w:rsidP="007E2B1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B6323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6323B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EA8E1C" w14:textId="611F0EB8" w:rsidR="007E2B18" w:rsidRPr="00494C28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A85E9" w14:textId="77777777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8D02F42" w14:textId="140A3FF0" w:rsidR="007E2B18" w:rsidRPr="00494C28" w:rsidRDefault="00CC1CD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2B18">
              <w:rPr>
                <w:rFonts w:ascii="Angsana New" w:hAnsi="Angsana New"/>
                <w:sz w:val="30"/>
                <w:szCs w:val="30"/>
              </w:rPr>
              <w:t>11,924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5B1DB3C" w14:textId="77777777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34419F" w14:textId="5F1F1A6B" w:rsidR="007E2B18" w:rsidRPr="00494C28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64CC6" w14:textId="77777777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07C23DD" w14:textId="4B060DD2" w:rsidR="007E2B18" w:rsidRPr="00494C28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78D09F" w14:textId="77777777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shd w:val="clear" w:color="auto" w:fill="auto"/>
            <w:vAlign w:val="bottom"/>
          </w:tcPr>
          <w:p w14:paraId="56E8167D" w14:textId="1814DBE6" w:rsidR="007E2B18" w:rsidRPr="00494C28" w:rsidRDefault="00CC1CD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2B18">
              <w:rPr>
                <w:rFonts w:ascii="Angsana New" w:hAnsi="Angsana New"/>
                <w:sz w:val="30"/>
                <w:szCs w:val="30"/>
              </w:rPr>
              <w:t>11,924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2B18" w:rsidRPr="00B2145F" w14:paraId="6DAAFB65" w14:textId="77777777" w:rsidTr="00D940B0">
        <w:tc>
          <w:tcPr>
            <w:tcW w:w="2340" w:type="dxa"/>
            <w:shd w:val="clear" w:color="auto" w:fill="auto"/>
          </w:tcPr>
          <w:p w14:paraId="3606DFDB" w14:textId="40F37AA6" w:rsidR="007E2B18" w:rsidRPr="00B2145F" w:rsidRDefault="007E2B18" w:rsidP="007E2B1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69599" w14:textId="17994365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65DB89" w14:textId="77777777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3DF26" w14:textId="6843A68A" w:rsidR="007E2B18" w:rsidRPr="006F017F" w:rsidRDefault="00CC1CD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2B18">
              <w:rPr>
                <w:rFonts w:ascii="Angsana New" w:hAnsi="Angsana New"/>
                <w:sz w:val="30"/>
                <w:szCs w:val="30"/>
              </w:rPr>
              <w:t>10,334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4B4A07B" w14:textId="77777777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D42D5" w14:textId="0051AAFF" w:rsidR="007E2B18" w:rsidRPr="006F017F" w:rsidRDefault="00CC1CD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2B18">
              <w:rPr>
                <w:rFonts w:ascii="Angsana New" w:hAnsi="Angsana New"/>
                <w:sz w:val="30"/>
                <w:szCs w:val="30"/>
              </w:rPr>
              <w:t>15,430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79CF68" w14:textId="77777777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67D28" w14:textId="70CA3862" w:rsidR="007E2B18" w:rsidRPr="006F017F" w:rsidRDefault="00CC1CD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2B18">
              <w:rPr>
                <w:rFonts w:ascii="Angsana New" w:hAnsi="Angsana New"/>
                <w:sz w:val="30"/>
                <w:szCs w:val="30"/>
              </w:rPr>
              <w:t>28,950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C4018" w14:textId="77777777" w:rsidR="007E2B18" w:rsidRPr="006F017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3CD62" w14:textId="7344D7D9" w:rsidR="007E2B18" w:rsidRPr="006F017F" w:rsidRDefault="00CC1CD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2B18">
              <w:rPr>
                <w:rFonts w:ascii="Angsana New" w:hAnsi="Angsana New"/>
                <w:sz w:val="30"/>
                <w:szCs w:val="30"/>
              </w:rPr>
              <w:t>54,714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2B18" w:rsidRPr="00B2145F" w14:paraId="0008C545" w14:textId="77777777" w:rsidTr="00147E0B">
        <w:tc>
          <w:tcPr>
            <w:tcW w:w="2340" w:type="dxa"/>
            <w:shd w:val="clear" w:color="auto" w:fill="auto"/>
          </w:tcPr>
          <w:p w14:paraId="537B46E1" w14:textId="77777777" w:rsidR="007E2B18" w:rsidRPr="00B2145F" w:rsidRDefault="007E2B18" w:rsidP="007E2B1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B02E0" w14:textId="0B0BB15B" w:rsidR="007E2B18" w:rsidRPr="00B2145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A5322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A5322"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270" w:type="dxa"/>
            <w:shd w:val="clear" w:color="auto" w:fill="auto"/>
          </w:tcPr>
          <w:p w14:paraId="2D8A1CC0" w14:textId="77777777" w:rsidR="007E2B18" w:rsidRPr="00B2145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7DAF45" w14:textId="0658D97F" w:rsidR="007E2B18" w:rsidRPr="00B2145F" w:rsidRDefault="00CC1CD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E2B1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A5322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  <w:r w:rsidR="007E2B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A5322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EB9A26A" w14:textId="77777777" w:rsidR="007E2B18" w:rsidRPr="00B2145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9886C2" w14:textId="5819B853" w:rsidR="007E2B18" w:rsidRPr="00B2145F" w:rsidRDefault="00CC1CD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E2B18">
              <w:rPr>
                <w:rFonts w:ascii="Angsana New" w:hAnsi="Angsana New"/>
                <w:b/>
                <w:bCs/>
                <w:sz w:val="30"/>
                <w:szCs w:val="30"/>
              </w:rPr>
              <w:t>15,430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076C0E7" w14:textId="77777777" w:rsidR="007E2B18" w:rsidRPr="00B2145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D344A5" w14:textId="18E20988" w:rsidR="007E2B18" w:rsidRPr="00B2145F" w:rsidRDefault="00CC1CD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E2B18">
              <w:rPr>
                <w:rFonts w:ascii="Angsana New" w:hAnsi="Angsana New"/>
                <w:b/>
                <w:bCs/>
                <w:sz w:val="30"/>
                <w:szCs w:val="30"/>
              </w:rPr>
              <w:t>28,950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1FD48E8" w14:textId="77777777" w:rsidR="007E2B18" w:rsidRPr="00B2145F" w:rsidRDefault="007E2B1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2B363" w14:textId="3319A31C" w:rsidR="007E2B18" w:rsidRPr="00B2145F" w:rsidRDefault="00CC1CD8" w:rsidP="007E2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E2B1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A5322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7E2B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A5322">
              <w:rPr>
                <w:rFonts w:ascii="Angsana New" w:hAnsi="Angsana New"/>
                <w:b/>
                <w:bCs/>
                <w:sz w:val="30"/>
                <w:szCs w:val="30"/>
              </w:rPr>
              <w:t>944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9324585" w14:textId="75E4C235" w:rsidR="001A5322" w:rsidRDefault="001A5322" w:rsidP="0091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450"/>
        <w:rPr>
          <w:rFonts w:ascii="Angsana New" w:hAnsi="Angsana New"/>
          <w:i/>
          <w:iCs/>
          <w:sz w:val="30"/>
          <w:szCs w:val="30"/>
        </w:rPr>
      </w:pPr>
    </w:p>
    <w:p w14:paraId="63FB52A7" w14:textId="77777777" w:rsidR="001A5322" w:rsidRDefault="001A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652497E2" w14:textId="40D1BC51" w:rsidR="00864EC6" w:rsidRPr="00C10F92" w:rsidRDefault="00864EC6" w:rsidP="0091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450"/>
        <w:rPr>
          <w:rFonts w:ascii="Angsana New" w:hAnsi="Angsana New"/>
          <w:sz w:val="30"/>
          <w:szCs w:val="30"/>
          <w:cs/>
        </w:rPr>
      </w:pPr>
      <w:r w:rsidRPr="00C10F9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10F92" w:rsidRPr="00C10F92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C10F92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2B02F3" w:rsidRPr="00C10F92">
        <w:rPr>
          <w:rFonts w:ascii="Angsana New" w:hAnsi="Angsana New" w:hint="cs"/>
          <w:i/>
          <w:iCs/>
          <w:sz w:val="30"/>
          <w:szCs w:val="30"/>
        </w:rPr>
        <w:t>3</w:t>
      </w:r>
      <w:r w:rsidRPr="00C10F92">
        <w:rPr>
          <w:rFonts w:ascii="Angsana New" w:hAnsi="Angsana New" w:hint="cs"/>
          <w:i/>
          <w:iCs/>
          <w:sz w:val="30"/>
          <w:szCs w:val="30"/>
        </w:rPr>
        <w:t>)</w:t>
      </w:r>
      <w:r w:rsidR="00917512">
        <w:rPr>
          <w:rFonts w:ascii="Angsana New" w:hAnsi="Angsana New"/>
          <w:i/>
          <w:iCs/>
          <w:sz w:val="30"/>
          <w:szCs w:val="30"/>
        </w:rPr>
        <w:t xml:space="preserve"> </w:t>
      </w:r>
      <w:r w:rsidRPr="00C10F92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ความเสี่ยงด้านตลาด</w:t>
      </w:r>
    </w:p>
    <w:p w14:paraId="47E3AA9E" w14:textId="77777777" w:rsidR="00864EC6" w:rsidRPr="006822EF" w:rsidRDefault="00864EC6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26"/>
          <w:szCs w:val="26"/>
        </w:rPr>
      </w:pPr>
    </w:p>
    <w:p w14:paraId="79FC908D" w14:textId="2A5DB9B1" w:rsidR="004F4549" w:rsidRDefault="004F4549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  <w:bookmarkStart w:id="6" w:name="_Hlk93695160"/>
      <w:r w:rsidRPr="00655BAF">
        <w:rPr>
          <w:rFonts w:ascii="Angsana New" w:hAnsi="Angsana New" w:hint="cs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655BAF" w:rsidRPr="00655BAF">
        <w:rPr>
          <w:rFonts w:ascii="Angsana New" w:hAnsi="Angsana New"/>
          <w:sz w:val="30"/>
          <w:szCs w:val="30"/>
        </w:rPr>
        <w:br/>
      </w:r>
      <w:r w:rsidRPr="00655BAF">
        <w:rPr>
          <w:rFonts w:ascii="Angsana New" w:hAnsi="Angsana New" w:hint="cs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  <w:bookmarkEnd w:id="6"/>
    </w:p>
    <w:p w14:paraId="68A978F7" w14:textId="77777777" w:rsidR="00A8732C" w:rsidRPr="00655BAF" w:rsidRDefault="00A8732C" w:rsidP="00864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694279AA" w14:textId="120B0228" w:rsidR="00065D11" w:rsidRPr="00B2145F" w:rsidRDefault="002B02F3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</w:rPr>
        <w:t>(</w:t>
      </w:r>
      <w:r w:rsidR="00C10F92">
        <w:rPr>
          <w:rFonts w:ascii="Angsana New" w:hAnsi="Angsana New" w:hint="cs"/>
          <w:sz w:val="30"/>
          <w:szCs w:val="30"/>
          <w:cs/>
        </w:rPr>
        <w:t>ข</w:t>
      </w:r>
      <w:r w:rsidRPr="00B2145F">
        <w:rPr>
          <w:rFonts w:ascii="Angsana New" w:hAnsi="Angsana New" w:hint="cs"/>
          <w:sz w:val="30"/>
          <w:szCs w:val="30"/>
        </w:rPr>
        <w:t xml:space="preserve">.3.1) </w:t>
      </w:r>
      <w:r w:rsidRPr="00B2145F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3642661F" w14:textId="77777777" w:rsidR="002B02F3" w:rsidRPr="006822EF" w:rsidRDefault="002B02F3" w:rsidP="00682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26"/>
          <w:szCs w:val="26"/>
        </w:rPr>
      </w:pPr>
    </w:p>
    <w:p w14:paraId="4999497C" w14:textId="77777777" w:rsidR="00201B84" w:rsidRDefault="002950FA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C10F92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4C0B85" w:rsidRPr="00C10F92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="002B02F3" w:rsidRPr="00C10F92">
        <w:rPr>
          <w:rFonts w:ascii="Angsana New" w:hAnsi="Angsana New" w:hint="cs"/>
          <w:spacing w:val="-4"/>
          <w:sz w:val="30"/>
          <w:szCs w:val="30"/>
          <w:cs/>
        </w:rPr>
        <w:t>ความเสี่ยงด้านอัตราแลกเปลี่ยนที่เกี่ยวข้องกับ</w:t>
      </w:r>
      <w:r w:rsidR="004C0B85" w:rsidRPr="00C10F92">
        <w:rPr>
          <w:rFonts w:ascii="Angsana New" w:hAnsi="Angsana New" w:hint="cs"/>
          <w:spacing w:val="-4"/>
          <w:sz w:val="30"/>
          <w:szCs w:val="30"/>
          <w:cs/>
        </w:rPr>
        <w:t>การซื้อสินค้าและการขายสินค้าที่เป็น</w:t>
      </w:r>
      <w:r w:rsidR="002B02F3" w:rsidRPr="00C10F92">
        <w:rPr>
          <w:rFonts w:ascii="Angsana New" w:hAnsi="Angsana New" w:hint="cs"/>
          <w:spacing w:val="-4"/>
          <w:sz w:val="30"/>
          <w:szCs w:val="30"/>
          <w:cs/>
        </w:rPr>
        <w:t>สกุล</w:t>
      </w:r>
      <w:r w:rsidR="004C0B85" w:rsidRPr="00C10F92">
        <w:rPr>
          <w:rFonts w:ascii="Angsana New" w:hAnsi="Angsana New" w:hint="cs"/>
          <w:spacing w:val="-4"/>
          <w:sz w:val="30"/>
          <w:szCs w:val="30"/>
          <w:cs/>
        </w:rPr>
        <w:t>เงินตรา</w:t>
      </w:r>
      <w:r w:rsidR="004C0B85" w:rsidRPr="00B2145F">
        <w:rPr>
          <w:rFonts w:ascii="Angsana New" w:hAnsi="Angsana New" w:hint="cs"/>
          <w:sz w:val="30"/>
          <w:szCs w:val="30"/>
          <w:cs/>
        </w:rPr>
        <w:t>ต่างประเทศ</w:t>
      </w:r>
      <w:r w:rsidR="004C0B85" w:rsidRPr="00B2145F">
        <w:rPr>
          <w:rFonts w:ascii="Angsana New" w:hAnsi="Angsana New" w:hint="cs"/>
          <w:sz w:val="30"/>
          <w:szCs w:val="30"/>
        </w:rPr>
        <w:t xml:space="preserve"> </w:t>
      </w:r>
      <w:r w:rsidR="00186413" w:rsidRPr="00B2145F">
        <w:rPr>
          <w:rFonts w:ascii="Angsana New" w:hAnsi="Angsana New" w:hint="cs"/>
          <w:sz w:val="30"/>
          <w:szCs w:val="30"/>
          <w:cs/>
        </w:rPr>
        <w:t>บริษัท</w:t>
      </w:r>
      <w:r w:rsidR="009344D5" w:rsidRPr="00B2145F">
        <w:rPr>
          <w:rFonts w:ascii="Angsana New" w:hAnsi="Angsana New" w:hint="cs"/>
          <w:sz w:val="30"/>
          <w:szCs w:val="30"/>
          <w:cs/>
        </w:rPr>
        <w:t>ใ</w:t>
      </w:r>
      <w:r w:rsidR="00186413" w:rsidRPr="00B2145F">
        <w:rPr>
          <w:rFonts w:ascii="Angsana New" w:hAnsi="Angsana New" w:hint="cs"/>
          <w:sz w:val="30"/>
          <w:szCs w:val="30"/>
          <w:cs/>
        </w:rPr>
        <w:t>ช้สัญญาขายเงินตราต่างประเทศล่วงหน้าเป็นหลักเพื่อป้องกัน</w:t>
      </w:r>
      <w:r w:rsidR="00186413" w:rsidRPr="00B2145F">
        <w:rPr>
          <w:rFonts w:ascii="Angsana New" w:hAnsi="Angsana New" w:hint="cs"/>
          <w:spacing w:val="-6"/>
          <w:sz w:val="30"/>
          <w:szCs w:val="30"/>
          <w:cs/>
        </w:rPr>
        <w:t>ความเสี่ยง</w:t>
      </w:r>
      <w:r w:rsidR="00186413" w:rsidRPr="00B2145F">
        <w:rPr>
          <w:rFonts w:ascii="Angsana New" w:hAnsi="Angsana New" w:hint="cs"/>
          <w:sz w:val="30"/>
          <w:szCs w:val="30"/>
          <w:cs/>
        </w:rPr>
        <w:t>ในสินทรัพย์ทางการเงินในสกุลเงินตราต่างประเทศที่ครบกำหนดชำระน้อยกว่าหนึ่งปี สัญญาขายเงินตราต่างประเทศล่วงหน้าที่ทำสัญญา ณ วันที่รายงานเกี่ยวข้องกับการขายในสกุลเงินตราต่างประเทศที่คาดการณ์ว่าจะเกิดขึ้นในภายหลัง</w:t>
      </w:r>
    </w:p>
    <w:p w14:paraId="0AF95F78" w14:textId="77777777" w:rsidR="00EC3B73" w:rsidRDefault="00EC3B73" w:rsidP="00A6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tbl>
      <w:tblPr>
        <w:tblW w:w="8192" w:type="dxa"/>
        <w:tblInd w:w="1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83"/>
        <w:gridCol w:w="183"/>
        <w:gridCol w:w="894"/>
        <w:gridCol w:w="180"/>
        <w:gridCol w:w="1171"/>
        <w:gridCol w:w="183"/>
        <w:gridCol w:w="1167"/>
        <w:gridCol w:w="183"/>
        <w:gridCol w:w="1078"/>
      </w:tblGrid>
      <w:tr w:rsidR="003731F0" w:rsidRPr="00341E4A" w14:paraId="75710D17" w14:textId="77777777" w:rsidTr="003731F0">
        <w:trPr>
          <w:cantSplit/>
        </w:trPr>
        <w:tc>
          <w:tcPr>
            <w:tcW w:w="2970" w:type="dxa"/>
          </w:tcPr>
          <w:p w14:paraId="6273BED9" w14:textId="4B5E840F" w:rsidR="003731F0" w:rsidRPr="00341E4A" w:rsidRDefault="003731F0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41E4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ความเสี่ยงจาก</w:t>
            </w:r>
          </w:p>
          <w:p w14:paraId="5A7F86A0" w14:textId="77777777" w:rsidR="003731F0" w:rsidRPr="00341E4A" w:rsidRDefault="003731F0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41E4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เงินตราต่างประเทศ</w:t>
            </w:r>
          </w:p>
          <w:p w14:paraId="35F5F02D" w14:textId="1DC1A918" w:rsidR="003731F0" w:rsidRPr="00341E4A" w:rsidRDefault="003731F0" w:rsidP="009344D5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ณ วันที่ </w:t>
            </w:r>
            <w:r w:rsidRPr="00341E4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41E4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gridSpan w:val="3"/>
            <w:vAlign w:val="bottom"/>
          </w:tcPr>
          <w:p w14:paraId="370BC7E3" w14:textId="41167BF0" w:rsidR="003731F0" w:rsidRPr="00341E4A" w:rsidRDefault="003731F0" w:rsidP="0027692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เงินเหรียญสหรัฐอเมริกา</w:t>
            </w:r>
          </w:p>
        </w:tc>
        <w:tc>
          <w:tcPr>
            <w:tcW w:w="180" w:type="dxa"/>
            <w:vAlign w:val="bottom"/>
          </w:tcPr>
          <w:p w14:paraId="5A002BA0" w14:textId="77777777" w:rsidR="003731F0" w:rsidRPr="00341E4A" w:rsidRDefault="003731F0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539682FF" w14:textId="3122F483" w:rsidR="003731F0" w:rsidRPr="00341E4A" w:rsidRDefault="003731F0" w:rsidP="009344D5">
            <w:pPr>
              <w:pStyle w:val="acctfourfigures"/>
              <w:tabs>
                <w:tab w:val="clear" w:pos="765"/>
                <w:tab w:val="decimal" w:pos="366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เงินยูโร</w:t>
            </w:r>
          </w:p>
        </w:tc>
        <w:tc>
          <w:tcPr>
            <w:tcW w:w="183" w:type="dxa"/>
          </w:tcPr>
          <w:p w14:paraId="76076071" w14:textId="77777777" w:rsidR="003731F0" w:rsidRPr="00341E4A" w:rsidRDefault="003731F0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7" w:type="dxa"/>
          </w:tcPr>
          <w:p w14:paraId="592557DB" w14:textId="77777777" w:rsidR="003731F0" w:rsidRPr="00341E4A" w:rsidRDefault="003731F0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53E8B1B6" w14:textId="4FAA4DB7" w:rsidR="003731F0" w:rsidRPr="00341E4A" w:rsidRDefault="003731F0" w:rsidP="007B4AD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เงินดอลลาร์สิงคโปร์</w:t>
            </w:r>
          </w:p>
        </w:tc>
        <w:tc>
          <w:tcPr>
            <w:tcW w:w="183" w:type="dxa"/>
            <w:vAlign w:val="bottom"/>
          </w:tcPr>
          <w:p w14:paraId="502C63BA" w14:textId="73E283D7" w:rsidR="003731F0" w:rsidRPr="00341E4A" w:rsidRDefault="003731F0" w:rsidP="009344D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51FAB069" w14:textId="77777777" w:rsidR="003731F0" w:rsidRPr="00341E4A" w:rsidRDefault="003731F0" w:rsidP="009344D5">
            <w:pPr>
              <w:pStyle w:val="acctfourfigures"/>
              <w:tabs>
                <w:tab w:val="clear" w:pos="765"/>
                <w:tab w:val="decimal" w:pos="372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7E5367" w:rsidRPr="00341E4A" w14:paraId="428DA11B" w14:textId="77777777" w:rsidTr="00595C92">
        <w:trPr>
          <w:cantSplit/>
        </w:trPr>
        <w:tc>
          <w:tcPr>
            <w:tcW w:w="2970" w:type="dxa"/>
          </w:tcPr>
          <w:p w14:paraId="0D102E55" w14:textId="77777777" w:rsidR="007E5367" w:rsidRPr="00341E4A" w:rsidRDefault="007E5367" w:rsidP="009344D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222" w:type="dxa"/>
            <w:gridSpan w:val="9"/>
          </w:tcPr>
          <w:p w14:paraId="378DE045" w14:textId="77777777" w:rsidR="007E5367" w:rsidRPr="00341E4A" w:rsidRDefault="007E5367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41E4A"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(</w:t>
            </w:r>
            <w:r w:rsidRPr="00341E4A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A266B2" w:rsidRPr="00341E4A" w14:paraId="5E2D2E11" w14:textId="77777777" w:rsidTr="003731F0">
        <w:trPr>
          <w:cantSplit/>
        </w:trPr>
        <w:tc>
          <w:tcPr>
            <w:tcW w:w="2970" w:type="dxa"/>
          </w:tcPr>
          <w:p w14:paraId="68D9FCC0" w14:textId="21CC8FA0" w:rsidR="00A266B2" w:rsidRPr="00341E4A" w:rsidRDefault="00A266B2" w:rsidP="009344D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7E2B1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83" w:type="dxa"/>
          </w:tcPr>
          <w:p w14:paraId="0DC23795" w14:textId="77777777" w:rsidR="00A266B2" w:rsidRPr="00341E4A" w:rsidRDefault="00A266B2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6EDAFCD5" w14:textId="77777777" w:rsidR="00A266B2" w:rsidRPr="00341E4A" w:rsidRDefault="00A266B2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856" w:type="dxa"/>
            <w:gridSpan w:val="7"/>
          </w:tcPr>
          <w:p w14:paraId="62226FF0" w14:textId="77777777" w:rsidR="00A266B2" w:rsidRPr="00341E4A" w:rsidRDefault="00A266B2" w:rsidP="009344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</w:tr>
      <w:tr w:rsidR="003731F0" w:rsidRPr="00341E4A" w14:paraId="079A2B71" w14:textId="77777777" w:rsidTr="00553033">
        <w:trPr>
          <w:cantSplit/>
        </w:trPr>
        <w:tc>
          <w:tcPr>
            <w:tcW w:w="2970" w:type="dxa"/>
          </w:tcPr>
          <w:p w14:paraId="62AD8818" w14:textId="791E7236" w:rsidR="003731F0" w:rsidRPr="00341E4A" w:rsidRDefault="003731F0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75163EEC" w14:textId="6AE2AE0B" w:rsidR="003731F0" w:rsidRPr="00341E4A" w:rsidRDefault="00693B63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AC6121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AC6121">
              <w:rPr>
                <w:rFonts w:ascii="Angsana New" w:hAnsi="Angsana New"/>
                <w:sz w:val="26"/>
                <w:szCs w:val="26"/>
                <w:lang w:bidi="th-TH"/>
              </w:rPr>
              <w:t>139</w:t>
            </w:r>
          </w:p>
        </w:tc>
        <w:tc>
          <w:tcPr>
            <w:tcW w:w="180" w:type="dxa"/>
            <w:shd w:val="clear" w:color="auto" w:fill="auto"/>
          </w:tcPr>
          <w:p w14:paraId="7178DF4A" w14:textId="77777777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390CEF09" w14:textId="60E3D06E" w:rsidR="003731F0" w:rsidRPr="00341E4A" w:rsidRDefault="00693B63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AC6121">
              <w:rPr>
                <w:rFonts w:ascii="Angsana New" w:hAnsi="Angsana New"/>
                <w:sz w:val="26"/>
                <w:szCs w:val="26"/>
                <w:lang w:bidi="th-TH"/>
              </w:rPr>
              <w:t>0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AC6121">
              <w:rPr>
                <w:rFonts w:ascii="Angsana New" w:hAnsi="Angsana New"/>
                <w:sz w:val="26"/>
                <w:szCs w:val="26"/>
                <w:lang w:bidi="th-TH"/>
              </w:rPr>
              <w:t>037</w:t>
            </w:r>
          </w:p>
        </w:tc>
        <w:tc>
          <w:tcPr>
            <w:tcW w:w="183" w:type="dxa"/>
            <w:shd w:val="clear" w:color="auto" w:fill="auto"/>
          </w:tcPr>
          <w:p w14:paraId="6E186CC8" w14:textId="77777777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0C020872" w14:textId="563DFA51" w:rsidR="003731F0" w:rsidRPr="00341E4A" w:rsidRDefault="00693B63" w:rsidP="0068186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528" w:right="6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03B0C7A" w14:textId="570C400D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0FF42D91" w14:textId="7450D46A" w:rsidR="003731F0" w:rsidRPr="00341E4A" w:rsidRDefault="00E3081A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 w:rsidR="00AC6121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AC6121">
              <w:rPr>
                <w:rFonts w:ascii="Angsana New" w:hAnsi="Angsana New"/>
                <w:sz w:val="26"/>
                <w:szCs w:val="26"/>
                <w:lang w:bidi="th-TH"/>
              </w:rPr>
              <w:t>176</w:t>
            </w:r>
          </w:p>
        </w:tc>
      </w:tr>
      <w:tr w:rsidR="003731F0" w:rsidRPr="00341E4A" w14:paraId="1F8FA0F4" w14:textId="77777777" w:rsidTr="00553033">
        <w:trPr>
          <w:cantSplit/>
        </w:trPr>
        <w:tc>
          <w:tcPr>
            <w:tcW w:w="2970" w:type="dxa"/>
          </w:tcPr>
          <w:p w14:paraId="65FE9AC8" w14:textId="4AE6B8B8" w:rsidR="003731F0" w:rsidRPr="00341E4A" w:rsidRDefault="003731F0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4D7AD" w14:textId="3024F7FE" w:rsidR="003731F0" w:rsidRPr="00341E4A" w:rsidRDefault="00AC6121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693B63">
              <w:rPr>
                <w:rFonts w:ascii="Angsana New" w:hAnsi="Angsana New"/>
                <w:sz w:val="26"/>
                <w:szCs w:val="26"/>
                <w:lang w:bidi="th-TH"/>
              </w:rPr>
              <w:t>6,896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A52ECB3" w14:textId="77777777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A4F7BBF" w14:textId="6B0F0251" w:rsidR="003731F0" w:rsidRPr="00341E4A" w:rsidRDefault="00AC6121" w:rsidP="00693B6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0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693B63">
              <w:rPr>
                <w:rFonts w:ascii="Angsana New" w:hAnsi="Angsana New"/>
                <w:sz w:val="26"/>
                <w:szCs w:val="26"/>
                <w:lang w:bidi="th-TH"/>
              </w:rPr>
              <w:t>10,156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64BCAD89" w14:textId="77777777" w:rsidR="003731F0" w:rsidRPr="00341E4A" w:rsidRDefault="003731F0" w:rsidP="00FD7431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4505F9F3" w14:textId="76BD4647" w:rsidR="003731F0" w:rsidRPr="00341E4A" w:rsidRDefault="00693B63" w:rsidP="00693B6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528" w:right="6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64B3DBC" w14:textId="450AA919" w:rsidR="003731F0" w:rsidRPr="00341E4A" w:rsidRDefault="003731F0" w:rsidP="00FD7431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F8C05A1" w14:textId="4F22E22A" w:rsidR="003731F0" w:rsidRPr="00341E4A" w:rsidRDefault="00AC6121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E3081A">
              <w:rPr>
                <w:rFonts w:ascii="Angsana New" w:hAnsi="Angsana New"/>
                <w:sz w:val="26"/>
                <w:szCs w:val="26"/>
                <w:lang w:bidi="th-TH"/>
              </w:rPr>
              <w:t>17,052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3731F0" w:rsidRPr="00341E4A" w14:paraId="5FD360B9" w14:textId="77777777" w:rsidTr="00553033">
        <w:trPr>
          <w:cantSplit/>
        </w:trPr>
        <w:tc>
          <w:tcPr>
            <w:tcW w:w="2970" w:type="dxa"/>
          </w:tcPr>
          <w:p w14:paraId="3742EC39" w14:textId="4E984B04" w:rsidR="003731F0" w:rsidRPr="00341E4A" w:rsidRDefault="003731F0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ยอดบัญชีใน</w:t>
            </w:r>
            <w:r w:rsidR="00915D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  <w:p w14:paraId="08BBBF64" w14:textId="64AAD272" w:rsidR="003731F0" w:rsidRPr="00341E4A" w:rsidRDefault="003731F0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ที่มีความเสี่ยง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78D5C9" w14:textId="77777777" w:rsidR="00591D77" w:rsidRDefault="00591D77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25AA211E" w14:textId="3AE55AD1" w:rsidR="00693B63" w:rsidRPr="00341E4A" w:rsidRDefault="00AC6121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16</w:t>
            </w:r>
            <w:r w:rsidR="00693B6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243</w:t>
            </w:r>
          </w:p>
        </w:tc>
        <w:tc>
          <w:tcPr>
            <w:tcW w:w="180" w:type="dxa"/>
            <w:shd w:val="clear" w:color="auto" w:fill="auto"/>
          </w:tcPr>
          <w:p w14:paraId="0AC541CF" w14:textId="77777777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101752B0" w14:textId="77777777" w:rsidR="00591D77" w:rsidRDefault="00591D77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4C7A67BB" w14:textId="6F183FBC" w:rsidR="00693B63" w:rsidRPr="00341E4A" w:rsidRDefault="00AC6121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(119)</w:t>
            </w:r>
          </w:p>
        </w:tc>
        <w:tc>
          <w:tcPr>
            <w:tcW w:w="183" w:type="dxa"/>
            <w:shd w:val="clear" w:color="auto" w:fill="auto"/>
          </w:tcPr>
          <w:p w14:paraId="6486C1D0" w14:textId="77777777" w:rsidR="003731F0" w:rsidRPr="00341E4A" w:rsidRDefault="003731F0" w:rsidP="00FD7431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68443C3E" w14:textId="77777777" w:rsidR="00693B63" w:rsidRDefault="00693B63" w:rsidP="00693B6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528" w:right="6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E803AF8" w14:textId="6A1950F8" w:rsidR="00591D77" w:rsidRPr="00693B63" w:rsidRDefault="00693B63" w:rsidP="00693B6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528" w:right="6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93B6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EEA605B" w14:textId="1152BF43" w:rsidR="003731F0" w:rsidRPr="00341E4A" w:rsidRDefault="003731F0" w:rsidP="00FD7431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31C59FF" w14:textId="77777777" w:rsidR="00681865" w:rsidRDefault="00681865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507F3A5B" w14:textId="622798A2" w:rsidR="00E3081A" w:rsidRPr="00341E4A" w:rsidRDefault="00AC6121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16</w:t>
            </w:r>
            <w:r w:rsidR="00E3081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124</w:t>
            </w:r>
          </w:p>
        </w:tc>
      </w:tr>
      <w:tr w:rsidR="003731F0" w:rsidRPr="00341E4A" w14:paraId="0B332097" w14:textId="77777777" w:rsidTr="00553033">
        <w:trPr>
          <w:cantSplit/>
        </w:trPr>
        <w:tc>
          <w:tcPr>
            <w:tcW w:w="2970" w:type="dxa"/>
          </w:tcPr>
          <w:p w14:paraId="7DD68BFD" w14:textId="1897B1EF" w:rsidR="003731F0" w:rsidRPr="00341E4A" w:rsidRDefault="003731F0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56A04" w14:textId="564E6673" w:rsidR="003731F0" w:rsidRPr="00341E4A" w:rsidRDefault="00693B63" w:rsidP="00693B6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80E4A8" w14:textId="77777777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0ECA1" w14:textId="5A82B997" w:rsidR="003731F0" w:rsidRPr="00341E4A" w:rsidRDefault="00693B63" w:rsidP="00693B6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528" w:right="-72" w:hanging="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DE5E6C8" w14:textId="77777777" w:rsidR="003731F0" w:rsidRPr="00341E4A" w:rsidRDefault="003731F0" w:rsidP="00FD7431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5795F9D0" w14:textId="567BFD55" w:rsidR="003731F0" w:rsidRPr="00341E4A" w:rsidRDefault="00693B63" w:rsidP="00591D7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B12B008" w14:textId="0862F677" w:rsidR="003731F0" w:rsidRPr="00341E4A" w:rsidRDefault="003731F0" w:rsidP="00FD7431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6F8110D" w14:textId="1FCF2DDE" w:rsidR="003731F0" w:rsidRPr="00341E4A" w:rsidRDefault="00E3081A" w:rsidP="00E3081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3731F0" w:rsidRPr="00341E4A" w14:paraId="08634663" w14:textId="77777777" w:rsidTr="00553033">
        <w:trPr>
          <w:cantSplit/>
        </w:trPr>
        <w:tc>
          <w:tcPr>
            <w:tcW w:w="2970" w:type="dxa"/>
          </w:tcPr>
          <w:p w14:paraId="220551B4" w14:textId="47F0BBBF" w:rsidR="003731F0" w:rsidRPr="00341E4A" w:rsidRDefault="003731F0" w:rsidP="00FD743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11C34D7" w14:textId="2425EA0A" w:rsidR="003731F0" w:rsidRPr="00341E4A" w:rsidRDefault="00AC6121" w:rsidP="00341E4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C6121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16,243</w:t>
            </w:r>
          </w:p>
        </w:tc>
        <w:tc>
          <w:tcPr>
            <w:tcW w:w="180" w:type="dxa"/>
            <w:shd w:val="clear" w:color="auto" w:fill="auto"/>
          </w:tcPr>
          <w:p w14:paraId="7223FCC3" w14:textId="77777777" w:rsidR="003731F0" w:rsidRPr="00341E4A" w:rsidRDefault="003731F0" w:rsidP="00FD743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4AAD1" w14:textId="3449945B" w:rsidR="003731F0" w:rsidRPr="00341E4A" w:rsidRDefault="00AC6121" w:rsidP="00341E4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C6121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</w:t>
            </w:r>
            <w:r w:rsidRPr="00AC6121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9)</w:t>
            </w:r>
          </w:p>
        </w:tc>
        <w:tc>
          <w:tcPr>
            <w:tcW w:w="183" w:type="dxa"/>
            <w:shd w:val="clear" w:color="auto" w:fill="auto"/>
          </w:tcPr>
          <w:p w14:paraId="799E8F98" w14:textId="77777777" w:rsidR="003731F0" w:rsidRPr="00341E4A" w:rsidRDefault="003731F0" w:rsidP="00FD743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808CC1B" w14:textId="24B53341" w:rsidR="003731F0" w:rsidRPr="00693B63" w:rsidRDefault="00693B63" w:rsidP="00693B6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93B6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tcBorders>
              <w:left w:val="nil"/>
            </w:tcBorders>
            <w:shd w:val="clear" w:color="auto" w:fill="auto"/>
          </w:tcPr>
          <w:p w14:paraId="6D39F601" w14:textId="2F9D7E73" w:rsidR="003731F0" w:rsidRPr="00341E4A" w:rsidRDefault="003731F0" w:rsidP="00FD743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39F7BA6" w14:textId="0E5074D4" w:rsidR="003731F0" w:rsidRPr="00341E4A" w:rsidRDefault="00AC6121" w:rsidP="00341E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16</w:t>
            </w:r>
            <w:r w:rsidRPr="00AC6121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124</w:t>
            </w:r>
          </w:p>
        </w:tc>
      </w:tr>
    </w:tbl>
    <w:p w14:paraId="460A525E" w14:textId="71F14E56" w:rsidR="003731F0" w:rsidRDefault="003731F0" w:rsidP="00206385">
      <w:pPr>
        <w:rPr>
          <w:rFonts w:ascii="Angsana New" w:hAnsi="Angsana New"/>
          <w:sz w:val="30"/>
          <w:szCs w:val="30"/>
        </w:rPr>
      </w:pPr>
    </w:p>
    <w:tbl>
      <w:tblPr>
        <w:tblW w:w="8192" w:type="dxa"/>
        <w:tblInd w:w="1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83"/>
        <w:gridCol w:w="183"/>
        <w:gridCol w:w="894"/>
        <w:gridCol w:w="180"/>
        <w:gridCol w:w="1171"/>
        <w:gridCol w:w="183"/>
        <w:gridCol w:w="1167"/>
        <w:gridCol w:w="183"/>
        <w:gridCol w:w="1078"/>
      </w:tblGrid>
      <w:tr w:rsidR="00A266B2" w:rsidRPr="00341E4A" w14:paraId="7DE96CCA" w14:textId="77777777" w:rsidTr="00C52388">
        <w:trPr>
          <w:cantSplit/>
        </w:trPr>
        <w:tc>
          <w:tcPr>
            <w:tcW w:w="2970" w:type="dxa"/>
          </w:tcPr>
          <w:p w14:paraId="048B97C5" w14:textId="290F08B9" w:rsidR="00A266B2" w:rsidRPr="00341E4A" w:rsidRDefault="00A266B2" w:rsidP="00C5238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7E2B1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83" w:type="dxa"/>
          </w:tcPr>
          <w:p w14:paraId="7A4A21C0" w14:textId="77777777" w:rsidR="00A266B2" w:rsidRPr="00341E4A" w:rsidRDefault="00A266B2" w:rsidP="00C5238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08FDC401" w14:textId="77777777" w:rsidR="00A266B2" w:rsidRPr="00341E4A" w:rsidRDefault="00A266B2" w:rsidP="00C5238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4856" w:type="dxa"/>
            <w:gridSpan w:val="7"/>
          </w:tcPr>
          <w:p w14:paraId="0A551A95" w14:textId="77777777" w:rsidR="00A266B2" w:rsidRPr="00341E4A" w:rsidRDefault="00A266B2" w:rsidP="00C5238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</w:tr>
      <w:tr w:rsidR="007E2B18" w:rsidRPr="00341E4A" w14:paraId="5A8E05DF" w14:textId="77777777" w:rsidTr="007B4AD0">
        <w:trPr>
          <w:cantSplit/>
        </w:trPr>
        <w:tc>
          <w:tcPr>
            <w:tcW w:w="2970" w:type="dxa"/>
          </w:tcPr>
          <w:p w14:paraId="49A475C0" w14:textId="77777777" w:rsidR="007E2B18" w:rsidRPr="00341E4A" w:rsidRDefault="007E2B18" w:rsidP="007E2B1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4546284E" w14:textId="35E7A550" w:rsidR="007E2B18" w:rsidRPr="00341E4A" w:rsidRDefault="007E2B18" w:rsidP="007E2B1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61,147</w:t>
            </w:r>
          </w:p>
        </w:tc>
        <w:tc>
          <w:tcPr>
            <w:tcW w:w="180" w:type="dxa"/>
            <w:shd w:val="clear" w:color="auto" w:fill="auto"/>
          </w:tcPr>
          <w:p w14:paraId="2F852535" w14:textId="77777777" w:rsidR="007E2B18" w:rsidRPr="00341E4A" w:rsidRDefault="007E2B18" w:rsidP="007E2B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</w:tcPr>
          <w:p w14:paraId="21F1392C" w14:textId="1212E3FA" w:rsidR="007E2B18" w:rsidRPr="00341E4A" w:rsidRDefault="007E2B18" w:rsidP="007E2B1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17,470</w:t>
            </w:r>
          </w:p>
        </w:tc>
        <w:tc>
          <w:tcPr>
            <w:tcW w:w="183" w:type="dxa"/>
            <w:shd w:val="clear" w:color="auto" w:fill="auto"/>
          </w:tcPr>
          <w:p w14:paraId="3E2B1B6F" w14:textId="77777777" w:rsidR="007E2B18" w:rsidRPr="00341E4A" w:rsidRDefault="007E2B18" w:rsidP="007E2B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16C851FC" w14:textId="700F5A39" w:rsidR="007E2B18" w:rsidRPr="00341E4A" w:rsidRDefault="007E2B18" w:rsidP="007E2B1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528" w:right="-75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DFDF02A" w14:textId="77777777" w:rsidR="007E2B18" w:rsidRPr="00341E4A" w:rsidRDefault="007E2B18" w:rsidP="007E2B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528" w:right="6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31F336E7" w14:textId="1C0A07E0" w:rsidR="007E2B18" w:rsidRPr="00341E4A" w:rsidRDefault="007E2B18" w:rsidP="007E2B1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78,617</w:t>
            </w:r>
          </w:p>
        </w:tc>
      </w:tr>
      <w:tr w:rsidR="007E2B18" w:rsidRPr="00341E4A" w14:paraId="033ACF9F" w14:textId="77777777" w:rsidTr="007B4AD0">
        <w:trPr>
          <w:cantSplit/>
        </w:trPr>
        <w:tc>
          <w:tcPr>
            <w:tcW w:w="2970" w:type="dxa"/>
          </w:tcPr>
          <w:p w14:paraId="15842092" w14:textId="77777777" w:rsidR="007E2B18" w:rsidRPr="00341E4A" w:rsidRDefault="007E2B18" w:rsidP="007E2B1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22B61" w14:textId="01601EDB" w:rsidR="007E2B18" w:rsidRPr="00341E4A" w:rsidRDefault="007E2B18" w:rsidP="007E2B1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(13,39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7A6CD67" w14:textId="77777777" w:rsidR="007E2B18" w:rsidRPr="00341E4A" w:rsidRDefault="007E2B18" w:rsidP="007E2B1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522C5DC" w14:textId="2A8857B6" w:rsidR="007E2B18" w:rsidRPr="00341E4A" w:rsidRDefault="007E2B18" w:rsidP="00EA795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528" w:right="-72" w:hanging="9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20D2971" w14:textId="77777777" w:rsidR="007E2B18" w:rsidRPr="00341E4A" w:rsidRDefault="007E2B18" w:rsidP="007E2B18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6DFBA772" w14:textId="5EB55394" w:rsidR="007E2B18" w:rsidRPr="00341E4A" w:rsidRDefault="007E2B18" w:rsidP="007E2B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</w:rPr>
            </w:pPr>
            <w:r w:rsidRPr="00341E4A">
              <w:rPr>
                <w:rFonts w:ascii="Angsana New" w:hAnsi="Angsana New"/>
                <w:sz w:val="26"/>
                <w:szCs w:val="26"/>
              </w:rPr>
              <w:t>(2,364)</w:t>
            </w:r>
          </w:p>
        </w:tc>
        <w:tc>
          <w:tcPr>
            <w:tcW w:w="183" w:type="dxa"/>
            <w:shd w:val="clear" w:color="auto" w:fill="auto"/>
          </w:tcPr>
          <w:p w14:paraId="6A53A09F" w14:textId="77777777" w:rsidR="007E2B18" w:rsidRPr="00341E4A" w:rsidRDefault="007E2B18" w:rsidP="007E2B18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545D64B" w14:textId="5302712B" w:rsidR="007E2B18" w:rsidRPr="00341E4A" w:rsidRDefault="007E2B18" w:rsidP="007E2B1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(15,7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58</w:t>
            </w: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7E2B18" w:rsidRPr="00341E4A" w14:paraId="37ADB069" w14:textId="77777777" w:rsidTr="007B4AD0">
        <w:trPr>
          <w:cantSplit/>
        </w:trPr>
        <w:tc>
          <w:tcPr>
            <w:tcW w:w="2970" w:type="dxa"/>
          </w:tcPr>
          <w:p w14:paraId="45ACE722" w14:textId="09016D48" w:rsidR="007E2B18" w:rsidRPr="00341E4A" w:rsidRDefault="007E2B18" w:rsidP="007E2B1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ยอดบัญชีใน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  <w:p w14:paraId="152BCD3B" w14:textId="77777777" w:rsidR="007E2B18" w:rsidRPr="00341E4A" w:rsidRDefault="007E2B18" w:rsidP="007E2B1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ที่มีความเสี่ยง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7BCF6FD" w14:textId="77777777" w:rsidR="007E2B18" w:rsidRPr="00341E4A" w:rsidRDefault="007E2B18" w:rsidP="007E2B1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360"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4C6D0003" w14:textId="475C1636" w:rsidR="007E2B18" w:rsidRPr="00341E4A" w:rsidRDefault="007E2B18" w:rsidP="007E2B1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47,75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CA65A0B" w14:textId="77777777" w:rsidR="007E2B18" w:rsidRPr="00341E4A" w:rsidRDefault="007E2B18" w:rsidP="007E2B1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9FA1975" w14:textId="77777777" w:rsidR="007E2B18" w:rsidRPr="00341E4A" w:rsidRDefault="007E2B18" w:rsidP="007E2B1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258" w:right="2" w:hanging="34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64D92180" w14:textId="0AAFA521" w:rsidR="007E2B18" w:rsidRPr="00341E4A" w:rsidRDefault="007E2B18" w:rsidP="007E2B1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17,470</w:t>
            </w:r>
          </w:p>
        </w:tc>
        <w:tc>
          <w:tcPr>
            <w:tcW w:w="183" w:type="dxa"/>
            <w:shd w:val="clear" w:color="auto" w:fill="auto"/>
          </w:tcPr>
          <w:p w14:paraId="78E70C9B" w14:textId="77777777" w:rsidR="007E2B18" w:rsidRPr="00341E4A" w:rsidRDefault="007E2B18" w:rsidP="007E2B18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3971B3E8" w14:textId="77777777" w:rsidR="007E2B18" w:rsidRPr="00341E4A" w:rsidRDefault="007E2B18" w:rsidP="007E2B18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52DB7FBB" w14:textId="5A0F8FFD" w:rsidR="007E2B18" w:rsidRPr="00341E4A" w:rsidRDefault="007E2B18" w:rsidP="007E2B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(2,364)</w:t>
            </w:r>
          </w:p>
        </w:tc>
        <w:tc>
          <w:tcPr>
            <w:tcW w:w="183" w:type="dxa"/>
            <w:shd w:val="clear" w:color="auto" w:fill="auto"/>
          </w:tcPr>
          <w:p w14:paraId="49C018A7" w14:textId="77777777" w:rsidR="007E2B18" w:rsidRPr="00341E4A" w:rsidRDefault="007E2B18" w:rsidP="007E2B18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C95700B" w14:textId="77777777" w:rsidR="007E2B18" w:rsidRPr="00341E4A" w:rsidRDefault="007E2B18" w:rsidP="007E2B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697E91D6" w14:textId="3BF85407" w:rsidR="007E2B18" w:rsidRPr="00341E4A" w:rsidRDefault="007E2B18" w:rsidP="007E2B1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62,85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</w:t>
            </w:r>
          </w:p>
        </w:tc>
      </w:tr>
      <w:tr w:rsidR="007E2B18" w:rsidRPr="00341E4A" w14:paraId="0C1C0271" w14:textId="77777777" w:rsidTr="007837AE">
        <w:trPr>
          <w:cantSplit/>
        </w:trPr>
        <w:tc>
          <w:tcPr>
            <w:tcW w:w="2970" w:type="dxa"/>
          </w:tcPr>
          <w:p w14:paraId="63603EFD" w14:textId="5ECB6B76" w:rsidR="007E2B18" w:rsidRPr="00341E4A" w:rsidRDefault="007E2B18" w:rsidP="007E2B1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5AD4" w14:textId="148CA2D5" w:rsidR="007E2B18" w:rsidRPr="00341E4A" w:rsidRDefault="007E2B18" w:rsidP="007E2B1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bidi="th-TH"/>
              </w:rPr>
              <w:t>(52,215)</w:t>
            </w:r>
          </w:p>
        </w:tc>
        <w:tc>
          <w:tcPr>
            <w:tcW w:w="180" w:type="dxa"/>
            <w:shd w:val="clear" w:color="auto" w:fill="auto"/>
          </w:tcPr>
          <w:p w14:paraId="5E727EEF" w14:textId="77777777" w:rsidR="007E2B18" w:rsidRPr="00341E4A" w:rsidRDefault="007E2B18" w:rsidP="007E2B1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C83D8" w14:textId="6F016E09" w:rsidR="007E2B18" w:rsidRPr="00341E4A" w:rsidRDefault="007E2B18" w:rsidP="007E2B1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528" w:right="-72" w:hanging="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val="en-US" w:bidi="th-TH"/>
              </w:rPr>
              <w:t>(18,795)</w:t>
            </w:r>
          </w:p>
        </w:tc>
        <w:tc>
          <w:tcPr>
            <w:tcW w:w="183" w:type="dxa"/>
            <w:shd w:val="clear" w:color="auto" w:fill="auto"/>
          </w:tcPr>
          <w:p w14:paraId="68DADA52" w14:textId="77777777" w:rsidR="007E2B18" w:rsidRPr="00341E4A" w:rsidRDefault="007E2B18" w:rsidP="007E2B18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EF6685D" w14:textId="590EA4A2" w:rsidR="007E2B18" w:rsidRPr="00341E4A" w:rsidRDefault="007E2B18" w:rsidP="007E2B18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E0E72D4" w14:textId="77777777" w:rsidR="007E2B18" w:rsidRPr="00341E4A" w:rsidRDefault="007E2B18" w:rsidP="007E2B18">
            <w:pPr>
              <w:pStyle w:val="acctfourfigures"/>
              <w:tabs>
                <w:tab w:val="decimal" w:pos="101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B580DF3" w14:textId="148EBE1A" w:rsidR="007E2B18" w:rsidRPr="00341E4A" w:rsidRDefault="007E2B18" w:rsidP="007E2B1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41E4A">
              <w:rPr>
                <w:rFonts w:ascii="Angsana New" w:hAnsi="Angsana New"/>
                <w:sz w:val="26"/>
                <w:szCs w:val="26"/>
                <w:lang w:val="en-US" w:bidi="th-TH"/>
              </w:rPr>
              <w:t>(71,010)</w:t>
            </w:r>
          </w:p>
        </w:tc>
      </w:tr>
      <w:tr w:rsidR="007E2B18" w:rsidRPr="00341E4A" w14:paraId="006F4595" w14:textId="77777777" w:rsidTr="007837AE">
        <w:trPr>
          <w:cantSplit/>
        </w:trPr>
        <w:tc>
          <w:tcPr>
            <w:tcW w:w="2970" w:type="dxa"/>
          </w:tcPr>
          <w:p w14:paraId="0696CDAB" w14:textId="35A66DB0" w:rsidR="007E2B18" w:rsidRPr="00341E4A" w:rsidRDefault="007E2B18" w:rsidP="007E2B1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25CDB95" w14:textId="302069E6" w:rsidR="007E2B18" w:rsidRPr="00341E4A" w:rsidRDefault="007E2B18" w:rsidP="007E2B1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(4,46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</w:t>
            </w: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F60C164" w14:textId="77777777" w:rsidR="007E2B18" w:rsidRPr="00341E4A" w:rsidRDefault="007E2B18" w:rsidP="007E2B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7E022" w14:textId="0BFF9842" w:rsidR="007E2B18" w:rsidRPr="00341E4A" w:rsidRDefault="007E2B18" w:rsidP="007E2B1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28" w:right="-72" w:hanging="9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(1,325)</w:t>
            </w:r>
          </w:p>
        </w:tc>
        <w:tc>
          <w:tcPr>
            <w:tcW w:w="183" w:type="dxa"/>
            <w:shd w:val="clear" w:color="auto" w:fill="auto"/>
          </w:tcPr>
          <w:p w14:paraId="238E6B25" w14:textId="77777777" w:rsidR="007E2B18" w:rsidRPr="00341E4A" w:rsidRDefault="007E2B18" w:rsidP="007E2B1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9B12869" w14:textId="564CA829" w:rsidR="007E2B18" w:rsidRPr="00341E4A" w:rsidRDefault="007E2B18" w:rsidP="007E2B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  <w:r w:rsidRPr="00341E4A">
              <w:rPr>
                <w:rFonts w:ascii="Angsana New" w:hAnsi="Angsana New"/>
                <w:b/>
                <w:bCs/>
                <w:iCs/>
                <w:sz w:val="26"/>
                <w:szCs w:val="26"/>
              </w:rPr>
              <w:t>(2,364)</w:t>
            </w:r>
          </w:p>
        </w:tc>
        <w:tc>
          <w:tcPr>
            <w:tcW w:w="183" w:type="dxa"/>
            <w:tcBorders>
              <w:left w:val="nil"/>
            </w:tcBorders>
            <w:shd w:val="clear" w:color="auto" w:fill="auto"/>
          </w:tcPr>
          <w:p w14:paraId="0C67FFF1" w14:textId="77777777" w:rsidR="007E2B18" w:rsidRPr="00341E4A" w:rsidRDefault="007E2B18" w:rsidP="007E2B1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CD27215" w14:textId="780628EB" w:rsidR="007E2B18" w:rsidRPr="00341E4A" w:rsidRDefault="007E2B18" w:rsidP="007E2B1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(8,15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</w:t>
            </w:r>
            <w:r w:rsidRPr="00341E4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</w:tbl>
    <w:p w14:paraId="63B6B668" w14:textId="1CAAB363" w:rsidR="00EC3B73" w:rsidRDefault="00EC3B73" w:rsidP="00206385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AAB6353" w14:textId="56C54FDB" w:rsidR="00A73F11" w:rsidRDefault="00A73F11" w:rsidP="00A7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73F11">
        <w:rPr>
          <w:rFonts w:ascii="Angsana New" w:hAnsi="Angsana New"/>
          <w:sz w:val="30"/>
          <w:szCs w:val="30"/>
        </w:rPr>
        <w:t>(</w:t>
      </w:r>
      <w:r w:rsidRPr="00A73F11">
        <w:rPr>
          <w:rFonts w:ascii="Angsana New" w:hAnsi="Angsana New"/>
          <w:sz w:val="30"/>
          <w:szCs w:val="30"/>
          <w:cs/>
        </w:rPr>
        <w:t>ข</w:t>
      </w:r>
      <w:r w:rsidRPr="00A73F11">
        <w:rPr>
          <w:rFonts w:ascii="Angsana New" w:hAnsi="Angsana New"/>
          <w:sz w:val="30"/>
          <w:szCs w:val="30"/>
        </w:rPr>
        <w:t>.3.2)</w:t>
      </w:r>
      <w:r>
        <w:rPr>
          <w:rFonts w:ascii="Angsana New" w:hAnsi="Angsana New"/>
          <w:sz w:val="30"/>
          <w:szCs w:val="30"/>
        </w:rPr>
        <w:t xml:space="preserve"> </w:t>
      </w:r>
      <w:r w:rsidRPr="00A73F11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6A95666A" w14:textId="77777777" w:rsidR="00A73F11" w:rsidRPr="00206385" w:rsidRDefault="00A73F11" w:rsidP="00206385">
      <w:pPr>
        <w:rPr>
          <w:rFonts w:ascii="Angsana New" w:hAnsi="Angsana New"/>
          <w:sz w:val="30"/>
          <w:szCs w:val="30"/>
          <w:lang w:val="th-TH"/>
        </w:rPr>
      </w:pPr>
    </w:p>
    <w:p w14:paraId="332A2FCA" w14:textId="0803E830" w:rsidR="003731F0" w:rsidRDefault="00A73F11" w:rsidP="00EE6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A73F11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Pr="00EE679A">
        <w:rPr>
          <w:rFonts w:ascii="Angsana New" w:hAnsi="Angsana New"/>
          <w:spacing w:val="-6"/>
          <w:sz w:val="30"/>
          <w:szCs w:val="30"/>
          <w:cs/>
        </w:rPr>
        <w:t xml:space="preserve">ตลาดซึ่งส่งผลกระทบต่อการดำเนินงานและกระแสเงินสดของบริษัท </w:t>
      </w:r>
      <w:r w:rsidR="00496B60" w:rsidRPr="00EE679A">
        <w:rPr>
          <w:rFonts w:ascii="Angsana New" w:hAnsi="Angsana New"/>
          <w:spacing w:val="-6"/>
          <w:sz w:val="30"/>
          <w:szCs w:val="30"/>
          <w:cs/>
        </w:rPr>
        <w:t>เนื่องจากเงินกู้ยืม (ดูหมายเหตุข้อ</w:t>
      </w:r>
      <w:r w:rsidR="00496B60" w:rsidRPr="00EE679A">
        <w:rPr>
          <w:rFonts w:ascii="Angsana New" w:hAnsi="Angsana New"/>
          <w:spacing w:val="-6"/>
          <w:sz w:val="30"/>
          <w:szCs w:val="30"/>
        </w:rPr>
        <w:t xml:space="preserve"> 1</w:t>
      </w:r>
      <w:r w:rsidR="008D5668">
        <w:rPr>
          <w:rFonts w:ascii="Angsana New" w:hAnsi="Angsana New"/>
          <w:spacing w:val="-6"/>
          <w:sz w:val="30"/>
          <w:szCs w:val="30"/>
        </w:rPr>
        <w:t>3</w:t>
      </w:r>
      <w:r w:rsidR="00496B60" w:rsidRPr="00EE679A">
        <w:rPr>
          <w:rFonts w:ascii="Angsana New" w:hAnsi="Angsana New"/>
          <w:spacing w:val="-6"/>
          <w:sz w:val="30"/>
          <w:szCs w:val="30"/>
          <w:cs/>
        </w:rPr>
        <w:t>)</w:t>
      </w:r>
      <w:r w:rsidR="00496B60">
        <w:rPr>
          <w:rFonts w:ascii="Angsana New" w:hAnsi="Angsana New"/>
          <w:sz w:val="30"/>
          <w:szCs w:val="30"/>
        </w:rPr>
        <w:t xml:space="preserve"> </w:t>
      </w:r>
      <w:r w:rsidR="00EE679A">
        <w:rPr>
          <w:rFonts w:ascii="Angsana New" w:hAnsi="Angsana New"/>
          <w:sz w:val="30"/>
          <w:szCs w:val="30"/>
          <w:cs/>
        </w:rPr>
        <w:br/>
      </w:r>
      <w:r w:rsidR="00496B60" w:rsidRPr="00496B60">
        <w:rPr>
          <w:rFonts w:ascii="Angsana New" w:hAnsi="Angsana New"/>
          <w:sz w:val="30"/>
          <w:szCs w:val="30"/>
          <w:cs/>
        </w:rPr>
        <w:t>มีอัตราดอกเบี้ยผันแปรทำให้บริษัทมีความเสี่ยงด้านอัตราดอกเบี้</w:t>
      </w:r>
      <w:r w:rsidR="00375714">
        <w:rPr>
          <w:rFonts w:ascii="Angsana New" w:hAnsi="Angsana New" w:hint="cs"/>
          <w:sz w:val="30"/>
          <w:szCs w:val="30"/>
          <w:cs/>
        </w:rPr>
        <w:t>ย</w:t>
      </w:r>
      <w:r w:rsidR="00F826B5">
        <w:rPr>
          <w:rFonts w:ascii="Angsana New" w:hAnsi="Angsana New"/>
          <w:sz w:val="30"/>
          <w:szCs w:val="30"/>
        </w:rPr>
        <w:t xml:space="preserve"> </w:t>
      </w:r>
      <w:r w:rsidR="00F826B5">
        <w:rPr>
          <w:rFonts w:ascii="Angsana New" w:hAnsi="Angsana New" w:hint="cs"/>
          <w:sz w:val="30"/>
          <w:szCs w:val="30"/>
          <w:cs/>
        </w:rPr>
        <w:t xml:space="preserve">อย่างไรก็ตาม ณ </w:t>
      </w:r>
      <w:r w:rsidR="00F826B5">
        <w:rPr>
          <w:rFonts w:ascii="Angsana New" w:hAnsi="Angsana New"/>
          <w:sz w:val="30"/>
          <w:szCs w:val="30"/>
        </w:rPr>
        <w:t xml:space="preserve">31 </w:t>
      </w:r>
      <w:r w:rsidR="00F826B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826B5">
        <w:rPr>
          <w:rFonts w:ascii="Angsana New" w:hAnsi="Angsana New"/>
          <w:sz w:val="30"/>
          <w:szCs w:val="30"/>
        </w:rPr>
        <w:t xml:space="preserve">2567 </w:t>
      </w:r>
      <w:r w:rsidR="00F826B5">
        <w:rPr>
          <w:rFonts w:ascii="Angsana New" w:hAnsi="Angsana New" w:hint="cs"/>
          <w:sz w:val="30"/>
          <w:szCs w:val="30"/>
          <w:cs/>
        </w:rPr>
        <w:t>บริษัทไม่มียอดคงเหลือของเงินกู้ยืม</w:t>
      </w:r>
    </w:p>
    <w:p w14:paraId="3EE42C24" w14:textId="77777777" w:rsidR="00201B84" w:rsidRDefault="00201B84" w:rsidP="00EE6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51E4433B" w14:textId="76820E44" w:rsidR="00BF5263" w:rsidRPr="009920F8" w:rsidRDefault="00BF5263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9920F8">
        <w:rPr>
          <w:rFonts w:ascii="Angsana New" w:hAnsi="Angsana New" w:cs="Angsana New" w:hint="cs"/>
          <w:sz w:val="30"/>
          <w:szCs w:val="30"/>
          <w:cs/>
          <w:lang w:val="th-TH"/>
        </w:rPr>
        <w:t>การบริหารจัดการทุน</w:t>
      </w:r>
    </w:p>
    <w:p w14:paraId="3CF40E28" w14:textId="77777777" w:rsidR="00BF5263" w:rsidRPr="009920F8" w:rsidRDefault="00BF5263" w:rsidP="00BF5263">
      <w:pPr>
        <w:rPr>
          <w:rFonts w:ascii="Angsana New" w:hAnsi="Angsana New"/>
          <w:sz w:val="30"/>
          <w:szCs w:val="30"/>
          <w:lang w:val="th-TH"/>
        </w:rPr>
      </w:pPr>
    </w:p>
    <w:p w14:paraId="79CFDCE9" w14:textId="534C0C7C" w:rsidR="00BF5263" w:rsidRPr="00B2145F" w:rsidRDefault="00BF5263" w:rsidP="00BF526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 xml:space="preserve">นโยบายของคณะกรรมการบริษัทคือการรักษาระดับเงินทุนให้มั่นคงเพื่อรักษาความเชื่อมั่นของนักลงทุน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A254AC">
        <w:rPr>
          <w:rFonts w:ascii="Angsana New" w:hAnsi="Angsana New" w:hint="cs"/>
          <w:sz w:val="30"/>
          <w:szCs w:val="30"/>
          <w:cs/>
        </w:rPr>
        <w:t>อย่างสม่ำเสมอโดย</w:t>
      </w:r>
      <w:r w:rsidRPr="00B2145F">
        <w:rPr>
          <w:rFonts w:ascii="Angsana New" w:hAnsi="Angsana New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365AC251" w14:textId="287D716D" w:rsidR="007F6741" w:rsidRDefault="007F6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52DD7803" w14:textId="1D7E686C" w:rsidR="00B80C6E" w:rsidRPr="00B2145F" w:rsidRDefault="00BF5263" w:rsidP="00C95781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  <w:lang w:val="th-TH"/>
        </w:rPr>
      </w:pPr>
      <w:r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ภาระ</w:t>
      </w:r>
      <w:r w:rsidR="001A7495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ผูกพัน</w:t>
      </w:r>
      <w:r w:rsidR="00987CFE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กับ</w:t>
      </w:r>
      <w:r w:rsidR="001A5BA0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บุคคล</w:t>
      </w:r>
      <w:r w:rsidR="00987CFE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หรือกิ</w:t>
      </w:r>
      <w:r w:rsidR="00B80C6E" w:rsidRPr="00B2145F">
        <w:rPr>
          <w:rFonts w:ascii="Angsana New" w:hAnsi="Angsana New" w:cs="Angsana New" w:hint="cs"/>
          <w:sz w:val="30"/>
          <w:szCs w:val="30"/>
          <w:cs/>
          <w:lang w:val="th-TH"/>
        </w:rPr>
        <w:t>จการที่ไม่เกี่ยวข้องกัน</w:t>
      </w:r>
    </w:p>
    <w:p w14:paraId="1551FC16" w14:textId="77777777" w:rsidR="005855D7" w:rsidRPr="00EC3B73" w:rsidRDefault="005855D7" w:rsidP="006822EF">
      <w:pPr>
        <w:rPr>
          <w:rFonts w:ascii="Angsana New" w:hAnsi="Angsana New"/>
          <w:sz w:val="30"/>
          <w:szCs w:val="30"/>
          <w:lang w:val="th-TH"/>
        </w:rPr>
      </w:pPr>
    </w:p>
    <w:tbl>
      <w:tblPr>
        <w:tblW w:w="9135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91"/>
        <w:gridCol w:w="954"/>
        <w:gridCol w:w="1260"/>
        <w:gridCol w:w="270"/>
        <w:gridCol w:w="1260"/>
      </w:tblGrid>
      <w:tr w:rsidR="008C5EDB" w:rsidRPr="00B2145F" w14:paraId="7285B336" w14:textId="77777777" w:rsidTr="00C95781">
        <w:trPr>
          <w:cantSplit/>
          <w:tblHeader/>
        </w:trPr>
        <w:tc>
          <w:tcPr>
            <w:tcW w:w="5391" w:type="dxa"/>
          </w:tcPr>
          <w:p w14:paraId="0540882D" w14:textId="77777777" w:rsidR="008C5EDB" w:rsidRPr="00C95781" w:rsidRDefault="008C5EDB" w:rsidP="00C957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7B4D1F5" w14:textId="77777777" w:rsidR="008C5EDB" w:rsidRPr="00C95781" w:rsidRDefault="008C5EDB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E772E8" w14:textId="12281C36" w:rsidR="008C5EDB" w:rsidRPr="00C95781" w:rsidRDefault="00C95781" w:rsidP="00C9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78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E2B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02FEC05" w14:textId="77777777" w:rsidR="008C5EDB" w:rsidRPr="00C95781" w:rsidRDefault="008C5EDB" w:rsidP="00C9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7E6F6F" w14:textId="4840B888" w:rsidR="008C5EDB" w:rsidRPr="00C95781" w:rsidRDefault="00C95781" w:rsidP="00C9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E2B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6314A" w:rsidRPr="00B2145F" w14:paraId="2618F33E" w14:textId="77777777" w:rsidTr="00C95781">
        <w:trPr>
          <w:cantSplit/>
        </w:trPr>
        <w:tc>
          <w:tcPr>
            <w:tcW w:w="5391" w:type="dxa"/>
          </w:tcPr>
          <w:p w14:paraId="0E39202C" w14:textId="77777777" w:rsidR="0086314A" w:rsidRPr="00C95781" w:rsidRDefault="0086314A" w:rsidP="00C9578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093EDB5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6131BAA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95781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C9578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95781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6314A" w:rsidRPr="00B2145F" w14:paraId="5AA657B8" w14:textId="77777777" w:rsidTr="00C95781">
        <w:trPr>
          <w:cantSplit/>
        </w:trPr>
        <w:tc>
          <w:tcPr>
            <w:tcW w:w="5391" w:type="dxa"/>
          </w:tcPr>
          <w:p w14:paraId="26386AFD" w14:textId="77777777" w:rsidR="0086314A" w:rsidRPr="00C95781" w:rsidRDefault="0086314A" w:rsidP="00C9578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5D6D411A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677071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516B66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8922BC8" w14:textId="77777777" w:rsidR="0086314A" w:rsidRPr="00C95781" w:rsidRDefault="0086314A" w:rsidP="00C9578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E2B18" w:rsidRPr="00B2145F" w14:paraId="1C74CC9B" w14:textId="77777777" w:rsidTr="00CD1F14">
        <w:trPr>
          <w:cantSplit/>
        </w:trPr>
        <w:tc>
          <w:tcPr>
            <w:tcW w:w="5391" w:type="dxa"/>
          </w:tcPr>
          <w:p w14:paraId="600D5046" w14:textId="77777777" w:rsidR="007E2B18" w:rsidRPr="00C95781" w:rsidRDefault="007E2B18" w:rsidP="007E2B1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79CD82D7" w14:textId="77777777" w:rsidR="007E2B18" w:rsidRPr="00C95781" w:rsidRDefault="007E2B18" w:rsidP="007E2B1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216425" w14:textId="22A0E403" w:rsidR="007E2B18" w:rsidRPr="00C95781" w:rsidRDefault="005A0DD3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9,555</w:t>
            </w:r>
          </w:p>
        </w:tc>
        <w:tc>
          <w:tcPr>
            <w:tcW w:w="270" w:type="dxa"/>
          </w:tcPr>
          <w:p w14:paraId="080BCAF8" w14:textId="77777777" w:rsidR="007E2B18" w:rsidRPr="00C95781" w:rsidRDefault="007E2B18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76324F" w14:textId="01B09BB2" w:rsidR="007E2B18" w:rsidRPr="00C95781" w:rsidRDefault="007E2B18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27,136</w:t>
            </w:r>
          </w:p>
        </w:tc>
      </w:tr>
      <w:tr w:rsidR="007E2B18" w:rsidRPr="00B2145F" w14:paraId="19D39632" w14:textId="77777777" w:rsidTr="00CD1F14">
        <w:trPr>
          <w:cantSplit/>
        </w:trPr>
        <w:tc>
          <w:tcPr>
            <w:tcW w:w="5391" w:type="dxa"/>
          </w:tcPr>
          <w:p w14:paraId="302C066D" w14:textId="42FFFE5D" w:rsidR="007E2B18" w:rsidRPr="00C95781" w:rsidRDefault="007E2B18" w:rsidP="007E2B1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4" w:type="dxa"/>
          </w:tcPr>
          <w:p w14:paraId="23FF5040" w14:textId="77777777" w:rsidR="007E2B18" w:rsidRPr="00C95781" w:rsidRDefault="007E2B18" w:rsidP="007E2B1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B67A20" w14:textId="02080F81" w:rsidR="007E2B18" w:rsidRPr="00C95781" w:rsidRDefault="00091D03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7,768</w:t>
            </w:r>
          </w:p>
        </w:tc>
        <w:tc>
          <w:tcPr>
            <w:tcW w:w="270" w:type="dxa"/>
          </w:tcPr>
          <w:p w14:paraId="3777CD0E" w14:textId="77777777" w:rsidR="007E2B18" w:rsidRPr="00C95781" w:rsidRDefault="007E2B18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A026B1B" w14:textId="2B850C15" w:rsidR="007E2B18" w:rsidRPr="00C95781" w:rsidRDefault="007E2B18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2,443</w:t>
            </w:r>
          </w:p>
        </w:tc>
      </w:tr>
      <w:tr w:rsidR="00091D03" w:rsidRPr="00B2145F" w14:paraId="03391363" w14:textId="77777777" w:rsidTr="00CD1F14">
        <w:trPr>
          <w:cantSplit/>
        </w:trPr>
        <w:tc>
          <w:tcPr>
            <w:tcW w:w="5391" w:type="dxa"/>
          </w:tcPr>
          <w:p w14:paraId="2F23C8C0" w14:textId="0992B5E0" w:rsidR="00091D03" w:rsidRPr="00C95781" w:rsidRDefault="00091D03" w:rsidP="007E2B1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1D03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954" w:type="dxa"/>
          </w:tcPr>
          <w:p w14:paraId="0AD93563" w14:textId="77777777" w:rsidR="00091D03" w:rsidRPr="00C95781" w:rsidRDefault="00091D03" w:rsidP="007E2B1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E1BCF4" w14:textId="2D5C9DD6" w:rsidR="00091D03" w:rsidRPr="00C95781" w:rsidRDefault="00091D03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1,055</w:t>
            </w:r>
          </w:p>
        </w:tc>
        <w:tc>
          <w:tcPr>
            <w:tcW w:w="270" w:type="dxa"/>
          </w:tcPr>
          <w:p w14:paraId="741ABA00" w14:textId="77777777" w:rsidR="00091D03" w:rsidRPr="00C95781" w:rsidRDefault="00091D03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05E7847" w14:textId="65D57753" w:rsidR="00091D03" w:rsidRDefault="00091D03" w:rsidP="00091D03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91D03" w:rsidRPr="00B2145F" w14:paraId="0E10662F" w14:textId="77777777" w:rsidTr="00CD1F14">
        <w:trPr>
          <w:cantSplit/>
        </w:trPr>
        <w:tc>
          <w:tcPr>
            <w:tcW w:w="5391" w:type="dxa"/>
          </w:tcPr>
          <w:p w14:paraId="3B396EAF" w14:textId="39B16752" w:rsidR="00091D03" w:rsidRPr="00C95781" w:rsidRDefault="00091D03" w:rsidP="007E2B1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1D03">
              <w:rPr>
                <w:rFonts w:ascii="Angsana New" w:hAnsi="Angsana New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954" w:type="dxa"/>
          </w:tcPr>
          <w:p w14:paraId="2557F449" w14:textId="77777777" w:rsidR="00091D03" w:rsidRPr="00C95781" w:rsidRDefault="00091D03" w:rsidP="007E2B1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435DA6" w14:textId="388BA4B7" w:rsidR="00091D03" w:rsidRPr="00C95781" w:rsidRDefault="00091D03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1,769</w:t>
            </w:r>
          </w:p>
        </w:tc>
        <w:tc>
          <w:tcPr>
            <w:tcW w:w="270" w:type="dxa"/>
          </w:tcPr>
          <w:p w14:paraId="456C8DEF" w14:textId="77777777" w:rsidR="00091D03" w:rsidRPr="00C95781" w:rsidRDefault="00091D03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08DE17D" w14:textId="494F9061" w:rsidR="00091D03" w:rsidRDefault="00091D03" w:rsidP="00091D03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E2B18" w:rsidRPr="00B2145F" w14:paraId="7FC243FE" w14:textId="77777777" w:rsidTr="00CD1F14">
        <w:trPr>
          <w:cantSplit/>
        </w:trPr>
        <w:tc>
          <w:tcPr>
            <w:tcW w:w="5391" w:type="dxa"/>
          </w:tcPr>
          <w:p w14:paraId="14930D1B" w14:textId="77777777" w:rsidR="007E2B18" w:rsidRPr="00C95781" w:rsidRDefault="007E2B18" w:rsidP="007E2B1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686A8EC3" w14:textId="77777777" w:rsidR="007E2B18" w:rsidRPr="00C95781" w:rsidRDefault="007E2B18" w:rsidP="007E2B1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3B364" w14:textId="403F9684" w:rsidR="007E2B18" w:rsidRPr="00C95781" w:rsidRDefault="005A0DD3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20,147</w:t>
            </w:r>
          </w:p>
        </w:tc>
        <w:tc>
          <w:tcPr>
            <w:tcW w:w="270" w:type="dxa"/>
          </w:tcPr>
          <w:p w14:paraId="5235FA63" w14:textId="77777777" w:rsidR="007E2B18" w:rsidRPr="00C95781" w:rsidRDefault="007E2B18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399DA" w14:textId="265D7BD3" w:rsidR="007E2B18" w:rsidRPr="00C95781" w:rsidRDefault="007E2B18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29,579</w:t>
            </w:r>
          </w:p>
        </w:tc>
      </w:tr>
      <w:tr w:rsidR="007E2B18" w:rsidRPr="00341E4A" w14:paraId="1A0A33C5" w14:textId="77777777" w:rsidTr="00C95781">
        <w:trPr>
          <w:cantSplit/>
        </w:trPr>
        <w:tc>
          <w:tcPr>
            <w:tcW w:w="5391" w:type="dxa"/>
          </w:tcPr>
          <w:p w14:paraId="5AB75498" w14:textId="77777777" w:rsidR="007E2B18" w:rsidRPr="00341E4A" w:rsidRDefault="007E2B18" w:rsidP="007E2B18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54" w:type="dxa"/>
          </w:tcPr>
          <w:p w14:paraId="463525A8" w14:textId="77777777" w:rsidR="007E2B18" w:rsidRPr="00341E4A" w:rsidRDefault="007E2B18" w:rsidP="007E2B18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1260" w:type="dxa"/>
          </w:tcPr>
          <w:p w14:paraId="7FF28115" w14:textId="77777777" w:rsidR="007E2B18" w:rsidRPr="00341E4A" w:rsidRDefault="007E2B18" w:rsidP="007E2B18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270" w:type="dxa"/>
          </w:tcPr>
          <w:p w14:paraId="154F07C8" w14:textId="77777777" w:rsidR="007E2B18" w:rsidRPr="00341E4A" w:rsidRDefault="007E2B18" w:rsidP="007E2B18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1260" w:type="dxa"/>
          </w:tcPr>
          <w:p w14:paraId="13EA2E98" w14:textId="77777777" w:rsidR="007E2B18" w:rsidRPr="00341E4A" w:rsidRDefault="007E2B18" w:rsidP="007E2B18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</w:tr>
      <w:tr w:rsidR="007E2B18" w:rsidRPr="00B2145F" w14:paraId="592F2FF6" w14:textId="77777777" w:rsidTr="00C95781">
        <w:trPr>
          <w:cantSplit/>
        </w:trPr>
        <w:tc>
          <w:tcPr>
            <w:tcW w:w="5391" w:type="dxa"/>
          </w:tcPr>
          <w:p w14:paraId="1470C909" w14:textId="77777777" w:rsidR="007E2B18" w:rsidRPr="00C95781" w:rsidRDefault="007E2B18" w:rsidP="007E2B1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45DD2826" w14:textId="77777777" w:rsidR="007E2B18" w:rsidRPr="00C95781" w:rsidRDefault="007E2B18" w:rsidP="007E2B1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A1764" w14:textId="77777777" w:rsidR="007E2B18" w:rsidRPr="00C95781" w:rsidRDefault="007E2B18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402C26" w14:textId="77777777" w:rsidR="007E2B18" w:rsidRPr="00C95781" w:rsidRDefault="007E2B18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EA78F5" w14:textId="77777777" w:rsidR="007E2B18" w:rsidRPr="00C95781" w:rsidRDefault="007E2B18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E2B18" w:rsidRPr="00B2145F" w14:paraId="75FCB050" w14:textId="77777777" w:rsidTr="00CD1F14">
        <w:trPr>
          <w:cantSplit/>
        </w:trPr>
        <w:tc>
          <w:tcPr>
            <w:tcW w:w="5391" w:type="dxa"/>
          </w:tcPr>
          <w:p w14:paraId="024FCBDC" w14:textId="5C00ED94" w:rsidR="007E2B18" w:rsidRPr="00C95781" w:rsidRDefault="00091D03" w:rsidP="007E2B1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1D03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ภาระผูกพันตามสัญญาเช่าระยะสั้นและสินทรัพย์ที่มีมูลค่าต่ำ</w:t>
            </w:r>
          </w:p>
        </w:tc>
        <w:tc>
          <w:tcPr>
            <w:tcW w:w="954" w:type="dxa"/>
          </w:tcPr>
          <w:p w14:paraId="4A4C6215" w14:textId="77777777" w:rsidR="007E2B18" w:rsidRPr="00C95781" w:rsidRDefault="007E2B18" w:rsidP="007E2B1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F5B8B15" w14:textId="5E648E7A" w:rsidR="007E2B18" w:rsidRPr="00C95781" w:rsidRDefault="00B67D23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1,160</w:t>
            </w:r>
          </w:p>
        </w:tc>
        <w:tc>
          <w:tcPr>
            <w:tcW w:w="270" w:type="dxa"/>
          </w:tcPr>
          <w:p w14:paraId="25F3921A" w14:textId="77777777" w:rsidR="007E2B18" w:rsidRPr="00C95781" w:rsidRDefault="007E2B18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C38B176" w14:textId="77B15377" w:rsidR="007E2B18" w:rsidRPr="00C95781" w:rsidRDefault="007E2B18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1,263</w:t>
            </w:r>
          </w:p>
        </w:tc>
      </w:tr>
      <w:tr w:rsidR="007E2B18" w:rsidRPr="00B2145F" w14:paraId="756E6889" w14:textId="77777777" w:rsidTr="00E910EE">
        <w:trPr>
          <w:cantSplit/>
        </w:trPr>
        <w:tc>
          <w:tcPr>
            <w:tcW w:w="5391" w:type="dxa"/>
          </w:tcPr>
          <w:p w14:paraId="2B8FE0D9" w14:textId="141A5AD0" w:rsidR="007E2B18" w:rsidRPr="00C95781" w:rsidRDefault="007E2B18" w:rsidP="007E2B1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ภาระผูกพันตามสัญญาการมีสิทธิในการใช้ซอฟต์แวร์</w:t>
            </w:r>
          </w:p>
        </w:tc>
        <w:tc>
          <w:tcPr>
            <w:tcW w:w="954" w:type="dxa"/>
          </w:tcPr>
          <w:p w14:paraId="49B19FE0" w14:textId="77777777" w:rsidR="007E2B18" w:rsidRPr="00C95781" w:rsidRDefault="007E2B18" w:rsidP="007E2B1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4F334F" w14:textId="5EE7EEFD" w:rsidR="007E2B18" w:rsidRPr="00E910EE" w:rsidRDefault="00B67D23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10EE">
              <w:rPr>
                <w:rFonts w:ascii="Angsana New" w:hAnsi="Angsana New"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270" w:type="dxa"/>
          </w:tcPr>
          <w:p w14:paraId="7F703CDB" w14:textId="77777777" w:rsidR="007E2B18" w:rsidRPr="00C95781" w:rsidRDefault="007E2B18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FDB91A0" w14:textId="5A9DFE00" w:rsidR="007E2B18" w:rsidRPr="00C95781" w:rsidRDefault="007E2B18" w:rsidP="007E2B1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9,060</w:t>
            </w:r>
          </w:p>
        </w:tc>
      </w:tr>
      <w:tr w:rsidR="00393A4B" w:rsidRPr="00B2145F" w14:paraId="6E018556" w14:textId="77777777" w:rsidTr="00E910EE">
        <w:trPr>
          <w:cantSplit/>
        </w:trPr>
        <w:tc>
          <w:tcPr>
            <w:tcW w:w="5391" w:type="dxa"/>
          </w:tcPr>
          <w:p w14:paraId="29AAE4A0" w14:textId="1ECF4F4B" w:rsidR="00393A4B" w:rsidRDefault="0067741C" w:rsidP="00393A4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7741C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</w:t>
            </w:r>
            <w:r w:rsidR="00DF175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Pr="0067741C">
              <w:rPr>
                <w:rFonts w:ascii="Angsana New" w:hAnsi="Angsana New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954" w:type="dxa"/>
          </w:tcPr>
          <w:p w14:paraId="1C11843A" w14:textId="77777777" w:rsidR="00393A4B" w:rsidRPr="00C95781" w:rsidRDefault="00393A4B" w:rsidP="00393A4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70A5E17" w14:textId="36DE91C0" w:rsidR="00393A4B" w:rsidRPr="00E910EE" w:rsidRDefault="00393A4B" w:rsidP="00393A4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13,994</w:t>
            </w:r>
          </w:p>
        </w:tc>
        <w:tc>
          <w:tcPr>
            <w:tcW w:w="270" w:type="dxa"/>
          </w:tcPr>
          <w:p w14:paraId="13C87AF7" w14:textId="77777777" w:rsidR="00393A4B" w:rsidRPr="00C95781" w:rsidRDefault="00393A4B" w:rsidP="00393A4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D220AB5" w14:textId="0F3C2903" w:rsidR="00393A4B" w:rsidRDefault="00393A4B" w:rsidP="00393A4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93A4B" w:rsidRPr="00B2145F" w14:paraId="69D0E4ED" w14:textId="77777777" w:rsidTr="00CD1F14">
        <w:trPr>
          <w:cantSplit/>
        </w:trPr>
        <w:tc>
          <w:tcPr>
            <w:tcW w:w="5391" w:type="dxa"/>
          </w:tcPr>
          <w:p w14:paraId="61A0F196" w14:textId="1CA8C3C3" w:rsidR="00393A4B" w:rsidRPr="00C95781" w:rsidRDefault="00393A4B" w:rsidP="00393A4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7660ED3E" w14:textId="77777777" w:rsidR="00393A4B" w:rsidRPr="00C95781" w:rsidRDefault="00393A4B" w:rsidP="00393A4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7A64D9" w14:textId="4F3AB291" w:rsidR="00393A4B" w:rsidRPr="00C95781" w:rsidRDefault="00393A4B" w:rsidP="00393A4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46,593</w:t>
            </w:r>
          </w:p>
        </w:tc>
        <w:tc>
          <w:tcPr>
            <w:tcW w:w="270" w:type="dxa"/>
          </w:tcPr>
          <w:p w14:paraId="157BC674" w14:textId="77777777" w:rsidR="00393A4B" w:rsidRPr="00C95781" w:rsidRDefault="00393A4B" w:rsidP="00393A4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8792017" w14:textId="26384EE8" w:rsidR="00393A4B" w:rsidRPr="00C95781" w:rsidRDefault="00393A4B" w:rsidP="00393A4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83,377</w:t>
            </w:r>
          </w:p>
        </w:tc>
      </w:tr>
      <w:tr w:rsidR="00393A4B" w:rsidRPr="00B2145F" w14:paraId="02AA916C" w14:textId="77777777" w:rsidTr="00CD1F14">
        <w:trPr>
          <w:cantSplit/>
        </w:trPr>
        <w:tc>
          <w:tcPr>
            <w:tcW w:w="5391" w:type="dxa"/>
          </w:tcPr>
          <w:p w14:paraId="7A04F2F5" w14:textId="77777777" w:rsidR="00393A4B" w:rsidRPr="00C95781" w:rsidRDefault="00393A4B" w:rsidP="00393A4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2AE9919F" w14:textId="77777777" w:rsidR="00393A4B" w:rsidRPr="00C95781" w:rsidRDefault="00393A4B" w:rsidP="00393A4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845AE6" w14:textId="6AB6753B" w:rsidR="00393A4B" w:rsidRPr="00C95781" w:rsidRDefault="00393A4B" w:rsidP="00393A4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4,100</w:t>
            </w:r>
          </w:p>
        </w:tc>
        <w:tc>
          <w:tcPr>
            <w:tcW w:w="270" w:type="dxa"/>
          </w:tcPr>
          <w:p w14:paraId="39A0171A" w14:textId="77777777" w:rsidR="00393A4B" w:rsidRPr="00C95781" w:rsidRDefault="00393A4B" w:rsidP="00393A4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A3095A" w14:textId="4DE01182" w:rsidR="00393A4B" w:rsidRPr="00C95781" w:rsidRDefault="00393A4B" w:rsidP="00393A4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3,600</w:t>
            </w:r>
          </w:p>
        </w:tc>
      </w:tr>
      <w:tr w:rsidR="00393A4B" w:rsidRPr="00B2145F" w14:paraId="139B6206" w14:textId="77777777" w:rsidTr="00CD1F14">
        <w:trPr>
          <w:cantSplit/>
        </w:trPr>
        <w:tc>
          <w:tcPr>
            <w:tcW w:w="5391" w:type="dxa"/>
          </w:tcPr>
          <w:p w14:paraId="649999E6" w14:textId="77777777" w:rsidR="00393A4B" w:rsidRPr="00C95781" w:rsidRDefault="00393A4B" w:rsidP="00393A4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73B1F933" w14:textId="77777777" w:rsidR="00393A4B" w:rsidRPr="00C95781" w:rsidRDefault="00393A4B" w:rsidP="00393A4B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218E9" w14:textId="60995EC1" w:rsidR="00393A4B" w:rsidRPr="00C95781" w:rsidRDefault="00CF0F7D" w:rsidP="00393A4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</w:t>
            </w:r>
            <w:r w:rsidR="00393A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04724E08" w14:textId="77777777" w:rsidR="00393A4B" w:rsidRPr="00C95781" w:rsidRDefault="00393A4B" w:rsidP="00393A4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842E7" w14:textId="04BE02A4" w:rsidR="00393A4B" w:rsidRPr="00C95781" w:rsidRDefault="00393A4B" w:rsidP="00393A4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97,300</w:t>
            </w:r>
          </w:p>
        </w:tc>
      </w:tr>
    </w:tbl>
    <w:p w14:paraId="5BC7DB41" w14:textId="0086D2E5" w:rsidR="00806838" w:rsidRPr="003B0233" w:rsidRDefault="00806838" w:rsidP="00C95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023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1D3323C2" w14:textId="77777777" w:rsidR="00806838" w:rsidRPr="00D34B6D" w:rsidRDefault="00806838" w:rsidP="006822EF">
      <w:pPr>
        <w:rPr>
          <w:rFonts w:ascii="Angsana New" w:hAnsi="Angsana New"/>
          <w:sz w:val="30"/>
          <w:szCs w:val="30"/>
        </w:rPr>
      </w:pPr>
    </w:p>
    <w:p w14:paraId="4DEF8678" w14:textId="77777777" w:rsidR="00806838" w:rsidRPr="003B0233" w:rsidRDefault="00806838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B0233">
        <w:rPr>
          <w:rFonts w:ascii="Angsana New" w:hAnsi="Angsana New" w:hint="cs"/>
          <w:i/>
          <w:iCs/>
          <w:sz w:val="30"/>
          <w:szCs w:val="30"/>
          <w:cs/>
        </w:rPr>
        <w:t>สัญญาซื้อวัตถุดิบ พืชสวน พืชไร่</w:t>
      </w:r>
    </w:p>
    <w:p w14:paraId="79067DE3" w14:textId="77777777" w:rsidR="00806838" w:rsidRPr="00EC3B73" w:rsidRDefault="00806838" w:rsidP="006822EF">
      <w:pPr>
        <w:rPr>
          <w:rFonts w:ascii="Angsana New" w:hAnsi="Angsana New"/>
          <w:sz w:val="30"/>
          <w:szCs w:val="30"/>
          <w:lang w:val="th-TH"/>
        </w:rPr>
      </w:pPr>
    </w:p>
    <w:p w14:paraId="030D4175" w14:textId="77777777" w:rsidR="003731F0" w:rsidRDefault="0065674B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0233">
        <w:rPr>
          <w:rFonts w:ascii="Angsana New" w:hAnsi="Angsana New" w:hint="cs"/>
          <w:sz w:val="30"/>
          <w:szCs w:val="30"/>
          <w:cs/>
        </w:rPr>
        <w:t>บริษัท</w:t>
      </w:r>
      <w:r w:rsidR="00040996" w:rsidRPr="003B0233">
        <w:rPr>
          <w:rFonts w:ascii="Angsana New" w:hAnsi="Angsana New" w:hint="cs"/>
          <w:sz w:val="30"/>
          <w:szCs w:val="30"/>
          <w:cs/>
        </w:rPr>
        <w:t>มีสัญญา</w:t>
      </w:r>
      <w:r w:rsidRPr="003B0233">
        <w:rPr>
          <w:rFonts w:ascii="Angsana New" w:hAnsi="Angsana New" w:hint="cs"/>
          <w:sz w:val="30"/>
          <w:szCs w:val="30"/>
          <w:cs/>
        </w:rPr>
        <w:t xml:space="preserve">ซื้อวัถตุดิบ </w:t>
      </w:r>
      <w:r w:rsidR="00806838" w:rsidRPr="003B0233">
        <w:rPr>
          <w:rFonts w:ascii="Angsana New" w:hAnsi="Angsana New" w:hint="cs"/>
          <w:sz w:val="30"/>
          <w:szCs w:val="30"/>
          <w:cs/>
        </w:rPr>
        <w:t>พืชสวน พืชไร่</w:t>
      </w:r>
      <w:r w:rsidR="00E56377" w:rsidRPr="003B0233">
        <w:rPr>
          <w:rFonts w:ascii="Angsana New" w:hAnsi="Angsana New" w:hint="cs"/>
          <w:sz w:val="30"/>
          <w:szCs w:val="30"/>
          <w:cs/>
        </w:rPr>
        <w:t xml:space="preserve"> หลายฉบับ</w:t>
      </w:r>
      <w:r w:rsidR="00806838" w:rsidRPr="003B0233">
        <w:rPr>
          <w:rFonts w:ascii="Angsana New" w:hAnsi="Angsana New" w:hint="cs"/>
          <w:sz w:val="30"/>
          <w:szCs w:val="30"/>
          <w:cs/>
        </w:rPr>
        <w:t>กับ</w:t>
      </w:r>
      <w:r w:rsidR="00040996" w:rsidRPr="003B0233">
        <w:rPr>
          <w:rFonts w:ascii="Angsana New" w:hAnsi="Angsana New" w:hint="cs"/>
          <w:sz w:val="30"/>
          <w:szCs w:val="30"/>
          <w:cs/>
        </w:rPr>
        <w:t>ทั้ง</w:t>
      </w:r>
      <w:r w:rsidR="00806838" w:rsidRPr="003B0233">
        <w:rPr>
          <w:rFonts w:ascii="Angsana New" w:hAnsi="Angsana New" w:hint="cs"/>
          <w:sz w:val="30"/>
          <w:szCs w:val="30"/>
          <w:cs/>
        </w:rPr>
        <w:t>บุคคลและกับบริษัทในประเทศ</w:t>
      </w:r>
      <w:r w:rsidR="00833743" w:rsidRPr="003B0233">
        <w:rPr>
          <w:rFonts w:ascii="Angsana New" w:hAnsi="Angsana New" w:hint="cs"/>
          <w:sz w:val="30"/>
          <w:szCs w:val="30"/>
          <w:cs/>
        </w:rPr>
        <w:t>ไทย</w:t>
      </w:r>
      <w:r w:rsidR="00806838" w:rsidRPr="003B0233"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 บริษัทตกลงที่จะซื้อวัตถุดิบ</w:t>
      </w:r>
      <w:r w:rsidR="002122C7" w:rsidRPr="003B0233">
        <w:rPr>
          <w:rFonts w:ascii="Angsana New" w:hAnsi="Angsana New" w:hint="cs"/>
          <w:sz w:val="30"/>
          <w:szCs w:val="30"/>
          <w:cs/>
        </w:rPr>
        <w:t xml:space="preserve"> พืชสวน พืชไร่ ตามปริมาณที่บริษัทกำหนดในแต่ละครั้งและตามราคาที่ระบุไว้</w:t>
      </w:r>
      <w:r w:rsidR="002122C7" w:rsidRPr="003B0233">
        <w:rPr>
          <w:rFonts w:ascii="Angsana New" w:hAnsi="Angsana New" w:hint="cs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="002122C7" w:rsidRPr="003B0233">
        <w:rPr>
          <w:rFonts w:ascii="Angsana New" w:hAnsi="Angsana New" w:hint="cs"/>
          <w:spacing w:val="-2"/>
          <w:sz w:val="30"/>
          <w:szCs w:val="30"/>
        </w:rPr>
        <w:t xml:space="preserve">1 </w:t>
      </w:r>
      <w:r w:rsidR="002122C7" w:rsidRPr="003B023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671C76" w:rsidRPr="003B0233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040996" w:rsidRPr="003B0233">
        <w:rPr>
          <w:rFonts w:ascii="Angsana New" w:hAnsi="Angsana New" w:hint="cs"/>
          <w:spacing w:val="-2"/>
          <w:sz w:val="30"/>
          <w:szCs w:val="30"/>
          <w:cs/>
        </w:rPr>
        <w:t>นับแต่วันทำสัญญา</w:t>
      </w:r>
      <w:r w:rsidR="002122C7" w:rsidRPr="003B0233">
        <w:rPr>
          <w:rFonts w:ascii="Angsana New" w:hAnsi="Angsana New" w:hint="cs"/>
          <w:spacing w:val="-2"/>
          <w:sz w:val="30"/>
          <w:szCs w:val="30"/>
          <w:cs/>
        </w:rPr>
        <w:t>และสามารถต่ออายุสัญญาได้</w:t>
      </w:r>
      <w:r w:rsidR="002122C7" w:rsidRPr="003B0233">
        <w:rPr>
          <w:rFonts w:ascii="Angsana New" w:hAnsi="Angsana New" w:hint="cs"/>
          <w:sz w:val="30"/>
          <w:szCs w:val="30"/>
          <w:cs/>
        </w:rPr>
        <w:t>เมื่อสิ้นสุดสัญญา</w:t>
      </w:r>
      <w:r w:rsidR="00A447C5" w:rsidRPr="003B0233">
        <w:rPr>
          <w:rFonts w:ascii="Angsana New" w:hAnsi="Angsana New" w:hint="cs"/>
          <w:sz w:val="30"/>
          <w:szCs w:val="30"/>
          <w:cs/>
        </w:rPr>
        <w:t>ตามข้อตกลงของแต่ละฝ่าย</w:t>
      </w:r>
    </w:p>
    <w:p w14:paraId="27E75653" w14:textId="0D3A51B3" w:rsidR="00252473" w:rsidRPr="00EC3B73" w:rsidRDefault="00252473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690404" w14:textId="2D9AD4ED" w:rsidR="002122C7" w:rsidRPr="003B0233" w:rsidRDefault="002122C7" w:rsidP="00EC3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B0233">
        <w:rPr>
          <w:rFonts w:ascii="Angsana New" w:hAnsi="Angsana New" w:hint="cs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14:paraId="47CBCFB1" w14:textId="77777777" w:rsidR="002122C7" w:rsidRPr="00EC3B73" w:rsidRDefault="002122C7" w:rsidP="006822EF">
      <w:pPr>
        <w:rPr>
          <w:rFonts w:ascii="Angsana New" w:hAnsi="Angsana New"/>
          <w:sz w:val="30"/>
          <w:szCs w:val="30"/>
          <w:lang w:val="th-TH"/>
        </w:rPr>
      </w:pPr>
    </w:p>
    <w:p w14:paraId="70EB82A7" w14:textId="3BCBE68A" w:rsidR="00A447C5" w:rsidRDefault="00A447C5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023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B0233">
        <w:rPr>
          <w:rFonts w:ascii="Angsana New" w:hAnsi="Angsana New" w:hint="cs"/>
          <w:sz w:val="30"/>
          <w:szCs w:val="30"/>
        </w:rPr>
        <w:t xml:space="preserve">1 </w:t>
      </w:r>
      <w:r w:rsidRPr="003B023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3B0233">
        <w:rPr>
          <w:rFonts w:ascii="Angsana New" w:hAnsi="Angsana New" w:hint="cs"/>
          <w:sz w:val="30"/>
          <w:szCs w:val="30"/>
        </w:rPr>
        <w:t xml:space="preserve">2553 </w:t>
      </w:r>
      <w:r w:rsidRPr="003B0233">
        <w:rPr>
          <w:rFonts w:ascii="Angsana New" w:hAnsi="Angsana New" w:hint="cs"/>
          <w:sz w:val="30"/>
          <w:szCs w:val="30"/>
          <w:cs/>
        </w:rPr>
        <w:t>บริษัทได้ทำสัญญาแต่งตั้งบริษัทต่างประเทศแห่งหนึ่ง</w:t>
      </w:r>
      <w:r w:rsidR="00491D38" w:rsidRPr="003B0233">
        <w:rPr>
          <w:rFonts w:ascii="Angsana New" w:hAnsi="Angsana New" w:hint="cs"/>
          <w:sz w:val="30"/>
          <w:szCs w:val="30"/>
          <w:cs/>
        </w:rPr>
        <w:t xml:space="preserve">ให้เป็นผู้จัดจำหน่ายสินค้าให้กับบริษัทภายในเขตประเทศที่กำหนดไว้ </w:t>
      </w:r>
      <w:r w:rsidRPr="003B0233">
        <w:rPr>
          <w:rFonts w:ascii="Angsana New" w:hAnsi="Angsana New" w:hint="cs"/>
          <w:sz w:val="30"/>
          <w:szCs w:val="30"/>
          <w:cs/>
        </w:rPr>
        <w:t xml:space="preserve">ภายใต้เงื่อนไขของสัญญา </w:t>
      </w:r>
      <w:r w:rsidRPr="003B0233">
        <w:rPr>
          <w:rFonts w:ascii="Angsana New" w:hAnsi="Angsana New" w:hint="cs"/>
          <w:spacing w:val="-2"/>
          <w:sz w:val="30"/>
          <w:szCs w:val="30"/>
          <w:cs/>
        </w:rPr>
        <w:t>บริษัทตกลงที่จะขายสินค้าให้แก่ผู้จัดจำหน่ายสินค้า</w:t>
      </w:r>
      <w:r w:rsidRPr="003B0233">
        <w:rPr>
          <w:rFonts w:ascii="Angsana New" w:hAnsi="Angsana New" w:hint="cs"/>
          <w:spacing w:val="2"/>
          <w:sz w:val="30"/>
          <w:szCs w:val="30"/>
          <w:cs/>
        </w:rPr>
        <w:t xml:space="preserve">ตามราคาที่บริษัทกำหนด สัญญาฉบับนี้มีผลบังคับใช้ตั้งแต่วันที่ </w:t>
      </w:r>
      <w:r w:rsidRPr="003B0233">
        <w:rPr>
          <w:rFonts w:ascii="Angsana New" w:hAnsi="Angsana New" w:hint="cs"/>
          <w:spacing w:val="2"/>
          <w:sz w:val="30"/>
          <w:szCs w:val="30"/>
        </w:rPr>
        <w:t xml:space="preserve">1 </w:t>
      </w:r>
      <w:r w:rsidRPr="003B0233">
        <w:rPr>
          <w:rFonts w:ascii="Angsana New" w:hAnsi="Angsana New" w:hint="cs"/>
          <w:spacing w:val="2"/>
          <w:sz w:val="30"/>
          <w:szCs w:val="30"/>
          <w:cs/>
        </w:rPr>
        <w:t xml:space="preserve">มกราคม </w:t>
      </w:r>
      <w:r w:rsidRPr="003B0233">
        <w:rPr>
          <w:rFonts w:ascii="Angsana New" w:hAnsi="Angsana New" w:hint="cs"/>
          <w:spacing w:val="2"/>
          <w:sz w:val="30"/>
          <w:szCs w:val="30"/>
        </w:rPr>
        <w:t xml:space="preserve">2553 </w:t>
      </w:r>
      <w:r w:rsidRPr="003B0233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3B0233">
        <w:rPr>
          <w:rFonts w:ascii="Angsana New" w:eastAsia="Batang" w:hAnsi="Angsana New" w:hint="cs"/>
          <w:spacing w:val="2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3B0233">
        <w:rPr>
          <w:rFonts w:ascii="Angsana New" w:eastAsia="Batang" w:hAnsi="Angsana New" w:hint="cs"/>
          <w:spacing w:val="2"/>
          <w:sz w:val="30"/>
          <w:szCs w:val="30"/>
          <w:lang w:eastAsia="ko-KR"/>
        </w:rPr>
        <w:t xml:space="preserve">3 </w:t>
      </w:r>
      <w:r w:rsidRPr="003B0233">
        <w:rPr>
          <w:rFonts w:ascii="Angsana New" w:eastAsia="Batang" w:hAnsi="Angsana New" w:hint="cs"/>
          <w:spacing w:val="2"/>
          <w:sz w:val="30"/>
          <w:szCs w:val="30"/>
          <w:cs/>
          <w:lang w:eastAsia="ko-KR"/>
        </w:rPr>
        <w:t xml:space="preserve">ปี </w:t>
      </w:r>
      <w:r w:rsidRPr="003B0233">
        <w:rPr>
          <w:rFonts w:ascii="Angsana New" w:eastAsia="Batang" w:hAnsi="Angsana New" w:hint="cs"/>
          <w:spacing w:val="-2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3B0233">
        <w:rPr>
          <w:rFonts w:ascii="Angsana New" w:eastAsia="Batang" w:hAnsi="Angsana New" w:hint="cs"/>
          <w:spacing w:val="-2"/>
          <w:sz w:val="30"/>
          <w:szCs w:val="30"/>
          <w:lang w:eastAsia="ko-KR"/>
        </w:rPr>
        <w:t xml:space="preserve">1 </w:t>
      </w:r>
      <w:r w:rsidRPr="003B0233">
        <w:rPr>
          <w:rFonts w:ascii="Angsana New" w:eastAsia="Batang" w:hAnsi="Angsana New" w:hint="cs"/>
          <w:spacing w:val="-2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3B0233">
        <w:rPr>
          <w:rFonts w:ascii="Angsana New" w:eastAsia="Batang" w:hAnsi="Angsana New" w:hint="cs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3B0233">
        <w:rPr>
          <w:rFonts w:ascii="Angsana New" w:eastAsia="Batang" w:hAnsi="Angsana New" w:hint="cs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3B0233">
        <w:rPr>
          <w:rFonts w:ascii="Angsana New" w:eastAsia="Batang" w:hAnsi="Angsana New" w:hint="cs"/>
          <w:sz w:val="30"/>
          <w:szCs w:val="30"/>
          <w:lang w:eastAsia="ko-KR"/>
        </w:rPr>
        <w:t xml:space="preserve">6 </w:t>
      </w:r>
      <w:r w:rsidRPr="003B0233">
        <w:rPr>
          <w:rFonts w:ascii="Angsana New" w:eastAsia="Batang" w:hAnsi="Angsana New" w:hint="cs"/>
          <w:sz w:val="30"/>
          <w:szCs w:val="30"/>
          <w:cs/>
          <w:lang w:eastAsia="ko-KR"/>
        </w:rPr>
        <w:t>เดือน</w:t>
      </w:r>
      <w:r w:rsidRPr="003B0233">
        <w:rPr>
          <w:rFonts w:ascii="Angsana New" w:hAnsi="Angsana New" w:hint="cs"/>
          <w:sz w:val="30"/>
          <w:szCs w:val="30"/>
          <w:cs/>
        </w:rPr>
        <w:t>ก่อนวันสิ้นสุดสัญญา</w:t>
      </w:r>
    </w:p>
    <w:p w14:paraId="3F588F89" w14:textId="77777777" w:rsidR="0047382C" w:rsidRDefault="0047382C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C5A858" w14:textId="77777777" w:rsidR="007A12E9" w:rsidRPr="003B0233" w:rsidRDefault="007A12E9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B0233">
        <w:rPr>
          <w:rFonts w:ascii="Angsana New" w:hAnsi="Angsana New" w:hint="cs"/>
          <w:i/>
          <w:iCs/>
          <w:sz w:val="30"/>
          <w:szCs w:val="30"/>
          <w:cs/>
        </w:rPr>
        <w:t>สัญญาแต่งตั้งตัวแทน</w:t>
      </w:r>
    </w:p>
    <w:p w14:paraId="36D80E70" w14:textId="77777777" w:rsidR="007A12E9" w:rsidRPr="00341E4A" w:rsidRDefault="007A12E9" w:rsidP="006822EF">
      <w:pPr>
        <w:rPr>
          <w:rFonts w:ascii="Angsana New" w:hAnsi="Angsana New"/>
          <w:sz w:val="30"/>
          <w:szCs w:val="30"/>
          <w:lang w:val="th-TH"/>
        </w:rPr>
      </w:pPr>
    </w:p>
    <w:p w14:paraId="19AEA9B2" w14:textId="446E080F" w:rsidR="00A447C5" w:rsidRPr="003B0233" w:rsidRDefault="00A447C5" w:rsidP="003B0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B0233">
        <w:rPr>
          <w:rFonts w:ascii="Angsana New" w:hAnsi="Angsana New" w:hint="cs"/>
          <w:sz w:val="30"/>
          <w:szCs w:val="30"/>
          <w:cs/>
        </w:rPr>
        <w:t>บริษัทมีสัญญาแต่งตั้งตัวแทนกับบริษัทในต่างประเทศต่าง</w:t>
      </w:r>
      <w:r w:rsidR="00F96C19">
        <w:rPr>
          <w:rFonts w:ascii="Angsana New" w:hAnsi="Angsana New"/>
          <w:sz w:val="30"/>
          <w:szCs w:val="30"/>
        </w:rPr>
        <w:t xml:space="preserve"> </w:t>
      </w:r>
      <w:r w:rsidRPr="003B0233">
        <w:rPr>
          <w:rFonts w:ascii="Angsana New" w:hAnsi="Angsana New" w:hint="cs"/>
          <w:sz w:val="30"/>
          <w:szCs w:val="30"/>
          <w:cs/>
        </w:rPr>
        <w:t>ๆ หลายแห่ง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</w:t>
      </w:r>
      <w:r w:rsidR="00F96C19">
        <w:rPr>
          <w:rFonts w:ascii="Angsana New" w:hAnsi="Angsana New"/>
          <w:sz w:val="30"/>
          <w:szCs w:val="30"/>
        </w:rPr>
        <w:t xml:space="preserve"> </w:t>
      </w:r>
      <w:r w:rsidRPr="003B0233">
        <w:rPr>
          <w:rFonts w:ascii="Angsana New" w:hAnsi="Angsana New" w:hint="cs"/>
          <w:sz w:val="30"/>
          <w:szCs w:val="30"/>
          <w:cs/>
        </w:rPr>
        <w:t xml:space="preserve">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สัญญาหลายฉบับเหล่านี้มีผลบังคับใช้ถึงวันที่ </w:t>
      </w:r>
      <w:r w:rsidRPr="003B0233">
        <w:rPr>
          <w:rFonts w:ascii="Angsana New" w:hAnsi="Angsana New" w:hint="cs"/>
          <w:sz w:val="30"/>
          <w:szCs w:val="30"/>
        </w:rPr>
        <w:t xml:space="preserve">31 </w:t>
      </w:r>
      <w:r w:rsidRPr="003B02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B0233">
        <w:rPr>
          <w:rFonts w:ascii="Angsana New" w:hAnsi="Angsana New" w:hint="cs"/>
          <w:sz w:val="30"/>
          <w:szCs w:val="30"/>
        </w:rPr>
        <w:t xml:space="preserve">2558 </w:t>
      </w:r>
      <w:r w:rsidRPr="003B0233">
        <w:rPr>
          <w:rFonts w:ascii="Angsana New" w:eastAsia="Batang" w:hAnsi="Angsana New" w:hint="cs"/>
          <w:spacing w:val="-6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Pr="003B0233">
        <w:rPr>
          <w:rFonts w:ascii="Angsana New" w:eastAsia="Batang" w:hAnsi="Angsana New" w:hint="cs"/>
          <w:spacing w:val="-6"/>
          <w:sz w:val="30"/>
          <w:szCs w:val="30"/>
          <w:lang w:eastAsia="ko-KR"/>
        </w:rPr>
        <w:t xml:space="preserve">1 </w:t>
      </w:r>
      <w:r w:rsidRPr="003B0233">
        <w:rPr>
          <w:rFonts w:ascii="Angsana New" w:eastAsia="Batang" w:hAnsi="Angsana New" w:hint="cs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Pr="003B0233">
        <w:rPr>
          <w:rFonts w:ascii="Angsana New" w:hAnsi="Angsana New" w:hint="cs"/>
          <w:sz w:val="30"/>
          <w:szCs w:val="30"/>
          <w:cs/>
        </w:rPr>
        <w:t xml:space="preserve"> และสามารถบอกเลิกสัญญาตามข้อตกลงของทั้งสองฝ่ายหรือโดยฝ่ายหนึ่งฝ่ายใด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</w:t>
      </w:r>
      <w:r w:rsidR="00575144" w:rsidRPr="003B0233">
        <w:rPr>
          <w:rFonts w:ascii="Angsana New" w:hAnsi="Angsana New" w:hint="cs"/>
          <w:sz w:val="30"/>
          <w:szCs w:val="30"/>
        </w:rPr>
        <w:br/>
      </w:r>
      <w:r w:rsidRPr="003B0233">
        <w:rPr>
          <w:rFonts w:ascii="Angsana New" w:hAnsi="Angsana New" w:hint="cs"/>
          <w:sz w:val="30"/>
          <w:szCs w:val="30"/>
          <w:cs/>
        </w:rPr>
        <w:t xml:space="preserve">ลายลักษณ์อักษรแก่อีกฝ่ายหนึ่งทราบล่วงหน้าเป็นระยะเวลาไม่น้อยกว่า </w:t>
      </w:r>
      <w:r w:rsidRPr="003B0233">
        <w:rPr>
          <w:rFonts w:ascii="Angsana New" w:hAnsi="Angsana New" w:hint="cs"/>
          <w:sz w:val="30"/>
          <w:szCs w:val="30"/>
        </w:rPr>
        <w:t xml:space="preserve">2 </w:t>
      </w:r>
      <w:r w:rsidRPr="003B0233">
        <w:rPr>
          <w:rFonts w:ascii="Angsana New" w:hAnsi="Angsana New" w:hint="cs"/>
          <w:sz w:val="30"/>
          <w:szCs w:val="30"/>
          <w:cs/>
        </w:rPr>
        <w:t>ถึง</w:t>
      </w:r>
      <w:r w:rsidRPr="003B0233">
        <w:rPr>
          <w:rFonts w:ascii="Angsana New" w:hAnsi="Angsana New" w:hint="cs"/>
          <w:sz w:val="30"/>
          <w:szCs w:val="30"/>
        </w:rPr>
        <w:t xml:space="preserve"> 3 </w:t>
      </w:r>
      <w:r w:rsidRPr="003B0233">
        <w:rPr>
          <w:rFonts w:ascii="Angsana New" w:hAnsi="Angsana New" w:hint="cs"/>
          <w:sz w:val="30"/>
          <w:szCs w:val="30"/>
          <w:cs/>
        </w:rPr>
        <w:t>เดือน</w:t>
      </w:r>
    </w:p>
    <w:p w14:paraId="1EAEA2C2" w14:textId="5D3901F9" w:rsidR="00EC3B73" w:rsidRDefault="00EC3B73" w:rsidP="006822EF">
      <w:pPr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34FF4617" w14:textId="53612843" w:rsidR="002122C7" w:rsidRPr="00737244" w:rsidRDefault="002122C7" w:rsidP="007B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737244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="00D30B6E" w:rsidRPr="00737244">
        <w:rPr>
          <w:rFonts w:ascii="Angsana New" w:hAnsi="Angsana New" w:hint="cs"/>
          <w:i/>
          <w:iCs/>
          <w:sz w:val="30"/>
          <w:szCs w:val="30"/>
          <w:cs/>
        </w:rPr>
        <w:t>การจัดหาไอน้ำ</w:t>
      </w:r>
    </w:p>
    <w:p w14:paraId="4030B2DA" w14:textId="77777777" w:rsidR="002122C7" w:rsidRPr="004B62DE" w:rsidRDefault="002122C7" w:rsidP="006822EF">
      <w:pPr>
        <w:rPr>
          <w:rFonts w:ascii="Angsana New" w:hAnsi="Angsana New"/>
          <w:sz w:val="30"/>
          <w:szCs w:val="30"/>
          <w:highlight w:val="yellow"/>
          <w:lang w:val="th-TH"/>
        </w:rPr>
      </w:pPr>
    </w:p>
    <w:p w14:paraId="6C7B277C" w14:textId="1567CD5D" w:rsidR="009344D5" w:rsidRDefault="00F57DF5" w:rsidP="00252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3724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37244">
        <w:rPr>
          <w:rFonts w:ascii="Angsana New" w:hAnsi="Angsana New" w:hint="cs"/>
          <w:sz w:val="30"/>
          <w:szCs w:val="30"/>
        </w:rPr>
        <w:t xml:space="preserve">5 </w:t>
      </w:r>
      <w:r w:rsidRPr="0073724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737244">
        <w:rPr>
          <w:rFonts w:ascii="Angsana New" w:hAnsi="Angsana New" w:hint="cs"/>
          <w:sz w:val="30"/>
          <w:szCs w:val="30"/>
        </w:rPr>
        <w:t xml:space="preserve">2550 </w:t>
      </w:r>
      <w:r w:rsidRPr="00737244">
        <w:rPr>
          <w:rFonts w:ascii="Angsana New" w:hAnsi="Angsana New" w:hint="cs"/>
          <w:sz w:val="30"/>
          <w:szCs w:val="30"/>
          <w:cs/>
        </w:rPr>
        <w:t>บริษัทได้ทำสัญญาการจัดหาไอน้ำกับบริษัทในประเทศไทยแห่งหนึ่ง ภายใต้เงื่อนไขของ</w:t>
      </w:r>
      <w:r w:rsidRPr="00737244">
        <w:rPr>
          <w:rFonts w:ascii="Angsana New" w:hAnsi="Angsana New" w:hint="cs"/>
          <w:spacing w:val="2"/>
          <w:sz w:val="30"/>
          <w:szCs w:val="30"/>
          <w:cs/>
        </w:rPr>
        <w:t>สัญญา บริษัทตกลงที่จะจ่ายค่าจัดหาไอน้ำในอัตราและจะปฏิบัติตามเงื่อนไขที่กำหนดไว้ในสัญญา สัญญาฉบับนี้</w:t>
      </w:r>
      <w:r w:rsidRPr="00737244">
        <w:rPr>
          <w:rFonts w:ascii="Angsana New" w:hAnsi="Angsana New" w:hint="cs"/>
          <w:sz w:val="30"/>
          <w:szCs w:val="30"/>
          <w:cs/>
        </w:rPr>
        <w:t>มีผลบังคับใช้เป็นเวลา</w:t>
      </w:r>
      <w:r w:rsidRPr="00737244">
        <w:rPr>
          <w:rFonts w:ascii="Angsana New" w:hAnsi="Angsana New" w:hint="cs"/>
          <w:sz w:val="30"/>
          <w:szCs w:val="30"/>
        </w:rPr>
        <w:t xml:space="preserve"> 15 </w:t>
      </w:r>
      <w:r w:rsidRPr="00737244">
        <w:rPr>
          <w:rFonts w:ascii="Angsana New" w:hAnsi="Angsana New" w:hint="cs"/>
          <w:sz w:val="30"/>
          <w:szCs w:val="30"/>
          <w:cs/>
        </w:rPr>
        <w:t>ปีนับจากวันที่เริ่มต้นสัญญาและ</w:t>
      </w:r>
      <w:r w:rsidR="00EE679A" w:rsidRPr="00737244">
        <w:rPr>
          <w:rFonts w:ascii="Angsana New" w:hAnsi="Angsana New" w:hint="cs"/>
          <w:sz w:val="30"/>
          <w:szCs w:val="30"/>
          <w:cs/>
        </w:rPr>
        <w:t xml:space="preserve">จะสิ้นสุดลงในวันที่ </w:t>
      </w:r>
      <w:r w:rsidR="00EE679A" w:rsidRPr="00737244">
        <w:rPr>
          <w:rFonts w:ascii="Angsana New" w:hAnsi="Angsana New"/>
          <w:sz w:val="30"/>
          <w:szCs w:val="30"/>
        </w:rPr>
        <w:t xml:space="preserve">18 </w:t>
      </w:r>
      <w:r w:rsidR="00EE679A" w:rsidRPr="0073724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EE679A" w:rsidRPr="00737244">
        <w:rPr>
          <w:rFonts w:ascii="Angsana New" w:hAnsi="Angsana New"/>
          <w:sz w:val="30"/>
          <w:szCs w:val="30"/>
        </w:rPr>
        <w:t xml:space="preserve">2567 </w:t>
      </w:r>
      <w:r w:rsidR="00EE679A" w:rsidRPr="00737244">
        <w:rPr>
          <w:rFonts w:ascii="Angsana New" w:hAnsi="Angsana New" w:hint="cs"/>
          <w:sz w:val="30"/>
          <w:szCs w:val="30"/>
          <w:cs/>
        </w:rPr>
        <w:t>สัญญาฉบับนี้</w:t>
      </w:r>
      <w:r w:rsidRPr="00737244">
        <w:rPr>
          <w:rFonts w:ascii="Angsana New" w:hAnsi="Angsana New" w:hint="cs"/>
          <w:sz w:val="30"/>
          <w:szCs w:val="30"/>
          <w:cs/>
        </w:rPr>
        <w:t xml:space="preserve">สามารถบอกเลิกสัญญาตามข้อตกลงของทั้งสองฝ่ายหรือโดยฝ่ายหนึ่งฝ่ายใด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737244">
        <w:rPr>
          <w:rFonts w:ascii="Angsana New" w:hAnsi="Angsana New" w:hint="cs"/>
          <w:sz w:val="30"/>
          <w:szCs w:val="30"/>
        </w:rPr>
        <w:t xml:space="preserve">12 </w:t>
      </w:r>
      <w:r w:rsidRPr="00737244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1E5319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1E5319">
        <w:rPr>
          <w:rFonts w:ascii="Angsana New" w:hAnsi="Angsana New"/>
          <w:sz w:val="30"/>
          <w:szCs w:val="30"/>
          <w:cs/>
        </w:rPr>
        <w:br w:type="textWrapping" w:clear="all"/>
      </w:r>
      <w:r w:rsidR="001E5319">
        <w:rPr>
          <w:rFonts w:ascii="Angsana New" w:hAnsi="Angsana New"/>
          <w:sz w:val="30"/>
          <w:szCs w:val="30"/>
        </w:rPr>
        <w:t xml:space="preserve">2 </w:t>
      </w:r>
      <w:r w:rsidR="001E531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E5319">
        <w:rPr>
          <w:rFonts w:ascii="Angsana New" w:hAnsi="Angsana New"/>
          <w:sz w:val="30"/>
          <w:szCs w:val="30"/>
        </w:rPr>
        <w:t xml:space="preserve">2566 </w:t>
      </w:r>
      <w:r w:rsidR="00DE6104">
        <w:rPr>
          <w:rFonts w:ascii="Angsana New" w:hAnsi="Angsana New" w:hint="cs"/>
          <w:sz w:val="30"/>
          <w:szCs w:val="30"/>
          <w:cs/>
        </w:rPr>
        <w:t xml:space="preserve">บริษัทได้มีการออกบันทึกเพิ่มเติมต่อท้ายสัญญาการจัดหาไอน้ำข้างต้น เพื่อขยายระยะเวลาต่อไปอีก </w:t>
      </w:r>
      <w:r w:rsidR="00DE6104">
        <w:rPr>
          <w:rFonts w:ascii="Angsana New" w:hAnsi="Angsana New"/>
          <w:sz w:val="30"/>
          <w:szCs w:val="30"/>
        </w:rPr>
        <w:t>7</w:t>
      </w:r>
      <w:r w:rsidR="00DE6104">
        <w:rPr>
          <w:rFonts w:ascii="Angsana New" w:hAnsi="Angsana New" w:hint="cs"/>
          <w:sz w:val="30"/>
          <w:szCs w:val="30"/>
          <w:cs/>
        </w:rPr>
        <w:t xml:space="preserve"> ปีนับจากวันที่สิ้นสุดสัญญา </w:t>
      </w:r>
      <w:r w:rsidR="00737244" w:rsidRPr="00737244">
        <w:rPr>
          <w:rFonts w:ascii="Angsana New" w:hAnsi="Angsana New"/>
          <w:sz w:val="30"/>
          <w:szCs w:val="30"/>
          <w:cs/>
        </w:rPr>
        <w:t xml:space="preserve">หากไม่มีการแจ้งยกเลิกสัญญาก่อนสัญญาหมดอายุภายใน </w:t>
      </w:r>
      <w:r w:rsidR="00DE6104">
        <w:rPr>
          <w:rFonts w:ascii="Angsana New" w:hAnsi="Angsana New"/>
          <w:sz w:val="30"/>
          <w:szCs w:val="30"/>
        </w:rPr>
        <w:t>6</w:t>
      </w:r>
      <w:r w:rsidR="00737244" w:rsidRPr="00737244">
        <w:rPr>
          <w:rFonts w:ascii="Angsana New" w:hAnsi="Angsana New"/>
          <w:sz w:val="30"/>
          <w:szCs w:val="30"/>
          <w:cs/>
        </w:rPr>
        <w:t xml:space="preserve"> </w:t>
      </w:r>
      <w:r w:rsidR="00737244" w:rsidRPr="00737244">
        <w:rPr>
          <w:rFonts w:ascii="Angsana New" w:hAnsi="Angsana New" w:hint="cs"/>
          <w:sz w:val="30"/>
          <w:szCs w:val="30"/>
          <w:cs/>
        </w:rPr>
        <w:t>เดือน</w:t>
      </w:r>
      <w:r w:rsidR="00737244" w:rsidRPr="00737244">
        <w:rPr>
          <w:rFonts w:ascii="Angsana New" w:hAnsi="Angsana New"/>
          <w:sz w:val="30"/>
          <w:szCs w:val="30"/>
          <w:cs/>
        </w:rPr>
        <w:t xml:space="preserve"> ให้ถือว่าสัญญาฉบับนี้มีผลใช้บังคับต่อไปอีกคราวละ </w:t>
      </w:r>
      <w:r w:rsidR="00DE6104">
        <w:rPr>
          <w:rFonts w:ascii="Angsana New" w:hAnsi="Angsana New"/>
          <w:sz w:val="30"/>
          <w:szCs w:val="30"/>
        </w:rPr>
        <w:t>4</w:t>
      </w:r>
      <w:r w:rsidR="00737244" w:rsidRPr="00737244">
        <w:rPr>
          <w:rFonts w:ascii="Angsana New" w:hAnsi="Angsana New"/>
          <w:sz w:val="30"/>
          <w:szCs w:val="30"/>
          <w:cs/>
        </w:rPr>
        <w:t xml:space="preserve"> ปี</w:t>
      </w:r>
    </w:p>
    <w:p w14:paraId="61241FF1" w14:textId="77777777" w:rsidR="00252473" w:rsidRPr="00252473" w:rsidRDefault="00252473" w:rsidP="00252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4973AB5" w14:textId="6946B5E3" w:rsidR="00AD7882" w:rsidRPr="003827C9" w:rsidRDefault="00AD7882" w:rsidP="006A01A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3827C9">
        <w:rPr>
          <w:rFonts w:ascii="Angsana New" w:hAnsi="Angsana New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8B3FD5C" w14:textId="77777777" w:rsidR="00A72FAE" w:rsidRPr="00341E4A" w:rsidRDefault="00A72FAE" w:rsidP="006822EF">
      <w:pPr>
        <w:rPr>
          <w:rFonts w:ascii="Angsana New" w:hAnsi="Angsana New"/>
          <w:sz w:val="30"/>
          <w:szCs w:val="30"/>
          <w:lang w:val="th-TH"/>
        </w:rPr>
      </w:pPr>
    </w:p>
    <w:p w14:paraId="143B6F08" w14:textId="45EDA60F" w:rsidR="004844B4" w:rsidRDefault="0037089D" w:rsidP="00D45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910EE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</w:t>
      </w:r>
      <w:r w:rsidRPr="00E910EE">
        <w:rPr>
          <w:rFonts w:ascii="Angsana New" w:hAnsi="Angsana New" w:hint="cs"/>
          <w:sz w:val="30"/>
          <w:szCs w:val="30"/>
          <w:cs/>
        </w:rPr>
        <w:t xml:space="preserve"> </w:t>
      </w:r>
      <w:r w:rsidR="00906205" w:rsidRPr="00E910EE">
        <w:rPr>
          <w:rFonts w:ascii="Angsana New" w:hAnsi="Angsana New"/>
          <w:sz w:val="30"/>
          <w:szCs w:val="30"/>
        </w:rPr>
        <w:t>2</w:t>
      </w:r>
      <w:r w:rsidR="00E910EE" w:rsidRPr="00E910EE">
        <w:rPr>
          <w:rFonts w:ascii="Angsana New" w:hAnsi="Angsana New"/>
          <w:sz w:val="30"/>
          <w:szCs w:val="30"/>
        </w:rPr>
        <w:t>8</w:t>
      </w:r>
      <w:r w:rsidRPr="00E910EE">
        <w:rPr>
          <w:rFonts w:ascii="Angsana New" w:hAnsi="Angsana New"/>
          <w:sz w:val="30"/>
          <w:szCs w:val="30"/>
        </w:rPr>
        <w:t xml:space="preserve"> </w:t>
      </w:r>
      <w:r w:rsidRPr="00E910EE">
        <w:rPr>
          <w:rFonts w:ascii="Angsana New" w:hAnsi="Angsana New"/>
          <w:sz w:val="30"/>
          <w:szCs w:val="30"/>
          <w:cs/>
        </w:rPr>
        <w:t>กุมภาพันธ์</w:t>
      </w:r>
      <w:r w:rsidRPr="00E910EE">
        <w:rPr>
          <w:rFonts w:ascii="Angsana New" w:hAnsi="Angsana New"/>
          <w:sz w:val="30"/>
          <w:szCs w:val="30"/>
        </w:rPr>
        <w:t xml:space="preserve"> 256</w:t>
      </w:r>
      <w:r w:rsidR="00E910EE" w:rsidRPr="00E910EE">
        <w:rPr>
          <w:rFonts w:ascii="Angsana New" w:hAnsi="Angsana New"/>
          <w:sz w:val="30"/>
          <w:szCs w:val="30"/>
        </w:rPr>
        <w:t>8</w:t>
      </w:r>
      <w:r w:rsidRPr="00E910EE">
        <w:rPr>
          <w:rFonts w:ascii="Angsana New" w:hAnsi="Angsana New"/>
          <w:sz w:val="30"/>
          <w:szCs w:val="30"/>
        </w:rPr>
        <w:t xml:space="preserve"> </w:t>
      </w:r>
      <w:r w:rsidRPr="00E910EE">
        <w:rPr>
          <w:rFonts w:ascii="Angsana New" w:hAnsi="Angsana New"/>
          <w:sz w:val="30"/>
          <w:szCs w:val="30"/>
          <w:cs/>
        </w:rPr>
        <w:t>คณะกรรมการของบริษัทมีมติอนุมัติ</w:t>
      </w:r>
      <w:r w:rsidRPr="00E910EE">
        <w:rPr>
          <w:rFonts w:ascii="Angsana New" w:hAnsi="Angsana New"/>
          <w:sz w:val="30"/>
          <w:szCs w:val="30"/>
        </w:rPr>
        <w:br/>
      </w:r>
      <w:r w:rsidRPr="00E910EE">
        <w:rPr>
          <w:rFonts w:ascii="Angsana New" w:hAnsi="Angsana New"/>
          <w:sz w:val="30"/>
          <w:szCs w:val="30"/>
          <w:cs/>
        </w:rPr>
        <w:t>การจัดสรรกำไรเป็นเงินปันผล</w:t>
      </w:r>
      <w:r w:rsidR="00043E9B" w:rsidRPr="00043E9B">
        <w:rPr>
          <w:rFonts w:ascii="Angsana New" w:hAnsi="Angsana New"/>
          <w:sz w:val="30"/>
          <w:szCs w:val="30"/>
          <w:cs/>
        </w:rPr>
        <w:t>ระหว่างกาลจากกำไร</w:t>
      </w:r>
      <w:r w:rsidR="00043E9B">
        <w:rPr>
          <w:rFonts w:ascii="Angsana New" w:hAnsi="Angsana New" w:hint="cs"/>
          <w:sz w:val="30"/>
          <w:szCs w:val="30"/>
          <w:cs/>
        </w:rPr>
        <w:t>สำหรับ</w:t>
      </w:r>
      <w:r w:rsidRPr="00E910EE">
        <w:rPr>
          <w:rFonts w:ascii="Angsana New" w:hAnsi="Angsana New"/>
          <w:sz w:val="30"/>
          <w:szCs w:val="30"/>
          <w:cs/>
        </w:rPr>
        <w:t>ปี</w:t>
      </w:r>
      <w:r w:rsidRPr="00E910EE">
        <w:rPr>
          <w:rFonts w:ascii="Angsana New" w:hAnsi="Angsana New"/>
          <w:sz w:val="30"/>
          <w:szCs w:val="30"/>
        </w:rPr>
        <w:t xml:space="preserve"> 256</w:t>
      </w:r>
      <w:r w:rsidR="00E910EE" w:rsidRPr="00E910EE">
        <w:rPr>
          <w:rFonts w:ascii="Angsana New" w:hAnsi="Angsana New"/>
          <w:sz w:val="30"/>
          <w:szCs w:val="30"/>
        </w:rPr>
        <w:t>7</w:t>
      </w:r>
      <w:r w:rsidRPr="00E910EE">
        <w:rPr>
          <w:rFonts w:ascii="Angsana New" w:hAnsi="Angsana New"/>
          <w:sz w:val="30"/>
          <w:szCs w:val="30"/>
        </w:rPr>
        <w:t xml:space="preserve"> </w:t>
      </w:r>
      <w:r w:rsidRPr="00737244">
        <w:rPr>
          <w:rFonts w:ascii="Angsana New" w:hAnsi="Angsana New"/>
          <w:sz w:val="30"/>
          <w:szCs w:val="30"/>
          <w:cs/>
        </w:rPr>
        <w:t>ในอัตราหุ้นละ</w:t>
      </w:r>
      <w:r w:rsidRPr="00737244">
        <w:rPr>
          <w:rFonts w:ascii="Angsana New" w:hAnsi="Angsana New"/>
          <w:sz w:val="30"/>
          <w:szCs w:val="30"/>
        </w:rPr>
        <w:t xml:space="preserve"> </w:t>
      </w:r>
      <w:r w:rsidR="00043E9B">
        <w:rPr>
          <w:rFonts w:ascii="Angsana New" w:hAnsi="Angsana New"/>
          <w:sz w:val="30"/>
          <w:szCs w:val="30"/>
        </w:rPr>
        <w:t>0.388</w:t>
      </w:r>
      <w:r w:rsidRPr="00737244">
        <w:rPr>
          <w:rFonts w:ascii="Angsana New" w:hAnsi="Angsana New"/>
          <w:sz w:val="30"/>
          <w:szCs w:val="30"/>
        </w:rPr>
        <w:t xml:space="preserve"> </w:t>
      </w:r>
      <w:r w:rsidRPr="00737244">
        <w:rPr>
          <w:rFonts w:ascii="Angsana New" w:hAnsi="Angsana New"/>
          <w:sz w:val="30"/>
          <w:szCs w:val="30"/>
          <w:cs/>
        </w:rPr>
        <w:t xml:space="preserve">บาท </w:t>
      </w:r>
      <w:bookmarkStart w:id="7" w:name="_Hlk191040616"/>
      <w:r w:rsidRPr="00737244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737244">
        <w:rPr>
          <w:rFonts w:ascii="Angsana New" w:hAnsi="Angsana New"/>
          <w:sz w:val="30"/>
          <w:szCs w:val="30"/>
        </w:rPr>
        <w:t xml:space="preserve"> </w:t>
      </w:r>
      <w:r w:rsidR="00043E9B">
        <w:rPr>
          <w:rFonts w:ascii="Angsana New" w:hAnsi="Angsana New"/>
          <w:sz w:val="30"/>
          <w:szCs w:val="30"/>
        </w:rPr>
        <w:t xml:space="preserve">166.17 </w:t>
      </w:r>
      <w:r w:rsidRPr="00737244">
        <w:rPr>
          <w:rFonts w:ascii="Angsana New" w:hAnsi="Angsana New"/>
          <w:sz w:val="30"/>
          <w:szCs w:val="30"/>
          <w:cs/>
        </w:rPr>
        <w:t>ล้านบาท</w:t>
      </w:r>
      <w:bookmarkEnd w:id="7"/>
      <w:r w:rsidRPr="00737244">
        <w:rPr>
          <w:rFonts w:ascii="Angsana New" w:hAnsi="Angsana New"/>
          <w:sz w:val="30"/>
          <w:szCs w:val="30"/>
          <w:cs/>
        </w:rPr>
        <w:t xml:space="preserve"> </w:t>
      </w:r>
      <w:r w:rsidR="00243A63">
        <w:rPr>
          <w:rFonts w:ascii="Angsana New" w:hAnsi="Angsana New" w:hint="cs"/>
          <w:sz w:val="30"/>
          <w:szCs w:val="30"/>
          <w:cs/>
        </w:rPr>
        <w:t>โดย</w:t>
      </w:r>
      <w:r w:rsidR="00243A63" w:rsidRPr="00243A63">
        <w:rPr>
          <w:rFonts w:ascii="Angsana New" w:hAnsi="Angsana New"/>
          <w:sz w:val="30"/>
          <w:szCs w:val="30"/>
          <w:cs/>
        </w:rPr>
        <w:t xml:space="preserve">เงินปันผลดังกล่าวจะจ่ายให้แก่ผู้ถือหุ้นในปี </w:t>
      </w:r>
      <w:r w:rsidR="0067741C">
        <w:rPr>
          <w:rFonts w:ascii="Angsana New" w:hAnsi="Angsana New"/>
          <w:sz w:val="30"/>
          <w:szCs w:val="30"/>
        </w:rPr>
        <w:t>2568</w:t>
      </w:r>
      <w:r w:rsidR="00243A63">
        <w:rPr>
          <w:rFonts w:ascii="Angsana New" w:hAnsi="Angsana New"/>
          <w:sz w:val="30"/>
          <w:szCs w:val="30"/>
        </w:rPr>
        <w:t xml:space="preserve"> </w:t>
      </w:r>
      <w:r w:rsidR="00243A63" w:rsidRPr="00243A63">
        <w:rPr>
          <w:rFonts w:ascii="Angsana New" w:hAnsi="Angsana New"/>
          <w:sz w:val="30"/>
          <w:szCs w:val="30"/>
          <w:cs/>
        </w:rPr>
        <w:t>เมื่อรวมกับการจ่ายเงินปันผลระหว่างกาลในเดือนกันยายน</w:t>
      </w:r>
      <w:r w:rsidR="00243A63">
        <w:rPr>
          <w:rFonts w:ascii="Angsana New" w:hAnsi="Angsana New"/>
          <w:sz w:val="30"/>
          <w:szCs w:val="30"/>
        </w:rPr>
        <w:t xml:space="preserve"> 2567 </w:t>
      </w:r>
      <w:r w:rsidR="00243A63" w:rsidRPr="00243A63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243A63">
        <w:rPr>
          <w:rFonts w:ascii="Angsana New" w:hAnsi="Angsana New"/>
          <w:sz w:val="30"/>
          <w:szCs w:val="30"/>
        </w:rPr>
        <w:t>1.70</w:t>
      </w:r>
      <w:r w:rsidR="00243A63" w:rsidRPr="00243A63">
        <w:rPr>
          <w:rFonts w:ascii="Angsana New" w:hAnsi="Angsana New"/>
          <w:sz w:val="30"/>
          <w:szCs w:val="30"/>
          <w:cs/>
        </w:rPr>
        <w:t xml:space="preserve"> บาท</w:t>
      </w:r>
      <w:r w:rsidR="009C3486">
        <w:rPr>
          <w:rFonts w:ascii="Angsana New" w:hAnsi="Angsana New"/>
          <w:sz w:val="30"/>
          <w:szCs w:val="30"/>
        </w:rPr>
        <w:t xml:space="preserve"> </w:t>
      </w:r>
      <w:r w:rsidR="009C3486" w:rsidRPr="009C3486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9C3486">
        <w:rPr>
          <w:rFonts w:ascii="Angsana New" w:hAnsi="Angsana New"/>
          <w:sz w:val="30"/>
          <w:szCs w:val="30"/>
        </w:rPr>
        <w:t>728</w:t>
      </w:r>
      <w:r w:rsidR="009C3486" w:rsidRPr="009C3486">
        <w:rPr>
          <w:rFonts w:ascii="Angsana New" w:hAnsi="Angsana New"/>
          <w:sz w:val="30"/>
          <w:szCs w:val="30"/>
          <w:cs/>
        </w:rPr>
        <w:t>.</w:t>
      </w:r>
      <w:r w:rsidR="009C3486">
        <w:rPr>
          <w:rFonts w:ascii="Angsana New" w:hAnsi="Angsana New"/>
          <w:sz w:val="30"/>
          <w:szCs w:val="30"/>
        </w:rPr>
        <w:t>05</w:t>
      </w:r>
      <w:r w:rsidR="009C3486" w:rsidRPr="009C3486">
        <w:rPr>
          <w:rFonts w:ascii="Angsana New" w:hAnsi="Angsana New"/>
          <w:sz w:val="30"/>
          <w:szCs w:val="30"/>
          <w:cs/>
        </w:rPr>
        <w:t xml:space="preserve"> ล้านบาท</w:t>
      </w:r>
      <w:r w:rsidR="00243A63" w:rsidRPr="00243A63">
        <w:rPr>
          <w:rFonts w:ascii="Angsana New" w:hAnsi="Angsana New"/>
          <w:sz w:val="30"/>
          <w:szCs w:val="30"/>
          <w:cs/>
        </w:rPr>
        <w:t xml:space="preserve"> คิดเป็นจำนวนเงินปันผลรวมอัตราหุ้นละ </w:t>
      </w:r>
      <w:r w:rsidR="00243A63">
        <w:rPr>
          <w:rFonts w:ascii="Angsana New" w:hAnsi="Angsana New"/>
          <w:sz w:val="30"/>
          <w:szCs w:val="30"/>
        </w:rPr>
        <w:t>2</w:t>
      </w:r>
      <w:r w:rsidR="00243A63" w:rsidRPr="00243A63">
        <w:rPr>
          <w:rFonts w:ascii="Angsana New" w:hAnsi="Angsana New"/>
          <w:sz w:val="30"/>
          <w:szCs w:val="30"/>
          <w:cs/>
        </w:rPr>
        <w:t>.</w:t>
      </w:r>
      <w:r w:rsidR="00243A63">
        <w:rPr>
          <w:rFonts w:ascii="Angsana New" w:hAnsi="Angsana New"/>
          <w:sz w:val="30"/>
          <w:szCs w:val="30"/>
        </w:rPr>
        <w:t>088</w:t>
      </w:r>
      <w:r w:rsidR="00243A63" w:rsidRPr="00243A63">
        <w:rPr>
          <w:rFonts w:ascii="Angsana New" w:hAnsi="Angsana New"/>
          <w:sz w:val="30"/>
          <w:szCs w:val="30"/>
          <w:cs/>
        </w:rPr>
        <w:t xml:space="preserve"> บาท</w:t>
      </w:r>
      <w:r w:rsidR="009C3486">
        <w:rPr>
          <w:rFonts w:ascii="Angsana New" w:hAnsi="Angsana New"/>
          <w:sz w:val="30"/>
          <w:szCs w:val="30"/>
        </w:rPr>
        <w:t xml:space="preserve"> </w:t>
      </w:r>
      <w:r w:rsidR="009C3486" w:rsidRPr="009C3486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9C3486">
        <w:rPr>
          <w:rFonts w:ascii="Angsana New" w:hAnsi="Angsana New"/>
          <w:sz w:val="30"/>
          <w:szCs w:val="30"/>
        </w:rPr>
        <w:t>894</w:t>
      </w:r>
      <w:r w:rsidR="009C3486" w:rsidRPr="009C3486">
        <w:rPr>
          <w:rFonts w:ascii="Angsana New" w:hAnsi="Angsana New"/>
          <w:sz w:val="30"/>
          <w:szCs w:val="30"/>
        </w:rPr>
        <w:t>.</w:t>
      </w:r>
      <w:r w:rsidR="009C3486">
        <w:rPr>
          <w:rFonts w:ascii="Angsana New" w:hAnsi="Angsana New"/>
          <w:sz w:val="30"/>
          <w:szCs w:val="30"/>
        </w:rPr>
        <w:t>22</w:t>
      </w:r>
      <w:r w:rsidR="009C3486" w:rsidRPr="009C3486">
        <w:rPr>
          <w:rFonts w:ascii="Angsana New" w:hAnsi="Angsana New"/>
          <w:sz w:val="30"/>
          <w:szCs w:val="30"/>
        </w:rPr>
        <w:t xml:space="preserve"> </w:t>
      </w:r>
      <w:r w:rsidR="009C3486" w:rsidRPr="009C3486">
        <w:rPr>
          <w:rFonts w:ascii="Angsana New" w:hAnsi="Angsana New"/>
          <w:sz w:val="30"/>
          <w:szCs w:val="30"/>
          <w:cs/>
        </w:rPr>
        <w:t>ล้านบาท</w:t>
      </w:r>
      <w:r w:rsidR="00243A63">
        <w:rPr>
          <w:rFonts w:ascii="Angsana New" w:hAnsi="Angsana New"/>
          <w:sz w:val="30"/>
          <w:szCs w:val="30"/>
        </w:rPr>
        <w:t xml:space="preserve"> </w:t>
      </w:r>
    </w:p>
    <w:p w14:paraId="62F46351" w14:textId="77777777" w:rsidR="00E910EE" w:rsidRDefault="00E910EE" w:rsidP="00D45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77A864E" w14:textId="5DB90354" w:rsidR="00E910EE" w:rsidRPr="00206385" w:rsidRDefault="00E910EE" w:rsidP="00E91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910EE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24</w:t>
      </w:r>
      <w:r w:rsidRPr="00E910EE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2568</w:t>
      </w:r>
      <w:r w:rsidRPr="00E910EE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ซื้อ</w:t>
      </w:r>
      <w:r w:rsidRPr="00E910EE">
        <w:rPr>
          <w:rFonts w:ascii="Angsana New" w:hAnsi="Angsana New"/>
          <w:sz w:val="30"/>
          <w:szCs w:val="30"/>
          <w:cs/>
        </w:rPr>
        <w:t>เงินลงทุนในหุ้นกู้ร</w:t>
      </w:r>
      <w:r w:rsidR="00825D4C">
        <w:rPr>
          <w:rFonts w:ascii="Angsana New" w:hAnsi="Angsana New" w:hint="cs"/>
          <w:sz w:val="30"/>
          <w:szCs w:val="30"/>
          <w:cs/>
        </w:rPr>
        <w:t>ะ</w:t>
      </w:r>
      <w:r w:rsidRPr="00E910EE">
        <w:rPr>
          <w:rFonts w:ascii="Angsana New" w:hAnsi="Angsana New"/>
          <w:sz w:val="30"/>
          <w:szCs w:val="30"/>
          <w:cs/>
        </w:rPr>
        <w:t>ยะสั้นของบริษัท</w:t>
      </w:r>
      <w:r w:rsidR="0067741C" w:rsidRPr="0067741C">
        <w:rPr>
          <w:rFonts w:ascii="Angsana New" w:hAnsi="Angsana New"/>
          <w:sz w:val="30"/>
          <w:szCs w:val="30"/>
          <w:cs/>
        </w:rPr>
        <w:t>มหาชนจำกัด</w:t>
      </w:r>
      <w:r w:rsidR="00243A63"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E910E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30,000</w:t>
      </w:r>
      <w:r w:rsidRPr="00E910EE">
        <w:rPr>
          <w:rFonts w:ascii="Angsana New" w:hAnsi="Angsana New"/>
          <w:sz w:val="30"/>
          <w:szCs w:val="30"/>
          <w:cs/>
        </w:rPr>
        <w:t xml:space="preserve"> หุ้น เป็นจำนวนเงินรวม </w:t>
      </w:r>
      <w:r>
        <w:rPr>
          <w:rFonts w:ascii="Angsana New" w:hAnsi="Angsana New"/>
          <w:sz w:val="30"/>
          <w:szCs w:val="30"/>
        </w:rPr>
        <w:t xml:space="preserve">30 </w:t>
      </w:r>
      <w:r w:rsidRPr="00E910EE">
        <w:rPr>
          <w:rFonts w:ascii="Angsana New" w:hAnsi="Angsana New"/>
          <w:sz w:val="30"/>
          <w:szCs w:val="30"/>
          <w:cs/>
        </w:rPr>
        <w:t xml:space="preserve">ล้านบาท </w:t>
      </w:r>
      <w:r w:rsidR="00904D76">
        <w:rPr>
          <w:rFonts w:ascii="Angsana New" w:hAnsi="Angsana New" w:hint="cs"/>
          <w:sz w:val="30"/>
          <w:szCs w:val="30"/>
          <w:cs/>
        </w:rPr>
        <w:t>อัตราดอกเบี้ยร้อยละ</w:t>
      </w:r>
      <w:r w:rsidR="00904D76">
        <w:rPr>
          <w:rFonts w:ascii="Angsana New" w:hAnsi="Angsana New"/>
          <w:sz w:val="30"/>
          <w:szCs w:val="30"/>
        </w:rPr>
        <w:t xml:space="preserve"> 3.80 </w:t>
      </w:r>
      <w:r w:rsidR="00904D76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825D4C">
        <w:rPr>
          <w:rFonts w:ascii="Angsana New" w:hAnsi="Angsana New" w:hint="cs"/>
          <w:sz w:val="30"/>
          <w:szCs w:val="30"/>
          <w:cs/>
        </w:rPr>
        <w:t>โดย</w:t>
      </w:r>
      <w:r w:rsidRPr="00E910EE">
        <w:rPr>
          <w:rFonts w:ascii="Angsana New" w:hAnsi="Angsana New"/>
          <w:sz w:val="30"/>
          <w:szCs w:val="30"/>
          <w:cs/>
        </w:rPr>
        <w:t xml:space="preserve">ครบกำหนดไถ่ถอนวันที่ </w:t>
      </w:r>
      <w:r w:rsidR="00825D4C">
        <w:rPr>
          <w:rFonts w:ascii="Angsana New" w:hAnsi="Angsana New"/>
          <w:sz w:val="30"/>
          <w:szCs w:val="30"/>
        </w:rPr>
        <w:t>17</w:t>
      </w:r>
      <w:r w:rsidRPr="00E910EE">
        <w:rPr>
          <w:rFonts w:ascii="Angsana New" w:hAnsi="Angsana New"/>
          <w:sz w:val="30"/>
          <w:szCs w:val="30"/>
          <w:cs/>
        </w:rPr>
        <w:t xml:space="preserve"> กรกฎาคม </w:t>
      </w:r>
      <w:r w:rsidR="00825D4C">
        <w:rPr>
          <w:rFonts w:ascii="Angsana New" w:hAnsi="Angsana New"/>
          <w:sz w:val="30"/>
          <w:szCs w:val="30"/>
        </w:rPr>
        <w:t>2568</w:t>
      </w:r>
    </w:p>
    <w:sectPr w:rsidR="00E910EE" w:rsidRPr="00206385" w:rsidSect="003731F0">
      <w:headerReference w:type="even" r:id="rId29"/>
      <w:headerReference w:type="default" r:id="rId30"/>
      <w:footerReference w:type="default" r:id="rId31"/>
      <w:headerReference w:type="first" r:id="rId32"/>
      <w:footerReference w:type="first" r:id="rId3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08A7E" w14:textId="77777777" w:rsidR="006C1339" w:rsidRDefault="006C1339">
      <w:r>
        <w:separator/>
      </w:r>
    </w:p>
  </w:endnote>
  <w:endnote w:type="continuationSeparator" w:id="0">
    <w:p w14:paraId="5C4F446C" w14:textId="77777777" w:rsidR="006C1339" w:rsidRDefault="006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A6B8" w14:textId="77777777" w:rsidR="00A608D5" w:rsidRPr="007C5FB3" w:rsidRDefault="00A608D5" w:rsidP="003779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C5FB3">
      <w:rPr>
        <w:rStyle w:val="PageNumber"/>
        <w:rFonts w:ascii="Angsana New" w:hAnsi="Angsana New"/>
        <w:sz w:val="30"/>
        <w:szCs w:val="30"/>
      </w:rPr>
      <w:fldChar w:fldCharType="begin"/>
    </w:r>
    <w:r w:rsidRPr="007C5FB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C5FB3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7C5FB3">
      <w:rPr>
        <w:rStyle w:val="PageNumber"/>
        <w:rFonts w:ascii="Angsana New" w:hAnsi="Angsana New"/>
        <w:sz w:val="30"/>
        <w:szCs w:val="30"/>
      </w:rPr>
      <w:fldChar w:fldCharType="end"/>
    </w:r>
  </w:p>
  <w:p w14:paraId="64E1AA32" w14:textId="77777777" w:rsidR="00A608D5" w:rsidRPr="00E81A6F" w:rsidRDefault="00A608D5" w:rsidP="005C448F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7E3AE" w14:textId="77777777" w:rsidR="00A608D5" w:rsidRPr="003779BF" w:rsidRDefault="00A608D5" w:rsidP="001F38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779B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779B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79B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3779B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D8658F5" w14:textId="77777777" w:rsidR="00A608D5" w:rsidRPr="00E81A6F" w:rsidRDefault="00A608D5" w:rsidP="003779BF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rPr>
        <w:rFonts w:ascii="Angsana New" w:hAnsi="Angsana New"/>
        <w:i/>
        <w:iCs/>
        <w:sz w:val="30"/>
        <w:szCs w:val="30"/>
      </w:rPr>
    </w:pPr>
    <w:r w:rsidRPr="00E81A6F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E3214" w14:textId="77777777" w:rsidR="00A608D5" w:rsidRPr="003B3F59" w:rsidRDefault="00A608D5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B3F59">
      <w:rPr>
        <w:rStyle w:val="PageNumber"/>
        <w:rFonts w:ascii="Angsana New" w:hAnsi="Angsana New"/>
        <w:sz w:val="30"/>
        <w:szCs w:val="30"/>
      </w:rPr>
      <w:fldChar w:fldCharType="begin"/>
    </w:r>
    <w:r w:rsidRPr="003B3F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B3F5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40</w:t>
    </w:r>
    <w:r w:rsidRPr="003B3F59">
      <w:rPr>
        <w:rStyle w:val="PageNumber"/>
        <w:rFonts w:ascii="Angsana New" w:hAnsi="Angsana New"/>
        <w:sz w:val="30"/>
        <w:szCs w:val="30"/>
      </w:rPr>
      <w:fldChar w:fldCharType="end"/>
    </w:r>
  </w:p>
  <w:p w14:paraId="72841C47" w14:textId="77777777" w:rsidR="00A608D5" w:rsidRPr="00617FA5" w:rsidRDefault="00A608D5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30"/>
      </w:tabs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23481" w14:textId="70DDA9F7" w:rsidR="00A608D5" w:rsidRPr="009F42D8" w:rsidRDefault="00A608D5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7139D0">
      <w:rPr>
        <w:rFonts w:ascii="Angsana New" w:hAnsi="Angsana New"/>
        <w:i/>
        <w:iCs/>
        <w:noProof/>
        <w:sz w:val="30"/>
        <w:szCs w:val="30"/>
      </w:rPr>
      <w:t>1566251_2024Dec_FSA_Exotic Food Public Company Limited_TH_YE_ver12.docx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 w:rsidRPr="009F42D8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E3142" w14:textId="77777777" w:rsidR="00A608D5" w:rsidRPr="009F012F" w:rsidRDefault="00A608D5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57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61647D7A" w14:textId="77777777" w:rsidR="00A608D5" w:rsidRPr="002211E5" w:rsidRDefault="00A608D5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DFAA6" w14:textId="3FEAB532" w:rsidR="00A608D5" w:rsidRPr="009F42D8" w:rsidRDefault="00A608D5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7139D0">
      <w:rPr>
        <w:rFonts w:ascii="Angsana New" w:hAnsi="Angsana New"/>
        <w:i/>
        <w:iCs/>
        <w:noProof/>
        <w:sz w:val="30"/>
        <w:szCs w:val="30"/>
      </w:rPr>
      <w:t>1566251_2024Dec_FSA_Exotic Food Public Company Limited_TH_YE_ver12.docx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B12C" w14:textId="77777777" w:rsidR="00A608D5" w:rsidRPr="009F012F" w:rsidRDefault="00A608D5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57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326C96E3" w14:textId="77777777" w:rsidR="00A608D5" w:rsidRPr="002211E5" w:rsidRDefault="00A608D5" w:rsidP="005C448F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7CFA" w14:textId="77777777" w:rsidR="00A608D5" w:rsidRPr="00D97BBD" w:rsidRDefault="00A608D5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AB267" w14:textId="76A6D857" w:rsidR="00A608D5" w:rsidRPr="00952853" w:rsidRDefault="00A608D5" w:rsidP="008136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B90A5A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7139D0">
      <w:rPr>
        <w:rFonts w:ascii="Angsana New" w:hAnsi="Angsana New"/>
        <w:noProof/>
        <w:sz w:val="28"/>
        <w:szCs w:val="28"/>
      </w:rPr>
      <w:t>1566251_2024Dec_FSA_Exotic Food Public Company Limited_TH_YE_ver12.docx</w:t>
    </w:r>
    <w:r w:rsidRPr="00952853">
      <w:rPr>
        <w:rFonts w:ascii="Angsana New" w:hAnsi="Angsana New"/>
        <w:sz w:val="28"/>
        <w:szCs w:val="28"/>
      </w:rPr>
      <w:fldChar w:fldCharType="end"/>
    </w:r>
    <w:r w:rsidRPr="00952853">
      <w:rPr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6BCDD" w14:textId="77777777" w:rsidR="006C1339" w:rsidRDefault="006C1339">
      <w:r>
        <w:separator/>
      </w:r>
    </w:p>
  </w:footnote>
  <w:footnote w:type="continuationSeparator" w:id="0">
    <w:p w14:paraId="60909391" w14:textId="77777777" w:rsidR="006C1339" w:rsidRDefault="006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A441F" w14:textId="77777777" w:rsidR="00A608D5" w:rsidRDefault="00A608D5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909C7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5AF8EF7B" w14:textId="77777777" w:rsidR="00A608D5" w:rsidRPr="001E12E2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0839DF" w14:textId="5C796A84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</w:t>
    </w:r>
    <w:r w:rsidR="003E30E2">
      <w:rPr>
        <w:rFonts w:ascii="Angsana New" w:hAnsi="Angsana New"/>
        <w:b/>
        <w:bCs/>
        <w:sz w:val="32"/>
        <w:szCs w:val="32"/>
      </w:rPr>
      <w:t>6</w:t>
    </w:r>
    <w:r w:rsidR="00AE7B07">
      <w:rPr>
        <w:rFonts w:ascii="Angsana New" w:hAnsi="Angsana New"/>
        <w:b/>
        <w:bCs/>
        <w:sz w:val="32"/>
        <w:szCs w:val="32"/>
      </w:rPr>
      <w:t>7</w:t>
    </w:r>
  </w:p>
  <w:p w14:paraId="25A0E0FA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84375" w14:textId="77777777" w:rsidR="00A608D5" w:rsidRDefault="00A608D5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8FEC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6BFB0209" w14:textId="77777777" w:rsidR="00A608D5" w:rsidRDefault="00A608D5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8A010B" w14:textId="6B67F132" w:rsidR="00A608D5" w:rsidRPr="003C5150" w:rsidRDefault="00A608D5" w:rsidP="00B12C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E7B07">
      <w:rPr>
        <w:rFonts w:ascii="Angsana New" w:hAnsi="Angsana New"/>
        <w:b/>
        <w:bCs/>
        <w:sz w:val="32"/>
        <w:szCs w:val="32"/>
      </w:rPr>
      <w:t>7</w:t>
    </w:r>
  </w:p>
  <w:p w14:paraId="2456BA85" w14:textId="77777777" w:rsidR="00A608D5" w:rsidRPr="006356CF" w:rsidRDefault="00A608D5" w:rsidP="008136A9">
    <w:pPr>
      <w:pStyle w:val="Header"/>
      <w:rPr>
        <w:rFonts w:ascii="Angsana New" w:hAnsi="Angsana New"/>
        <w:sz w:val="30"/>
        <w:szCs w:val="30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76468" w14:textId="77777777" w:rsidR="00A608D5" w:rsidRDefault="00A608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C0308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290D2672" w14:textId="77777777" w:rsidR="00A608D5" w:rsidRPr="001E12E2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88B1C9" w14:textId="14FFDE3F" w:rsidR="00A608D5" w:rsidRPr="001E12E2" w:rsidRDefault="00A608D5" w:rsidP="00F923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56D16">
      <w:rPr>
        <w:rFonts w:ascii="Angsana New" w:hAnsi="Angsana New"/>
        <w:b/>
        <w:bCs/>
        <w:sz w:val="32"/>
        <w:szCs w:val="32"/>
      </w:rPr>
      <w:t>7</w:t>
    </w:r>
  </w:p>
  <w:p w14:paraId="2F196C13" w14:textId="77777777" w:rsidR="00A608D5" w:rsidRDefault="00A608D5" w:rsidP="00F211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15355" w14:textId="77777777" w:rsidR="00A608D5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6516AC68" w14:textId="77777777" w:rsidR="00A608D5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E10B64" w14:textId="215625E4" w:rsidR="00A608D5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56D16">
      <w:rPr>
        <w:rFonts w:ascii="Angsana New" w:hAnsi="Angsana New"/>
        <w:b/>
        <w:bCs/>
        <w:sz w:val="32"/>
        <w:szCs w:val="32"/>
      </w:rPr>
      <w:t>7</w:t>
    </w:r>
  </w:p>
  <w:p w14:paraId="4D25FAA2" w14:textId="77777777" w:rsidR="00A608D5" w:rsidRPr="001E12E2" w:rsidRDefault="00A608D5" w:rsidP="002E25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47C6A" w14:textId="77777777" w:rsidR="00A608D5" w:rsidRDefault="00A608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D897A" w14:textId="308D0795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D90135E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43D556" w14:textId="7F6E0903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E7B07">
      <w:rPr>
        <w:rFonts w:ascii="Angsana New" w:hAnsi="Angsana New"/>
        <w:b/>
        <w:bCs/>
        <w:sz w:val="32"/>
        <w:szCs w:val="32"/>
      </w:rPr>
      <w:t>7</w:t>
    </w:r>
  </w:p>
  <w:p w14:paraId="0C960E94" w14:textId="77777777" w:rsidR="00A608D5" w:rsidRDefault="00A608D5" w:rsidP="00B12C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5E77C" w14:textId="77777777" w:rsidR="00A608D5" w:rsidRDefault="00A608D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22884" w14:textId="77777777" w:rsidR="00A608D5" w:rsidRDefault="00A608D5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9CC9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A709A85" w14:textId="77777777" w:rsidR="00A608D5" w:rsidRPr="001E12E2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E12E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E4AF70" w14:textId="238788A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E7B07">
      <w:rPr>
        <w:rFonts w:ascii="Angsana New" w:hAnsi="Angsana New"/>
        <w:b/>
        <w:bCs/>
        <w:sz w:val="32"/>
        <w:szCs w:val="32"/>
      </w:rPr>
      <w:t>7</w:t>
    </w:r>
  </w:p>
  <w:p w14:paraId="4BB56C2A" w14:textId="77777777" w:rsidR="00A608D5" w:rsidRDefault="00A608D5" w:rsidP="00716B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3770" w14:textId="77777777" w:rsidR="00A608D5" w:rsidRDefault="00A608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2B688D"/>
    <w:multiLevelType w:val="hybridMultilevel"/>
    <w:tmpl w:val="5C4E9CAE"/>
    <w:lvl w:ilvl="0" w:tplc="3B0CB75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1AAD0625"/>
    <w:multiLevelType w:val="hybridMultilevel"/>
    <w:tmpl w:val="0280235A"/>
    <w:lvl w:ilvl="0" w:tplc="A620876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115E53"/>
    <w:multiLevelType w:val="hybridMultilevel"/>
    <w:tmpl w:val="45D68252"/>
    <w:lvl w:ilvl="0" w:tplc="9638883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D1E235F"/>
    <w:multiLevelType w:val="hybridMultilevel"/>
    <w:tmpl w:val="BA967BF0"/>
    <w:lvl w:ilvl="0" w:tplc="FFFFFFFF">
      <w:start w:val="1"/>
      <w:numFmt w:val="bullet"/>
      <w:lvlText w:val="•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260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3321" w:hanging="360"/>
      </w:pPr>
    </w:lvl>
    <w:lvl w:ilvl="2" w:tplc="0409001B" w:tentative="1">
      <w:start w:val="1"/>
      <w:numFmt w:val="lowerRoman"/>
      <w:lvlText w:val="%3."/>
      <w:lvlJc w:val="right"/>
      <w:pPr>
        <w:ind w:left="4041" w:hanging="180"/>
      </w:pPr>
    </w:lvl>
    <w:lvl w:ilvl="3" w:tplc="0409000F" w:tentative="1">
      <w:start w:val="1"/>
      <w:numFmt w:val="decimal"/>
      <w:lvlText w:val="%4."/>
      <w:lvlJc w:val="left"/>
      <w:pPr>
        <w:ind w:left="4761" w:hanging="360"/>
      </w:pPr>
    </w:lvl>
    <w:lvl w:ilvl="4" w:tplc="04090019" w:tentative="1">
      <w:start w:val="1"/>
      <w:numFmt w:val="lowerLetter"/>
      <w:lvlText w:val="%5."/>
      <w:lvlJc w:val="left"/>
      <w:pPr>
        <w:ind w:left="5481" w:hanging="360"/>
      </w:pPr>
    </w:lvl>
    <w:lvl w:ilvl="5" w:tplc="0409001B" w:tentative="1">
      <w:start w:val="1"/>
      <w:numFmt w:val="lowerRoman"/>
      <w:lvlText w:val="%6."/>
      <w:lvlJc w:val="right"/>
      <w:pPr>
        <w:ind w:left="6201" w:hanging="180"/>
      </w:pPr>
    </w:lvl>
    <w:lvl w:ilvl="6" w:tplc="0409000F" w:tentative="1">
      <w:start w:val="1"/>
      <w:numFmt w:val="decimal"/>
      <w:lvlText w:val="%7."/>
      <w:lvlJc w:val="left"/>
      <w:pPr>
        <w:ind w:left="6921" w:hanging="360"/>
      </w:pPr>
    </w:lvl>
    <w:lvl w:ilvl="7" w:tplc="04090019" w:tentative="1">
      <w:start w:val="1"/>
      <w:numFmt w:val="lowerLetter"/>
      <w:lvlText w:val="%8."/>
      <w:lvlJc w:val="left"/>
      <w:pPr>
        <w:ind w:left="7641" w:hanging="360"/>
      </w:pPr>
    </w:lvl>
    <w:lvl w:ilvl="8" w:tplc="0409001B" w:tentative="1">
      <w:start w:val="1"/>
      <w:numFmt w:val="lowerRoman"/>
      <w:lvlText w:val="%9."/>
      <w:lvlJc w:val="right"/>
      <w:pPr>
        <w:ind w:left="8361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47F26F56"/>
    <w:lvl w:ilvl="0" w:tplc="BB10C8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5742856"/>
    <w:multiLevelType w:val="multilevel"/>
    <w:tmpl w:val="A288E8D8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  <w:lang w:val="en-US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4A584F1E"/>
    <w:multiLevelType w:val="singleLevel"/>
    <w:tmpl w:val="0A1C0ED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8" w15:restartNumberingAfterBreak="0">
    <w:nsid w:val="64265E2F"/>
    <w:multiLevelType w:val="singleLevel"/>
    <w:tmpl w:val="990841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7D34A18"/>
    <w:multiLevelType w:val="hybridMultilevel"/>
    <w:tmpl w:val="9662C238"/>
    <w:lvl w:ilvl="0" w:tplc="2DBE270E">
      <w:start w:val="9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55443233">
    <w:abstractNumId w:val="7"/>
  </w:num>
  <w:num w:numId="2" w16cid:durableId="1599868287">
    <w:abstractNumId w:val="6"/>
  </w:num>
  <w:num w:numId="3" w16cid:durableId="2020813170">
    <w:abstractNumId w:val="10"/>
  </w:num>
  <w:num w:numId="4" w16cid:durableId="1978342647">
    <w:abstractNumId w:val="8"/>
  </w:num>
  <w:num w:numId="5" w16cid:durableId="972517653">
    <w:abstractNumId w:val="9"/>
  </w:num>
  <w:num w:numId="6" w16cid:durableId="2135058119">
    <w:abstractNumId w:val="4"/>
  </w:num>
  <w:num w:numId="7" w16cid:durableId="816721819">
    <w:abstractNumId w:val="3"/>
  </w:num>
  <w:num w:numId="8" w16cid:durableId="1695422127">
    <w:abstractNumId w:val="1"/>
  </w:num>
  <w:num w:numId="9" w16cid:durableId="472866370">
    <w:abstractNumId w:val="2"/>
  </w:num>
  <w:num w:numId="10" w16cid:durableId="640043492">
    <w:abstractNumId w:val="5"/>
  </w:num>
  <w:num w:numId="11" w16cid:durableId="244148683">
    <w:abstractNumId w:val="20"/>
  </w:num>
  <w:num w:numId="12" w16cid:durableId="2124643906">
    <w:abstractNumId w:val="15"/>
  </w:num>
  <w:num w:numId="13" w16cid:durableId="780536044">
    <w:abstractNumId w:val="30"/>
  </w:num>
  <w:num w:numId="14" w16cid:durableId="375853465">
    <w:abstractNumId w:val="18"/>
  </w:num>
  <w:num w:numId="15" w16cid:durableId="1545561119">
    <w:abstractNumId w:val="21"/>
  </w:num>
  <w:num w:numId="16" w16cid:durableId="1662345610">
    <w:abstractNumId w:val="23"/>
  </w:num>
  <w:num w:numId="17" w16cid:durableId="1431464742">
    <w:abstractNumId w:val="14"/>
  </w:num>
  <w:num w:numId="18" w16cid:durableId="647395641">
    <w:abstractNumId w:val="22"/>
  </w:num>
  <w:num w:numId="19" w16cid:durableId="960838744">
    <w:abstractNumId w:val="11"/>
  </w:num>
  <w:num w:numId="20" w16cid:durableId="40132079">
    <w:abstractNumId w:val="28"/>
  </w:num>
  <w:num w:numId="21" w16cid:durableId="1000700263">
    <w:abstractNumId w:val="25"/>
  </w:num>
  <w:num w:numId="22" w16cid:durableId="1870950504">
    <w:abstractNumId w:val="31"/>
  </w:num>
  <w:num w:numId="23" w16cid:durableId="39483532">
    <w:abstractNumId w:val="32"/>
  </w:num>
  <w:num w:numId="24" w16cid:durableId="802966729">
    <w:abstractNumId w:val="34"/>
  </w:num>
  <w:num w:numId="25" w16cid:durableId="952980682">
    <w:abstractNumId w:val="12"/>
  </w:num>
  <w:num w:numId="26" w16cid:durableId="282807892">
    <w:abstractNumId w:val="29"/>
  </w:num>
  <w:num w:numId="27" w16cid:durableId="783043380">
    <w:abstractNumId w:val="27"/>
  </w:num>
  <w:num w:numId="28" w16cid:durableId="1229457779">
    <w:abstractNumId w:val="19"/>
  </w:num>
  <w:num w:numId="29" w16cid:durableId="1901134536">
    <w:abstractNumId w:val="26"/>
  </w:num>
  <w:num w:numId="30" w16cid:durableId="352848600">
    <w:abstractNumId w:val="0"/>
  </w:num>
  <w:num w:numId="31" w16cid:durableId="2008945078">
    <w:abstractNumId w:val="33"/>
  </w:num>
  <w:num w:numId="32" w16cid:durableId="990250944">
    <w:abstractNumId w:val="17"/>
  </w:num>
  <w:num w:numId="33" w16cid:durableId="803736756">
    <w:abstractNumId w:val="24"/>
  </w:num>
  <w:num w:numId="34" w16cid:durableId="48501599">
    <w:abstractNumId w:val="16"/>
  </w:num>
  <w:num w:numId="35" w16cid:durableId="1127234575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877"/>
    <w:rsid w:val="000009E5"/>
    <w:rsid w:val="00000ADF"/>
    <w:rsid w:val="00000C77"/>
    <w:rsid w:val="000014DA"/>
    <w:rsid w:val="000014E1"/>
    <w:rsid w:val="00001B7D"/>
    <w:rsid w:val="0000204D"/>
    <w:rsid w:val="000021DC"/>
    <w:rsid w:val="00002A70"/>
    <w:rsid w:val="00002B26"/>
    <w:rsid w:val="00002C3F"/>
    <w:rsid w:val="000033DA"/>
    <w:rsid w:val="00004010"/>
    <w:rsid w:val="0000403E"/>
    <w:rsid w:val="00004273"/>
    <w:rsid w:val="00004E56"/>
    <w:rsid w:val="000056FD"/>
    <w:rsid w:val="0000580F"/>
    <w:rsid w:val="000059BE"/>
    <w:rsid w:val="00005DEA"/>
    <w:rsid w:val="00005E68"/>
    <w:rsid w:val="00006538"/>
    <w:rsid w:val="00006CA6"/>
    <w:rsid w:val="00006D35"/>
    <w:rsid w:val="00007362"/>
    <w:rsid w:val="00007703"/>
    <w:rsid w:val="00007C21"/>
    <w:rsid w:val="00007FC7"/>
    <w:rsid w:val="00010453"/>
    <w:rsid w:val="000105D4"/>
    <w:rsid w:val="000105DF"/>
    <w:rsid w:val="000116DA"/>
    <w:rsid w:val="00012105"/>
    <w:rsid w:val="00012287"/>
    <w:rsid w:val="000122C3"/>
    <w:rsid w:val="0001266A"/>
    <w:rsid w:val="00012CBF"/>
    <w:rsid w:val="0001311D"/>
    <w:rsid w:val="00013C85"/>
    <w:rsid w:val="000140BA"/>
    <w:rsid w:val="0001456F"/>
    <w:rsid w:val="000146D8"/>
    <w:rsid w:val="00014806"/>
    <w:rsid w:val="00014DC5"/>
    <w:rsid w:val="0001534D"/>
    <w:rsid w:val="000155A1"/>
    <w:rsid w:val="00015922"/>
    <w:rsid w:val="00015E7A"/>
    <w:rsid w:val="00015FFC"/>
    <w:rsid w:val="00016210"/>
    <w:rsid w:val="000165CC"/>
    <w:rsid w:val="00017018"/>
    <w:rsid w:val="0001704A"/>
    <w:rsid w:val="0001706D"/>
    <w:rsid w:val="0001729C"/>
    <w:rsid w:val="000172C6"/>
    <w:rsid w:val="000174DA"/>
    <w:rsid w:val="00020121"/>
    <w:rsid w:val="000201DB"/>
    <w:rsid w:val="00020C5E"/>
    <w:rsid w:val="00021022"/>
    <w:rsid w:val="00021989"/>
    <w:rsid w:val="000219D4"/>
    <w:rsid w:val="00021A53"/>
    <w:rsid w:val="00021CA2"/>
    <w:rsid w:val="00021DBA"/>
    <w:rsid w:val="00021DF4"/>
    <w:rsid w:val="00022622"/>
    <w:rsid w:val="0002289E"/>
    <w:rsid w:val="00022ECA"/>
    <w:rsid w:val="0002302E"/>
    <w:rsid w:val="000230AA"/>
    <w:rsid w:val="000231AC"/>
    <w:rsid w:val="00023600"/>
    <w:rsid w:val="0002397A"/>
    <w:rsid w:val="00023BCA"/>
    <w:rsid w:val="000244FF"/>
    <w:rsid w:val="0002458B"/>
    <w:rsid w:val="000248FD"/>
    <w:rsid w:val="00024925"/>
    <w:rsid w:val="00024C22"/>
    <w:rsid w:val="00024E1C"/>
    <w:rsid w:val="00025601"/>
    <w:rsid w:val="00025723"/>
    <w:rsid w:val="00025DFE"/>
    <w:rsid w:val="00025E61"/>
    <w:rsid w:val="0002739C"/>
    <w:rsid w:val="000274A5"/>
    <w:rsid w:val="00027810"/>
    <w:rsid w:val="00027B74"/>
    <w:rsid w:val="0003001A"/>
    <w:rsid w:val="000304F5"/>
    <w:rsid w:val="000307F6"/>
    <w:rsid w:val="00030BDD"/>
    <w:rsid w:val="00030F26"/>
    <w:rsid w:val="00030FB4"/>
    <w:rsid w:val="000317DE"/>
    <w:rsid w:val="00031C52"/>
    <w:rsid w:val="000327D3"/>
    <w:rsid w:val="0003282B"/>
    <w:rsid w:val="00032B3C"/>
    <w:rsid w:val="000332EF"/>
    <w:rsid w:val="00033340"/>
    <w:rsid w:val="00033CB9"/>
    <w:rsid w:val="00034153"/>
    <w:rsid w:val="00034970"/>
    <w:rsid w:val="00034E5C"/>
    <w:rsid w:val="000350A1"/>
    <w:rsid w:val="00035370"/>
    <w:rsid w:val="000355F0"/>
    <w:rsid w:val="00035B88"/>
    <w:rsid w:val="00035FF2"/>
    <w:rsid w:val="000365F2"/>
    <w:rsid w:val="000367CE"/>
    <w:rsid w:val="00036EA0"/>
    <w:rsid w:val="00037666"/>
    <w:rsid w:val="00037C58"/>
    <w:rsid w:val="00037DB2"/>
    <w:rsid w:val="00037DFB"/>
    <w:rsid w:val="000406CC"/>
    <w:rsid w:val="00040996"/>
    <w:rsid w:val="00040A3E"/>
    <w:rsid w:val="00040DBA"/>
    <w:rsid w:val="00041100"/>
    <w:rsid w:val="000419B3"/>
    <w:rsid w:val="00041A1C"/>
    <w:rsid w:val="00042783"/>
    <w:rsid w:val="00042C9A"/>
    <w:rsid w:val="000430D1"/>
    <w:rsid w:val="00043458"/>
    <w:rsid w:val="00043818"/>
    <w:rsid w:val="00043877"/>
    <w:rsid w:val="00043CAE"/>
    <w:rsid w:val="00043E9B"/>
    <w:rsid w:val="00043EC9"/>
    <w:rsid w:val="00044792"/>
    <w:rsid w:val="00045356"/>
    <w:rsid w:val="00045917"/>
    <w:rsid w:val="00045AFC"/>
    <w:rsid w:val="00045BC5"/>
    <w:rsid w:val="00046086"/>
    <w:rsid w:val="000462D6"/>
    <w:rsid w:val="0004689A"/>
    <w:rsid w:val="00046B32"/>
    <w:rsid w:val="00047574"/>
    <w:rsid w:val="00047ABD"/>
    <w:rsid w:val="00050B15"/>
    <w:rsid w:val="000511D2"/>
    <w:rsid w:val="00051363"/>
    <w:rsid w:val="00052321"/>
    <w:rsid w:val="00052D20"/>
    <w:rsid w:val="0005303C"/>
    <w:rsid w:val="00053350"/>
    <w:rsid w:val="00053481"/>
    <w:rsid w:val="00053ABE"/>
    <w:rsid w:val="00053CFB"/>
    <w:rsid w:val="00053EDB"/>
    <w:rsid w:val="00053F9F"/>
    <w:rsid w:val="00054339"/>
    <w:rsid w:val="000547DA"/>
    <w:rsid w:val="00054BE8"/>
    <w:rsid w:val="00054F4F"/>
    <w:rsid w:val="000551D1"/>
    <w:rsid w:val="00055240"/>
    <w:rsid w:val="0005554A"/>
    <w:rsid w:val="000555C7"/>
    <w:rsid w:val="000555D4"/>
    <w:rsid w:val="00055895"/>
    <w:rsid w:val="00055D98"/>
    <w:rsid w:val="000560EE"/>
    <w:rsid w:val="00056282"/>
    <w:rsid w:val="000562C6"/>
    <w:rsid w:val="00056B60"/>
    <w:rsid w:val="00056C49"/>
    <w:rsid w:val="000572DC"/>
    <w:rsid w:val="000578E8"/>
    <w:rsid w:val="00057A71"/>
    <w:rsid w:val="00057EE8"/>
    <w:rsid w:val="000606B8"/>
    <w:rsid w:val="0006086D"/>
    <w:rsid w:val="000619F8"/>
    <w:rsid w:val="00061B7D"/>
    <w:rsid w:val="00061F4D"/>
    <w:rsid w:val="00061F54"/>
    <w:rsid w:val="00062356"/>
    <w:rsid w:val="00062ABE"/>
    <w:rsid w:val="0006334C"/>
    <w:rsid w:val="000633FF"/>
    <w:rsid w:val="000634E3"/>
    <w:rsid w:val="00063527"/>
    <w:rsid w:val="00063BB5"/>
    <w:rsid w:val="00063F83"/>
    <w:rsid w:val="00064001"/>
    <w:rsid w:val="000649D3"/>
    <w:rsid w:val="0006556C"/>
    <w:rsid w:val="00065D11"/>
    <w:rsid w:val="00065E70"/>
    <w:rsid w:val="00066165"/>
    <w:rsid w:val="000664CA"/>
    <w:rsid w:val="000668B8"/>
    <w:rsid w:val="00070281"/>
    <w:rsid w:val="00070976"/>
    <w:rsid w:val="00071156"/>
    <w:rsid w:val="0007126B"/>
    <w:rsid w:val="0007163F"/>
    <w:rsid w:val="000718E1"/>
    <w:rsid w:val="00071998"/>
    <w:rsid w:val="00071C3B"/>
    <w:rsid w:val="00071C51"/>
    <w:rsid w:val="0007266E"/>
    <w:rsid w:val="00072B3B"/>
    <w:rsid w:val="00072BFE"/>
    <w:rsid w:val="000735C2"/>
    <w:rsid w:val="0007367E"/>
    <w:rsid w:val="00073C8B"/>
    <w:rsid w:val="00073E9F"/>
    <w:rsid w:val="000740C1"/>
    <w:rsid w:val="00074E0F"/>
    <w:rsid w:val="000750C9"/>
    <w:rsid w:val="000758D3"/>
    <w:rsid w:val="00075C7A"/>
    <w:rsid w:val="0007623A"/>
    <w:rsid w:val="00076ED8"/>
    <w:rsid w:val="00077073"/>
    <w:rsid w:val="000770A3"/>
    <w:rsid w:val="000770D5"/>
    <w:rsid w:val="00077E45"/>
    <w:rsid w:val="00077F49"/>
    <w:rsid w:val="000801F3"/>
    <w:rsid w:val="00080207"/>
    <w:rsid w:val="00080578"/>
    <w:rsid w:val="00080750"/>
    <w:rsid w:val="00080F54"/>
    <w:rsid w:val="00081085"/>
    <w:rsid w:val="000811C8"/>
    <w:rsid w:val="0008128E"/>
    <w:rsid w:val="000822CF"/>
    <w:rsid w:val="000822EB"/>
    <w:rsid w:val="00082681"/>
    <w:rsid w:val="0008302E"/>
    <w:rsid w:val="000835A6"/>
    <w:rsid w:val="00083A34"/>
    <w:rsid w:val="000844ED"/>
    <w:rsid w:val="0008458E"/>
    <w:rsid w:val="0008463A"/>
    <w:rsid w:val="00084954"/>
    <w:rsid w:val="00084CD4"/>
    <w:rsid w:val="000851D7"/>
    <w:rsid w:val="0008547B"/>
    <w:rsid w:val="000857DA"/>
    <w:rsid w:val="0008596E"/>
    <w:rsid w:val="00085CFC"/>
    <w:rsid w:val="000862DB"/>
    <w:rsid w:val="00086595"/>
    <w:rsid w:val="0008674D"/>
    <w:rsid w:val="00086DCE"/>
    <w:rsid w:val="00087033"/>
    <w:rsid w:val="0008705C"/>
    <w:rsid w:val="00087201"/>
    <w:rsid w:val="00087DFC"/>
    <w:rsid w:val="00087F72"/>
    <w:rsid w:val="00090123"/>
    <w:rsid w:val="0009035D"/>
    <w:rsid w:val="000903A0"/>
    <w:rsid w:val="00090785"/>
    <w:rsid w:val="00090875"/>
    <w:rsid w:val="00090A50"/>
    <w:rsid w:val="00090DA9"/>
    <w:rsid w:val="000911DA"/>
    <w:rsid w:val="00091463"/>
    <w:rsid w:val="00091BCB"/>
    <w:rsid w:val="00091D03"/>
    <w:rsid w:val="00091F3A"/>
    <w:rsid w:val="00091F93"/>
    <w:rsid w:val="000930FF"/>
    <w:rsid w:val="000932BA"/>
    <w:rsid w:val="00093A48"/>
    <w:rsid w:val="000942F1"/>
    <w:rsid w:val="000954A7"/>
    <w:rsid w:val="00095AAF"/>
    <w:rsid w:val="00096576"/>
    <w:rsid w:val="00096725"/>
    <w:rsid w:val="000968D0"/>
    <w:rsid w:val="00096979"/>
    <w:rsid w:val="00096A9A"/>
    <w:rsid w:val="00096BED"/>
    <w:rsid w:val="0009706D"/>
    <w:rsid w:val="000970BA"/>
    <w:rsid w:val="00097669"/>
    <w:rsid w:val="00097B92"/>
    <w:rsid w:val="00097C58"/>
    <w:rsid w:val="00097E39"/>
    <w:rsid w:val="00097E68"/>
    <w:rsid w:val="00097F77"/>
    <w:rsid w:val="000A1134"/>
    <w:rsid w:val="000A1304"/>
    <w:rsid w:val="000A1475"/>
    <w:rsid w:val="000A1524"/>
    <w:rsid w:val="000A1B86"/>
    <w:rsid w:val="000A1D13"/>
    <w:rsid w:val="000A1EA7"/>
    <w:rsid w:val="000A23CE"/>
    <w:rsid w:val="000A2508"/>
    <w:rsid w:val="000A2940"/>
    <w:rsid w:val="000A2B1C"/>
    <w:rsid w:val="000A2B76"/>
    <w:rsid w:val="000A2CA9"/>
    <w:rsid w:val="000A3231"/>
    <w:rsid w:val="000A43E8"/>
    <w:rsid w:val="000A45F2"/>
    <w:rsid w:val="000A46B8"/>
    <w:rsid w:val="000A4BAD"/>
    <w:rsid w:val="000A4D57"/>
    <w:rsid w:val="000A4DB4"/>
    <w:rsid w:val="000A548C"/>
    <w:rsid w:val="000A5B6E"/>
    <w:rsid w:val="000A5E03"/>
    <w:rsid w:val="000A6652"/>
    <w:rsid w:val="000A66C4"/>
    <w:rsid w:val="000A69D3"/>
    <w:rsid w:val="000A6A04"/>
    <w:rsid w:val="000A724F"/>
    <w:rsid w:val="000A7410"/>
    <w:rsid w:val="000A7517"/>
    <w:rsid w:val="000A7783"/>
    <w:rsid w:val="000B03BD"/>
    <w:rsid w:val="000B0B5E"/>
    <w:rsid w:val="000B16D6"/>
    <w:rsid w:val="000B19DB"/>
    <w:rsid w:val="000B21D7"/>
    <w:rsid w:val="000B269E"/>
    <w:rsid w:val="000B27BE"/>
    <w:rsid w:val="000B2B2A"/>
    <w:rsid w:val="000B3CDF"/>
    <w:rsid w:val="000B3F47"/>
    <w:rsid w:val="000B406B"/>
    <w:rsid w:val="000B446D"/>
    <w:rsid w:val="000B47FD"/>
    <w:rsid w:val="000B4817"/>
    <w:rsid w:val="000B4F59"/>
    <w:rsid w:val="000B50BC"/>
    <w:rsid w:val="000B562F"/>
    <w:rsid w:val="000B572F"/>
    <w:rsid w:val="000B5B8F"/>
    <w:rsid w:val="000B644E"/>
    <w:rsid w:val="000B6A85"/>
    <w:rsid w:val="000B6CAB"/>
    <w:rsid w:val="000B6EE5"/>
    <w:rsid w:val="000B719C"/>
    <w:rsid w:val="000B7942"/>
    <w:rsid w:val="000B7B91"/>
    <w:rsid w:val="000B7D4F"/>
    <w:rsid w:val="000B7D77"/>
    <w:rsid w:val="000B7DFA"/>
    <w:rsid w:val="000C096F"/>
    <w:rsid w:val="000C09E4"/>
    <w:rsid w:val="000C0DE9"/>
    <w:rsid w:val="000C1AA2"/>
    <w:rsid w:val="000C1EE9"/>
    <w:rsid w:val="000C32A7"/>
    <w:rsid w:val="000C47D4"/>
    <w:rsid w:val="000C4906"/>
    <w:rsid w:val="000C4AB0"/>
    <w:rsid w:val="000C4B70"/>
    <w:rsid w:val="000C4BA3"/>
    <w:rsid w:val="000C4C9E"/>
    <w:rsid w:val="000C50D0"/>
    <w:rsid w:val="000C5791"/>
    <w:rsid w:val="000C5C6B"/>
    <w:rsid w:val="000C5FAD"/>
    <w:rsid w:val="000C5FFF"/>
    <w:rsid w:val="000C60D3"/>
    <w:rsid w:val="000C657D"/>
    <w:rsid w:val="000C67A6"/>
    <w:rsid w:val="000C685A"/>
    <w:rsid w:val="000C6CB9"/>
    <w:rsid w:val="000C748F"/>
    <w:rsid w:val="000C74D1"/>
    <w:rsid w:val="000C75C0"/>
    <w:rsid w:val="000C75FF"/>
    <w:rsid w:val="000C7A0E"/>
    <w:rsid w:val="000C7C42"/>
    <w:rsid w:val="000C7D77"/>
    <w:rsid w:val="000D0758"/>
    <w:rsid w:val="000D07D7"/>
    <w:rsid w:val="000D0CA9"/>
    <w:rsid w:val="000D0DA2"/>
    <w:rsid w:val="000D0EA5"/>
    <w:rsid w:val="000D0EB3"/>
    <w:rsid w:val="000D1243"/>
    <w:rsid w:val="000D148B"/>
    <w:rsid w:val="000D16AC"/>
    <w:rsid w:val="000D1A67"/>
    <w:rsid w:val="000D211D"/>
    <w:rsid w:val="000D2722"/>
    <w:rsid w:val="000D2812"/>
    <w:rsid w:val="000D2FF6"/>
    <w:rsid w:val="000D3773"/>
    <w:rsid w:val="000D3815"/>
    <w:rsid w:val="000D3FBA"/>
    <w:rsid w:val="000D4363"/>
    <w:rsid w:val="000D4491"/>
    <w:rsid w:val="000D4ADD"/>
    <w:rsid w:val="000D5668"/>
    <w:rsid w:val="000D57B0"/>
    <w:rsid w:val="000D5A4A"/>
    <w:rsid w:val="000D5E01"/>
    <w:rsid w:val="000D60D6"/>
    <w:rsid w:val="000D668C"/>
    <w:rsid w:val="000D6B0A"/>
    <w:rsid w:val="000D6E5F"/>
    <w:rsid w:val="000D712D"/>
    <w:rsid w:val="000D72E4"/>
    <w:rsid w:val="000D7365"/>
    <w:rsid w:val="000E0EB1"/>
    <w:rsid w:val="000E1349"/>
    <w:rsid w:val="000E1CAD"/>
    <w:rsid w:val="000E219E"/>
    <w:rsid w:val="000E21D3"/>
    <w:rsid w:val="000E237E"/>
    <w:rsid w:val="000E24B4"/>
    <w:rsid w:val="000E2A0B"/>
    <w:rsid w:val="000E3139"/>
    <w:rsid w:val="000E3286"/>
    <w:rsid w:val="000E328B"/>
    <w:rsid w:val="000E3938"/>
    <w:rsid w:val="000E3CE2"/>
    <w:rsid w:val="000E45D7"/>
    <w:rsid w:val="000E4E79"/>
    <w:rsid w:val="000E4F96"/>
    <w:rsid w:val="000E529E"/>
    <w:rsid w:val="000E5506"/>
    <w:rsid w:val="000E5B69"/>
    <w:rsid w:val="000E5CCF"/>
    <w:rsid w:val="000E6088"/>
    <w:rsid w:val="000E62C2"/>
    <w:rsid w:val="000E7A9E"/>
    <w:rsid w:val="000F0070"/>
    <w:rsid w:val="000F0483"/>
    <w:rsid w:val="000F04D7"/>
    <w:rsid w:val="000F0C1D"/>
    <w:rsid w:val="000F1238"/>
    <w:rsid w:val="000F1368"/>
    <w:rsid w:val="000F1775"/>
    <w:rsid w:val="000F1C4B"/>
    <w:rsid w:val="000F1F71"/>
    <w:rsid w:val="000F1FC7"/>
    <w:rsid w:val="000F2101"/>
    <w:rsid w:val="000F2107"/>
    <w:rsid w:val="000F22D0"/>
    <w:rsid w:val="000F22D2"/>
    <w:rsid w:val="000F28A6"/>
    <w:rsid w:val="000F2F21"/>
    <w:rsid w:val="000F3346"/>
    <w:rsid w:val="000F3D83"/>
    <w:rsid w:val="000F428B"/>
    <w:rsid w:val="000F45B8"/>
    <w:rsid w:val="000F4923"/>
    <w:rsid w:val="000F4C16"/>
    <w:rsid w:val="000F4CC6"/>
    <w:rsid w:val="000F5069"/>
    <w:rsid w:val="000F5267"/>
    <w:rsid w:val="000F546E"/>
    <w:rsid w:val="000F571A"/>
    <w:rsid w:val="000F576B"/>
    <w:rsid w:val="000F58A2"/>
    <w:rsid w:val="000F5D2C"/>
    <w:rsid w:val="000F60B9"/>
    <w:rsid w:val="000F61ED"/>
    <w:rsid w:val="000F67AF"/>
    <w:rsid w:val="000F6991"/>
    <w:rsid w:val="000F71E9"/>
    <w:rsid w:val="000F7428"/>
    <w:rsid w:val="000F7C9D"/>
    <w:rsid w:val="000F7DA6"/>
    <w:rsid w:val="001002A2"/>
    <w:rsid w:val="001004B8"/>
    <w:rsid w:val="001004F9"/>
    <w:rsid w:val="00100E11"/>
    <w:rsid w:val="00100F8A"/>
    <w:rsid w:val="00100F99"/>
    <w:rsid w:val="00101388"/>
    <w:rsid w:val="00101868"/>
    <w:rsid w:val="00101BE2"/>
    <w:rsid w:val="00101DC3"/>
    <w:rsid w:val="00101EE2"/>
    <w:rsid w:val="00101F1B"/>
    <w:rsid w:val="00102E97"/>
    <w:rsid w:val="001032F5"/>
    <w:rsid w:val="0010354F"/>
    <w:rsid w:val="00103B02"/>
    <w:rsid w:val="00103DC4"/>
    <w:rsid w:val="001044EE"/>
    <w:rsid w:val="00104A5E"/>
    <w:rsid w:val="001056D2"/>
    <w:rsid w:val="00105A5F"/>
    <w:rsid w:val="0010606D"/>
    <w:rsid w:val="00106084"/>
    <w:rsid w:val="00106678"/>
    <w:rsid w:val="00107816"/>
    <w:rsid w:val="00107AA1"/>
    <w:rsid w:val="00107B1C"/>
    <w:rsid w:val="001108D8"/>
    <w:rsid w:val="00110B94"/>
    <w:rsid w:val="0011110D"/>
    <w:rsid w:val="00111222"/>
    <w:rsid w:val="001114E1"/>
    <w:rsid w:val="0011182B"/>
    <w:rsid w:val="001121C7"/>
    <w:rsid w:val="001123A2"/>
    <w:rsid w:val="00112931"/>
    <w:rsid w:val="00112B8F"/>
    <w:rsid w:val="00113FD2"/>
    <w:rsid w:val="001141CC"/>
    <w:rsid w:val="001143AF"/>
    <w:rsid w:val="00114784"/>
    <w:rsid w:val="00114EE4"/>
    <w:rsid w:val="001151FF"/>
    <w:rsid w:val="00115A50"/>
    <w:rsid w:val="00116512"/>
    <w:rsid w:val="00116569"/>
    <w:rsid w:val="0011663D"/>
    <w:rsid w:val="00116825"/>
    <w:rsid w:val="00116A04"/>
    <w:rsid w:val="00116BAE"/>
    <w:rsid w:val="00116CC9"/>
    <w:rsid w:val="00116CE4"/>
    <w:rsid w:val="001173A8"/>
    <w:rsid w:val="00117549"/>
    <w:rsid w:val="0011798F"/>
    <w:rsid w:val="00117A4C"/>
    <w:rsid w:val="0012048E"/>
    <w:rsid w:val="001204F1"/>
    <w:rsid w:val="0012064B"/>
    <w:rsid w:val="00120875"/>
    <w:rsid w:val="00120C98"/>
    <w:rsid w:val="00121330"/>
    <w:rsid w:val="0012163B"/>
    <w:rsid w:val="001219D6"/>
    <w:rsid w:val="00121F79"/>
    <w:rsid w:val="00122721"/>
    <w:rsid w:val="001232B4"/>
    <w:rsid w:val="00123473"/>
    <w:rsid w:val="0012396E"/>
    <w:rsid w:val="00123BEE"/>
    <w:rsid w:val="00124130"/>
    <w:rsid w:val="00124197"/>
    <w:rsid w:val="0012434B"/>
    <w:rsid w:val="00124652"/>
    <w:rsid w:val="001247C1"/>
    <w:rsid w:val="00124ACD"/>
    <w:rsid w:val="00124C67"/>
    <w:rsid w:val="00124C6D"/>
    <w:rsid w:val="00124F14"/>
    <w:rsid w:val="00125568"/>
    <w:rsid w:val="00125678"/>
    <w:rsid w:val="0012585B"/>
    <w:rsid w:val="001258A0"/>
    <w:rsid w:val="001267A2"/>
    <w:rsid w:val="001269DB"/>
    <w:rsid w:val="001276F2"/>
    <w:rsid w:val="00127B20"/>
    <w:rsid w:val="00127B59"/>
    <w:rsid w:val="00127C62"/>
    <w:rsid w:val="001309B0"/>
    <w:rsid w:val="00130A4F"/>
    <w:rsid w:val="00130BC7"/>
    <w:rsid w:val="00130E14"/>
    <w:rsid w:val="00131145"/>
    <w:rsid w:val="0013131A"/>
    <w:rsid w:val="0013145E"/>
    <w:rsid w:val="00131A5B"/>
    <w:rsid w:val="00131C62"/>
    <w:rsid w:val="00132790"/>
    <w:rsid w:val="00132816"/>
    <w:rsid w:val="00132B98"/>
    <w:rsid w:val="001334AB"/>
    <w:rsid w:val="00133834"/>
    <w:rsid w:val="0013401B"/>
    <w:rsid w:val="00134ED9"/>
    <w:rsid w:val="00135510"/>
    <w:rsid w:val="001357EF"/>
    <w:rsid w:val="00135E1A"/>
    <w:rsid w:val="0013608E"/>
    <w:rsid w:val="00136927"/>
    <w:rsid w:val="00136B6A"/>
    <w:rsid w:val="00136DD2"/>
    <w:rsid w:val="00136F4F"/>
    <w:rsid w:val="00137919"/>
    <w:rsid w:val="00140012"/>
    <w:rsid w:val="00140E0D"/>
    <w:rsid w:val="00141191"/>
    <w:rsid w:val="001411FD"/>
    <w:rsid w:val="00141282"/>
    <w:rsid w:val="00141330"/>
    <w:rsid w:val="00141530"/>
    <w:rsid w:val="00141763"/>
    <w:rsid w:val="00142176"/>
    <w:rsid w:val="00143254"/>
    <w:rsid w:val="0014377D"/>
    <w:rsid w:val="00143DE9"/>
    <w:rsid w:val="00143F16"/>
    <w:rsid w:val="001440DE"/>
    <w:rsid w:val="00145926"/>
    <w:rsid w:val="00146A5B"/>
    <w:rsid w:val="00146FCE"/>
    <w:rsid w:val="00147669"/>
    <w:rsid w:val="001476CC"/>
    <w:rsid w:val="00147906"/>
    <w:rsid w:val="00147A9B"/>
    <w:rsid w:val="00147C6E"/>
    <w:rsid w:val="00147E0B"/>
    <w:rsid w:val="0015074D"/>
    <w:rsid w:val="001509FA"/>
    <w:rsid w:val="00150A65"/>
    <w:rsid w:val="00150E24"/>
    <w:rsid w:val="001518D8"/>
    <w:rsid w:val="00151E6E"/>
    <w:rsid w:val="0015217D"/>
    <w:rsid w:val="0015275D"/>
    <w:rsid w:val="00152EBD"/>
    <w:rsid w:val="00153569"/>
    <w:rsid w:val="00153D48"/>
    <w:rsid w:val="00154046"/>
    <w:rsid w:val="001544E3"/>
    <w:rsid w:val="0015474E"/>
    <w:rsid w:val="00154AF0"/>
    <w:rsid w:val="00154EA5"/>
    <w:rsid w:val="00155095"/>
    <w:rsid w:val="00155876"/>
    <w:rsid w:val="00156320"/>
    <w:rsid w:val="001567D1"/>
    <w:rsid w:val="00156AC5"/>
    <w:rsid w:val="00156AD0"/>
    <w:rsid w:val="00156AE0"/>
    <w:rsid w:val="00156C31"/>
    <w:rsid w:val="00157099"/>
    <w:rsid w:val="00157470"/>
    <w:rsid w:val="00157C44"/>
    <w:rsid w:val="00157FAF"/>
    <w:rsid w:val="001602B5"/>
    <w:rsid w:val="0016114B"/>
    <w:rsid w:val="001615EF"/>
    <w:rsid w:val="00161F24"/>
    <w:rsid w:val="00162AFA"/>
    <w:rsid w:val="00162B8B"/>
    <w:rsid w:val="00162B94"/>
    <w:rsid w:val="00162D81"/>
    <w:rsid w:val="00162E11"/>
    <w:rsid w:val="00163AB1"/>
    <w:rsid w:val="00163E75"/>
    <w:rsid w:val="00164215"/>
    <w:rsid w:val="001651BB"/>
    <w:rsid w:val="00165438"/>
    <w:rsid w:val="00165539"/>
    <w:rsid w:val="00165545"/>
    <w:rsid w:val="00165EB4"/>
    <w:rsid w:val="00167412"/>
    <w:rsid w:val="00167A99"/>
    <w:rsid w:val="00167C89"/>
    <w:rsid w:val="00167F0F"/>
    <w:rsid w:val="001703A3"/>
    <w:rsid w:val="00170703"/>
    <w:rsid w:val="0017135B"/>
    <w:rsid w:val="0017148E"/>
    <w:rsid w:val="001714E3"/>
    <w:rsid w:val="001718AD"/>
    <w:rsid w:val="001724CD"/>
    <w:rsid w:val="0017286A"/>
    <w:rsid w:val="00172AD9"/>
    <w:rsid w:val="00172FAB"/>
    <w:rsid w:val="00172FD7"/>
    <w:rsid w:val="0017302C"/>
    <w:rsid w:val="00173342"/>
    <w:rsid w:val="001736C5"/>
    <w:rsid w:val="00174956"/>
    <w:rsid w:val="00175345"/>
    <w:rsid w:val="001757BB"/>
    <w:rsid w:val="00175D29"/>
    <w:rsid w:val="00175F89"/>
    <w:rsid w:val="001760F4"/>
    <w:rsid w:val="00176381"/>
    <w:rsid w:val="00176392"/>
    <w:rsid w:val="001763BD"/>
    <w:rsid w:val="001765F5"/>
    <w:rsid w:val="00176750"/>
    <w:rsid w:val="00176E2C"/>
    <w:rsid w:val="00176E68"/>
    <w:rsid w:val="00176E9F"/>
    <w:rsid w:val="00176F92"/>
    <w:rsid w:val="001772D2"/>
    <w:rsid w:val="00177599"/>
    <w:rsid w:val="001779CB"/>
    <w:rsid w:val="00177B15"/>
    <w:rsid w:val="00177B4B"/>
    <w:rsid w:val="0018001D"/>
    <w:rsid w:val="001800F8"/>
    <w:rsid w:val="00180836"/>
    <w:rsid w:val="00180C61"/>
    <w:rsid w:val="00180CC5"/>
    <w:rsid w:val="00181950"/>
    <w:rsid w:val="00181AC2"/>
    <w:rsid w:val="00181AD2"/>
    <w:rsid w:val="00181F17"/>
    <w:rsid w:val="001823A0"/>
    <w:rsid w:val="00182C91"/>
    <w:rsid w:val="00182DC4"/>
    <w:rsid w:val="001832A6"/>
    <w:rsid w:val="00183302"/>
    <w:rsid w:val="00183782"/>
    <w:rsid w:val="00183DFB"/>
    <w:rsid w:val="00184182"/>
    <w:rsid w:val="0018420A"/>
    <w:rsid w:val="0018435F"/>
    <w:rsid w:val="001847C5"/>
    <w:rsid w:val="00184B6F"/>
    <w:rsid w:val="00184C33"/>
    <w:rsid w:val="00184CCA"/>
    <w:rsid w:val="00185518"/>
    <w:rsid w:val="00185636"/>
    <w:rsid w:val="00185688"/>
    <w:rsid w:val="00185820"/>
    <w:rsid w:val="00185A37"/>
    <w:rsid w:val="00186413"/>
    <w:rsid w:val="00186ABB"/>
    <w:rsid w:val="00187117"/>
    <w:rsid w:val="00187508"/>
    <w:rsid w:val="00187957"/>
    <w:rsid w:val="00187D73"/>
    <w:rsid w:val="00187DE8"/>
    <w:rsid w:val="00187DF3"/>
    <w:rsid w:val="00187FFC"/>
    <w:rsid w:val="001903D9"/>
    <w:rsid w:val="001904B2"/>
    <w:rsid w:val="00190C47"/>
    <w:rsid w:val="0019111E"/>
    <w:rsid w:val="001911B7"/>
    <w:rsid w:val="001917BD"/>
    <w:rsid w:val="00191844"/>
    <w:rsid w:val="00191A52"/>
    <w:rsid w:val="00191C76"/>
    <w:rsid w:val="00191F14"/>
    <w:rsid w:val="0019205F"/>
    <w:rsid w:val="0019227B"/>
    <w:rsid w:val="00192633"/>
    <w:rsid w:val="001928AB"/>
    <w:rsid w:val="001928FE"/>
    <w:rsid w:val="00192CB0"/>
    <w:rsid w:val="00193687"/>
    <w:rsid w:val="00193F71"/>
    <w:rsid w:val="001942AE"/>
    <w:rsid w:val="00194A9F"/>
    <w:rsid w:val="00194F20"/>
    <w:rsid w:val="00195681"/>
    <w:rsid w:val="001959AC"/>
    <w:rsid w:val="00195C11"/>
    <w:rsid w:val="0019604B"/>
    <w:rsid w:val="0019621D"/>
    <w:rsid w:val="001964B0"/>
    <w:rsid w:val="001968E7"/>
    <w:rsid w:val="00196B53"/>
    <w:rsid w:val="00196EDB"/>
    <w:rsid w:val="001976D1"/>
    <w:rsid w:val="00197753"/>
    <w:rsid w:val="00197917"/>
    <w:rsid w:val="00197A85"/>
    <w:rsid w:val="001A043B"/>
    <w:rsid w:val="001A0939"/>
    <w:rsid w:val="001A0C73"/>
    <w:rsid w:val="001A0CF6"/>
    <w:rsid w:val="001A105A"/>
    <w:rsid w:val="001A14F5"/>
    <w:rsid w:val="001A18D3"/>
    <w:rsid w:val="001A1A4A"/>
    <w:rsid w:val="001A1E8D"/>
    <w:rsid w:val="001A21E0"/>
    <w:rsid w:val="001A2216"/>
    <w:rsid w:val="001A26EB"/>
    <w:rsid w:val="001A2F52"/>
    <w:rsid w:val="001A321E"/>
    <w:rsid w:val="001A3D66"/>
    <w:rsid w:val="001A3DC2"/>
    <w:rsid w:val="001A3FC1"/>
    <w:rsid w:val="001A4046"/>
    <w:rsid w:val="001A40CF"/>
    <w:rsid w:val="001A4B6B"/>
    <w:rsid w:val="001A4D72"/>
    <w:rsid w:val="001A50A3"/>
    <w:rsid w:val="001A5163"/>
    <w:rsid w:val="001A5322"/>
    <w:rsid w:val="001A5917"/>
    <w:rsid w:val="001A59FA"/>
    <w:rsid w:val="001A5BA0"/>
    <w:rsid w:val="001A5C08"/>
    <w:rsid w:val="001A6231"/>
    <w:rsid w:val="001A6387"/>
    <w:rsid w:val="001A682E"/>
    <w:rsid w:val="001A6E18"/>
    <w:rsid w:val="001A7495"/>
    <w:rsid w:val="001A7F27"/>
    <w:rsid w:val="001B07CC"/>
    <w:rsid w:val="001B0872"/>
    <w:rsid w:val="001B130E"/>
    <w:rsid w:val="001B13D8"/>
    <w:rsid w:val="001B164A"/>
    <w:rsid w:val="001B1CF1"/>
    <w:rsid w:val="001B2AAF"/>
    <w:rsid w:val="001B2B6C"/>
    <w:rsid w:val="001B3309"/>
    <w:rsid w:val="001B3318"/>
    <w:rsid w:val="001B46CB"/>
    <w:rsid w:val="001B4963"/>
    <w:rsid w:val="001B5F8B"/>
    <w:rsid w:val="001B60FC"/>
    <w:rsid w:val="001B65D1"/>
    <w:rsid w:val="001B6675"/>
    <w:rsid w:val="001B6BC2"/>
    <w:rsid w:val="001B723D"/>
    <w:rsid w:val="001B7266"/>
    <w:rsid w:val="001B7E79"/>
    <w:rsid w:val="001C0688"/>
    <w:rsid w:val="001C06D4"/>
    <w:rsid w:val="001C06E3"/>
    <w:rsid w:val="001C079E"/>
    <w:rsid w:val="001C0F6C"/>
    <w:rsid w:val="001C0F6E"/>
    <w:rsid w:val="001C1006"/>
    <w:rsid w:val="001C128D"/>
    <w:rsid w:val="001C1550"/>
    <w:rsid w:val="001C193A"/>
    <w:rsid w:val="001C1BD1"/>
    <w:rsid w:val="001C1C45"/>
    <w:rsid w:val="001C22C4"/>
    <w:rsid w:val="001C2893"/>
    <w:rsid w:val="001C2AF6"/>
    <w:rsid w:val="001C2FB8"/>
    <w:rsid w:val="001C3108"/>
    <w:rsid w:val="001C3357"/>
    <w:rsid w:val="001C357D"/>
    <w:rsid w:val="001C3730"/>
    <w:rsid w:val="001C3986"/>
    <w:rsid w:val="001C3B68"/>
    <w:rsid w:val="001C3D2F"/>
    <w:rsid w:val="001C4076"/>
    <w:rsid w:val="001C44EC"/>
    <w:rsid w:val="001C451C"/>
    <w:rsid w:val="001C46FE"/>
    <w:rsid w:val="001C4F00"/>
    <w:rsid w:val="001C4FE6"/>
    <w:rsid w:val="001C5341"/>
    <w:rsid w:val="001C5415"/>
    <w:rsid w:val="001C576B"/>
    <w:rsid w:val="001C58AB"/>
    <w:rsid w:val="001C5C3E"/>
    <w:rsid w:val="001C5F5B"/>
    <w:rsid w:val="001C61ED"/>
    <w:rsid w:val="001C66AB"/>
    <w:rsid w:val="001C6C9D"/>
    <w:rsid w:val="001C716B"/>
    <w:rsid w:val="001C71AB"/>
    <w:rsid w:val="001C7A2D"/>
    <w:rsid w:val="001D0243"/>
    <w:rsid w:val="001D07D4"/>
    <w:rsid w:val="001D0D34"/>
    <w:rsid w:val="001D1A23"/>
    <w:rsid w:val="001D1A78"/>
    <w:rsid w:val="001D1A83"/>
    <w:rsid w:val="001D27F6"/>
    <w:rsid w:val="001D2E03"/>
    <w:rsid w:val="001D2E98"/>
    <w:rsid w:val="001D3430"/>
    <w:rsid w:val="001D34C0"/>
    <w:rsid w:val="001D36B8"/>
    <w:rsid w:val="001D36BF"/>
    <w:rsid w:val="001D37A6"/>
    <w:rsid w:val="001D3826"/>
    <w:rsid w:val="001D3C61"/>
    <w:rsid w:val="001D40D4"/>
    <w:rsid w:val="001D41BD"/>
    <w:rsid w:val="001D4CCC"/>
    <w:rsid w:val="001D5B8E"/>
    <w:rsid w:val="001D5BBB"/>
    <w:rsid w:val="001D6489"/>
    <w:rsid w:val="001D7101"/>
    <w:rsid w:val="001D784B"/>
    <w:rsid w:val="001D793B"/>
    <w:rsid w:val="001D7A4C"/>
    <w:rsid w:val="001E009A"/>
    <w:rsid w:val="001E032D"/>
    <w:rsid w:val="001E08B4"/>
    <w:rsid w:val="001E0B22"/>
    <w:rsid w:val="001E0F6D"/>
    <w:rsid w:val="001E12C3"/>
    <w:rsid w:val="001E12E2"/>
    <w:rsid w:val="001E1D9D"/>
    <w:rsid w:val="001E206D"/>
    <w:rsid w:val="001E2570"/>
    <w:rsid w:val="001E28D2"/>
    <w:rsid w:val="001E2E68"/>
    <w:rsid w:val="001E3205"/>
    <w:rsid w:val="001E36BA"/>
    <w:rsid w:val="001E3852"/>
    <w:rsid w:val="001E3DAE"/>
    <w:rsid w:val="001E51B5"/>
    <w:rsid w:val="001E5319"/>
    <w:rsid w:val="001E537E"/>
    <w:rsid w:val="001E5D54"/>
    <w:rsid w:val="001E5DFF"/>
    <w:rsid w:val="001E66AB"/>
    <w:rsid w:val="001E67D4"/>
    <w:rsid w:val="001E685F"/>
    <w:rsid w:val="001E6879"/>
    <w:rsid w:val="001E6C00"/>
    <w:rsid w:val="001E6CE8"/>
    <w:rsid w:val="001E6CF3"/>
    <w:rsid w:val="001E6DAE"/>
    <w:rsid w:val="001E76DD"/>
    <w:rsid w:val="001E77A5"/>
    <w:rsid w:val="001E77B8"/>
    <w:rsid w:val="001E7EC4"/>
    <w:rsid w:val="001F02BB"/>
    <w:rsid w:val="001F02D5"/>
    <w:rsid w:val="001F05EC"/>
    <w:rsid w:val="001F0600"/>
    <w:rsid w:val="001F07DB"/>
    <w:rsid w:val="001F0B1D"/>
    <w:rsid w:val="001F0E98"/>
    <w:rsid w:val="001F119A"/>
    <w:rsid w:val="001F11D0"/>
    <w:rsid w:val="001F12EB"/>
    <w:rsid w:val="001F17AE"/>
    <w:rsid w:val="001F1A3D"/>
    <w:rsid w:val="001F2256"/>
    <w:rsid w:val="001F2AD9"/>
    <w:rsid w:val="001F2BB8"/>
    <w:rsid w:val="001F319E"/>
    <w:rsid w:val="001F381B"/>
    <w:rsid w:val="001F3A84"/>
    <w:rsid w:val="001F3BC6"/>
    <w:rsid w:val="001F4ACB"/>
    <w:rsid w:val="001F4C11"/>
    <w:rsid w:val="001F4D40"/>
    <w:rsid w:val="001F4FB1"/>
    <w:rsid w:val="001F5685"/>
    <w:rsid w:val="001F56E5"/>
    <w:rsid w:val="001F59C1"/>
    <w:rsid w:val="001F5C64"/>
    <w:rsid w:val="001F5F06"/>
    <w:rsid w:val="001F670F"/>
    <w:rsid w:val="001F7101"/>
    <w:rsid w:val="001F76D9"/>
    <w:rsid w:val="00200775"/>
    <w:rsid w:val="00200AB5"/>
    <w:rsid w:val="00200BB4"/>
    <w:rsid w:val="00201051"/>
    <w:rsid w:val="00201341"/>
    <w:rsid w:val="00201958"/>
    <w:rsid w:val="00201B84"/>
    <w:rsid w:val="00201E56"/>
    <w:rsid w:val="0020252B"/>
    <w:rsid w:val="00202A08"/>
    <w:rsid w:val="002032AD"/>
    <w:rsid w:val="00204158"/>
    <w:rsid w:val="00204628"/>
    <w:rsid w:val="002046AD"/>
    <w:rsid w:val="00204812"/>
    <w:rsid w:val="00204920"/>
    <w:rsid w:val="00204B19"/>
    <w:rsid w:val="00204B38"/>
    <w:rsid w:val="00204CDD"/>
    <w:rsid w:val="00205000"/>
    <w:rsid w:val="00206207"/>
    <w:rsid w:val="00206385"/>
    <w:rsid w:val="0020645C"/>
    <w:rsid w:val="00206C8A"/>
    <w:rsid w:val="00207812"/>
    <w:rsid w:val="00207D6D"/>
    <w:rsid w:val="00207DE2"/>
    <w:rsid w:val="00207F6E"/>
    <w:rsid w:val="002108CB"/>
    <w:rsid w:val="00210946"/>
    <w:rsid w:val="00211270"/>
    <w:rsid w:val="002119F9"/>
    <w:rsid w:val="00211A49"/>
    <w:rsid w:val="00211CFD"/>
    <w:rsid w:val="00211E5D"/>
    <w:rsid w:val="002122C7"/>
    <w:rsid w:val="002129C5"/>
    <w:rsid w:val="00212A37"/>
    <w:rsid w:val="00212D67"/>
    <w:rsid w:val="00212DAD"/>
    <w:rsid w:val="00212E2B"/>
    <w:rsid w:val="00212F60"/>
    <w:rsid w:val="00212F86"/>
    <w:rsid w:val="0021331B"/>
    <w:rsid w:val="00213935"/>
    <w:rsid w:val="00213AFF"/>
    <w:rsid w:val="0021413B"/>
    <w:rsid w:val="002148A8"/>
    <w:rsid w:val="00214A1B"/>
    <w:rsid w:val="0021546A"/>
    <w:rsid w:val="002157F6"/>
    <w:rsid w:val="00215949"/>
    <w:rsid w:val="00215C40"/>
    <w:rsid w:val="00215C92"/>
    <w:rsid w:val="00216981"/>
    <w:rsid w:val="00216C84"/>
    <w:rsid w:val="002174AA"/>
    <w:rsid w:val="002174D4"/>
    <w:rsid w:val="00217565"/>
    <w:rsid w:val="00217B62"/>
    <w:rsid w:val="00220592"/>
    <w:rsid w:val="002211E5"/>
    <w:rsid w:val="002213EC"/>
    <w:rsid w:val="0022145E"/>
    <w:rsid w:val="00221AED"/>
    <w:rsid w:val="00221B0B"/>
    <w:rsid w:val="0022249E"/>
    <w:rsid w:val="002227F1"/>
    <w:rsid w:val="00222FC0"/>
    <w:rsid w:val="0022304C"/>
    <w:rsid w:val="00223605"/>
    <w:rsid w:val="0022366E"/>
    <w:rsid w:val="00223A81"/>
    <w:rsid w:val="00223ED1"/>
    <w:rsid w:val="002240D4"/>
    <w:rsid w:val="0022484C"/>
    <w:rsid w:val="00224AE1"/>
    <w:rsid w:val="00224B7C"/>
    <w:rsid w:val="00224BD9"/>
    <w:rsid w:val="002257BE"/>
    <w:rsid w:val="00225A34"/>
    <w:rsid w:val="002261CF"/>
    <w:rsid w:val="002269C7"/>
    <w:rsid w:val="00226A57"/>
    <w:rsid w:val="00226FFF"/>
    <w:rsid w:val="00227589"/>
    <w:rsid w:val="0022775D"/>
    <w:rsid w:val="00227915"/>
    <w:rsid w:val="0023001B"/>
    <w:rsid w:val="0023061E"/>
    <w:rsid w:val="00230B56"/>
    <w:rsid w:val="00231131"/>
    <w:rsid w:val="00231CAF"/>
    <w:rsid w:val="0023334B"/>
    <w:rsid w:val="00233581"/>
    <w:rsid w:val="00233D2D"/>
    <w:rsid w:val="002341CC"/>
    <w:rsid w:val="00234307"/>
    <w:rsid w:val="0023437D"/>
    <w:rsid w:val="002348AF"/>
    <w:rsid w:val="00234B92"/>
    <w:rsid w:val="00234C19"/>
    <w:rsid w:val="00234E7F"/>
    <w:rsid w:val="00234EAA"/>
    <w:rsid w:val="00235097"/>
    <w:rsid w:val="00235707"/>
    <w:rsid w:val="00235DF4"/>
    <w:rsid w:val="0023665C"/>
    <w:rsid w:val="002367E4"/>
    <w:rsid w:val="002368EE"/>
    <w:rsid w:val="00236CF1"/>
    <w:rsid w:val="00237579"/>
    <w:rsid w:val="0023791E"/>
    <w:rsid w:val="00237E49"/>
    <w:rsid w:val="00240132"/>
    <w:rsid w:val="0024149C"/>
    <w:rsid w:val="00241528"/>
    <w:rsid w:val="00241665"/>
    <w:rsid w:val="00242054"/>
    <w:rsid w:val="0024209C"/>
    <w:rsid w:val="002422B3"/>
    <w:rsid w:val="002424AB"/>
    <w:rsid w:val="00242501"/>
    <w:rsid w:val="00242572"/>
    <w:rsid w:val="00242619"/>
    <w:rsid w:val="002429E7"/>
    <w:rsid w:val="00242B79"/>
    <w:rsid w:val="002433E0"/>
    <w:rsid w:val="002434AF"/>
    <w:rsid w:val="00243903"/>
    <w:rsid w:val="00243A63"/>
    <w:rsid w:val="00244741"/>
    <w:rsid w:val="00244868"/>
    <w:rsid w:val="00244A95"/>
    <w:rsid w:val="00244B08"/>
    <w:rsid w:val="00245120"/>
    <w:rsid w:val="00245247"/>
    <w:rsid w:val="00245341"/>
    <w:rsid w:val="002456DC"/>
    <w:rsid w:val="002460F3"/>
    <w:rsid w:val="00246ACE"/>
    <w:rsid w:val="00246E11"/>
    <w:rsid w:val="002505EE"/>
    <w:rsid w:val="00250E69"/>
    <w:rsid w:val="00250F03"/>
    <w:rsid w:val="00251159"/>
    <w:rsid w:val="0025215D"/>
    <w:rsid w:val="002521F2"/>
    <w:rsid w:val="0025230F"/>
    <w:rsid w:val="00252473"/>
    <w:rsid w:val="00252926"/>
    <w:rsid w:val="002529F5"/>
    <w:rsid w:val="00252C12"/>
    <w:rsid w:val="00252EE7"/>
    <w:rsid w:val="00252F3D"/>
    <w:rsid w:val="002540CB"/>
    <w:rsid w:val="0025456B"/>
    <w:rsid w:val="0025462E"/>
    <w:rsid w:val="002547CC"/>
    <w:rsid w:val="00254862"/>
    <w:rsid w:val="00254D64"/>
    <w:rsid w:val="00254F54"/>
    <w:rsid w:val="00255AA7"/>
    <w:rsid w:val="00255C54"/>
    <w:rsid w:val="00255D63"/>
    <w:rsid w:val="0025623F"/>
    <w:rsid w:val="00256385"/>
    <w:rsid w:val="00256D79"/>
    <w:rsid w:val="002571B5"/>
    <w:rsid w:val="00257258"/>
    <w:rsid w:val="002572C1"/>
    <w:rsid w:val="002574DF"/>
    <w:rsid w:val="002576B3"/>
    <w:rsid w:val="002577FD"/>
    <w:rsid w:val="00260836"/>
    <w:rsid w:val="00260C2C"/>
    <w:rsid w:val="00260E56"/>
    <w:rsid w:val="00260E7B"/>
    <w:rsid w:val="002610DD"/>
    <w:rsid w:val="0026171B"/>
    <w:rsid w:val="00261CFD"/>
    <w:rsid w:val="00261FB8"/>
    <w:rsid w:val="002623E5"/>
    <w:rsid w:val="0026260A"/>
    <w:rsid w:val="0026295F"/>
    <w:rsid w:val="00262C0D"/>
    <w:rsid w:val="0026387F"/>
    <w:rsid w:val="0026413F"/>
    <w:rsid w:val="0026429F"/>
    <w:rsid w:val="0026477D"/>
    <w:rsid w:val="00264910"/>
    <w:rsid w:val="00265217"/>
    <w:rsid w:val="00265337"/>
    <w:rsid w:val="0026563A"/>
    <w:rsid w:val="0026597B"/>
    <w:rsid w:val="002659D0"/>
    <w:rsid w:val="00265A7E"/>
    <w:rsid w:val="00265FA8"/>
    <w:rsid w:val="002666FF"/>
    <w:rsid w:val="002669E6"/>
    <w:rsid w:val="00266D70"/>
    <w:rsid w:val="002670FE"/>
    <w:rsid w:val="00267266"/>
    <w:rsid w:val="002702A2"/>
    <w:rsid w:val="00270735"/>
    <w:rsid w:val="00270855"/>
    <w:rsid w:val="00270AA2"/>
    <w:rsid w:val="002712F2"/>
    <w:rsid w:val="002717A1"/>
    <w:rsid w:val="00271A52"/>
    <w:rsid w:val="00271D60"/>
    <w:rsid w:val="002725F1"/>
    <w:rsid w:val="00272643"/>
    <w:rsid w:val="002726FC"/>
    <w:rsid w:val="00272B7C"/>
    <w:rsid w:val="002734A8"/>
    <w:rsid w:val="00273969"/>
    <w:rsid w:val="00273B30"/>
    <w:rsid w:val="002743D6"/>
    <w:rsid w:val="0027442F"/>
    <w:rsid w:val="002744A7"/>
    <w:rsid w:val="0027488A"/>
    <w:rsid w:val="00274BF3"/>
    <w:rsid w:val="00274F86"/>
    <w:rsid w:val="00274FF6"/>
    <w:rsid w:val="00275AA0"/>
    <w:rsid w:val="00275FBE"/>
    <w:rsid w:val="002760CB"/>
    <w:rsid w:val="00276256"/>
    <w:rsid w:val="00276285"/>
    <w:rsid w:val="00276501"/>
    <w:rsid w:val="00276921"/>
    <w:rsid w:val="00276A08"/>
    <w:rsid w:val="00276B8F"/>
    <w:rsid w:val="002771D1"/>
    <w:rsid w:val="002772DB"/>
    <w:rsid w:val="00277855"/>
    <w:rsid w:val="00277D57"/>
    <w:rsid w:val="00280269"/>
    <w:rsid w:val="00280400"/>
    <w:rsid w:val="0028066C"/>
    <w:rsid w:val="00280D29"/>
    <w:rsid w:val="00281501"/>
    <w:rsid w:val="00281749"/>
    <w:rsid w:val="002817DA"/>
    <w:rsid w:val="0028287F"/>
    <w:rsid w:val="00282A21"/>
    <w:rsid w:val="00282D0C"/>
    <w:rsid w:val="00282EB5"/>
    <w:rsid w:val="00283184"/>
    <w:rsid w:val="00283857"/>
    <w:rsid w:val="00284A24"/>
    <w:rsid w:val="00284AA2"/>
    <w:rsid w:val="002856B3"/>
    <w:rsid w:val="00285A86"/>
    <w:rsid w:val="002860A0"/>
    <w:rsid w:val="002862EA"/>
    <w:rsid w:val="00286769"/>
    <w:rsid w:val="002869CE"/>
    <w:rsid w:val="002872F4"/>
    <w:rsid w:val="00287390"/>
    <w:rsid w:val="00290289"/>
    <w:rsid w:val="002907C1"/>
    <w:rsid w:val="00290848"/>
    <w:rsid w:val="00290925"/>
    <w:rsid w:val="00290FE4"/>
    <w:rsid w:val="002912C0"/>
    <w:rsid w:val="0029181F"/>
    <w:rsid w:val="002918D6"/>
    <w:rsid w:val="00291DB6"/>
    <w:rsid w:val="0029262D"/>
    <w:rsid w:val="0029268C"/>
    <w:rsid w:val="002926E1"/>
    <w:rsid w:val="00292E3A"/>
    <w:rsid w:val="002942CF"/>
    <w:rsid w:val="0029440E"/>
    <w:rsid w:val="002945BB"/>
    <w:rsid w:val="00294FB8"/>
    <w:rsid w:val="002950FA"/>
    <w:rsid w:val="0029517D"/>
    <w:rsid w:val="00295BF6"/>
    <w:rsid w:val="002963D6"/>
    <w:rsid w:val="00296DC0"/>
    <w:rsid w:val="00297112"/>
    <w:rsid w:val="002975B8"/>
    <w:rsid w:val="002975EB"/>
    <w:rsid w:val="00297EE6"/>
    <w:rsid w:val="002A0263"/>
    <w:rsid w:val="002A02BB"/>
    <w:rsid w:val="002A05D4"/>
    <w:rsid w:val="002A0D30"/>
    <w:rsid w:val="002A0F27"/>
    <w:rsid w:val="002A1676"/>
    <w:rsid w:val="002A18EC"/>
    <w:rsid w:val="002A2110"/>
    <w:rsid w:val="002A2F13"/>
    <w:rsid w:val="002A307F"/>
    <w:rsid w:val="002A35AC"/>
    <w:rsid w:val="002A3D0D"/>
    <w:rsid w:val="002A3D92"/>
    <w:rsid w:val="002A3E4F"/>
    <w:rsid w:val="002A3F91"/>
    <w:rsid w:val="002A3FE2"/>
    <w:rsid w:val="002A3FF9"/>
    <w:rsid w:val="002A5E67"/>
    <w:rsid w:val="002A66F5"/>
    <w:rsid w:val="002A6801"/>
    <w:rsid w:val="002A6816"/>
    <w:rsid w:val="002A699E"/>
    <w:rsid w:val="002A6FBE"/>
    <w:rsid w:val="002A71F6"/>
    <w:rsid w:val="002A767A"/>
    <w:rsid w:val="002A7686"/>
    <w:rsid w:val="002A7705"/>
    <w:rsid w:val="002A7760"/>
    <w:rsid w:val="002A7A65"/>
    <w:rsid w:val="002A7DDE"/>
    <w:rsid w:val="002B0059"/>
    <w:rsid w:val="002B02F3"/>
    <w:rsid w:val="002B09D0"/>
    <w:rsid w:val="002B0B69"/>
    <w:rsid w:val="002B0C99"/>
    <w:rsid w:val="002B0FD7"/>
    <w:rsid w:val="002B1606"/>
    <w:rsid w:val="002B1DBC"/>
    <w:rsid w:val="002B2084"/>
    <w:rsid w:val="002B2728"/>
    <w:rsid w:val="002B3446"/>
    <w:rsid w:val="002B3456"/>
    <w:rsid w:val="002B37BE"/>
    <w:rsid w:val="002B3A81"/>
    <w:rsid w:val="002B3CEA"/>
    <w:rsid w:val="002B3F41"/>
    <w:rsid w:val="002B4382"/>
    <w:rsid w:val="002B4C4E"/>
    <w:rsid w:val="002B53C1"/>
    <w:rsid w:val="002B549B"/>
    <w:rsid w:val="002B54A6"/>
    <w:rsid w:val="002B573A"/>
    <w:rsid w:val="002B57BD"/>
    <w:rsid w:val="002B58C9"/>
    <w:rsid w:val="002B5CAB"/>
    <w:rsid w:val="002B6132"/>
    <w:rsid w:val="002B6415"/>
    <w:rsid w:val="002B7E29"/>
    <w:rsid w:val="002C084B"/>
    <w:rsid w:val="002C09C4"/>
    <w:rsid w:val="002C0E25"/>
    <w:rsid w:val="002C1315"/>
    <w:rsid w:val="002C19BB"/>
    <w:rsid w:val="002C1DA6"/>
    <w:rsid w:val="002C2298"/>
    <w:rsid w:val="002C338D"/>
    <w:rsid w:val="002C3AC2"/>
    <w:rsid w:val="002C3F39"/>
    <w:rsid w:val="002C49C0"/>
    <w:rsid w:val="002C4A29"/>
    <w:rsid w:val="002C4CC9"/>
    <w:rsid w:val="002C5E39"/>
    <w:rsid w:val="002C64EA"/>
    <w:rsid w:val="002C695F"/>
    <w:rsid w:val="002C69AF"/>
    <w:rsid w:val="002C6AB6"/>
    <w:rsid w:val="002C7080"/>
    <w:rsid w:val="002D0B28"/>
    <w:rsid w:val="002D136D"/>
    <w:rsid w:val="002D1827"/>
    <w:rsid w:val="002D1E67"/>
    <w:rsid w:val="002D269A"/>
    <w:rsid w:val="002D2F13"/>
    <w:rsid w:val="002D328E"/>
    <w:rsid w:val="002D38E7"/>
    <w:rsid w:val="002D39E5"/>
    <w:rsid w:val="002D3CE4"/>
    <w:rsid w:val="002D4093"/>
    <w:rsid w:val="002D47A1"/>
    <w:rsid w:val="002D4C91"/>
    <w:rsid w:val="002D4CD7"/>
    <w:rsid w:val="002D5047"/>
    <w:rsid w:val="002D519F"/>
    <w:rsid w:val="002D5A4D"/>
    <w:rsid w:val="002D5D28"/>
    <w:rsid w:val="002D6E38"/>
    <w:rsid w:val="002D7CE8"/>
    <w:rsid w:val="002E024A"/>
    <w:rsid w:val="002E0732"/>
    <w:rsid w:val="002E086C"/>
    <w:rsid w:val="002E08D5"/>
    <w:rsid w:val="002E10C6"/>
    <w:rsid w:val="002E1246"/>
    <w:rsid w:val="002E16F2"/>
    <w:rsid w:val="002E1ED3"/>
    <w:rsid w:val="002E1F81"/>
    <w:rsid w:val="002E221D"/>
    <w:rsid w:val="002E2563"/>
    <w:rsid w:val="002E282B"/>
    <w:rsid w:val="002E2DAB"/>
    <w:rsid w:val="002E30E4"/>
    <w:rsid w:val="002E316C"/>
    <w:rsid w:val="002E335E"/>
    <w:rsid w:val="002E3E0F"/>
    <w:rsid w:val="002E40B7"/>
    <w:rsid w:val="002E42D4"/>
    <w:rsid w:val="002E4631"/>
    <w:rsid w:val="002E5868"/>
    <w:rsid w:val="002E5DFF"/>
    <w:rsid w:val="002E604C"/>
    <w:rsid w:val="002E6528"/>
    <w:rsid w:val="002E65DE"/>
    <w:rsid w:val="002E674F"/>
    <w:rsid w:val="002E67A3"/>
    <w:rsid w:val="002E6DC8"/>
    <w:rsid w:val="002E6E7C"/>
    <w:rsid w:val="002E6F2F"/>
    <w:rsid w:val="002E73BA"/>
    <w:rsid w:val="002E777F"/>
    <w:rsid w:val="002E7ECB"/>
    <w:rsid w:val="002E7FF3"/>
    <w:rsid w:val="002F03CF"/>
    <w:rsid w:val="002F045D"/>
    <w:rsid w:val="002F04C4"/>
    <w:rsid w:val="002F12D2"/>
    <w:rsid w:val="002F18A2"/>
    <w:rsid w:val="002F1B56"/>
    <w:rsid w:val="002F2133"/>
    <w:rsid w:val="002F42BB"/>
    <w:rsid w:val="002F44CB"/>
    <w:rsid w:val="002F462B"/>
    <w:rsid w:val="002F4DEE"/>
    <w:rsid w:val="002F5164"/>
    <w:rsid w:val="002F52DE"/>
    <w:rsid w:val="002F55B9"/>
    <w:rsid w:val="002F56E9"/>
    <w:rsid w:val="002F5965"/>
    <w:rsid w:val="002F5A35"/>
    <w:rsid w:val="002F5BF6"/>
    <w:rsid w:val="002F5C89"/>
    <w:rsid w:val="002F5D11"/>
    <w:rsid w:val="002F5F6A"/>
    <w:rsid w:val="002F60AF"/>
    <w:rsid w:val="002F66D9"/>
    <w:rsid w:val="002F69C1"/>
    <w:rsid w:val="002F6AE3"/>
    <w:rsid w:val="002F6E3E"/>
    <w:rsid w:val="002F785B"/>
    <w:rsid w:val="002F7EA6"/>
    <w:rsid w:val="003002DD"/>
    <w:rsid w:val="00300424"/>
    <w:rsid w:val="0030059A"/>
    <w:rsid w:val="00300AFA"/>
    <w:rsid w:val="003010B5"/>
    <w:rsid w:val="003010CE"/>
    <w:rsid w:val="003012F8"/>
    <w:rsid w:val="0030153A"/>
    <w:rsid w:val="00301553"/>
    <w:rsid w:val="00302B30"/>
    <w:rsid w:val="00302F7C"/>
    <w:rsid w:val="00303094"/>
    <w:rsid w:val="003035E9"/>
    <w:rsid w:val="0030365E"/>
    <w:rsid w:val="003036BD"/>
    <w:rsid w:val="003040AE"/>
    <w:rsid w:val="00304129"/>
    <w:rsid w:val="00304187"/>
    <w:rsid w:val="00304B4B"/>
    <w:rsid w:val="00305165"/>
    <w:rsid w:val="003054A7"/>
    <w:rsid w:val="003057F9"/>
    <w:rsid w:val="00305EC8"/>
    <w:rsid w:val="003061DF"/>
    <w:rsid w:val="00306802"/>
    <w:rsid w:val="00306A49"/>
    <w:rsid w:val="00306C53"/>
    <w:rsid w:val="00307202"/>
    <w:rsid w:val="00307258"/>
    <w:rsid w:val="003073CE"/>
    <w:rsid w:val="0030742A"/>
    <w:rsid w:val="00307474"/>
    <w:rsid w:val="0030773A"/>
    <w:rsid w:val="00307B18"/>
    <w:rsid w:val="00310607"/>
    <w:rsid w:val="00310B31"/>
    <w:rsid w:val="003113B7"/>
    <w:rsid w:val="00311574"/>
    <w:rsid w:val="003115BB"/>
    <w:rsid w:val="00311776"/>
    <w:rsid w:val="00311B98"/>
    <w:rsid w:val="00311BA5"/>
    <w:rsid w:val="00311F34"/>
    <w:rsid w:val="003129EF"/>
    <w:rsid w:val="0031316C"/>
    <w:rsid w:val="0031345B"/>
    <w:rsid w:val="00313C30"/>
    <w:rsid w:val="00313C5B"/>
    <w:rsid w:val="00314170"/>
    <w:rsid w:val="00314388"/>
    <w:rsid w:val="0031514F"/>
    <w:rsid w:val="00315DC9"/>
    <w:rsid w:val="00315F1A"/>
    <w:rsid w:val="00316F94"/>
    <w:rsid w:val="003172F9"/>
    <w:rsid w:val="003175AF"/>
    <w:rsid w:val="00317843"/>
    <w:rsid w:val="00317A75"/>
    <w:rsid w:val="00317C2A"/>
    <w:rsid w:val="00317C33"/>
    <w:rsid w:val="00317D56"/>
    <w:rsid w:val="00317D65"/>
    <w:rsid w:val="00317FF1"/>
    <w:rsid w:val="00320313"/>
    <w:rsid w:val="003205EB"/>
    <w:rsid w:val="0032063F"/>
    <w:rsid w:val="00320744"/>
    <w:rsid w:val="00320C1F"/>
    <w:rsid w:val="00320C90"/>
    <w:rsid w:val="00320D39"/>
    <w:rsid w:val="00320F6C"/>
    <w:rsid w:val="003218F0"/>
    <w:rsid w:val="00321D00"/>
    <w:rsid w:val="00321F69"/>
    <w:rsid w:val="003223EE"/>
    <w:rsid w:val="00322CEF"/>
    <w:rsid w:val="0032300C"/>
    <w:rsid w:val="0032331E"/>
    <w:rsid w:val="003233C0"/>
    <w:rsid w:val="003238BC"/>
    <w:rsid w:val="00323D6A"/>
    <w:rsid w:val="00323DCC"/>
    <w:rsid w:val="00324066"/>
    <w:rsid w:val="003240E5"/>
    <w:rsid w:val="00324A5A"/>
    <w:rsid w:val="00324BAD"/>
    <w:rsid w:val="00324BF9"/>
    <w:rsid w:val="00324FA3"/>
    <w:rsid w:val="003253BA"/>
    <w:rsid w:val="00325702"/>
    <w:rsid w:val="00325837"/>
    <w:rsid w:val="003259EF"/>
    <w:rsid w:val="00326387"/>
    <w:rsid w:val="00326A3C"/>
    <w:rsid w:val="00326DD8"/>
    <w:rsid w:val="00326FAE"/>
    <w:rsid w:val="00327263"/>
    <w:rsid w:val="003278E0"/>
    <w:rsid w:val="0032790E"/>
    <w:rsid w:val="00327F97"/>
    <w:rsid w:val="003303A9"/>
    <w:rsid w:val="00331087"/>
    <w:rsid w:val="00331719"/>
    <w:rsid w:val="00331963"/>
    <w:rsid w:val="00331B00"/>
    <w:rsid w:val="0033272D"/>
    <w:rsid w:val="00332EF7"/>
    <w:rsid w:val="003330E5"/>
    <w:rsid w:val="00333757"/>
    <w:rsid w:val="00333860"/>
    <w:rsid w:val="00333D6C"/>
    <w:rsid w:val="00334707"/>
    <w:rsid w:val="00334D35"/>
    <w:rsid w:val="0033510F"/>
    <w:rsid w:val="003355AE"/>
    <w:rsid w:val="00335A7B"/>
    <w:rsid w:val="00335F57"/>
    <w:rsid w:val="003364A6"/>
    <w:rsid w:val="003365C8"/>
    <w:rsid w:val="0033678A"/>
    <w:rsid w:val="00336E44"/>
    <w:rsid w:val="003370AD"/>
    <w:rsid w:val="00337685"/>
    <w:rsid w:val="00337FC5"/>
    <w:rsid w:val="003401FA"/>
    <w:rsid w:val="003409CB"/>
    <w:rsid w:val="00340DF5"/>
    <w:rsid w:val="00341001"/>
    <w:rsid w:val="0034195A"/>
    <w:rsid w:val="00341B11"/>
    <w:rsid w:val="00341CE8"/>
    <w:rsid w:val="00341E4A"/>
    <w:rsid w:val="00341EA9"/>
    <w:rsid w:val="0034259C"/>
    <w:rsid w:val="003432F3"/>
    <w:rsid w:val="00343321"/>
    <w:rsid w:val="003436E6"/>
    <w:rsid w:val="0034382A"/>
    <w:rsid w:val="00343D24"/>
    <w:rsid w:val="00343E55"/>
    <w:rsid w:val="00343E9A"/>
    <w:rsid w:val="00344065"/>
    <w:rsid w:val="00344EB2"/>
    <w:rsid w:val="00345294"/>
    <w:rsid w:val="003453F2"/>
    <w:rsid w:val="00345C4A"/>
    <w:rsid w:val="00345CBD"/>
    <w:rsid w:val="0034641F"/>
    <w:rsid w:val="003464D3"/>
    <w:rsid w:val="00346B5F"/>
    <w:rsid w:val="00347087"/>
    <w:rsid w:val="00347937"/>
    <w:rsid w:val="00347967"/>
    <w:rsid w:val="00347E88"/>
    <w:rsid w:val="00350387"/>
    <w:rsid w:val="00350ACC"/>
    <w:rsid w:val="00350B6F"/>
    <w:rsid w:val="00350E2F"/>
    <w:rsid w:val="003510A5"/>
    <w:rsid w:val="003525C3"/>
    <w:rsid w:val="00352E5E"/>
    <w:rsid w:val="00353159"/>
    <w:rsid w:val="0035332A"/>
    <w:rsid w:val="0035394A"/>
    <w:rsid w:val="00353AC7"/>
    <w:rsid w:val="00353D5F"/>
    <w:rsid w:val="003544D0"/>
    <w:rsid w:val="003545B4"/>
    <w:rsid w:val="003545EB"/>
    <w:rsid w:val="003547F0"/>
    <w:rsid w:val="003547F5"/>
    <w:rsid w:val="00354B09"/>
    <w:rsid w:val="00354B84"/>
    <w:rsid w:val="00354BC1"/>
    <w:rsid w:val="003550F8"/>
    <w:rsid w:val="003556C2"/>
    <w:rsid w:val="00355D66"/>
    <w:rsid w:val="00356064"/>
    <w:rsid w:val="00356659"/>
    <w:rsid w:val="00356732"/>
    <w:rsid w:val="00356DF8"/>
    <w:rsid w:val="0035743F"/>
    <w:rsid w:val="003574F1"/>
    <w:rsid w:val="00357923"/>
    <w:rsid w:val="00357933"/>
    <w:rsid w:val="00357E3D"/>
    <w:rsid w:val="00357EEF"/>
    <w:rsid w:val="00357FC7"/>
    <w:rsid w:val="00360701"/>
    <w:rsid w:val="00361206"/>
    <w:rsid w:val="0036129F"/>
    <w:rsid w:val="003614F0"/>
    <w:rsid w:val="00361975"/>
    <w:rsid w:val="00361C97"/>
    <w:rsid w:val="0036208E"/>
    <w:rsid w:val="0036235C"/>
    <w:rsid w:val="003625CF"/>
    <w:rsid w:val="00363260"/>
    <w:rsid w:val="00363569"/>
    <w:rsid w:val="003642D0"/>
    <w:rsid w:val="003648DA"/>
    <w:rsid w:val="0036517E"/>
    <w:rsid w:val="00365358"/>
    <w:rsid w:val="00365524"/>
    <w:rsid w:val="003658E8"/>
    <w:rsid w:val="00365C89"/>
    <w:rsid w:val="00366312"/>
    <w:rsid w:val="003669AB"/>
    <w:rsid w:val="00366FAA"/>
    <w:rsid w:val="003675DD"/>
    <w:rsid w:val="00367643"/>
    <w:rsid w:val="003679DB"/>
    <w:rsid w:val="00367CAD"/>
    <w:rsid w:val="00367CEE"/>
    <w:rsid w:val="00370239"/>
    <w:rsid w:val="00370630"/>
    <w:rsid w:val="0037089D"/>
    <w:rsid w:val="003708DA"/>
    <w:rsid w:val="003710D8"/>
    <w:rsid w:val="00371BD3"/>
    <w:rsid w:val="003724B5"/>
    <w:rsid w:val="003725D6"/>
    <w:rsid w:val="00372666"/>
    <w:rsid w:val="003728E1"/>
    <w:rsid w:val="0037295E"/>
    <w:rsid w:val="00372A33"/>
    <w:rsid w:val="00372F7A"/>
    <w:rsid w:val="00372FC2"/>
    <w:rsid w:val="003730C5"/>
    <w:rsid w:val="003731F0"/>
    <w:rsid w:val="003737E0"/>
    <w:rsid w:val="00373ABB"/>
    <w:rsid w:val="00374E00"/>
    <w:rsid w:val="003754E9"/>
    <w:rsid w:val="0037555F"/>
    <w:rsid w:val="003755D3"/>
    <w:rsid w:val="00375714"/>
    <w:rsid w:val="0037593C"/>
    <w:rsid w:val="00375A6D"/>
    <w:rsid w:val="00375BBC"/>
    <w:rsid w:val="00375CD8"/>
    <w:rsid w:val="00376293"/>
    <w:rsid w:val="00376437"/>
    <w:rsid w:val="00376472"/>
    <w:rsid w:val="003764A4"/>
    <w:rsid w:val="00377025"/>
    <w:rsid w:val="003779BF"/>
    <w:rsid w:val="0038002F"/>
    <w:rsid w:val="00380212"/>
    <w:rsid w:val="003805A7"/>
    <w:rsid w:val="003809B1"/>
    <w:rsid w:val="00381BF7"/>
    <w:rsid w:val="00382123"/>
    <w:rsid w:val="003827C9"/>
    <w:rsid w:val="003829F1"/>
    <w:rsid w:val="00382B55"/>
    <w:rsid w:val="00382E60"/>
    <w:rsid w:val="003830E9"/>
    <w:rsid w:val="0038390E"/>
    <w:rsid w:val="00383F7A"/>
    <w:rsid w:val="0038439F"/>
    <w:rsid w:val="003843FD"/>
    <w:rsid w:val="00384930"/>
    <w:rsid w:val="00384C6C"/>
    <w:rsid w:val="003858D4"/>
    <w:rsid w:val="003862BC"/>
    <w:rsid w:val="0038635E"/>
    <w:rsid w:val="00386A5E"/>
    <w:rsid w:val="00386B1A"/>
    <w:rsid w:val="00387781"/>
    <w:rsid w:val="00387966"/>
    <w:rsid w:val="00387B49"/>
    <w:rsid w:val="0039001B"/>
    <w:rsid w:val="00390501"/>
    <w:rsid w:val="00390770"/>
    <w:rsid w:val="00390AD3"/>
    <w:rsid w:val="00390DE9"/>
    <w:rsid w:val="00390EFD"/>
    <w:rsid w:val="003911D1"/>
    <w:rsid w:val="0039135F"/>
    <w:rsid w:val="003916D0"/>
    <w:rsid w:val="00391910"/>
    <w:rsid w:val="00392213"/>
    <w:rsid w:val="00392F75"/>
    <w:rsid w:val="0039334A"/>
    <w:rsid w:val="00393536"/>
    <w:rsid w:val="003936A4"/>
    <w:rsid w:val="003937C9"/>
    <w:rsid w:val="0039386E"/>
    <w:rsid w:val="003938E6"/>
    <w:rsid w:val="00393A4B"/>
    <w:rsid w:val="00393B2A"/>
    <w:rsid w:val="003940F4"/>
    <w:rsid w:val="003946FE"/>
    <w:rsid w:val="00394C19"/>
    <w:rsid w:val="00395145"/>
    <w:rsid w:val="00395F90"/>
    <w:rsid w:val="00395FA2"/>
    <w:rsid w:val="00396183"/>
    <w:rsid w:val="00396CF0"/>
    <w:rsid w:val="00396DBF"/>
    <w:rsid w:val="00396DF8"/>
    <w:rsid w:val="003971C1"/>
    <w:rsid w:val="00397333"/>
    <w:rsid w:val="00397766"/>
    <w:rsid w:val="00397C15"/>
    <w:rsid w:val="003A0783"/>
    <w:rsid w:val="003A0CD4"/>
    <w:rsid w:val="003A0F86"/>
    <w:rsid w:val="003A199E"/>
    <w:rsid w:val="003A1ABD"/>
    <w:rsid w:val="003A1EC1"/>
    <w:rsid w:val="003A2BB0"/>
    <w:rsid w:val="003A3491"/>
    <w:rsid w:val="003A3787"/>
    <w:rsid w:val="003A3DF4"/>
    <w:rsid w:val="003A4546"/>
    <w:rsid w:val="003A4AC8"/>
    <w:rsid w:val="003A4FD2"/>
    <w:rsid w:val="003A52D1"/>
    <w:rsid w:val="003A5806"/>
    <w:rsid w:val="003A59A3"/>
    <w:rsid w:val="003A5AB5"/>
    <w:rsid w:val="003A5B45"/>
    <w:rsid w:val="003A6195"/>
    <w:rsid w:val="003A65BF"/>
    <w:rsid w:val="003A6DAC"/>
    <w:rsid w:val="003A6F9E"/>
    <w:rsid w:val="003A7279"/>
    <w:rsid w:val="003A7C7E"/>
    <w:rsid w:val="003A7E93"/>
    <w:rsid w:val="003B0233"/>
    <w:rsid w:val="003B0BA9"/>
    <w:rsid w:val="003B0D95"/>
    <w:rsid w:val="003B0F04"/>
    <w:rsid w:val="003B18B1"/>
    <w:rsid w:val="003B2038"/>
    <w:rsid w:val="003B2AF4"/>
    <w:rsid w:val="003B37C9"/>
    <w:rsid w:val="003B3F59"/>
    <w:rsid w:val="003B41E6"/>
    <w:rsid w:val="003B427C"/>
    <w:rsid w:val="003B49FE"/>
    <w:rsid w:val="003B5581"/>
    <w:rsid w:val="003B5616"/>
    <w:rsid w:val="003B57FE"/>
    <w:rsid w:val="003B5995"/>
    <w:rsid w:val="003B6186"/>
    <w:rsid w:val="003B637B"/>
    <w:rsid w:val="003B642E"/>
    <w:rsid w:val="003B657D"/>
    <w:rsid w:val="003B6AE3"/>
    <w:rsid w:val="003B6CA4"/>
    <w:rsid w:val="003B7345"/>
    <w:rsid w:val="003B7A4B"/>
    <w:rsid w:val="003C021C"/>
    <w:rsid w:val="003C0731"/>
    <w:rsid w:val="003C0AB3"/>
    <w:rsid w:val="003C1172"/>
    <w:rsid w:val="003C15B0"/>
    <w:rsid w:val="003C175F"/>
    <w:rsid w:val="003C1DE1"/>
    <w:rsid w:val="003C21FB"/>
    <w:rsid w:val="003C24C8"/>
    <w:rsid w:val="003C28E7"/>
    <w:rsid w:val="003C31BC"/>
    <w:rsid w:val="003C3539"/>
    <w:rsid w:val="003C3DC1"/>
    <w:rsid w:val="003C41AA"/>
    <w:rsid w:val="003C4246"/>
    <w:rsid w:val="003C42F1"/>
    <w:rsid w:val="003C47D4"/>
    <w:rsid w:val="003C48A9"/>
    <w:rsid w:val="003C4DE0"/>
    <w:rsid w:val="003C5153"/>
    <w:rsid w:val="003C58A4"/>
    <w:rsid w:val="003C5DF2"/>
    <w:rsid w:val="003C615D"/>
    <w:rsid w:val="003C62C1"/>
    <w:rsid w:val="003C6654"/>
    <w:rsid w:val="003C682D"/>
    <w:rsid w:val="003C699C"/>
    <w:rsid w:val="003C6E76"/>
    <w:rsid w:val="003C740A"/>
    <w:rsid w:val="003C74ED"/>
    <w:rsid w:val="003D01AF"/>
    <w:rsid w:val="003D03FC"/>
    <w:rsid w:val="003D0742"/>
    <w:rsid w:val="003D095E"/>
    <w:rsid w:val="003D0C92"/>
    <w:rsid w:val="003D1729"/>
    <w:rsid w:val="003D1858"/>
    <w:rsid w:val="003D18F7"/>
    <w:rsid w:val="003D3065"/>
    <w:rsid w:val="003D3FF8"/>
    <w:rsid w:val="003D4460"/>
    <w:rsid w:val="003D46F6"/>
    <w:rsid w:val="003D4771"/>
    <w:rsid w:val="003D47E8"/>
    <w:rsid w:val="003D4C60"/>
    <w:rsid w:val="003D4CF8"/>
    <w:rsid w:val="003D5C81"/>
    <w:rsid w:val="003D6041"/>
    <w:rsid w:val="003D6380"/>
    <w:rsid w:val="003D6948"/>
    <w:rsid w:val="003D6B60"/>
    <w:rsid w:val="003D799A"/>
    <w:rsid w:val="003D79C0"/>
    <w:rsid w:val="003D7B16"/>
    <w:rsid w:val="003D7F69"/>
    <w:rsid w:val="003E02B7"/>
    <w:rsid w:val="003E04F0"/>
    <w:rsid w:val="003E06FF"/>
    <w:rsid w:val="003E0DF8"/>
    <w:rsid w:val="003E0F72"/>
    <w:rsid w:val="003E13D8"/>
    <w:rsid w:val="003E1B7F"/>
    <w:rsid w:val="003E1E0A"/>
    <w:rsid w:val="003E1E0E"/>
    <w:rsid w:val="003E28D5"/>
    <w:rsid w:val="003E2EC1"/>
    <w:rsid w:val="003E30E2"/>
    <w:rsid w:val="003E3102"/>
    <w:rsid w:val="003E35F4"/>
    <w:rsid w:val="003E447B"/>
    <w:rsid w:val="003E4532"/>
    <w:rsid w:val="003E497F"/>
    <w:rsid w:val="003E4A70"/>
    <w:rsid w:val="003E4D14"/>
    <w:rsid w:val="003E4E38"/>
    <w:rsid w:val="003E4F62"/>
    <w:rsid w:val="003E5070"/>
    <w:rsid w:val="003E52B7"/>
    <w:rsid w:val="003E6EF4"/>
    <w:rsid w:val="003E6F7D"/>
    <w:rsid w:val="003E7BE1"/>
    <w:rsid w:val="003F032E"/>
    <w:rsid w:val="003F03F9"/>
    <w:rsid w:val="003F093D"/>
    <w:rsid w:val="003F0D58"/>
    <w:rsid w:val="003F1026"/>
    <w:rsid w:val="003F1078"/>
    <w:rsid w:val="003F1507"/>
    <w:rsid w:val="003F16C0"/>
    <w:rsid w:val="003F16F3"/>
    <w:rsid w:val="003F177D"/>
    <w:rsid w:val="003F1B60"/>
    <w:rsid w:val="003F1BEE"/>
    <w:rsid w:val="003F1E41"/>
    <w:rsid w:val="003F2074"/>
    <w:rsid w:val="003F26DA"/>
    <w:rsid w:val="003F2721"/>
    <w:rsid w:val="003F2742"/>
    <w:rsid w:val="003F27D4"/>
    <w:rsid w:val="003F3048"/>
    <w:rsid w:val="003F35A7"/>
    <w:rsid w:val="003F389B"/>
    <w:rsid w:val="003F38E3"/>
    <w:rsid w:val="003F3EF7"/>
    <w:rsid w:val="003F4016"/>
    <w:rsid w:val="003F5BB2"/>
    <w:rsid w:val="003F5F29"/>
    <w:rsid w:val="003F6797"/>
    <w:rsid w:val="003F6A0E"/>
    <w:rsid w:val="003F7022"/>
    <w:rsid w:val="003F73B6"/>
    <w:rsid w:val="003F7DC5"/>
    <w:rsid w:val="00400975"/>
    <w:rsid w:val="00400E7B"/>
    <w:rsid w:val="00401145"/>
    <w:rsid w:val="0040191E"/>
    <w:rsid w:val="00401C8C"/>
    <w:rsid w:val="00402B05"/>
    <w:rsid w:val="004038B8"/>
    <w:rsid w:val="00404422"/>
    <w:rsid w:val="00404433"/>
    <w:rsid w:val="00404524"/>
    <w:rsid w:val="00404CA8"/>
    <w:rsid w:val="00404D69"/>
    <w:rsid w:val="004053C9"/>
    <w:rsid w:val="004055F7"/>
    <w:rsid w:val="004058D2"/>
    <w:rsid w:val="004061EC"/>
    <w:rsid w:val="0040644F"/>
    <w:rsid w:val="0040667B"/>
    <w:rsid w:val="0040687D"/>
    <w:rsid w:val="00406CA2"/>
    <w:rsid w:val="00406DE8"/>
    <w:rsid w:val="00406FC5"/>
    <w:rsid w:val="00407536"/>
    <w:rsid w:val="004077FD"/>
    <w:rsid w:val="00407868"/>
    <w:rsid w:val="00407CFA"/>
    <w:rsid w:val="004101A6"/>
    <w:rsid w:val="00410DC2"/>
    <w:rsid w:val="004114C2"/>
    <w:rsid w:val="004114F4"/>
    <w:rsid w:val="0041190C"/>
    <w:rsid w:val="00411B65"/>
    <w:rsid w:val="00411EE1"/>
    <w:rsid w:val="004120C5"/>
    <w:rsid w:val="0041274A"/>
    <w:rsid w:val="00412C2C"/>
    <w:rsid w:val="00412CDF"/>
    <w:rsid w:val="00413133"/>
    <w:rsid w:val="00413B7E"/>
    <w:rsid w:val="00415363"/>
    <w:rsid w:val="00415386"/>
    <w:rsid w:val="0041555E"/>
    <w:rsid w:val="00415BAC"/>
    <w:rsid w:val="00415C3A"/>
    <w:rsid w:val="004163C3"/>
    <w:rsid w:val="0041650B"/>
    <w:rsid w:val="00416588"/>
    <w:rsid w:val="00416A0F"/>
    <w:rsid w:val="00417949"/>
    <w:rsid w:val="00417C35"/>
    <w:rsid w:val="00417D89"/>
    <w:rsid w:val="00417DAD"/>
    <w:rsid w:val="004202BB"/>
    <w:rsid w:val="0042071F"/>
    <w:rsid w:val="00420A44"/>
    <w:rsid w:val="00421341"/>
    <w:rsid w:val="0042165A"/>
    <w:rsid w:val="00421938"/>
    <w:rsid w:val="0042224C"/>
    <w:rsid w:val="00422529"/>
    <w:rsid w:val="004229B4"/>
    <w:rsid w:val="00422D80"/>
    <w:rsid w:val="00423434"/>
    <w:rsid w:val="0042385B"/>
    <w:rsid w:val="00423EAF"/>
    <w:rsid w:val="00423EDB"/>
    <w:rsid w:val="00424D0A"/>
    <w:rsid w:val="00424EEA"/>
    <w:rsid w:val="00424EEC"/>
    <w:rsid w:val="00425047"/>
    <w:rsid w:val="0042510E"/>
    <w:rsid w:val="00425728"/>
    <w:rsid w:val="00425D7A"/>
    <w:rsid w:val="0042614C"/>
    <w:rsid w:val="004269C2"/>
    <w:rsid w:val="00427174"/>
    <w:rsid w:val="00427350"/>
    <w:rsid w:val="00427352"/>
    <w:rsid w:val="00427663"/>
    <w:rsid w:val="0042784A"/>
    <w:rsid w:val="00427BDD"/>
    <w:rsid w:val="004305E9"/>
    <w:rsid w:val="00430F42"/>
    <w:rsid w:val="00431B8E"/>
    <w:rsid w:val="00431BCB"/>
    <w:rsid w:val="00432280"/>
    <w:rsid w:val="0043248E"/>
    <w:rsid w:val="00432A72"/>
    <w:rsid w:val="00432D09"/>
    <w:rsid w:val="004331B5"/>
    <w:rsid w:val="00433BF0"/>
    <w:rsid w:val="00433EED"/>
    <w:rsid w:val="004348DF"/>
    <w:rsid w:val="00434B19"/>
    <w:rsid w:val="00434F59"/>
    <w:rsid w:val="00435012"/>
    <w:rsid w:val="00435B41"/>
    <w:rsid w:val="00435CC1"/>
    <w:rsid w:val="00435EB7"/>
    <w:rsid w:val="00435FBE"/>
    <w:rsid w:val="00436080"/>
    <w:rsid w:val="00436338"/>
    <w:rsid w:val="004367C0"/>
    <w:rsid w:val="00436A49"/>
    <w:rsid w:val="004378D7"/>
    <w:rsid w:val="00437A3B"/>
    <w:rsid w:val="00437A5B"/>
    <w:rsid w:val="00437B27"/>
    <w:rsid w:val="00437DBF"/>
    <w:rsid w:val="004402D6"/>
    <w:rsid w:val="004407A6"/>
    <w:rsid w:val="004412D6"/>
    <w:rsid w:val="00441BF3"/>
    <w:rsid w:val="004420D8"/>
    <w:rsid w:val="004422CF"/>
    <w:rsid w:val="0044233E"/>
    <w:rsid w:val="00442534"/>
    <w:rsid w:val="0044274A"/>
    <w:rsid w:val="00442D4F"/>
    <w:rsid w:val="004436F5"/>
    <w:rsid w:val="00443CE3"/>
    <w:rsid w:val="0044415F"/>
    <w:rsid w:val="0044492F"/>
    <w:rsid w:val="004449BE"/>
    <w:rsid w:val="00444CB9"/>
    <w:rsid w:val="004456E0"/>
    <w:rsid w:val="00445C9D"/>
    <w:rsid w:val="00446131"/>
    <w:rsid w:val="004461D3"/>
    <w:rsid w:val="0044698E"/>
    <w:rsid w:val="004479E3"/>
    <w:rsid w:val="00447B68"/>
    <w:rsid w:val="00447F23"/>
    <w:rsid w:val="00447F41"/>
    <w:rsid w:val="00447FC8"/>
    <w:rsid w:val="0045081B"/>
    <w:rsid w:val="0045101E"/>
    <w:rsid w:val="00451B1A"/>
    <w:rsid w:val="00451C8F"/>
    <w:rsid w:val="00451E3A"/>
    <w:rsid w:val="0045217D"/>
    <w:rsid w:val="00452678"/>
    <w:rsid w:val="004526F8"/>
    <w:rsid w:val="00452956"/>
    <w:rsid w:val="00452F36"/>
    <w:rsid w:val="00453127"/>
    <w:rsid w:val="0045370D"/>
    <w:rsid w:val="00453B70"/>
    <w:rsid w:val="0045452A"/>
    <w:rsid w:val="00454714"/>
    <w:rsid w:val="00454EA9"/>
    <w:rsid w:val="004550E1"/>
    <w:rsid w:val="004552DD"/>
    <w:rsid w:val="00455756"/>
    <w:rsid w:val="00455BEA"/>
    <w:rsid w:val="00455C53"/>
    <w:rsid w:val="00455DA4"/>
    <w:rsid w:val="0045619F"/>
    <w:rsid w:val="004562DC"/>
    <w:rsid w:val="00456DA2"/>
    <w:rsid w:val="00456E8D"/>
    <w:rsid w:val="00457102"/>
    <w:rsid w:val="0045715E"/>
    <w:rsid w:val="004573F2"/>
    <w:rsid w:val="0046038B"/>
    <w:rsid w:val="0046059C"/>
    <w:rsid w:val="004607AA"/>
    <w:rsid w:val="0046135E"/>
    <w:rsid w:val="00461467"/>
    <w:rsid w:val="00461F13"/>
    <w:rsid w:val="0046234D"/>
    <w:rsid w:val="00462A36"/>
    <w:rsid w:val="00462B90"/>
    <w:rsid w:val="00462BF8"/>
    <w:rsid w:val="004630CF"/>
    <w:rsid w:val="00463864"/>
    <w:rsid w:val="004639E0"/>
    <w:rsid w:val="00463C4B"/>
    <w:rsid w:val="00465199"/>
    <w:rsid w:val="00465244"/>
    <w:rsid w:val="0046586F"/>
    <w:rsid w:val="004667DB"/>
    <w:rsid w:val="00466B3D"/>
    <w:rsid w:val="00466E91"/>
    <w:rsid w:val="004672E4"/>
    <w:rsid w:val="004676ED"/>
    <w:rsid w:val="00470479"/>
    <w:rsid w:val="00470543"/>
    <w:rsid w:val="00470B74"/>
    <w:rsid w:val="0047141E"/>
    <w:rsid w:val="0047241C"/>
    <w:rsid w:val="0047283A"/>
    <w:rsid w:val="00472D42"/>
    <w:rsid w:val="00472EB9"/>
    <w:rsid w:val="00473225"/>
    <w:rsid w:val="00473638"/>
    <w:rsid w:val="004736F3"/>
    <w:rsid w:val="004737B2"/>
    <w:rsid w:val="0047382C"/>
    <w:rsid w:val="00473A6B"/>
    <w:rsid w:val="00473EF8"/>
    <w:rsid w:val="00474276"/>
    <w:rsid w:val="0047554B"/>
    <w:rsid w:val="0047574B"/>
    <w:rsid w:val="00475F28"/>
    <w:rsid w:val="004761C2"/>
    <w:rsid w:val="004768A5"/>
    <w:rsid w:val="00477160"/>
    <w:rsid w:val="004771C1"/>
    <w:rsid w:val="00477350"/>
    <w:rsid w:val="00477372"/>
    <w:rsid w:val="00480616"/>
    <w:rsid w:val="00480A02"/>
    <w:rsid w:val="00480E71"/>
    <w:rsid w:val="00480FFE"/>
    <w:rsid w:val="0048114C"/>
    <w:rsid w:val="00481210"/>
    <w:rsid w:val="00481B18"/>
    <w:rsid w:val="004822CB"/>
    <w:rsid w:val="004827C4"/>
    <w:rsid w:val="004829FD"/>
    <w:rsid w:val="00482EE0"/>
    <w:rsid w:val="00483711"/>
    <w:rsid w:val="00483DF1"/>
    <w:rsid w:val="004844B4"/>
    <w:rsid w:val="00484737"/>
    <w:rsid w:val="00484FE2"/>
    <w:rsid w:val="0048505D"/>
    <w:rsid w:val="004855A4"/>
    <w:rsid w:val="00485878"/>
    <w:rsid w:val="00485879"/>
    <w:rsid w:val="004860BE"/>
    <w:rsid w:val="0048619C"/>
    <w:rsid w:val="00486D79"/>
    <w:rsid w:val="004878AE"/>
    <w:rsid w:val="0049005C"/>
    <w:rsid w:val="00490120"/>
    <w:rsid w:val="00490642"/>
    <w:rsid w:val="004907FA"/>
    <w:rsid w:val="00490AE3"/>
    <w:rsid w:val="00490D51"/>
    <w:rsid w:val="00491A4D"/>
    <w:rsid w:val="00491D38"/>
    <w:rsid w:val="0049275A"/>
    <w:rsid w:val="00492BA1"/>
    <w:rsid w:val="00492E02"/>
    <w:rsid w:val="004930D4"/>
    <w:rsid w:val="00493450"/>
    <w:rsid w:val="004937B2"/>
    <w:rsid w:val="004938B0"/>
    <w:rsid w:val="00493E01"/>
    <w:rsid w:val="00493EB1"/>
    <w:rsid w:val="00494712"/>
    <w:rsid w:val="00494BB3"/>
    <w:rsid w:val="00494C28"/>
    <w:rsid w:val="00494CE6"/>
    <w:rsid w:val="004951A8"/>
    <w:rsid w:val="0049522A"/>
    <w:rsid w:val="00495279"/>
    <w:rsid w:val="00495707"/>
    <w:rsid w:val="00496762"/>
    <w:rsid w:val="004967D7"/>
    <w:rsid w:val="00496B60"/>
    <w:rsid w:val="00496DA2"/>
    <w:rsid w:val="00496FD4"/>
    <w:rsid w:val="004972D1"/>
    <w:rsid w:val="00497601"/>
    <w:rsid w:val="0049789E"/>
    <w:rsid w:val="004979CE"/>
    <w:rsid w:val="00497B4A"/>
    <w:rsid w:val="00497BEF"/>
    <w:rsid w:val="00497D5C"/>
    <w:rsid w:val="004A03BA"/>
    <w:rsid w:val="004A10E8"/>
    <w:rsid w:val="004A1C59"/>
    <w:rsid w:val="004A1EDC"/>
    <w:rsid w:val="004A256A"/>
    <w:rsid w:val="004A2801"/>
    <w:rsid w:val="004A288A"/>
    <w:rsid w:val="004A28E9"/>
    <w:rsid w:val="004A2AD0"/>
    <w:rsid w:val="004A2C56"/>
    <w:rsid w:val="004A2F24"/>
    <w:rsid w:val="004A3A3D"/>
    <w:rsid w:val="004A41EC"/>
    <w:rsid w:val="004A441B"/>
    <w:rsid w:val="004A4D1D"/>
    <w:rsid w:val="004A575E"/>
    <w:rsid w:val="004A5CA3"/>
    <w:rsid w:val="004A5D56"/>
    <w:rsid w:val="004A61E7"/>
    <w:rsid w:val="004A63E7"/>
    <w:rsid w:val="004A6773"/>
    <w:rsid w:val="004A6D14"/>
    <w:rsid w:val="004A6DD7"/>
    <w:rsid w:val="004A755F"/>
    <w:rsid w:val="004A7805"/>
    <w:rsid w:val="004A7A20"/>
    <w:rsid w:val="004A7CCB"/>
    <w:rsid w:val="004B00BE"/>
    <w:rsid w:val="004B04AB"/>
    <w:rsid w:val="004B0575"/>
    <w:rsid w:val="004B0663"/>
    <w:rsid w:val="004B1134"/>
    <w:rsid w:val="004B1C8F"/>
    <w:rsid w:val="004B1E4B"/>
    <w:rsid w:val="004B23A1"/>
    <w:rsid w:val="004B25C9"/>
    <w:rsid w:val="004B2A51"/>
    <w:rsid w:val="004B2E05"/>
    <w:rsid w:val="004B3601"/>
    <w:rsid w:val="004B45DD"/>
    <w:rsid w:val="004B4974"/>
    <w:rsid w:val="004B4D93"/>
    <w:rsid w:val="004B4E96"/>
    <w:rsid w:val="004B513D"/>
    <w:rsid w:val="004B546B"/>
    <w:rsid w:val="004B5666"/>
    <w:rsid w:val="004B57DC"/>
    <w:rsid w:val="004B6250"/>
    <w:rsid w:val="004B6289"/>
    <w:rsid w:val="004B62DE"/>
    <w:rsid w:val="004B6AD1"/>
    <w:rsid w:val="004B6B06"/>
    <w:rsid w:val="004B70EA"/>
    <w:rsid w:val="004B753D"/>
    <w:rsid w:val="004B7574"/>
    <w:rsid w:val="004B7B13"/>
    <w:rsid w:val="004B7E91"/>
    <w:rsid w:val="004C0182"/>
    <w:rsid w:val="004C041F"/>
    <w:rsid w:val="004C0B0C"/>
    <w:rsid w:val="004C0B85"/>
    <w:rsid w:val="004C0D48"/>
    <w:rsid w:val="004C0D7C"/>
    <w:rsid w:val="004C113F"/>
    <w:rsid w:val="004C11C9"/>
    <w:rsid w:val="004C14BD"/>
    <w:rsid w:val="004C183D"/>
    <w:rsid w:val="004C195D"/>
    <w:rsid w:val="004C1E39"/>
    <w:rsid w:val="004C28CE"/>
    <w:rsid w:val="004C2CC8"/>
    <w:rsid w:val="004C2E25"/>
    <w:rsid w:val="004C4416"/>
    <w:rsid w:val="004C4808"/>
    <w:rsid w:val="004C49D6"/>
    <w:rsid w:val="004C5299"/>
    <w:rsid w:val="004C5A93"/>
    <w:rsid w:val="004C5D18"/>
    <w:rsid w:val="004C5EBE"/>
    <w:rsid w:val="004C6369"/>
    <w:rsid w:val="004C6371"/>
    <w:rsid w:val="004C6556"/>
    <w:rsid w:val="004C767A"/>
    <w:rsid w:val="004C7777"/>
    <w:rsid w:val="004C78D5"/>
    <w:rsid w:val="004C7CA7"/>
    <w:rsid w:val="004D010A"/>
    <w:rsid w:val="004D0B38"/>
    <w:rsid w:val="004D0FD3"/>
    <w:rsid w:val="004D12F6"/>
    <w:rsid w:val="004D1381"/>
    <w:rsid w:val="004D14D9"/>
    <w:rsid w:val="004D1CB6"/>
    <w:rsid w:val="004D1D83"/>
    <w:rsid w:val="004D1F50"/>
    <w:rsid w:val="004D1F69"/>
    <w:rsid w:val="004D202A"/>
    <w:rsid w:val="004D20B2"/>
    <w:rsid w:val="004D2169"/>
    <w:rsid w:val="004D3441"/>
    <w:rsid w:val="004D3A98"/>
    <w:rsid w:val="004D763D"/>
    <w:rsid w:val="004D78EF"/>
    <w:rsid w:val="004D7E22"/>
    <w:rsid w:val="004E008D"/>
    <w:rsid w:val="004E0648"/>
    <w:rsid w:val="004E0E1C"/>
    <w:rsid w:val="004E0EE7"/>
    <w:rsid w:val="004E12D4"/>
    <w:rsid w:val="004E148D"/>
    <w:rsid w:val="004E1A00"/>
    <w:rsid w:val="004E1AC0"/>
    <w:rsid w:val="004E1ACB"/>
    <w:rsid w:val="004E1FF5"/>
    <w:rsid w:val="004E21A3"/>
    <w:rsid w:val="004E2516"/>
    <w:rsid w:val="004E2615"/>
    <w:rsid w:val="004E275F"/>
    <w:rsid w:val="004E27A5"/>
    <w:rsid w:val="004E298D"/>
    <w:rsid w:val="004E2CC9"/>
    <w:rsid w:val="004E346E"/>
    <w:rsid w:val="004E34E6"/>
    <w:rsid w:val="004E35AB"/>
    <w:rsid w:val="004E372B"/>
    <w:rsid w:val="004E389A"/>
    <w:rsid w:val="004E38A5"/>
    <w:rsid w:val="004E38DB"/>
    <w:rsid w:val="004E3A8D"/>
    <w:rsid w:val="004E46A3"/>
    <w:rsid w:val="004E4755"/>
    <w:rsid w:val="004E5A07"/>
    <w:rsid w:val="004E602C"/>
    <w:rsid w:val="004E6460"/>
    <w:rsid w:val="004E6977"/>
    <w:rsid w:val="004E6A64"/>
    <w:rsid w:val="004E6E07"/>
    <w:rsid w:val="004E6EA1"/>
    <w:rsid w:val="004E6F02"/>
    <w:rsid w:val="004E72FB"/>
    <w:rsid w:val="004E73A6"/>
    <w:rsid w:val="004E7591"/>
    <w:rsid w:val="004E760A"/>
    <w:rsid w:val="004E77B8"/>
    <w:rsid w:val="004E7C6B"/>
    <w:rsid w:val="004E7DF3"/>
    <w:rsid w:val="004F00AA"/>
    <w:rsid w:val="004F00D8"/>
    <w:rsid w:val="004F029C"/>
    <w:rsid w:val="004F0B6C"/>
    <w:rsid w:val="004F164B"/>
    <w:rsid w:val="004F1875"/>
    <w:rsid w:val="004F1AE2"/>
    <w:rsid w:val="004F20E0"/>
    <w:rsid w:val="004F24A9"/>
    <w:rsid w:val="004F2EE9"/>
    <w:rsid w:val="004F2F91"/>
    <w:rsid w:val="004F3666"/>
    <w:rsid w:val="004F38BD"/>
    <w:rsid w:val="004F3CFC"/>
    <w:rsid w:val="004F3D0D"/>
    <w:rsid w:val="004F3D6F"/>
    <w:rsid w:val="004F3E89"/>
    <w:rsid w:val="004F4549"/>
    <w:rsid w:val="004F5250"/>
    <w:rsid w:val="004F5500"/>
    <w:rsid w:val="004F5ACD"/>
    <w:rsid w:val="004F638B"/>
    <w:rsid w:val="004F6413"/>
    <w:rsid w:val="004F6610"/>
    <w:rsid w:val="004F6A0C"/>
    <w:rsid w:val="004F6B15"/>
    <w:rsid w:val="004F6E23"/>
    <w:rsid w:val="004F7C9F"/>
    <w:rsid w:val="004F7D64"/>
    <w:rsid w:val="0050025E"/>
    <w:rsid w:val="0050029C"/>
    <w:rsid w:val="005008F3"/>
    <w:rsid w:val="00500BF7"/>
    <w:rsid w:val="005010FD"/>
    <w:rsid w:val="005011CC"/>
    <w:rsid w:val="005013C9"/>
    <w:rsid w:val="00501632"/>
    <w:rsid w:val="005016B9"/>
    <w:rsid w:val="00501A8E"/>
    <w:rsid w:val="00502403"/>
    <w:rsid w:val="005025B1"/>
    <w:rsid w:val="00503029"/>
    <w:rsid w:val="00503D8F"/>
    <w:rsid w:val="0050494A"/>
    <w:rsid w:val="00504BFA"/>
    <w:rsid w:val="005052C0"/>
    <w:rsid w:val="00506016"/>
    <w:rsid w:val="00506546"/>
    <w:rsid w:val="00506E5C"/>
    <w:rsid w:val="00506EE6"/>
    <w:rsid w:val="0051012A"/>
    <w:rsid w:val="0051083A"/>
    <w:rsid w:val="00510ABE"/>
    <w:rsid w:val="00510B05"/>
    <w:rsid w:val="00510D53"/>
    <w:rsid w:val="00510DA1"/>
    <w:rsid w:val="00510EF2"/>
    <w:rsid w:val="005111E4"/>
    <w:rsid w:val="0051151A"/>
    <w:rsid w:val="00511566"/>
    <w:rsid w:val="005122F0"/>
    <w:rsid w:val="00512F56"/>
    <w:rsid w:val="00512FCC"/>
    <w:rsid w:val="0051302B"/>
    <w:rsid w:val="005136E1"/>
    <w:rsid w:val="00513719"/>
    <w:rsid w:val="005137A9"/>
    <w:rsid w:val="005137EE"/>
    <w:rsid w:val="00513FE6"/>
    <w:rsid w:val="0051488C"/>
    <w:rsid w:val="00514AC1"/>
    <w:rsid w:val="00514B2F"/>
    <w:rsid w:val="005155D8"/>
    <w:rsid w:val="0051565B"/>
    <w:rsid w:val="00515BA9"/>
    <w:rsid w:val="00516507"/>
    <w:rsid w:val="00516C3F"/>
    <w:rsid w:val="0052062B"/>
    <w:rsid w:val="00520770"/>
    <w:rsid w:val="0052077C"/>
    <w:rsid w:val="005208DC"/>
    <w:rsid w:val="0052090E"/>
    <w:rsid w:val="005209E6"/>
    <w:rsid w:val="00520CF7"/>
    <w:rsid w:val="00520D43"/>
    <w:rsid w:val="00521006"/>
    <w:rsid w:val="0052114F"/>
    <w:rsid w:val="00521390"/>
    <w:rsid w:val="00521482"/>
    <w:rsid w:val="00521F95"/>
    <w:rsid w:val="005221C1"/>
    <w:rsid w:val="00522679"/>
    <w:rsid w:val="00522CD2"/>
    <w:rsid w:val="005234F8"/>
    <w:rsid w:val="00523816"/>
    <w:rsid w:val="00523C1E"/>
    <w:rsid w:val="00524329"/>
    <w:rsid w:val="0052485E"/>
    <w:rsid w:val="005248DD"/>
    <w:rsid w:val="00524A32"/>
    <w:rsid w:val="00524EA4"/>
    <w:rsid w:val="00525223"/>
    <w:rsid w:val="00525BE1"/>
    <w:rsid w:val="00525CA4"/>
    <w:rsid w:val="00526408"/>
    <w:rsid w:val="0052686F"/>
    <w:rsid w:val="00526BF1"/>
    <w:rsid w:val="0053049D"/>
    <w:rsid w:val="00530A3E"/>
    <w:rsid w:val="00530A41"/>
    <w:rsid w:val="0053144C"/>
    <w:rsid w:val="005315B9"/>
    <w:rsid w:val="00531B3A"/>
    <w:rsid w:val="00531FA7"/>
    <w:rsid w:val="0053257F"/>
    <w:rsid w:val="00532629"/>
    <w:rsid w:val="00532F96"/>
    <w:rsid w:val="00533A9D"/>
    <w:rsid w:val="00533C2A"/>
    <w:rsid w:val="00534485"/>
    <w:rsid w:val="00534709"/>
    <w:rsid w:val="00535498"/>
    <w:rsid w:val="00535B8F"/>
    <w:rsid w:val="00535CC7"/>
    <w:rsid w:val="005360F6"/>
    <w:rsid w:val="005361C2"/>
    <w:rsid w:val="00536520"/>
    <w:rsid w:val="00536D98"/>
    <w:rsid w:val="00536E2F"/>
    <w:rsid w:val="00537F89"/>
    <w:rsid w:val="005407B9"/>
    <w:rsid w:val="00540CD6"/>
    <w:rsid w:val="00540F33"/>
    <w:rsid w:val="00541560"/>
    <w:rsid w:val="00541716"/>
    <w:rsid w:val="00541776"/>
    <w:rsid w:val="00541F18"/>
    <w:rsid w:val="00541F57"/>
    <w:rsid w:val="005423A9"/>
    <w:rsid w:val="00542A4B"/>
    <w:rsid w:val="00542D05"/>
    <w:rsid w:val="00542D41"/>
    <w:rsid w:val="00542DAB"/>
    <w:rsid w:val="00542E53"/>
    <w:rsid w:val="00543043"/>
    <w:rsid w:val="005430F6"/>
    <w:rsid w:val="00543332"/>
    <w:rsid w:val="0054340B"/>
    <w:rsid w:val="005436EC"/>
    <w:rsid w:val="005437E0"/>
    <w:rsid w:val="005437F7"/>
    <w:rsid w:val="005439A0"/>
    <w:rsid w:val="0054405D"/>
    <w:rsid w:val="00545047"/>
    <w:rsid w:val="0054549D"/>
    <w:rsid w:val="005456D6"/>
    <w:rsid w:val="0054572D"/>
    <w:rsid w:val="00545B4B"/>
    <w:rsid w:val="00545D4D"/>
    <w:rsid w:val="00546127"/>
    <w:rsid w:val="005462A9"/>
    <w:rsid w:val="0054687A"/>
    <w:rsid w:val="00546A3A"/>
    <w:rsid w:val="0054770C"/>
    <w:rsid w:val="005477AD"/>
    <w:rsid w:val="005477F3"/>
    <w:rsid w:val="00547E31"/>
    <w:rsid w:val="00550147"/>
    <w:rsid w:val="00550BB7"/>
    <w:rsid w:val="00550E13"/>
    <w:rsid w:val="00551591"/>
    <w:rsid w:val="00552636"/>
    <w:rsid w:val="00552A08"/>
    <w:rsid w:val="00553033"/>
    <w:rsid w:val="00553283"/>
    <w:rsid w:val="00554804"/>
    <w:rsid w:val="00554C4D"/>
    <w:rsid w:val="00554DB2"/>
    <w:rsid w:val="00554DEE"/>
    <w:rsid w:val="00555160"/>
    <w:rsid w:val="00555654"/>
    <w:rsid w:val="00555857"/>
    <w:rsid w:val="00556046"/>
    <w:rsid w:val="005561DB"/>
    <w:rsid w:val="0055652D"/>
    <w:rsid w:val="0055672C"/>
    <w:rsid w:val="0055698F"/>
    <w:rsid w:val="00556E7D"/>
    <w:rsid w:val="00557836"/>
    <w:rsid w:val="00560089"/>
    <w:rsid w:val="00560129"/>
    <w:rsid w:val="00560131"/>
    <w:rsid w:val="00560AEF"/>
    <w:rsid w:val="005616AF"/>
    <w:rsid w:val="00561C5D"/>
    <w:rsid w:val="00561E02"/>
    <w:rsid w:val="0056232A"/>
    <w:rsid w:val="0056266E"/>
    <w:rsid w:val="00562BAC"/>
    <w:rsid w:val="00562E08"/>
    <w:rsid w:val="005630B0"/>
    <w:rsid w:val="00563364"/>
    <w:rsid w:val="00563EA6"/>
    <w:rsid w:val="00564AA4"/>
    <w:rsid w:val="00564CF4"/>
    <w:rsid w:val="00565551"/>
    <w:rsid w:val="00565790"/>
    <w:rsid w:val="00565815"/>
    <w:rsid w:val="005658D3"/>
    <w:rsid w:val="005666B3"/>
    <w:rsid w:val="0056678A"/>
    <w:rsid w:val="00566881"/>
    <w:rsid w:val="005668A5"/>
    <w:rsid w:val="0056692E"/>
    <w:rsid w:val="00566B05"/>
    <w:rsid w:val="00566B10"/>
    <w:rsid w:val="00567207"/>
    <w:rsid w:val="005702C6"/>
    <w:rsid w:val="005709FA"/>
    <w:rsid w:val="00570F61"/>
    <w:rsid w:val="00571170"/>
    <w:rsid w:val="00571419"/>
    <w:rsid w:val="0057141B"/>
    <w:rsid w:val="0057189B"/>
    <w:rsid w:val="00571D1B"/>
    <w:rsid w:val="005727EF"/>
    <w:rsid w:val="005729FD"/>
    <w:rsid w:val="005730DA"/>
    <w:rsid w:val="00573115"/>
    <w:rsid w:val="005732EB"/>
    <w:rsid w:val="0057334E"/>
    <w:rsid w:val="005737A9"/>
    <w:rsid w:val="0057390B"/>
    <w:rsid w:val="00573912"/>
    <w:rsid w:val="00573D6C"/>
    <w:rsid w:val="00575144"/>
    <w:rsid w:val="0057517F"/>
    <w:rsid w:val="00575203"/>
    <w:rsid w:val="005752B3"/>
    <w:rsid w:val="00575425"/>
    <w:rsid w:val="005755D0"/>
    <w:rsid w:val="00575DC5"/>
    <w:rsid w:val="00575F49"/>
    <w:rsid w:val="005762FB"/>
    <w:rsid w:val="00576919"/>
    <w:rsid w:val="00576999"/>
    <w:rsid w:val="00576B22"/>
    <w:rsid w:val="00576F39"/>
    <w:rsid w:val="00577AA4"/>
    <w:rsid w:val="00577BAE"/>
    <w:rsid w:val="00577C37"/>
    <w:rsid w:val="00577DBC"/>
    <w:rsid w:val="00577FD6"/>
    <w:rsid w:val="005805A0"/>
    <w:rsid w:val="00580B40"/>
    <w:rsid w:val="00580C4F"/>
    <w:rsid w:val="00580CC1"/>
    <w:rsid w:val="005811C4"/>
    <w:rsid w:val="005816A1"/>
    <w:rsid w:val="00581FF8"/>
    <w:rsid w:val="005822D1"/>
    <w:rsid w:val="00582307"/>
    <w:rsid w:val="00583311"/>
    <w:rsid w:val="005835CB"/>
    <w:rsid w:val="0058363B"/>
    <w:rsid w:val="005838C9"/>
    <w:rsid w:val="00583CA8"/>
    <w:rsid w:val="0058438E"/>
    <w:rsid w:val="00584DFC"/>
    <w:rsid w:val="0058534A"/>
    <w:rsid w:val="005855D6"/>
    <w:rsid w:val="005855D7"/>
    <w:rsid w:val="00585810"/>
    <w:rsid w:val="005858EA"/>
    <w:rsid w:val="00586061"/>
    <w:rsid w:val="005860E5"/>
    <w:rsid w:val="0058640D"/>
    <w:rsid w:val="005865BA"/>
    <w:rsid w:val="005868D9"/>
    <w:rsid w:val="00586A49"/>
    <w:rsid w:val="00586D3D"/>
    <w:rsid w:val="00586F1C"/>
    <w:rsid w:val="005875CC"/>
    <w:rsid w:val="00587652"/>
    <w:rsid w:val="0058790A"/>
    <w:rsid w:val="00587FDF"/>
    <w:rsid w:val="005904BD"/>
    <w:rsid w:val="00590952"/>
    <w:rsid w:val="00590998"/>
    <w:rsid w:val="00590CB0"/>
    <w:rsid w:val="005914E3"/>
    <w:rsid w:val="00591943"/>
    <w:rsid w:val="00591A35"/>
    <w:rsid w:val="00591D77"/>
    <w:rsid w:val="00592261"/>
    <w:rsid w:val="005922A3"/>
    <w:rsid w:val="00592561"/>
    <w:rsid w:val="0059270D"/>
    <w:rsid w:val="00592917"/>
    <w:rsid w:val="00592CCC"/>
    <w:rsid w:val="00592FA0"/>
    <w:rsid w:val="0059307B"/>
    <w:rsid w:val="0059309F"/>
    <w:rsid w:val="0059350F"/>
    <w:rsid w:val="00593842"/>
    <w:rsid w:val="00593861"/>
    <w:rsid w:val="00593928"/>
    <w:rsid w:val="00593970"/>
    <w:rsid w:val="00593D3D"/>
    <w:rsid w:val="00593FF8"/>
    <w:rsid w:val="0059459E"/>
    <w:rsid w:val="00594C59"/>
    <w:rsid w:val="00594F1E"/>
    <w:rsid w:val="00594FE6"/>
    <w:rsid w:val="00595724"/>
    <w:rsid w:val="00595E01"/>
    <w:rsid w:val="00595FD2"/>
    <w:rsid w:val="005962AF"/>
    <w:rsid w:val="00596426"/>
    <w:rsid w:val="005964D6"/>
    <w:rsid w:val="005967C5"/>
    <w:rsid w:val="00596FE9"/>
    <w:rsid w:val="00597192"/>
    <w:rsid w:val="00597B9C"/>
    <w:rsid w:val="00597CA1"/>
    <w:rsid w:val="005A07AB"/>
    <w:rsid w:val="005A0D70"/>
    <w:rsid w:val="005A0DD3"/>
    <w:rsid w:val="005A1231"/>
    <w:rsid w:val="005A12C8"/>
    <w:rsid w:val="005A13E9"/>
    <w:rsid w:val="005A1612"/>
    <w:rsid w:val="005A1994"/>
    <w:rsid w:val="005A1A34"/>
    <w:rsid w:val="005A205F"/>
    <w:rsid w:val="005A2184"/>
    <w:rsid w:val="005A29FC"/>
    <w:rsid w:val="005A2A75"/>
    <w:rsid w:val="005A2C29"/>
    <w:rsid w:val="005A2EFB"/>
    <w:rsid w:val="005A2F8A"/>
    <w:rsid w:val="005A38E4"/>
    <w:rsid w:val="005A3D8F"/>
    <w:rsid w:val="005A418E"/>
    <w:rsid w:val="005A4D64"/>
    <w:rsid w:val="005A4DC0"/>
    <w:rsid w:val="005A4F24"/>
    <w:rsid w:val="005A5931"/>
    <w:rsid w:val="005A59F3"/>
    <w:rsid w:val="005A5B85"/>
    <w:rsid w:val="005A5DC0"/>
    <w:rsid w:val="005A60FD"/>
    <w:rsid w:val="005A62DB"/>
    <w:rsid w:val="005A6422"/>
    <w:rsid w:val="005A6B38"/>
    <w:rsid w:val="005A70B0"/>
    <w:rsid w:val="005A7329"/>
    <w:rsid w:val="005A7AA5"/>
    <w:rsid w:val="005A7ADD"/>
    <w:rsid w:val="005B02A9"/>
    <w:rsid w:val="005B1014"/>
    <w:rsid w:val="005B172A"/>
    <w:rsid w:val="005B1B48"/>
    <w:rsid w:val="005B1B9C"/>
    <w:rsid w:val="005B22BD"/>
    <w:rsid w:val="005B297A"/>
    <w:rsid w:val="005B35E6"/>
    <w:rsid w:val="005B37B2"/>
    <w:rsid w:val="005B42FA"/>
    <w:rsid w:val="005B4ABE"/>
    <w:rsid w:val="005B500E"/>
    <w:rsid w:val="005B670C"/>
    <w:rsid w:val="005B6741"/>
    <w:rsid w:val="005B684F"/>
    <w:rsid w:val="005B6D8B"/>
    <w:rsid w:val="005B72A2"/>
    <w:rsid w:val="005B7A09"/>
    <w:rsid w:val="005B7BFC"/>
    <w:rsid w:val="005C0413"/>
    <w:rsid w:val="005C0505"/>
    <w:rsid w:val="005C094E"/>
    <w:rsid w:val="005C0954"/>
    <w:rsid w:val="005C0D9C"/>
    <w:rsid w:val="005C0F0C"/>
    <w:rsid w:val="005C0FB0"/>
    <w:rsid w:val="005C10FB"/>
    <w:rsid w:val="005C13E0"/>
    <w:rsid w:val="005C1656"/>
    <w:rsid w:val="005C28FC"/>
    <w:rsid w:val="005C293F"/>
    <w:rsid w:val="005C357A"/>
    <w:rsid w:val="005C364D"/>
    <w:rsid w:val="005C3C78"/>
    <w:rsid w:val="005C42CC"/>
    <w:rsid w:val="005C448F"/>
    <w:rsid w:val="005C45AD"/>
    <w:rsid w:val="005C5929"/>
    <w:rsid w:val="005C5C72"/>
    <w:rsid w:val="005C5E80"/>
    <w:rsid w:val="005C5EF6"/>
    <w:rsid w:val="005C61D9"/>
    <w:rsid w:val="005C6881"/>
    <w:rsid w:val="005C7633"/>
    <w:rsid w:val="005C78AA"/>
    <w:rsid w:val="005C78BF"/>
    <w:rsid w:val="005C7A32"/>
    <w:rsid w:val="005C7CB5"/>
    <w:rsid w:val="005C7F97"/>
    <w:rsid w:val="005D058B"/>
    <w:rsid w:val="005D0C47"/>
    <w:rsid w:val="005D0F31"/>
    <w:rsid w:val="005D13F9"/>
    <w:rsid w:val="005D166B"/>
    <w:rsid w:val="005D1AD0"/>
    <w:rsid w:val="005D205F"/>
    <w:rsid w:val="005D227B"/>
    <w:rsid w:val="005D374B"/>
    <w:rsid w:val="005D3C29"/>
    <w:rsid w:val="005D3DDE"/>
    <w:rsid w:val="005D43BC"/>
    <w:rsid w:val="005D45B8"/>
    <w:rsid w:val="005D4A8B"/>
    <w:rsid w:val="005D4B22"/>
    <w:rsid w:val="005D5761"/>
    <w:rsid w:val="005D5C84"/>
    <w:rsid w:val="005D6901"/>
    <w:rsid w:val="005D6D51"/>
    <w:rsid w:val="005D7580"/>
    <w:rsid w:val="005D7714"/>
    <w:rsid w:val="005D7773"/>
    <w:rsid w:val="005E00BE"/>
    <w:rsid w:val="005E03D6"/>
    <w:rsid w:val="005E09DF"/>
    <w:rsid w:val="005E0B49"/>
    <w:rsid w:val="005E1810"/>
    <w:rsid w:val="005E1A3D"/>
    <w:rsid w:val="005E2413"/>
    <w:rsid w:val="005E297F"/>
    <w:rsid w:val="005E2BD7"/>
    <w:rsid w:val="005E3508"/>
    <w:rsid w:val="005E36AC"/>
    <w:rsid w:val="005E438E"/>
    <w:rsid w:val="005E45F2"/>
    <w:rsid w:val="005E4652"/>
    <w:rsid w:val="005E4E1A"/>
    <w:rsid w:val="005E5540"/>
    <w:rsid w:val="005E57C2"/>
    <w:rsid w:val="005E58B0"/>
    <w:rsid w:val="005E5A42"/>
    <w:rsid w:val="005E5E45"/>
    <w:rsid w:val="005E611E"/>
    <w:rsid w:val="005E733E"/>
    <w:rsid w:val="005E7564"/>
    <w:rsid w:val="005F05AC"/>
    <w:rsid w:val="005F0B30"/>
    <w:rsid w:val="005F0D7C"/>
    <w:rsid w:val="005F0E1D"/>
    <w:rsid w:val="005F152B"/>
    <w:rsid w:val="005F168F"/>
    <w:rsid w:val="005F17F3"/>
    <w:rsid w:val="005F18A7"/>
    <w:rsid w:val="005F1F46"/>
    <w:rsid w:val="005F21B6"/>
    <w:rsid w:val="005F29C2"/>
    <w:rsid w:val="005F2E9A"/>
    <w:rsid w:val="005F3128"/>
    <w:rsid w:val="005F3342"/>
    <w:rsid w:val="005F3870"/>
    <w:rsid w:val="005F4616"/>
    <w:rsid w:val="005F4CEB"/>
    <w:rsid w:val="005F4F2D"/>
    <w:rsid w:val="005F5287"/>
    <w:rsid w:val="005F5415"/>
    <w:rsid w:val="005F5A4C"/>
    <w:rsid w:val="005F5C6C"/>
    <w:rsid w:val="005F62E5"/>
    <w:rsid w:val="005F66B5"/>
    <w:rsid w:val="005F6DC2"/>
    <w:rsid w:val="005F7419"/>
    <w:rsid w:val="005F791F"/>
    <w:rsid w:val="0060019B"/>
    <w:rsid w:val="00600CAF"/>
    <w:rsid w:val="00600D39"/>
    <w:rsid w:val="00601229"/>
    <w:rsid w:val="006020B5"/>
    <w:rsid w:val="0060235E"/>
    <w:rsid w:val="006027F5"/>
    <w:rsid w:val="00602C5E"/>
    <w:rsid w:val="00603145"/>
    <w:rsid w:val="00603258"/>
    <w:rsid w:val="006038C3"/>
    <w:rsid w:val="00603B8B"/>
    <w:rsid w:val="00603C12"/>
    <w:rsid w:val="00603E1F"/>
    <w:rsid w:val="00603FEB"/>
    <w:rsid w:val="006046F3"/>
    <w:rsid w:val="00604B16"/>
    <w:rsid w:val="00604CDF"/>
    <w:rsid w:val="006057E3"/>
    <w:rsid w:val="00605B81"/>
    <w:rsid w:val="00606124"/>
    <w:rsid w:val="00606268"/>
    <w:rsid w:val="006062EA"/>
    <w:rsid w:val="0060660A"/>
    <w:rsid w:val="006074A6"/>
    <w:rsid w:val="0060791F"/>
    <w:rsid w:val="00607E40"/>
    <w:rsid w:val="006101B5"/>
    <w:rsid w:val="0061078D"/>
    <w:rsid w:val="006109EB"/>
    <w:rsid w:val="006110DB"/>
    <w:rsid w:val="0061114A"/>
    <w:rsid w:val="00611393"/>
    <w:rsid w:val="00611632"/>
    <w:rsid w:val="0061185E"/>
    <w:rsid w:val="006118E7"/>
    <w:rsid w:val="00611D2C"/>
    <w:rsid w:val="00611DFF"/>
    <w:rsid w:val="006122DF"/>
    <w:rsid w:val="006124A3"/>
    <w:rsid w:val="006126F0"/>
    <w:rsid w:val="00612BE9"/>
    <w:rsid w:val="00612F97"/>
    <w:rsid w:val="00612FBD"/>
    <w:rsid w:val="0061504F"/>
    <w:rsid w:val="006150A0"/>
    <w:rsid w:val="006150AC"/>
    <w:rsid w:val="006153A4"/>
    <w:rsid w:val="006156B4"/>
    <w:rsid w:val="006166FA"/>
    <w:rsid w:val="006167F9"/>
    <w:rsid w:val="006179A9"/>
    <w:rsid w:val="00617A4D"/>
    <w:rsid w:val="00617FA5"/>
    <w:rsid w:val="006201BD"/>
    <w:rsid w:val="00620389"/>
    <w:rsid w:val="006207D6"/>
    <w:rsid w:val="0062093F"/>
    <w:rsid w:val="00620A61"/>
    <w:rsid w:val="00621444"/>
    <w:rsid w:val="00621A4F"/>
    <w:rsid w:val="00622598"/>
    <w:rsid w:val="00622B49"/>
    <w:rsid w:val="00622D27"/>
    <w:rsid w:val="00623A75"/>
    <w:rsid w:val="00623A8F"/>
    <w:rsid w:val="00624D82"/>
    <w:rsid w:val="00625C3F"/>
    <w:rsid w:val="00625EB0"/>
    <w:rsid w:val="00625EFF"/>
    <w:rsid w:val="006260C2"/>
    <w:rsid w:val="0062618C"/>
    <w:rsid w:val="00626440"/>
    <w:rsid w:val="00626AF4"/>
    <w:rsid w:val="00626B0E"/>
    <w:rsid w:val="00626E3A"/>
    <w:rsid w:val="00626F12"/>
    <w:rsid w:val="00627302"/>
    <w:rsid w:val="0062790B"/>
    <w:rsid w:val="00627DD5"/>
    <w:rsid w:val="00627E11"/>
    <w:rsid w:val="00627E14"/>
    <w:rsid w:val="0063031E"/>
    <w:rsid w:val="006303CB"/>
    <w:rsid w:val="00631798"/>
    <w:rsid w:val="0063180E"/>
    <w:rsid w:val="00631A71"/>
    <w:rsid w:val="00631BD5"/>
    <w:rsid w:val="00631E9B"/>
    <w:rsid w:val="006320DA"/>
    <w:rsid w:val="0063218D"/>
    <w:rsid w:val="0063248D"/>
    <w:rsid w:val="006328A7"/>
    <w:rsid w:val="00632CD4"/>
    <w:rsid w:val="00633728"/>
    <w:rsid w:val="00633ABD"/>
    <w:rsid w:val="006347F3"/>
    <w:rsid w:val="0063485E"/>
    <w:rsid w:val="006349CF"/>
    <w:rsid w:val="00634B8D"/>
    <w:rsid w:val="00634F16"/>
    <w:rsid w:val="00634F42"/>
    <w:rsid w:val="006356CF"/>
    <w:rsid w:val="00635EEF"/>
    <w:rsid w:val="006372A4"/>
    <w:rsid w:val="00637363"/>
    <w:rsid w:val="0063754A"/>
    <w:rsid w:val="006378A2"/>
    <w:rsid w:val="00640832"/>
    <w:rsid w:val="00640999"/>
    <w:rsid w:val="00640E84"/>
    <w:rsid w:val="0064238E"/>
    <w:rsid w:val="006424E9"/>
    <w:rsid w:val="006424F7"/>
    <w:rsid w:val="00642673"/>
    <w:rsid w:val="00642F7E"/>
    <w:rsid w:val="006433A7"/>
    <w:rsid w:val="00643582"/>
    <w:rsid w:val="0064372C"/>
    <w:rsid w:val="00643D22"/>
    <w:rsid w:val="00643FD8"/>
    <w:rsid w:val="0064422E"/>
    <w:rsid w:val="006445C6"/>
    <w:rsid w:val="00644783"/>
    <w:rsid w:val="00644CB8"/>
    <w:rsid w:val="006452F9"/>
    <w:rsid w:val="00645375"/>
    <w:rsid w:val="00645538"/>
    <w:rsid w:val="00646013"/>
    <w:rsid w:val="0064626C"/>
    <w:rsid w:val="006464AC"/>
    <w:rsid w:val="0064654E"/>
    <w:rsid w:val="0064686D"/>
    <w:rsid w:val="00646C92"/>
    <w:rsid w:val="0065079B"/>
    <w:rsid w:val="00650B6A"/>
    <w:rsid w:val="00651115"/>
    <w:rsid w:val="006519A7"/>
    <w:rsid w:val="00651D66"/>
    <w:rsid w:val="00651F4A"/>
    <w:rsid w:val="00652A63"/>
    <w:rsid w:val="00652F15"/>
    <w:rsid w:val="00653E0A"/>
    <w:rsid w:val="00654131"/>
    <w:rsid w:val="00654C0E"/>
    <w:rsid w:val="00654F00"/>
    <w:rsid w:val="00655173"/>
    <w:rsid w:val="00655206"/>
    <w:rsid w:val="0065521B"/>
    <w:rsid w:val="00655B65"/>
    <w:rsid w:val="00655BAF"/>
    <w:rsid w:val="00655E85"/>
    <w:rsid w:val="0065628C"/>
    <w:rsid w:val="0065674B"/>
    <w:rsid w:val="00656B34"/>
    <w:rsid w:val="006571C6"/>
    <w:rsid w:val="006577AE"/>
    <w:rsid w:val="0065789E"/>
    <w:rsid w:val="00657DCF"/>
    <w:rsid w:val="00660C9C"/>
    <w:rsid w:val="00660F1B"/>
    <w:rsid w:val="0066160B"/>
    <w:rsid w:val="00661C5F"/>
    <w:rsid w:val="00661F01"/>
    <w:rsid w:val="006622F1"/>
    <w:rsid w:val="006625AD"/>
    <w:rsid w:val="006625CE"/>
    <w:rsid w:val="00662AF8"/>
    <w:rsid w:val="00662B71"/>
    <w:rsid w:val="00662D5F"/>
    <w:rsid w:val="00663198"/>
    <w:rsid w:val="00663CA5"/>
    <w:rsid w:val="00663D16"/>
    <w:rsid w:val="006647E6"/>
    <w:rsid w:val="00665285"/>
    <w:rsid w:val="00665305"/>
    <w:rsid w:val="00665C25"/>
    <w:rsid w:val="00665C4D"/>
    <w:rsid w:val="00665DC9"/>
    <w:rsid w:val="00666E0D"/>
    <w:rsid w:val="00667947"/>
    <w:rsid w:val="00670C7B"/>
    <w:rsid w:val="00671608"/>
    <w:rsid w:val="00671B3A"/>
    <w:rsid w:val="00671C76"/>
    <w:rsid w:val="00671F4C"/>
    <w:rsid w:val="00671F70"/>
    <w:rsid w:val="00672229"/>
    <w:rsid w:val="00672922"/>
    <w:rsid w:val="00672AC4"/>
    <w:rsid w:val="00672C3C"/>
    <w:rsid w:val="00672F31"/>
    <w:rsid w:val="00673AEA"/>
    <w:rsid w:val="00673BFF"/>
    <w:rsid w:val="00673EA4"/>
    <w:rsid w:val="00674028"/>
    <w:rsid w:val="00674103"/>
    <w:rsid w:val="006747E1"/>
    <w:rsid w:val="0067537A"/>
    <w:rsid w:val="00676388"/>
    <w:rsid w:val="00676468"/>
    <w:rsid w:val="00676DE9"/>
    <w:rsid w:val="00677020"/>
    <w:rsid w:val="00677212"/>
    <w:rsid w:val="0067741C"/>
    <w:rsid w:val="006774C3"/>
    <w:rsid w:val="00677573"/>
    <w:rsid w:val="00677A02"/>
    <w:rsid w:val="00677B4F"/>
    <w:rsid w:val="00677D6C"/>
    <w:rsid w:val="0068038D"/>
    <w:rsid w:val="00680A1C"/>
    <w:rsid w:val="00680A58"/>
    <w:rsid w:val="00680E6C"/>
    <w:rsid w:val="00680E99"/>
    <w:rsid w:val="006810ED"/>
    <w:rsid w:val="006813E0"/>
    <w:rsid w:val="00681562"/>
    <w:rsid w:val="00681720"/>
    <w:rsid w:val="00681865"/>
    <w:rsid w:val="00681E81"/>
    <w:rsid w:val="0068217C"/>
    <w:rsid w:val="00682289"/>
    <w:rsid w:val="006822EF"/>
    <w:rsid w:val="006829A3"/>
    <w:rsid w:val="00682C2E"/>
    <w:rsid w:val="00683532"/>
    <w:rsid w:val="00683538"/>
    <w:rsid w:val="0068373F"/>
    <w:rsid w:val="00683748"/>
    <w:rsid w:val="0068379E"/>
    <w:rsid w:val="00684090"/>
    <w:rsid w:val="0068446D"/>
    <w:rsid w:val="00684A2C"/>
    <w:rsid w:val="006854AA"/>
    <w:rsid w:val="006855EA"/>
    <w:rsid w:val="00685732"/>
    <w:rsid w:val="00685E2D"/>
    <w:rsid w:val="00686223"/>
    <w:rsid w:val="00686527"/>
    <w:rsid w:val="00686A0C"/>
    <w:rsid w:val="006870FC"/>
    <w:rsid w:val="006874E0"/>
    <w:rsid w:val="006878F2"/>
    <w:rsid w:val="00690384"/>
    <w:rsid w:val="006908DE"/>
    <w:rsid w:val="006912FC"/>
    <w:rsid w:val="00691598"/>
    <w:rsid w:val="006915C6"/>
    <w:rsid w:val="0069176A"/>
    <w:rsid w:val="00691964"/>
    <w:rsid w:val="00691A7E"/>
    <w:rsid w:val="00692525"/>
    <w:rsid w:val="006926C6"/>
    <w:rsid w:val="00692B7D"/>
    <w:rsid w:val="00692D51"/>
    <w:rsid w:val="00693B63"/>
    <w:rsid w:val="00693CB8"/>
    <w:rsid w:val="00693CF2"/>
    <w:rsid w:val="00693D1B"/>
    <w:rsid w:val="00694869"/>
    <w:rsid w:val="00694A9C"/>
    <w:rsid w:val="00694BCB"/>
    <w:rsid w:val="00695AC8"/>
    <w:rsid w:val="00695F8D"/>
    <w:rsid w:val="00696026"/>
    <w:rsid w:val="0069608A"/>
    <w:rsid w:val="006965E0"/>
    <w:rsid w:val="006965FF"/>
    <w:rsid w:val="00696790"/>
    <w:rsid w:val="00696C9D"/>
    <w:rsid w:val="00696D2D"/>
    <w:rsid w:val="00696D4E"/>
    <w:rsid w:val="00697531"/>
    <w:rsid w:val="00697898"/>
    <w:rsid w:val="00697B35"/>
    <w:rsid w:val="006A0046"/>
    <w:rsid w:val="006A01AF"/>
    <w:rsid w:val="006A0225"/>
    <w:rsid w:val="006A07C5"/>
    <w:rsid w:val="006A0927"/>
    <w:rsid w:val="006A0CFC"/>
    <w:rsid w:val="006A0FF3"/>
    <w:rsid w:val="006A13F8"/>
    <w:rsid w:val="006A145D"/>
    <w:rsid w:val="006A19AC"/>
    <w:rsid w:val="006A2544"/>
    <w:rsid w:val="006A275C"/>
    <w:rsid w:val="006A29B3"/>
    <w:rsid w:val="006A2F53"/>
    <w:rsid w:val="006A3705"/>
    <w:rsid w:val="006A37B5"/>
    <w:rsid w:val="006A3AC7"/>
    <w:rsid w:val="006A3C70"/>
    <w:rsid w:val="006A4261"/>
    <w:rsid w:val="006A4292"/>
    <w:rsid w:val="006A557C"/>
    <w:rsid w:val="006A5696"/>
    <w:rsid w:val="006A5C2B"/>
    <w:rsid w:val="006A6157"/>
    <w:rsid w:val="006A61E3"/>
    <w:rsid w:val="006A6783"/>
    <w:rsid w:val="006A6EC7"/>
    <w:rsid w:val="006A70B1"/>
    <w:rsid w:val="006A76CB"/>
    <w:rsid w:val="006A7792"/>
    <w:rsid w:val="006A7D6F"/>
    <w:rsid w:val="006B0074"/>
    <w:rsid w:val="006B01EA"/>
    <w:rsid w:val="006B0A0D"/>
    <w:rsid w:val="006B0AEA"/>
    <w:rsid w:val="006B0D40"/>
    <w:rsid w:val="006B101D"/>
    <w:rsid w:val="006B142F"/>
    <w:rsid w:val="006B1F8C"/>
    <w:rsid w:val="006B2033"/>
    <w:rsid w:val="006B216A"/>
    <w:rsid w:val="006B2464"/>
    <w:rsid w:val="006B266F"/>
    <w:rsid w:val="006B3420"/>
    <w:rsid w:val="006B3549"/>
    <w:rsid w:val="006B36A2"/>
    <w:rsid w:val="006B3BF3"/>
    <w:rsid w:val="006B3DF2"/>
    <w:rsid w:val="006B401F"/>
    <w:rsid w:val="006B43C6"/>
    <w:rsid w:val="006B43DD"/>
    <w:rsid w:val="006B441D"/>
    <w:rsid w:val="006B4B99"/>
    <w:rsid w:val="006B54BF"/>
    <w:rsid w:val="006B5B94"/>
    <w:rsid w:val="006B60DF"/>
    <w:rsid w:val="006B62A4"/>
    <w:rsid w:val="006B646E"/>
    <w:rsid w:val="006B652A"/>
    <w:rsid w:val="006B69B9"/>
    <w:rsid w:val="006B7FC7"/>
    <w:rsid w:val="006C104E"/>
    <w:rsid w:val="006C1067"/>
    <w:rsid w:val="006C1339"/>
    <w:rsid w:val="006C21CF"/>
    <w:rsid w:val="006C2453"/>
    <w:rsid w:val="006C289B"/>
    <w:rsid w:val="006C2F54"/>
    <w:rsid w:val="006C2FA1"/>
    <w:rsid w:val="006C31A2"/>
    <w:rsid w:val="006C3248"/>
    <w:rsid w:val="006C366F"/>
    <w:rsid w:val="006C3B42"/>
    <w:rsid w:val="006C4168"/>
    <w:rsid w:val="006C44F9"/>
    <w:rsid w:val="006C466F"/>
    <w:rsid w:val="006C4952"/>
    <w:rsid w:val="006C4D57"/>
    <w:rsid w:val="006C4F10"/>
    <w:rsid w:val="006C50C6"/>
    <w:rsid w:val="006C5775"/>
    <w:rsid w:val="006C5DD0"/>
    <w:rsid w:val="006C5DEF"/>
    <w:rsid w:val="006C62A3"/>
    <w:rsid w:val="006C676A"/>
    <w:rsid w:val="006C77B8"/>
    <w:rsid w:val="006C77BE"/>
    <w:rsid w:val="006C7921"/>
    <w:rsid w:val="006D00E4"/>
    <w:rsid w:val="006D1BEC"/>
    <w:rsid w:val="006D2167"/>
    <w:rsid w:val="006D3AAA"/>
    <w:rsid w:val="006D3AB0"/>
    <w:rsid w:val="006D3DE1"/>
    <w:rsid w:val="006D430D"/>
    <w:rsid w:val="006D453C"/>
    <w:rsid w:val="006D473E"/>
    <w:rsid w:val="006D4836"/>
    <w:rsid w:val="006D4B60"/>
    <w:rsid w:val="006D4DED"/>
    <w:rsid w:val="006D4F7C"/>
    <w:rsid w:val="006D550D"/>
    <w:rsid w:val="006D5786"/>
    <w:rsid w:val="006D57F0"/>
    <w:rsid w:val="006D5E07"/>
    <w:rsid w:val="006D6DD2"/>
    <w:rsid w:val="006D6DE7"/>
    <w:rsid w:val="006D701A"/>
    <w:rsid w:val="006D7895"/>
    <w:rsid w:val="006D7E56"/>
    <w:rsid w:val="006E02E0"/>
    <w:rsid w:val="006E0C8D"/>
    <w:rsid w:val="006E0E83"/>
    <w:rsid w:val="006E0FD8"/>
    <w:rsid w:val="006E105D"/>
    <w:rsid w:val="006E1091"/>
    <w:rsid w:val="006E10E4"/>
    <w:rsid w:val="006E1195"/>
    <w:rsid w:val="006E183E"/>
    <w:rsid w:val="006E19F0"/>
    <w:rsid w:val="006E1FDE"/>
    <w:rsid w:val="006E2021"/>
    <w:rsid w:val="006E20CB"/>
    <w:rsid w:val="006E221E"/>
    <w:rsid w:val="006E29F3"/>
    <w:rsid w:val="006E3038"/>
    <w:rsid w:val="006E30E2"/>
    <w:rsid w:val="006E322A"/>
    <w:rsid w:val="006E40E4"/>
    <w:rsid w:val="006E4A49"/>
    <w:rsid w:val="006E4E85"/>
    <w:rsid w:val="006E5062"/>
    <w:rsid w:val="006E54A8"/>
    <w:rsid w:val="006E56FB"/>
    <w:rsid w:val="006E5B8D"/>
    <w:rsid w:val="006E5D96"/>
    <w:rsid w:val="006E5F0E"/>
    <w:rsid w:val="006E67C0"/>
    <w:rsid w:val="006E68B0"/>
    <w:rsid w:val="006E6956"/>
    <w:rsid w:val="006E6EA8"/>
    <w:rsid w:val="006E6F17"/>
    <w:rsid w:val="006E7475"/>
    <w:rsid w:val="006E750B"/>
    <w:rsid w:val="006E7535"/>
    <w:rsid w:val="006E784D"/>
    <w:rsid w:val="006E7AF8"/>
    <w:rsid w:val="006F017F"/>
    <w:rsid w:val="006F02C6"/>
    <w:rsid w:val="006F0519"/>
    <w:rsid w:val="006F05FE"/>
    <w:rsid w:val="006F0C80"/>
    <w:rsid w:val="006F0CE3"/>
    <w:rsid w:val="006F1261"/>
    <w:rsid w:val="006F1561"/>
    <w:rsid w:val="006F1659"/>
    <w:rsid w:val="006F2232"/>
    <w:rsid w:val="006F2670"/>
    <w:rsid w:val="006F2B18"/>
    <w:rsid w:val="006F2DB2"/>
    <w:rsid w:val="006F2E5B"/>
    <w:rsid w:val="006F32C7"/>
    <w:rsid w:val="006F3334"/>
    <w:rsid w:val="006F34F1"/>
    <w:rsid w:val="006F3E7F"/>
    <w:rsid w:val="006F3F00"/>
    <w:rsid w:val="006F4207"/>
    <w:rsid w:val="006F43C4"/>
    <w:rsid w:val="006F529A"/>
    <w:rsid w:val="006F54EA"/>
    <w:rsid w:val="006F5AF3"/>
    <w:rsid w:val="006F5B07"/>
    <w:rsid w:val="006F5DF9"/>
    <w:rsid w:val="006F6327"/>
    <w:rsid w:val="006F6666"/>
    <w:rsid w:val="006F6BEE"/>
    <w:rsid w:val="006F6EB9"/>
    <w:rsid w:val="006F7154"/>
    <w:rsid w:val="006F7311"/>
    <w:rsid w:val="006F7CCA"/>
    <w:rsid w:val="006F7DE6"/>
    <w:rsid w:val="00700390"/>
    <w:rsid w:val="007003D1"/>
    <w:rsid w:val="00700558"/>
    <w:rsid w:val="007005B3"/>
    <w:rsid w:val="007006D6"/>
    <w:rsid w:val="00700B61"/>
    <w:rsid w:val="007012C2"/>
    <w:rsid w:val="007014F3"/>
    <w:rsid w:val="00701578"/>
    <w:rsid w:val="00701A77"/>
    <w:rsid w:val="0070220E"/>
    <w:rsid w:val="007022A5"/>
    <w:rsid w:val="00702444"/>
    <w:rsid w:val="00702835"/>
    <w:rsid w:val="007028AF"/>
    <w:rsid w:val="00702E01"/>
    <w:rsid w:val="007033D9"/>
    <w:rsid w:val="007039EB"/>
    <w:rsid w:val="00703A82"/>
    <w:rsid w:val="00704071"/>
    <w:rsid w:val="0070448A"/>
    <w:rsid w:val="00704EED"/>
    <w:rsid w:val="00705273"/>
    <w:rsid w:val="007052CE"/>
    <w:rsid w:val="007054B4"/>
    <w:rsid w:val="00705824"/>
    <w:rsid w:val="00705B23"/>
    <w:rsid w:val="007061DF"/>
    <w:rsid w:val="00706E5C"/>
    <w:rsid w:val="007074AD"/>
    <w:rsid w:val="00707545"/>
    <w:rsid w:val="00707771"/>
    <w:rsid w:val="00707A39"/>
    <w:rsid w:val="00707D8E"/>
    <w:rsid w:val="00707EE8"/>
    <w:rsid w:val="00710535"/>
    <w:rsid w:val="007105F6"/>
    <w:rsid w:val="007106CA"/>
    <w:rsid w:val="00710EAA"/>
    <w:rsid w:val="00711FA8"/>
    <w:rsid w:val="00712036"/>
    <w:rsid w:val="00712108"/>
    <w:rsid w:val="00712454"/>
    <w:rsid w:val="007129FC"/>
    <w:rsid w:val="007132AE"/>
    <w:rsid w:val="007139D0"/>
    <w:rsid w:val="00713C41"/>
    <w:rsid w:val="00714610"/>
    <w:rsid w:val="00714700"/>
    <w:rsid w:val="00714DFE"/>
    <w:rsid w:val="00714E25"/>
    <w:rsid w:val="00714F65"/>
    <w:rsid w:val="007157FF"/>
    <w:rsid w:val="00715ACA"/>
    <w:rsid w:val="00715C5E"/>
    <w:rsid w:val="00715C61"/>
    <w:rsid w:val="00715E19"/>
    <w:rsid w:val="00715E5A"/>
    <w:rsid w:val="00715E85"/>
    <w:rsid w:val="0071601E"/>
    <w:rsid w:val="007164A9"/>
    <w:rsid w:val="00716512"/>
    <w:rsid w:val="0071665D"/>
    <w:rsid w:val="007169FF"/>
    <w:rsid w:val="00716BB8"/>
    <w:rsid w:val="00716FBB"/>
    <w:rsid w:val="007173B1"/>
    <w:rsid w:val="007174C1"/>
    <w:rsid w:val="00717B17"/>
    <w:rsid w:val="00717DD8"/>
    <w:rsid w:val="00720A6F"/>
    <w:rsid w:val="00720C6A"/>
    <w:rsid w:val="00721235"/>
    <w:rsid w:val="00721443"/>
    <w:rsid w:val="00721B23"/>
    <w:rsid w:val="00721CC2"/>
    <w:rsid w:val="00721FD3"/>
    <w:rsid w:val="00722588"/>
    <w:rsid w:val="00723030"/>
    <w:rsid w:val="00723145"/>
    <w:rsid w:val="00723335"/>
    <w:rsid w:val="007234EA"/>
    <w:rsid w:val="007235EC"/>
    <w:rsid w:val="007236A3"/>
    <w:rsid w:val="00723CDC"/>
    <w:rsid w:val="007240DF"/>
    <w:rsid w:val="007242D8"/>
    <w:rsid w:val="00724960"/>
    <w:rsid w:val="00724C58"/>
    <w:rsid w:val="00725B78"/>
    <w:rsid w:val="00725BDF"/>
    <w:rsid w:val="00725BED"/>
    <w:rsid w:val="00727380"/>
    <w:rsid w:val="00727793"/>
    <w:rsid w:val="007279D6"/>
    <w:rsid w:val="00727CD8"/>
    <w:rsid w:val="00730082"/>
    <w:rsid w:val="00730295"/>
    <w:rsid w:val="007312CC"/>
    <w:rsid w:val="00731A56"/>
    <w:rsid w:val="007323BF"/>
    <w:rsid w:val="007327A7"/>
    <w:rsid w:val="00732BBF"/>
    <w:rsid w:val="00733771"/>
    <w:rsid w:val="007339BE"/>
    <w:rsid w:val="007341AF"/>
    <w:rsid w:val="007342A1"/>
    <w:rsid w:val="007352F8"/>
    <w:rsid w:val="007354F0"/>
    <w:rsid w:val="0073575A"/>
    <w:rsid w:val="00735B31"/>
    <w:rsid w:val="00735EB9"/>
    <w:rsid w:val="00735FE9"/>
    <w:rsid w:val="00736179"/>
    <w:rsid w:val="00736478"/>
    <w:rsid w:val="0073681F"/>
    <w:rsid w:val="00736D44"/>
    <w:rsid w:val="00737222"/>
    <w:rsid w:val="00737244"/>
    <w:rsid w:val="00737529"/>
    <w:rsid w:val="00737B3F"/>
    <w:rsid w:val="00737D48"/>
    <w:rsid w:val="00737E96"/>
    <w:rsid w:val="00740108"/>
    <w:rsid w:val="007401B5"/>
    <w:rsid w:val="007403F5"/>
    <w:rsid w:val="00741636"/>
    <w:rsid w:val="007416F0"/>
    <w:rsid w:val="007419E8"/>
    <w:rsid w:val="0074251A"/>
    <w:rsid w:val="00742685"/>
    <w:rsid w:val="007427F3"/>
    <w:rsid w:val="0074286F"/>
    <w:rsid w:val="00742B1A"/>
    <w:rsid w:val="00742CAF"/>
    <w:rsid w:val="00743B72"/>
    <w:rsid w:val="00744168"/>
    <w:rsid w:val="007446C3"/>
    <w:rsid w:val="007448FA"/>
    <w:rsid w:val="00745D01"/>
    <w:rsid w:val="00745E74"/>
    <w:rsid w:val="00745E8A"/>
    <w:rsid w:val="0074636D"/>
    <w:rsid w:val="00746CA9"/>
    <w:rsid w:val="00747427"/>
    <w:rsid w:val="00747906"/>
    <w:rsid w:val="00750065"/>
    <w:rsid w:val="0075028F"/>
    <w:rsid w:val="0075053A"/>
    <w:rsid w:val="00750764"/>
    <w:rsid w:val="00750B7C"/>
    <w:rsid w:val="00750D70"/>
    <w:rsid w:val="00750DAE"/>
    <w:rsid w:val="00750E4C"/>
    <w:rsid w:val="00750FDF"/>
    <w:rsid w:val="00751524"/>
    <w:rsid w:val="007518AB"/>
    <w:rsid w:val="00751CC8"/>
    <w:rsid w:val="00751EF0"/>
    <w:rsid w:val="007520D9"/>
    <w:rsid w:val="00752946"/>
    <w:rsid w:val="00752C76"/>
    <w:rsid w:val="007537EC"/>
    <w:rsid w:val="00754300"/>
    <w:rsid w:val="00754517"/>
    <w:rsid w:val="00754AC2"/>
    <w:rsid w:val="00755418"/>
    <w:rsid w:val="00755462"/>
    <w:rsid w:val="00755BE2"/>
    <w:rsid w:val="00755EBC"/>
    <w:rsid w:val="00756144"/>
    <w:rsid w:val="00756193"/>
    <w:rsid w:val="007567EC"/>
    <w:rsid w:val="00756A25"/>
    <w:rsid w:val="00756DED"/>
    <w:rsid w:val="00757BBB"/>
    <w:rsid w:val="00757DDE"/>
    <w:rsid w:val="00757F94"/>
    <w:rsid w:val="007600A0"/>
    <w:rsid w:val="007601D3"/>
    <w:rsid w:val="007602BD"/>
    <w:rsid w:val="007607AC"/>
    <w:rsid w:val="00760EE3"/>
    <w:rsid w:val="0076124F"/>
    <w:rsid w:val="0076169E"/>
    <w:rsid w:val="0076193B"/>
    <w:rsid w:val="007619C8"/>
    <w:rsid w:val="00761C0E"/>
    <w:rsid w:val="0076237B"/>
    <w:rsid w:val="00762736"/>
    <w:rsid w:val="00762F12"/>
    <w:rsid w:val="007630FD"/>
    <w:rsid w:val="00763783"/>
    <w:rsid w:val="00763D7F"/>
    <w:rsid w:val="007644E6"/>
    <w:rsid w:val="00764D9E"/>
    <w:rsid w:val="00765177"/>
    <w:rsid w:val="007651DB"/>
    <w:rsid w:val="007652B3"/>
    <w:rsid w:val="0076588D"/>
    <w:rsid w:val="00765C77"/>
    <w:rsid w:val="00765FEB"/>
    <w:rsid w:val="00766085"/>
    <w:rsid w:val="00766AC9"/>
    <w:rsid w:val="0076775C"/>
    <w:rsid w:val="007678DA"/>
    <w:rsid w:val="00767DA5"/>
    <w:rsid w:val="007704B3"/>
    <w:rsid w:val="007707B2"/>
    <w:rsid w:val="007708BC"/>
    <w:rsid w:val="007718D1"/>
    <w:rsid w:val="00771EB7"/>
    <w:rsid w:val="00772069"/>
    <w:rsid w:val="007724F7"/>
    <w:rsid w:val="0077252F"/>
    <w:rsid w:val="00772905"/>
    <w:rsid w:val="00772B51"/>
    <w:rsid w:val="00773132"/>
    <w:rsid w:val="00773874"/>
    <w:rsid w:val="007738BB"/>
    <w:rsid w:val="00773B5D"/>
    <w:rsid w:val="00774727"/>
    <w:rsid w:val="00774AC8"/>
    <w:rsid w:val="00775229"/>
    <w:rsid w:val="007755F5"/>
    <w:rsid w:val="00775677"/>
    <w:rsid w:val="007757D3"/>
    <w:rsid w:val="00775AD2"/>
    <w:rsid w:val="00775FFF"/>
    <w:rsid w:val="00776092"/>
    <w:rsid w:val="007764CB"/>
    <w:rsid w:val="00776C0B"/>
    <w:rsid w:val="00776C61"/>
    <w:rsid w:val="007772F6"/>
    <w:rsid w:val="0077767E"/>
    <w:rsid w:val="007779FC"/>
    <w:rsid w:val="00780797"/>
    <w:rsid w:val="007809B4"/>
    <w:rsid w:val="007809DA"/>
    <w:rsid w:val="00780D9B"/>
    <w:rsid w:val="00781185"/>
    <w:rsid w:val="007815F0"/>
    <w:rsid w:val="00782E40"/>
    <w:rsid w:val="0078312B"/>
    <w:rsid w:val="0078329F"/>
    <w:rsid w:val="00783334"/>
    <w:rsid w:val="00783669"/>
    <w:rsid w:val="007837AE"/>
    <w:rsid w:val="00783BCE"/>
    <w:rsid w:val="00783BEC"/>
    <w:rsid w:val="00784314"/>
    <w:rsid w:val="00784A21"/>
    <w:rsid w:val="00784A9B"/>
    <w:rsid w:val="007853D9"/>
    <w:rsid w:val="00785756"/>
    <w:rsid w:val="00785DE3"/>
    <w:rsid w:val="00785E19"/>
    <w:rsid w:val="00785E3A"/>
    <w:rsid w:val="00786170"/>
    <w:rsid w:val="00786D17"/>
    <w:rsid w:val="007871C2"/>
    <w:rsid w:val="00787AAC"/>
    <w:rsid w:val="00787EC7"/>
    <w:rsid w:val="007907D2"/>
    <w:rsid w:val="0079122B"/>
    <w:rsid w:val="00791404"/>
    <w:rsid w:val="00791D05"/>
    <w:rsid w:val="00791DF8"/>
    <w:rsid w:val="00792882"/>
    <w:rsid w:val="00793BF1"/>
    <w:rsid w:val="00793DD3"/>
    <w:rsid w:val="00794159"/>
    <w:rsid w:val="0079443C"/>
    <w:rsid w:val="00794F00"/>
    <w:rsid w:val="007955E5"/>
    <w:rsid w:val="00795626"/>
    <w:rsid w:val="007957DA"/>
    <w:rsid w:val="00795C17"/>
    <w:rsid w:val="00795F44"/>
    <w:rsid w:val="007962A2"/>
    <w:rsid w:val="00796A72"/>
    <w:rsid w:val="00796BF1"/>
    <w:rsid w:val="00797152"/>
    <w:rsid w:val="007979B0"/>
    <w:rsid w:val="00797EC5"/>
    <w:rsid w:val="00797F81"/>
    <w:rsid w:val="007A013D"/>
    <w:rsid w:val="007A01B1"/>
    <w:rsid w:val="007A0299"/>
    <w:rsid w:val="007A06FA"/>
    <w:rsid w:val="007A0824"/>
    <w:rsid w:val="007A0937"/>
    <w:rsid w:val="007A113E"/>
    <w:rsid w:val="007A12E9"/>
    <w:rsid w:val="007A207E"/>
    <w:rsid w:val="007A20D1"/>
    <w:rsid w:val="007A2628"/>
    <w:rsid w:val="007A2988"/>
    <w:rsid w:val="007A2F72"/>
    <w:rsid w:val="007A3570"/>
    <w:rsid w:val="007A3867"/>
    <w:rsid w:val="007A4396"/>
    <w:rsid w:val="007A44C1"/>
    <w:rsid w:val="007A4501"/>
    <w:rsid w:val="007A464E"/>
    <w:rsid w:val="007A46E2"/>
    <w:rsid w:val="007A4B04"/>
    <w:rsid w:val="007A539B"/>
    <w:rsid w:val="007A5BC9"/>
    <w:rsid w:val="007A60C9"/>
    <w:rsid w:val="007A629A"/>
    <w:rsid w:val="007A6648"/>
    <w:rsid w:val="007A6E7A"/>
    <w:rsid w:val="007A7288"/>
    <w:rsid w:val="007B02D4"/>
    <w:rsid w:val="007B1023"/>
    <w:rsid w:val="007B1122"/>
    <w:rsid w:val="007B1124"/>
    <w:rsid w:val="007B183B"/>
    <w:rsid w:val="007B1A3D"/>
    <w:rsid w:val="007B1A92"/>
    <w:rsid w:val="007B1CD0"/>
    <w:rsid w:val="007B1EB6"/>
    <w:rsid w:val="007B24AC"/>
    <w:rsid w:val="007B28E9"/>
    <w:rsid w:val="007B2924"/>
    <w:rsid w:val="007B2BF3"/>
    <w:rsid w:val="007B407A"/>
    <w:rsid w:val="007B42C8"/>
    <w:rsid w:val="007B4393"/>
    <w:rsid w:val="007B4A46"/>
    <w:rsid w:val="007B4A77"/>
    <w:rsid w:val="007B4AD0"/>
    <w:rsid w:val="007B543B"/>
    <w:rsid w:val="007B5816"/>
    <w:rsid w:val="007B5DEA"/>
    <w:rsid w:val="007B5FE1"/>
    <w:rsid w:val="007B6431"/>
    <w:rsid w:val="007B679D"/>
    <w:rsid w:val="007B6958"/>
    <w:rsid w:val="007B699A"/>
    <w:rsid w:val="007B72B9"/>
    <w:rsid w:val="007B7790"/>
    <w:rsid w:val="007B7814"/>
    <w:rsid w:val="007B7B8B"/>
    <w:rsid w:val="007B7E7E"/>
    <w:rsid w:val="007C03F8"/>
    <w:rsid w:val="007C15EB"/>
    <w:rsid w:val="007C16D6"/>
    <w:rsid w:val="007C1917"/>
    <w:rsid w:val="007C2744"/>
    <w:rsid w:val="007C285E"/>
    <w:rsid w:val="007C2FB2"/>
    <w:rsid w:val="007C30AB"/>
    <w:rsid w:val="007C3780"/>
    <w:rsid w:val="007C3AFB"/>
    <w:rsid w:val="007C3BEE"/>
    <w:rsid w:val="007C42AE"/>
    <w:rsid w:val="007C517B"/>
    <w:rsid w:val="007C5180"/>
    <w:rsid w:val="007C56EA"/>
    <w:rsid w:val="007C5DBC"/>
    <w:rsid w:val="007C5E9B"/>
    <w:rsid w:val="007C5FB3"/>
    <w:rsid w:val="007C6051"/>
    <w:rsid w:val="007C64BF"/>
    <w:rsid w:val="007C725B"/>
    <w:rsid w:val="007C72FE"/>
    <w:rsid w:val="007C75C8"/>
    <w:rsid w:val="007C77AE"/>
    <w:rsid w:val="007D063C"/>
    <w:rsid w:val="007D1584"/>
    <w:rsid w:val="007D1911"/>
    <w:rsid w:val="007D19C0"/>
    <w:rsid w:val="007D1D07"/>
    <w:rsid w:val="007D1E59"/>
    <w:rsid w:val="007D1FFC"/>
    <w:rsid w:val="007D2C18"/>
    <w:rsid w:val="007D30A1"/>
    <w:rsid w:val="007D3219"/>
    <w:rsid w:val="007D32DF"/>
    <w:rsid w:val="007D3558"/>
    <w:rsid w:val="007D364D"/>
    <w:rsid w:val="007D3E3E"/>
    <w:rsid w:val="007D450E"/>
    <w:rsid w:val="007D453E"/>
    <w:rsid w:val="007D540E"/>
    <w:rsid w:val="007D5C8F"/>
    <w:rsid w:val="007D5D27"/>
    <w:rsid w:val="007D5DED"/>
    <w:rsid w:val="007D60FA"/>
    <w:rsid w:val="007D6511"/>
    <w:rsid w:val="007D65A9"/>
    <w:rsid w:val="007D6DD1"/>
    <w:rsid w:val="007D7C93"/>
    <w:rsid w:val="007D7E14"/>
    <w:rsid w:val="007E07A9"/>
    <w:rsid w:val="007E086A"/>
    <w:rsid w:val="007E0EDE"/>
    <w:rsid w:val="007E0F94"/>
    <w:rsid w:val="007E1278"/>
    <w:rsid w:val="007E1B30"/>
    <w:rsid w:val="007E1F1E"/>
    <w:rsid w:val="007E2B18"/>
    <w:rsid w:val="007E2E46"/>
    <w:rsid w:val="007E303A"/>
    <w:rsid w:val="007E30C1"/>
    <w:rsid w:val="007E3615"/>
    <w:rsid w:val="007E3A8E"/>
    <w:rsid w:val="007E3C91"/>
    <w:rsid w:val="007E3F85"/>
    <w:rsid w:val="007E3FE4"/>
    <w:rsid w:val="007E40E4"/>
    <w:rsid w:val="007E414C"/>
    <w:rsid w:val="007E476C"/>
    <w:rsid w:val="007E4FCF"/>
    <w:rsid w:val="007E5367"/>
    <w:rsid w:val="007E54AE"/>
    <w:rsid w:val="007E56B1"/>
    <w:rsid w:val="007E5904"/>
    <w:rsid w:val="007E5FDB"/>
    <w:rsid w:val="007E6255"/>
    <w:rsid w:val="007E6522"/>
    <w:rsid w:val="007E667B"/>
    <w:rsid w:val="007E6716"/>
    <w:rsid w:val="007E6DFE"/>
    <w:rsid w:val="007E768E"/>
    <w:rsid w:val="007E7A21"/>
    <w:rsid w:val="007E7F3A"/>
    <w:rsid w:val="007F0028"/>
    <w:rsid w:val="007F00D2"/>
    <w:rsid w:val="007F023B"/>
    <w:rsid w:val="007F03B8"/>
    <w:rsid w:val="007F03BC"/>
    <w:rsid w:val="007F040B"/>
    <w:rsid w:val="007F1729"/>
    <w:rsid w:val="007F19DA"/>
    <w:rsid w:val="007F1DC3"/>
    <w:rsid w:val="007F200A"/>
    <w:rsid w:val="007F214C"/>
    <w:rsid w:val="007F2F97"/>
    <w:rsid w:val="007F3419"/>
    <w:rsid w:val="007F3F5D"/>
    <w:rsid w:val="007F3FF7"/>
    <w:rsid w:val="007F41FE"/>
    <w:rsid w:val="007F46E3"/>
    <w:rsid w:val="007F4925"/>
    <w:rsid w:val="007F4ACB"/>
    <w:rsid w:val="007F5558"/>
    <w:rsid w:val="007F567C"/>
    <w:rsid w:val="007F5A2C"/>
    <w:rsid w:val="007F5CC9"/>
    <w:rsid w:val="007F5D53"/>
    <w:rsid w:val="007F5F33"/>
    <w:rsid w:val="007F6741"/>
    <w:rsid w:val="007F7D40"/>
    <w:rsid w:val="007F7FBE"/>
    <w:rsid w:val="008000BA"/>
    <w:rsid w:val="008005B5"/>
    <w:rsid w:val="0080080E"/>
    <w:rsid w:val="00800DCF"/>
    <w:rsid w:val="008010E0"/>
    <w:rsid w:val="00801C7E"/>
    <w:rsid w:val="00802E47"/>
    <w:rsid w:val="0080316A"/>
    <w:rsid w:val="008033B6"/>
    <w:rsid w:val="0080341C"/>
    <w:rsid w:val="00803450"/>
    <w:rsid w:val="00803CBC"/>
    <w:rsid w:val="00804839"/>
    <w:rsid w:val="00804889"/>
    <w:rsid w:val="00805B5A"/>
    <w:rsid w:val="00805BE1"/>
    <w:rsid w:val="00805F8E"/>
    <w:rsid w:val="00806527"/>
    <w:rsid w:val="008065AE"/>
    <w:rsid w:val="00806838"/>
    <w:rsid w:val="0080695F"/>
    <w:rsid w:val="008070A2"/>
    <w:rsid w:val="00807606"/>
    <w:rsid w:val="00807BBD"/>
    <w:rsid w:val="0081017D"/>
    <w:rsid w:val="00810358"/>
    <w:rsid w:val="0081078D"/>
    <w:rsid w:val="0081082C"/>
    <w:rsid w:val="008109EC"/>
    <w:rsid w:val="00810C2B"/>
    <w:rsid w:val="0081119D"/>
    <w:rsid w:val="008112CD"/>
    <w:rsid w:val="00811954"/>
    <w:rsid w:val="00811D53"/>
    <w:rsid w:val="00811F0E"/>
    <w:rsid w:val="00811FAE"/>
    <w:rsid w:val="00812142"/>
    <w:rsid w:val="008128AD"/>
    <w:rsid w:val="00812969"/>
    <w:rsid w:val="008130E9"/>
    <w:rsid w:val="008133EA"/>
    <w:rsid w:val="008136A9"/>
    <w:rsid w:val="00813C37"/>
    <w:rsid w:val="0081422B"/>
    <w:rsid w:val="0081485C"/>
    <w:rsid w:val="00814AA7"/>
    <w:rsid w:val="00814B11"/>
    <w:rsid w:val="00814FF9"/>
    <w:rsid w:val="00815EE4"/>
    <w:rsid w:val="0081624D"/>
    <w:rsid w:val="0081638A"/>
    <w:rsid w:val="0081752D"/>
    <w:rsid w:val="008176B7"/>
    <w:rsid w:val="00817792"/>
    <w:rsid w:val="00817901"/>
    <w:rsid w:val="00817BD5"/>
    <w:rsid w:val="008201AA"/>
    <w:rsid w:val="008202D0"/>
    <w:rsid w:val="00820362"/>
    <w:rsid w:val="00820AC5"/>
    <w:rsid w:val="008213DF"/>
    <w:rsid w:val="008215BB"/>
    <w:rsid w:val="00821A2F"/>
    <w:rsid w:val="00822065"/>
    <w:rsid w:val="0082208C"/>
    <w:rsid w:val="008223B9"/>
    <w:rsid w:val="008224E3"/>
    <w:rsid w:val="0082253D"/>
    <w:rsid w:val="0082268E"/>
    <w:rsid w:val="00822A22"/>
    <w:rsid w:val="00823229"/>
    <w:rsid w:val="00823254"/>
    <w:rsid w:val="008232D5"/>
    <w:rsid w:val="00824242"/>
    <w:rsid w:val="00824655"/>
    <w:rsid w:val="008246E8"/>
    <w:rsid w:val="00825397"/>
    <w:rsid w:val="00825D4C"/>
    <w:rsid w:val="00825F43"/>
    <w:rsid w:val="0082676A"/>
    <w:rsid w:val="008268DB"/>
    <w:rsid w:val="0082711D"/>
    <w:rsid w:val="00827957"/>
    <w:rsid w:val="008303E4"/>
    <w:rsid w:val="00830A17"/>
    <w:rsid w:val="00830B8B"/>
    <w:rsid w:val="008318EC"/>
    <w:rsid w:val="00832400"/>
    <w:rsid w:val="008324FC"/>
    <w:rsid w:val="00832E8B"/>
    <w:rsid w:val="008332A2"/>
    <w:rsid w:val="008332F4"/>
    <w:rsid w:val="008333A0"/>
    <w:rsid w:val="00833608"/>
    <w:rsid w:val="00833743"/>
    <w:rsid w:val="0083383C"/>
    <w:rsid w:val="00833A3A"/>
    <w:rsid w:val="00833BC4"/>
    <w:rsid w:val="00833CAA"/>
    <w:rsid w:val="00833E46"/>
    <w:rsid w:val="00834036"/>
    <w:rsid w:val="00834105"/>
    <w:rsid w:val="00834BB0"/>
    <w:rsid w:val="00834CFA"/>
    <w:rsid w:val="00834F78"/>
    <w:rsid w:val="008350EC"/>
    <w:rsid w:val="008358B8"/>
    <w:rsid w:val="00835A24"/>
    <w:rsid w:val="00835BF5"/>
    <w:rsid w:val="00835D48"/>
    <w:rsid w:val="008367D1"/>
    <w:rsid w:val="0083695E"/>
    <w:rsid w:val="00836E3C"/>
    <w:rsid w:val="00836F49"/>
    <w:rsid w:val="008371B6"/>
    <w:rsid w:val="00837337"/>
    <w:rsid w:val="0084026E"/>
    <w:rsid w:val="00840C98"/>
    <w:rsid w:val="00840DD2"/>
    <w:rsid w:val="0084159F"/>
    <w:rsid w:val="008415E5"/>
    <w:rsid w:val="00841ADB"/>
    <w:rsid w:val="0084269F"/>
    <w:rsid w:val="00842ECD"/>
    <w:rsid w:val="0084337F"/>
    <w:rsid w:val="0084380A"/>
    <w:rsid w:val="0084382A"/>
    <w:rsid w:val="0084395F"/>
    <w:rsid w:val="008440A7"/>
    <w:rsid w:val="00844271"/>
    <w:rsid w:val="008443D7"/>
    <w:rsid w:val="0084444C"/>
    <w:rsid w:val="0084463B"/>
    <w:rsid w:val="008449AE"/>
    <w:rsid w:val="008449B1"/>
    <w:rsid w:val="00844E9A"/>
    <w:rsid w:val="00845453"/>
    <w:rsid w:val="00845580"/>
    <w:rsid w:val="008459E0"/>
    <w:rsid w:val="00846A4F"/>
    <w:rsid w:val="0084736E"/>
    <w:rsid w:val="008477E8"/>
    <w:rsid w:val="00847918"/>
    <w:rsid w:val="00847928"/>
    <w:rsid w:val="00847952"/>
    <w:rsid w:val="00847F06"/>
    <w:rsid w:val="00850761"/>
    <w:rsid w:val="008513FB"/>
    <w:rsid w:val="008515EC"/>
    <w:rsid w:val="00851790"/>
    <w:rsid w:val="00851B62"/>
    <w:rsid w:val="00851DF7"/>
    <w:rsid w:val="00851EAC"/>
    <w:rsid w:val="00851ECA"/>
    <w:rsid w:val="0085269A"/>
    <w:rsid w:val="00852FBF"/>
    <w:rsid w:val="00853595"/>
    <w:rsid w:val="00853845"/>
    <w:rsid w:val="008538AD"/>
    <w:rsid w:val="00853AAD"/>
    <w:rsid w:val="00853B96"/>
    <w:rsid w:val="00853C5B"/>
    <w:rsid w:val="00853EC6"/>
    <w:rsid w:val="008548B9"/>
    <w:rsid w:val="00854C82"/>
    <w:rsid w:val="008550C1"/>
    <w:rsid w:val="008557CA"/>
    <w:rsid w:val="00855A6A"/>
    <w:rsid w:val="008562A0"/>
    <w:rsid w:val="00856508"/>
    <w:rsid w:val="008566BE"/>
    <w:rsid w:val="00856795"/>
    <w:rsid w:val="008569F9"/>
    <w:rsid w:val="00856B19"/>
    <w:rsid w:val="00857017"/>
    <w:rsid w:val="008575EA"/>
    <w:rsid w:val="00857AAC"/>
    <w:rsid w:val="00857E22"/>
    <w:rsid w:val="00857FF9"/>
    <w:rsid w:val="00860163"/>
    <w:rsid w:val="00860D22"/>
    <w:rsid w:val="008614AB"/>
    <w:rsid w:val="00861650"/>
    <w:rsid w:val="0086191B"/>
    <w:rsid w:val="00861B1F"/>
    <w:rsid w:val="00861CE9"/>
    <w:rsid w:val="0086288B"/>
    <w:rsid w:val="008628AB"/>
    <w:rsid w:val="00862D20"/>
    <w:rsid w:val="0086314A"/>
    <w:rsid w:val="008634E0"/>
    <w:rsid w:val="008641D9"/>
    <w:rsid w:val="00864614"/>
    <w:rsid w:val="00864939"/>
    <w:rsid w:val="00864C9F"/>
    <w:rsid w:val="00864EC6"/>
    <w:rsid w:val="008655CE"/>
    <w:rsid w:val="008657B2"/>
    <w:rsid w:val="00865944"/>
    <w:rsid w:val="00865BE7"/>
    <w:rsid w:val="0086622C"/>
    <w:rsid w:val="008662AA"/>
    <w:rsid w:val="00866BF9"/>
    <w:rsid w:val="00866D50"/>
    <w:rsid w:val="008678D3"/>
    <w:rsid w:val="00867AE3"/>
    <w:rsid w:val="00867F1C"/>
    <w:rsid w:val="008701B8"/>
    <w:rsid w:val="00870504"/>
    <w:rsid w:val="0087063D"/>
    <w:rsid w:val="00870C38"/>
    <w:rsid w:val="00870FC0"/>
    <w:rsid w:val="0087112B"/>
    <w:rsid w:val="00871955"/>
    <w:rsid w:val="008719B1"/>
    <w:rsid w:val="00871C27"/>
    <w:rsid w:val="00871ED3"/>
    <w:rsid w:val="00872130"/>
    <w:rsid w:val="008724F7"/>
    <w:rsid w:val="00872805"/>
    <w:rsid w:val="0087312A"/>
    <w:rsid w:val="00873A89"/>
    <w:rsid w:val="00873D55"/>
    <w:rsid w:val="00874084"/>
    <w:rsid w:val="00874C45"/>
    <w:rsid w:val="008755BA"/>
    <w:rsid w:val="008762AF"/>
    <w:rsid w:val="00876401"/>
    <w:rsid w:val="00876599"/>
    <w:rsid w:val="00876EF8"/>
    <w:rsid w:val="00876FD8"/>
    <w:rsid w:val="00877A26"/>
    <w:rsid w:val="008809B2"/>
    <w:rsid w:val="00880B0A"/>
    <w:rsid w:val="00880B6A"/>
    <w:rsid w:val="0088114A"/>
    <w:rsid w:val="008819ED"/>
    <w:rsid w:val="00881E7C"/>
    <w:rsid w:val="00882358"/>
    <w:rsid w:val="00882777"/>
    <w:rsid w:val="00882C23"/>
    <w:rsid w:val="00882CED"/>
    <w:rsid w:val="00882D3D"/>
    <w:rsid w:val="00882E8D"/>
    <w:rsid w:val="00882FE9"/>
    <w:rsid w:val="008832D6"/>
    <w:rsid w:val="00883983"/>
    <w:rsid w:val="00883EDB"/>
    <w:rsid w:val="00883FFF"/>
    <w:rsid w:val="00884202"/>
    <w:rsid w:val="0088452B"/>
    <w:rsid w:val="0088507F"/>
    <w:rsid w:val="00885160"/>
    <w:rsid w:val="0088542E"/>
    <w:rsid w:val="00885483"/>
    <w:rsid w:val="008854D1"/>
    <w:rsid w:val="008859C4"/>
    <w:rsid w:val="00885A05"/>
    <w:rsid w:val="00885CE9"/>
    <w:rsid w:val="00885FBD"/>
    <w:rsid w:val="00886912"/>
    <w:rsid w:val="00886C81"/>
    <w:rsid w:val="00886E7E"/>
    <w:rsid w:val="00887313"/>
    <w:rsid w:val="00887818"/>
    <w:rsid w:val="0088782F"/>
    <w:rsid w:val="0088789D"/>
    <w:rsid w:val="00887B18"/>
    <w:rsid w:val="00887F4A"/>
    <w:rsid w:val="008900B5"/>
    <w:rsid w:val="0089027F"/>
    <w:rsid w:val="008904E5"/>
    <w:rsid w:val="00890537"/>
    <w:rsid w:val="0089053B"/>
    <w:rsid w:val="00890B83"/>
    <w:rsid w:val="00890D1D"/>
    <w:rsid w:val="00890D7D"/>
    <w:rsid w:val="00890FB5"/>
    <w:rsid w:val="00891181"/>
    <w:rsid w:val="008922A2"/>
    <w:rsid w:val="0089293F"/>
    <w:rsid w:val="00892CAD"/>
    <w:rsid w:val="008940D5"/>
    <w:rsid w:val="008942B3"/>
    <w:rsid w:val="00894CC5"/>
    <w:rsid w:val="00895825"/>
    <w:rsid w:val="00896466"/>
    <w:rsid w:val="0089726A"/>
    <w:rsid w:val="008973B1"/>
    <w:rsid w:val="008973D3"/>
    <w:rsid w:val="00897569"/>
    <w:rsid w:val="008A0044"/>
    <w:rsid w:val="008A0C90"/>
    <w:rsid w:val="008A1D82"/>
    <w:rsid w:val="008A1E13"/>
    <w:rsid w:val="008A1EC4"/>
    <w:rsid w:val="008A225C"/>
    <w:rsid w:val="008A28EC"/>
    <w:rsid w:val="008A2944"/>
    <w:rsid w:val="008A2A36"/>
    <w:rsid w:val="008A2A55"/>
    <w:rsid w:val="008A38F1"/>
    <w:rsid w:val="008A3996"/>
    <w:rsid w:val="008A4196"/>
    <w:rsid w:val="008A4D6E"/>
    <w:rsid w:val="008A5266"/>
    <w:rsid w:val="008A53FD"/>
    <w:rsid w:val="008A5575"/>
    <w:rsid w:val="008A564C"/>
    <w:rsid w:val="008A56E8"/>
    <w:rsid w:val="008A59D0"/>
    <w:rsid w:val="008A5D9C"/>
    <w:rsid w:val="008A642F"/>
    <w:rsid w:val="008A685A"/>
    <w:rsid w:val="008A6D77"/>
    <w:rsid w:val="008A705F"/>
    <w:rsid w:val="008A731A"/>
    <w:rsid w:val="008A7783"/>
    <w:rsid w:val="008B092A"/>
    <w:rsid w:val="008B0945"/>
    <w:rsid w:val="008B0B50"/>
    <w:rsid w:val="008B0D7B"/>
    <w:rsid w:val="008B131D"/>
    <w:rsid w:val="008B19BC"/>
    <w:rsid w:val="008B1AF9"/>
    <w:rsid w:val="008B2259"/>
    <w:rsid w:val="008B25A2"/>
    <w:rsid w:val="008B2A28"/>
    <w:rsid w:val="008B2F7C"/>
    <w:rsid w:val="008B329A"/>
    <w:rsid w:val="008B32DC"/>
    <w:rsid w:val="008B33FB"/>
    <w:rsid w:val="008B3440"/>
    <w:rsid w:val="008B365C"/>
    <w:rsid w:val="008B3908"/>
    <w:rsid w:val="008B3C3D"/>
    <w:rsid w:val="008B3E08"/>
    <w:rsid w:val="008B4689"/>
    <w:rsid w:val="008B4A5C"/>
    <w:rsid w:val="008B4D01"/>
    <w:rsid w:val="008B52C8"/>
    <w:rsid w:val="008B563E"/>
    <w:rsid w:val="008B56FF"/>
    <w:rsid w:val="008B5CC2"/>
    <w:rsid w:val="008B683A"/>
    <w:rsid w:val="008B7692"/>
    <w:rsid w:val="008B7AB3"/>
    <w:rsid w:val="008B7B8A"/>
    <w:rsid w:val="008B7D5F"/>
    <w:rsid w:val="008C0091"/>
    <w:rsid w:val="008C0108"/>
    <w:rsid w:val="008C0D4D"/>
    <w:rsid w:val="008C2243"/>
    <w:rsid w:val="008C24AB"/>
    <w:rsid w:val="008C2629"/>
    <w:rsid w:val="008C2684"/>
    <w:rsid w:val="008C3118"/>
    <w:rsid w:val="008C3D50"/>
    <w:rsid w:val="008C3EFA"/>
    <w:rsid w:val="008C46B7"/>
    <w:rsid w:val="008C564B"/>
    <w:rsid w:val="008C59F7"/>
    <w:rsid w:val="008C5B14"/>
    <w:rsid w:val="008C5EB9"/>
    <w:rsid w:val="008C5EDB"/>
    <w:rsid w:val="008C69C1"/>
    <w:rsid w:val="008C6A99"/>
    <w:rsid w:val="008C6B43"/>
    <w:rsid w:val="008C6F20"/>
    <w:rsid w:val="008C77F4"/>
    <w:rsid w:val="008C7FC7"/>
    <w:rsid w:val="008D0A9E"/>
    <w:rsid w:val="008D0FEE"/>
    <w:rsid w:val="008D100D"/>
    <w:rsid w:val="008D1143"/>
    <w:rsid w:val="008D13B1"/>
    <w:rsid w:val="008D1860"/>
    <w:rsid w:val="008D1BF1"/>
    <w:rsid w:val="008D1C93"/>
    <w:rsid w:val="008D21AD"/>
    <w:rsid w:val="008D2713"/>
    <w:rsid w:val="008D30F6"/>
    <w:rsid w:val="008D31C5"/>
    <w:rsid w:val="008D34A3"/>
    <w:rsid w:val="008D40B0"/>
    <w:rsid w:val="008D451E"/>
    <w:rsid w:val="008D4702"/>
    <w:rsid w:val="008D4713"/>
    <w:rsid w:val="008D48CB"/>
    <w:rsid w:val="008D5031"/>
    <w:rsid w:val="008D5045"/>
    <w:rsid w:val="008D513A"/>
    <w:rsid w:val="008D5197"/>
    <w:rsid w:val="008D5668"/>
    <w:rsid w:val="008D5AC5"/>
    <w:rsid w:val="008D5C86"/>
    <w:rsid w:val="008D67ED"/>
    <w:rsid w:val="008D68C5"/>
    <w:rsid w:val="008D68E7"/>
    <w:rsid w:val="008D6F2E"/>
    <w:rsid w:val="008D73CE"/>
    <w:rsid w:val="008D7A18"/>
    <w:rsid w:val="008D7A95"/>
    <w:rsid w:val="008D7C0C"/>
    <w:rsid w:val="008D7F51"/>
    <w:rsid w:val="008E04B7"/>
    <w:rsid w:val="008E08FD"/>
    <w:rsid w:val="008E0919"/>
    <w:rsid w:val="008E09A5"/>
    <w:rsid w:val="008E0E22"/>
    <w:rsid w:val="008E1055"/>
    <w:rsid w:val="008E11CD"/>
    <w:rsid w:val="008E1290"/>
    <w:rsid w:val="008E15CD"/>
    <w:rsid w:val="008E1C7B"/>
    <w:rsid w:val="008E2170"/>
    <w:rsid w:val="008E2B4B"/>
    <w:rsid w:val="008E2EE8"/>
    <w:rsid w:val="008E30D1"/>
    <w:rsid w:val="008E3246"/>
    <w:rsid w:val="008E3E9A"/>
    <w:rsid w:val="008E40BC"/>
    <w:rsid w:val="008E42D7"/>
    <w:rsid w:val="008E449A"/>
    <w:rsid w:val="008E4B33"/>
    <w:rsid w:val="008E4CBF"/>
    <w:rsid w:val="008E5217"/>
    <w:rsid w:val="008E5268"/>
    <w:rsid w:val="008E5371"/>
    <w:rsid w:val="008E56E4"/>
    <w:rsid w:val="008E6143"/>
    <w:rsid w:val="008E6351"/>
    <w:rsid w:val="008E6467"/>
    <w:rsid w:val="008E6656"/>
    <w:rsid w:val="008E667E"/>
    <w:rsid w:val="008E67E2"/>
    <w:rsid w:val="008E6C9C"/>
    <w:rsid w:val="008E6E73"/>
    <w:rsid w:val="008E7520"/>
    <w:rsid w:val="008E75C5"/>
    <w:rsid w:val="008E7749"/>
    <w:rsid w:val="008E774B"/>
    <w:rsid w:val="008E77D5"/>
    <w:rsid w:val="008F0130"/>
    <w:rsid w:val="008F037E"/>
    <w:rsid w:val="008F04D5"/>
    <w:rsid w:val="008F08A6"/>
    <w:rsid w:val="008F0DC6"/>
    <w:rsid w:val="008F1B4F"/>
    <w:rsid w:val="008F1C81"/>
    <w:rsid w:val="008F1E2B"/>
    <w:rsid w:val="008F20C7"/>
    <w:rsid w:val="008F242D"/>
    <w:rsid w:val="008F2665"/>
    <w:rsid w:val="008F280D"/>
    <w:rsid w:val="008F29C9"/>
    <w:rsid w:val="008F2DBB"/>
    <w:rsid w:val="008F3D2C"/>
    <w:rsid w:val="008F447A"/>
    <w:rsid w:val="008F44A6"/>
    <w:rsid w:val="008F5111"/>
    <w:rsid w:val="008F5153"/>
    <w:rsid w:val="008F569A"/>
    <w:rsid w:val="008F5A00"/>
    <w:rsid w:val="008F5D0C"/>
    <w:rsid w:val="008F5F4E"/>
    <w:rsid w:val="008F5FE1"/>
    <w:rsid w:val="008F6682"/>
    <w:rsid w:val="008F6758"/>
    <w:rsid w:val="008F6E26"/>
    <w:rsid w:val="008F70FB"/>
    <w:rsid w:val="008F75F5"/>
    <w:rsid w:val="008F760A"/>
    <w:rsid w:val="008F7764"/>
    <w:rsid w:val="008F77C1"/>
    <w:rsid w:val="00900033"/>
    <w:rsid w:val="0090035B"/>
    <w:rsid w:val="00900438"/>
    <w:rsid w:val="0090051A"/>
    <w:rsid w:val="0090087D"/>
    <w:rsid w:val="00901022"/>
    <w:rsid w:val="009012AB"/>
    <w:rsid w:val="00901B72"/>
    <w:rsid w:val="00901D5B"/>
    <w:rsid w:val="00901D5F"/>
    <w:rsid w:val="009022FA"/>
    <w:rsid w:val="00902536"/>
    <w:rsid w:val="00902B04"/>
    <w:rsid w:val="00902B81"/>
    <w:rsid w:val="00902BBC"/>
    <w:rsid w:val="00902CAD"/>
    <w:rsid w:val="00902D05"/>
    <w:rsid w:val="0090362D"/>
    <w:rsid w:val="00903941"/>
    <w:rsid w:val="00903EC7"/>
    <w:rsid w:val="009045FD"/>
    <w:rsid w:val="009049FD"/>
    <w:rsid w:val="00904D76"/>
    <w:rsid w:val="009053D6"/>
    <w:rsid w:val="00905973"/>
    <w:rsid w:val="00906205"/>
    <w:rsid w:val="009067E2"/>
    <w:rsid w:val="00906AA0"/>
    <w:rsid w:val="00906BDD"/>
    <w:rsid w:val="00910399"/>
    <w:rsid w:val="00910551"/>
    <w:rsid w:val="009108F9"/>
    <w:rsid w:val="00910B9F"/>
    <w:rsid w:val="00910DF3"/>
    <w:rsid w:val="00910E65"/>
    <w:rsid w:val="00910FE5"/>
    <w:rsid w:val="009118D7"/>
    <w:rsid w:val="00911A5C"/>
    <w:rsid w:val="00911B2E"/>
    <w:rsid w:val="00911BBC"/>
    <w:rsid w:val="00911C85"/>
    <w:rsid w:val="00911FC7"/>
    <w:rsid w:val="009126CB"/>
    <w:rsid w:val="009127BA"/>
    <w:rsid w:val="00912AA8"/>
    <w:rsid w:val="00913211"/>
    <w:rsid w:val="00913585"/>
    <w:rsid w:val="00913E95"/>
    <w:rsid w:val="00913F58"/>
    <w:rsid w:val="009140D9"/>
    <w:rsid w:val="00914340"/>
    <w:rsid w:val="00914368"/>
    <w:rsid w:val="00914FEA"/>
    <w:rsid w:val="009155AC"/>
    <w:rsid w:val="009157E4"/>
    <w:rsid w:val="00915D28"/>
    <w:rsid w:val="00916BF4"/>
    <w:rsid w:val="00917281"/>
    <w:rsid w:val="00917284"/>
    <w:rsid w:val="0091728F"/>
    <w:rsid w:val="00917512"/>
    <w:rsid w:val="00917B56"/>
    <w:rsid w:val="009208DF"/>
    <w:rsid w:val="00920B8C"/>
    <w:rsid w:val="00920C41"/>
    <w:rsid w:val="00921146"/>
    <w:rsid w:val="00921563"/>
    <w:rsid w:val="00921681"/>
    <w:rsid w:val="0092168E"/>
    <w:rsid w:val="0092199C"/>
    <w:rsid w:val="00921E6E"/>
    <w:rsid w:val="00921EE4"/>
    <w:rsid w:val="0092276D"/>
    <w:rsid w:val="00922F35"/>
    <w:rsid w:val="00923B61"/>
    <w:rsid w:val="0092420E"/>
    <w:rsid w:val="00924560"/>
    <w:rsid w:val="00924A05"/>
    <w:rsid w:val="00924FBC"/>
    <w:rsid w:val="009252B1"/>
    <w:rsid w:val="009260EB"/>
    <w:rsid w:val="009263AF"/>
    <w:rsid w:val="00926910"/>
    <w:rsid w:val="00926F1A"/>
    <w:rsid w:val="0092740D"/>
    <w:rsid w:val="00930D86"/>
    <w:rsid w:val="00930F42"/>
    <w:rsid w:val="00931500"/>
    <w:rsid w:val="00931A01"/>
    <w:rsid w:val="00932396"/>
    <w:rsid w:val="00932502"/>
    <w:rsid w:val="00932686"/>
    <w:rsid w:val="009329B3"/>
    <w:rsid w:val="00932C38"/>
    <w:rsid w:val="00932CE9"/>
    <w:rsid w:val="0093318A"/>
    <w:rsid w:val="009335A6"/>
    <w:rsid w:val="00933AFF"/>
    <w:rsid w:val="009344D5"/>
    <w:rsid w:val="00934B46"/>
    <w:rsid w:val="00934D9B"/>
    <w:rsid w:val="00934ECC"/>
    <w:rsid w:val="00934FD5"/>
    <w:rsid w:val="009350D1"/>
    <w:rsid w:val="009359F0"/>
    <w:rsid w:val="009361C3"/>
    <w:rsid w:val="009363BE"/>
    <w:rsid w:val="009364CC"/>
    <w:rsid w:val="00936941"/>
    <w:rsid w:val="009369E2"/>
    <w:rsid w:val="00936CA8"/>
    <w:rsid w:val="009371AB"/>
    <w:rsid w:val="009373BB"/>
    <w:rsid w:val="009373CE"/>
    <w:rsid w:val="009378C3"/>
    <w:rsid w:val="00937AEE"/>
    <w:rsid w:val="00937B92"/>
    <w:rsid w:val="00937DDC"/>
    <w:rsid w:val="00940081"/>
    <w:rsid w:val="00940413"/>
    <w:rsid w:val="009404A1"/>
    <w:rsid w:val="009412C6"/>
    <w:rsid w:val="009417BD"/>
    <w:rsid w:val="00941B89"/>
    <w:rsid w:val="00941E0D"/>
    <w:rsid w:val="00941E8C"/>
    <w:rsid w:val="00941ED6"/>
    <w:rsid w:val="00941FC5"/>
    <w:rsid w:val="0094207A"/>
    <w:rsid w:val="0094227D"/>
    <w:rsid w:val="00942E7B"/>
    <w:rsid w:val="00943868"/>
    <w:rsid w:val="00943A2C"/>
    <w:rsid w:val="00943C92"/>
    <w:rsid w:val="009446D5"/>
    <w:rsid w:val="00944C66"/>
    <w:rsid w:val="009451F7"/>
    <w:rsid w:val="00945B64"/>
    <w:rsid w:val="00945C8D"/>
    <w:rsid w:val="009466EB"/>
    <w:rsid w:val="009467A6"/>
    <w:rsid w:val="009467E3"/>
    <w:rsid w:val="00946D82"/>
    <w:rsid w:val="0094788D"/>
    <w:rsid w:val="00947C60"/>
    <w:rsid w:val="0095002B"/>
    <w:rsid w:val="009502B5"/>
    <w:rsid w:val="00950500"/>
    <w:rsid w:val="00950628"/>
    <w:rsid w:val="00951176"/>
    <w:rsid w:val="009511C4"/>
    <w:rsid w:val="00951516"/>
    <w:rsid w:val="0095158B"/>
    <w:rsid w:val="00951CCC"/>
    <w:rsid w:val="0095233D"/>
    <w:rsid w:val="00952511"/>
    <w:rsid w:val="0095256D"/>
    <w:rsid w:val="009528C0"/>
    <w:rsid w:val="00952EAA"/>
    <w:rsid w:val="00953641"/>
    <w:rsid w:val="00953E08"/>
    <w:rsid w:val="00954100"/>
    <w:rsid w:val="009550A9"/>
    <w:rsid w:val="0095519F"/>
    <w:rsid w:val="009558F1"/>
    <w:rsid w:val="00955C7D"/>
    <w:rsid w:val="00955D76"/>
    <w:rsid w:val="00955E5C"/>
    <w:rsid w:val="00956155"/>
    <w:rsid w:val="00956380"/>
    <w:rsid w:val="0095661A"/>
    <w:rsid w:val="009567E4"/>
    <w:rsid w:val="009567FC"/>
    <w:rsid w:val="00956C19"/>
    <w:rsid w:val="00956EB5"/>
    <w:rsid w:val="0095734E"/>
    <w:rsid w:val="009573CD"/>
    <w:rsid w:val="00957B62"/>
    <w:rsid w:val="00957D74"/>
    <w:rsid w:val="00957F47"/>
    <w:rsid w:val="00957FEB"/>
    <w:rsid w:val="00960053"/>
    <w:rsid w:val="009602F2"/>
    <w:rsid w:val="00960A91"/>
    <w:rsid w:val="00961239"/>
    <w:rsid w:val="0096163F"/>
    <w:rsid w:val="00961A0C"/>
    <w:rsid w:val="00961B06"/>
    <w:rsid w:val="00961B30"/>
    <w:rsid w:val="009625DC"/>
    <w:rsid w:val="0096289D"/>
    <w:rsid w:val="0096295D"/>
    <w:rsid w:val="00963076"/>
    <w:rsid w:val="0096344F"/>
    <w:rsid w:val="009638A4"/>
    <w:rsid w:val="00963CB0"/>
    <w:rsid w:val="009645CE"/>
    <w:rsid w:val="00965A76"/>
    <w:rsid w:val="00965F8A"/>
    <w:rsid w:val="00966090"/>
    <w:rsid w:val="00966562"/>
    <w:rsid w:val="009666F0"/>
    <w:rsid w:val="00966A09"/>
    <w:rsid w:val="00966AF3"/>
    <w:rsid w:val="00966EFF"/>
    <w:rsid w:val="00967129"/>
    <w:rsid w:val="0096730A"/>
    <w:rsid w:val="009675C8"/>
    <w:rsid w:val="009676E5"/>
    <w:rsid w:val="00970D8F"/>
    <w:rsid w:val="00970FFD"/>
    <w:rsid w:val="00971A1B"/>
    <w:rsid w:val="00971E82"/>
    <w:rsid w:val="00971EDA"/>
    <w:rsid w:val="00972431"/>
    <w:rsid w:val="009724E6"/>
    <w:rsid w:val="009728DD"/>
    <w:rsid w:val="009734FE"/>
    <w:rsid w:val="009742B1"/>
    <w:rsid w:val="0097449C"/>
    <w:rsid w:val="00974608"/>
    <w:rsid w:val="0097523D"/>
    <w:rsid w:val="0097527A"/>
    <w:rsid w:val="009757C3"/>
    <w:rsid w:val="00975B9A"/>
    <w:rsid w:val="00976506"/>
    <w:rsid w:val="0097686A"/>
    <w:rsid w:val="00976A1E"/>
    <w:rsid w:val="00976D69"/>
    <w:rsid w:val="00977682"/>
    <w:rsid w:val="00980157"/>
    <w:rsid w:val="009802D6"/>
    <w:rsid w:val="0098033D"/>
    <w:rsid w:val="009805FA"/>
    <w:rsid w:val="00980A81"/>
    <w:rsid w:val="00980F4B"/>
    <w:rsid w:val="00980FEF"/>
    <w:rsid w:val="0098131C"/>
    <w:rsid w:val="0098134F"/>
    <w:rsid w:val="0098204D"/>
    <w:rsid w:val="00982077"/>
    <w:rsid w:val="009825C1"/>
    <w:rsid w:val="00982AF6"/>
    <w:rsid w:val="00982D4E"/>
    <w:rsid w:val="0098312D"/>
    <w:rsid w:val="00983540"/>
    <w:rsid w:val="0098387E"/>
    <w:rsid w:val="00983B41"/>
    <w:rsid w:val="00983CA2"/>
    <w:rsid w:val="00983F51"/>
    <w:rsid w:val="00985194"/>
    <w:rsid w:val="00985540"/>
    <w:rsid w:val="00985B38"/>
    <w:rsid w:val="00985B48"/>
    <w:rsid w:val="00985CCA"/>
    <w:rsid w:val="00985E22"/>
    <w:rsid w:val="0098654F"/>
    <w:rsid w:val="00986C82"/>
    <w:rsid w:val="009870BF"/>
    <w:rsid w:val="009872CB"/>
    <w:rsid w:val="0098733D"/>
    <w:rsid w:val="0098777B"/>
    <w:rsid w:val="00987CFE"/>
    <w:rsid w:val="00987DBE"/>
    <w:rsid w:val="00987E2C"/>
    <w:rsid w:val="0099001C"/>
    <w:rsid w:val="009906A8"/>
    <w:rsid w:val="009908D1"/>
    <w:rsid w:val="00990B69"/>
    <w:rsid w:val="00990B76"/>
    <w:rsid w:val="00991699"/>
    <w:rsid w:val="00991860"/>
    <w:rsid w:val="009920F8"/>
    <w:rsid w:val="0099213C"/>
    <w:rsid w:val="009923D4"/>
    <w:rsid w:val="00993AAD"/>
    <w:rsid w:val="00994DD8"/>
    <w:rsid w:val="00994FEF"/>
    <w:rsid w:val="009951A0"/>
    <w:rsid w:val="009951A3"/>
    <w:rsid w:val="009953C9"/>
    <w:rsid w:val="009953F2"/>
    <w:rsid w:val="00995631"/>
    <w:rsid w:val="009964DF"/>
    <w:rsid w:val="00996736"/>
    <w:rsid w:val="009967E8"/>
    <w:rsid w:val="00996C7E"/>
    <w:rsid w:val="0099711F"/>
    <w:rsid w:val="009A03BD"/>
    <w:rsid w:val="009A0440"/>
    <w:rsid w:val="009A0F59"/>
    <w:rsid w:val="009A1C2E"/>
    <w:rsid w:val="009A208B"/>
    <w:rsid w:val="009A2506"/>
    <w:rsid w:val="009A25FF"/>
    <w:rsid w:val="009A274B"/>
    <w:rsid w:val="009A2D2E"/>
    <w:rsid w:val="009A3916"/>
    <w:rsid w:val="009A3DA7"/>
    <w:rsid w:val="009A3FA6"/>
    <w:rsid w:val="009A40D2"/>
    <w:rsid w:val="009A4124"/>
    <w:rsid w:val="009A5167"/>
    <w:rsid w:val="009A5744"/>
    <w:rsid w:val="009A6415"/>
    <w:rsid w:val="009A6568"/>
    <w:rsid w:val="009A6883"/>
    <w:rsid w:val="009A69B4"/>
    <w:rsid w:val="009A6D65"/>
    <w:rsid w:val="009A6F20"/>
    <w:rsid w:val="009A722F"/>
    <w:rsid w:val="009B029E"/>
    <w:rsid w:val="009B09B2"/>
    <w:rsid w:val="009B17DC"/>
    <w:rsid w:val="009B19A8"/>
    <w:rsid w:val="009B19A9"/>
    <w:rsid w:val="009B1BB1"/>
    <w:rsid w:val="009B221C"/>
    <w:rsid w:val="009B2528"/>
    <w:rsid w:val="009B2649"/>
    <w:rsid w:val="009B3381"/>
    <w:rsid w:val="009B3499"/>
    <w:rsid w:val="009B3B51"/>
    <w:rsid w:val="009B4197"/>
    <w:rsid w:val="009B4386"/>
    <w:rsid w:val="009B483C"/>
    <w:rsid w:val="009B512E"/>
    <w:rsid w:val="009B55B4"/>
    <w:rsid w:val="009B580F"/>
    <w:rsid w:val="009B5A17"/>
    <w:rsid w:val="009B5A6A"/>
    <w:rsid w:val="009B62D7"/>
    <w:rsid w:val="009B6A06"/>
    <w:rsid w:val="009B6CE2"/>
    <w:rsid w:val="009B7907"/>
    <w:rsid w:val="009B7960"/>
    <w:rsid w:val="009B7AF7"/>
    <w:rsid w:val="009B7B29"/>
    <w:rsid w:val="009B7ED4"/>
    <w:rsid w:val="009B7F08"/>
    <w:rsid w:val="009C0017"/>
    <w:rsid w:val="009C05F1"/>
    <w:rsid w:val="009C06E8"/>
    <w:rsid w:val="009C0B8C"/>
    <w:rsid w:val="009C118F"/>
    <w:rsid w:val="009C186C"/>
    <w:rsid w:val="009C1FE8"/>
    <w:rsid w:val="009C3486"/>
    <w:rsid w:val="009C3621"/>
    <w:rsid w:val="009C3746"/>
    <w:rsid w:val="009C3AA7"/>
    <w:rsid w:val="009C3D09"/>
    <w:rsid w:val="009C3FE9"/>
    <w:rsid w:val="009C47C2"/>
    <w:rsid w:val="009C4FB6"/>
    <w:rsid w:val="009C54D1"/>
    <w:rsid w:val="009C584C"/>
    <w:rsid w:val="009C5BA7"/>
    <w:rsid w:val="009C5C39"/>
    <w:rsid w:val="009C5FCC"/>
    <w:rsid w:val="009C5FD3"/>
    <w:rsid w:val="009C6067"/>
    <w:rsid w:val="009C6143"/>
    <w:rsid w:val="009C636D"/>
    <w:rsid w:val="009C668C"/>
    <w:rsid w:val="009C6718"/>
    <w:rsid w:val="009C6C99"/>
    <w:rsid w:val="009C6F74"/>
    <w:rsid w:val="009C70EB"/>
    <w:rsid w:val="009C72AF"/>
    <w:rsid w:val="009D02DE"/>
    <w:rsid w:val="009D066F"/>
    <w:rsid w:val="009D0913"/>
    <w:rsid w:val="009D0D1E"/>
    <w:rsid w:val="009D17A3"/>
    <w:rsid w:val="009D2278"/>
    <w:rsid w:val="009D239A"/>
    <w:rsid w:val="009D2699"/>
    <w:rsid w:val="009D2941"/>
    <w:rsid w:val="009D2A2E"/>
    <w:rsid w:val="009D45DF"/>
    <w:rsid w:val="009D48A9"/>
    <w:rsid w:val="009D4A04"/>
    <w:rsid w:val="009D4F12"/>
    <w:rsid w:val="009D542C"/>
    <w:rsid w:val="009D54BA"/>
    <w:rsid w:val="009D62A4"/>
    <w:rsid w:val="009D6711"/>
    <w:rsid w:val="009D6837"/>
    <w:rsid w:val="009D691A"/>
    <w:rsid w:val="009D6BC4"/>
    <w:rsid w:val="009D6D3E"/>
    <w:rsid w:val="009D6DDD"/>
    <w:rsid w:val="009D6F00"/>
    <w:rsid w:val="009D739F"/>
    <w:rsid w:val="009D7454"/>
    <w:rsid w:val="009D75AB"/>
    <w:rsid w:val="009E02F6"/>
    <w:rsid w:val="009E0499"/>
    <w:rsid w:val="009E08ED"/>
    <w:rsid w:val="009E0CC6"/>
    <w:rsid w:val="009E1F94"/>
    <w:rsid w:val="009E2236"/>
    <w:rsid w:val="009E2380"/>
    <w:rsid w:val="009E2937"/>
    <w:rsid w:val="009E31A7"/>
    <w:rsid w:val="009E4048"/>
    <w:rsid w:val="009E4158"/>
    <w:rsid w:val="009E4460"/>
    <w:rsid w:val="009E4A64"/>
    <w:rsid w:val="009E4D34"/>
    <w:rsid w:val="009E4EAF"/>
    <w:rsid w:val="009E5145"/>
    <w:rsid w:val="009E54A3"/>
    <w:rsid w:val="009E5510"/>
    <w:rsid w:val="009E5596"/>
    <w:rsid w:val="009E5755"/>
    <w:rsid w:val="009E5968"/>
    <w:rsid w:val="009E5B7C"/>
    <w:rsid w:val="009E6DB7"/>
    <w:rsid w:val="009E6DCC"/>
    <w:rsid w:val="009E7201"/>
    <w:rsid w:val="009E7230"/>
    <w:rsid w:val="009E7692"/>
    <w:rsid w:val="009F012F"/>
    <w:rsid w:val="009F0D86"/>
    <w:rsid w:val="009F0F5C"/>
    <w:rsid w:val="009F118A"/>
    <w:rsid w:val="009F1A53"/>
    <w:rsid w:val="009F1D7D"/>
    <w:rsid w:val="009F1DAE"/>
    <w:rsid w:val="009F281C"/>
    <w:rsid w:val="009F2AD7"/>
    <w:rsid w:val="009F2D50"/>
    <w:rsid w:val="009F2FCB"/>
    <w:rsid w:val="009F3698"/>
    <w:rsid w:val="009F3AD3"/>
    <w:rsid w:val="009F42D8"/>
    <w:rsid w:val="009F4424"/>
    <w:rsid w:val="009F4960"/>
    <w:rsid w:val="009F560B"/>
    <w:rsid w:val="009F5903"/>
    <w:rsid w:val="009F5D08"/>
    <w:rsid w:val="009F5EF3"/>
    <w:rsid w:val="009F6937"/>
    <w:rsid w:val="009F6C59"/>
    <w:rsid w:val="009F744C"/>
    <w:rsid w:val="009F7594"/>
    <w:rsid w:val="009F7661"/>
    <w:rsid w:val="00A0002A"/>
    <w:rsid w:val="00A00728"/>
    <w:rsid w:val="00A00FD9"/>
    <w:rsid w:val="00A01D37"/>
    <w:rsid w:val="00A0246E"/>
    <w:rsid w:val="00A02A16"/>
    <w:rsid w:val="00A02FB9"/>
    <w:rsid w:val="00A0327D"/>
    <w:rsid w:val="00A0360E"/>
    <w:rsid w:val="00A04438"/>
    <w:rsid w:val="00A05887"/>
    <w:rsid w:val="00A0607E"/>
    <w:rsid w:val="00A065EF"/>
    <w:rsid w:val="00A067B4"/>
    <w:rsid w:val="00A06AD5"/>
    <w:rsid w:val="00A06AF1"/>
    <w:rsid w:val="00A06B40"/>
    <w:rsid w:val="00A076DB"/>
    <w:rsid w:val="00A07826"/>
    <w:rsid w:val="00A1013A"/>
    <w:rsid w:val="00A103BE"/>
    <w:rsid w:val="00A10740"/>
    <w:rsid w:val="00A10B04"/>
    <w:rsid w:val="00A10B23"/>
    <w:rsid w:val="00A10EC2"/>
    <w:rsid w:val="00A112F2"/>
    <w:rsid w:val="00A11389"/>
    <w:rsid w:val="00A1144A"/>
    <w:rsid w:val="00A11817"/>
    <w:rsid w:val="00A11A24"/>
    <w:rsid w:val="00A11ACB"/>
    <w:rsid w:val="00A129E2"/>
    <w:rsid w:val="00A1317A"/>
    <w:rsid w:val="00A1337A"/>
    <w:rsid w:val="00A135F0"/>
    <w:rsid w:val="00A13646"/>
    <w:rsid w:val="00A14051"/>
    <w:rsid w:val="00A1433D"/>
    <w:rsid w:val="00A1457F"/>
    <w:rsid w:val="00A14785"/>
    <w:rsid w:val="00A14BE8"/>
    <w:rsid w:val="00A1508A"/>
    <w:rsid w:val="00A155F1"/>
    <w:rsid w:val="00A15985"/>
    <w:rsid w:val="00A16649"/>
    <w:rsid w:val="00A167D7"/>
    <w:rsid w:val="00A17200"/>
    <w:rsid w:val="00A1747B"/>
    <w:rsid w:val="00A175C1"/>
    <w:rsid w:val="00A17B97"/>
    <w:rsid w:val="00A17C82"/>
    <w:rsid w:val="00A20AD8"/>
    <w:rsid w:val="00A20D4D"/>
    <w:rsid w:val="00A219BB"/>
    <w:rsid w:val="00A2203A"/>
    <w:rsid w:val="00A22792"/>
    <w:rsid w:val="00A229AA"/>
    <w:rsid w:val="00A229B7"/>
    <w:rsid w:val="00A22B55"/>
    <w:rsid w:val="00A2300E"/>
    <w:rsid w:val="00A23330"/>
    <w:rsid w:val="00A23348"/>
    <w:rsid w:val="00A2347C"/>
    <w:rsid w:val="00A2370E"/>
    <w:rsid w:val="00A238FF"/>
    <w:rsid w:val="00A23CB0"/>
    <w:rsid w:val="00A2426E"/>
    <w:rsid w:val="00A24487"/>
    <w:rsid w:val="00A2499B"/>
    <w:rsid w:val="00A25071"/>
    <w:rsid w:val="00A250E4"/>
    <w:rsid w:val="00A254AC"/>
    <w:rsid w:val="00A25EFB"/>
    <w:rsid w:val="00A25F91"/>
    <w:rsid w:val="00A2617F"/>
    <w:rsid w:val="00A264CF"/>
    <w:rsid w:val="00A265C8"/>
    <w:rsid w:val="00A266B2"/>
    <w:rsid w:val="00A26727"/>
    <w:rsid w:val="00A274E6"/>
    <w:rsid w:val="00A2754A"/>
    <w:rsid w:val="00A27799"/>
    <w:rsid w:val="00A277C2"/>
    <w:rsid w:val="00A27C2A"/>
    <w:rsid w:val="00A3048A"/>
    <w:rsid w:val="00A3078E"/>
    <w:rsid w:val="00A30B27"/>
    <w:rsid w:val="00A30BA9"/>
    <w:rsid w:val="00A30E98"/>
    <w:rsid w:val="00A312EC"/>
    <w:rsid w:val="00A31FF2"/>
    <w:rsid w:val="00A321D1"/>
    <w:rsid w:val="00A322A7"/>
    <w:rsid w:val="00A3234A"/>
    <w:rsid w:val="00A32810"/>
    <w:rsid w:val="00A32B34"/>
    <w:rsid w:val="00A335D0"/>
    <w:rsid w:val="00A3394E"/>
    <w:rsid w:val="00A33D34"/>
    <w:rsid w:val="00A34A95"/>
    <w:rsid w:val="00A34BE4"/>
    <w:rsid w:val="00A35174"/>
    <w:rsid w:val="00A352C7"/>
    <w:rsid w:val="00A35D9A"/>
    <w:rsid w:val="00A35EC3"/>
    <w:rsid w:val="00A360CC"/>
    <w:rsid w:val="00A3666D"/>
    <w:rsid w:val="00A36A82"/>
    <w:rsid w:val="00A36ABE"/>
    <w:rsid w:val="00A36B79"/>
    <w:rsid w:val="00A36EFA"/>
    <w:rsid w:val="00A377FE"/>
    <w:rsid w:val="00A37C9C"/>
    <w:rsid w:val="00A40062"/>
    <w:rsid w:val="00A4010A"/>
    <w:rsid w:val="00A4032A"/>
    <w:rsid w:val="00A406B9"/>
    <w:rsid w:val="00A407CB"/>
    <w:rsid w:val="00A40999"/>
    <w:rsid w:val="00A40C3F"/>
    <w:rsid w:val="00A40E7B"/>
    <w:rsid w:val="00A40F16"/>
    <w:rsid w:val="00A41171"/>
    <w:rsid w:val="00A41D17"/>
    <w:rsid w:val="00A4266A"/>
    <w:rsid w:val="00A42A0B"/>
    <w:rsid w:val="00A42F52"/>
    <w:rsid w:val="00A432C4"/>
    <w:rsid w:val="00A446B4"/>
    <w:rsid w:val="00A4471D"/>
    <w:rsid w:val="00A447C5"/>
    <w:rsid w:val="00A44C30"/>
    <w:rsid w:val="00A44CCE"/>
    <w:rsid w:val="00A44F76"/>
    <w:rsid w:val="00A44FEE"/>
    <w:rsid w:val="00A452AC"/>
    <w:rsid w:val="00A454E1"/>
    <w:rsid w:val="00A45978"/>
    <w:rsid w:val="00A45C3C"/>
    <w:rsid w:val="00A46A62"/>
    <w:rsid w:val="00A46B55"/>
    <w:rsid w:val="00A46F99"/>
    <w:rsid w:val="00A46F9A"/>
    <w:rsid w:val="00A50785"/>
    <w:rsid w:val="00A50914"/>
    <w:rsid w:val="00A50AC4"/>
    <w:rsid w:val="00A50DEE"/>
    <w:rsid w:val="00A50FFD"/>
    <w:rsid w:val="00A51074"/>
    <w:rsid w:val="00A521C9"/>
    <w:rsid w:val="00A522DA"/>
    <w:rsid w:val="00A527E2"/>
    <w:rsid w:val="00A52BEF"/>
    <w:rsid w:val="00A5310E"/>
    <w:rsid w:val="00A53D87"/>
    <w:rsid w:val="00A53EE6"/>
    <w:rsid w:val="00A53F71"/>
    <w:rsid w:val="00A542FB"/>
    <w:rsid w:val="00A54CC8"/>
    <w:rsid w:val="00A5546D"/>
    <w:rsid w:val="00A55472"/>
    <w:rsid w:val="00A5549B"/>
    <w:rsid w:val="00A55587"/>
    <w:rsid w:val="00A55AA3"/>
    <w:rsid w:val="00A55ABA"/>
    <w:rsid w:val="00A5669F"/>
    <w:rsid w:val="00A56A59"/>
    <w:rsid w:val="00A60007"/>
    <w:rsid w:val="00A603FE"/>
    <w:rsid w:val="00A604E5"/>
    <w:rsid w:val="00A6057E"/>
    <w:rsid w:val="00A608D5"/>
    <w:rsid w:val="00A609AC"/>
    <w:rsid w:val="00A60A40"/>
    <w:rsid w:val="00A60F7B"/>
    <w:rsid w:val="00A60F88"/>
    <w:rsid w:val="00A61016"/>
    <w:rsid w:val="00A612DD"/>
    <w:rsid w:val="00A6187F"/>
    <w:rsid w:val="00A619EF"/>
    <w:rsid w:val="00A61DDC"/>
    <w:rsid w:val="00A620E9"/>
    <w:rsid w:val="00A622EF"/>
    <w:rsid w:val="00A6252E"/>
    <w:rsid w:val="00A6293B"/>
    <w:rsid w:val="00A629DB"/>
    <w:rsid w:val="00A62A81"/>
    <w:rsid w:val="00A62C30"/>
    <w:rsid w:val="00A62CFE"/>
    <w:rsid w:val="00A6308A"/>
    <w:rsid w:val="00A637EE"/>
    <w:rsid w:val="00A63952"/>
    <w:rsid w:val="00A63E31"/>
    <w:rsid w:val="00A64139"/>
    <w:rsid w:val="00A6460B"/>
    <w:rsid w:val="00A64B63"/>
    <w:rsid w:val="00A64C9F"/>
    <w:rsid w:val="00A6529C"/>
    <w:rsid w:val="00A65495"/>
    <w:rsid w:val="00A655F0"/>
    <w:rsid w:val="00A65932"/>
    <w:rsid w:val="00A65A41"/>
    <w:rsid w:val="00A662AA"/>
    <w:rsid w:val="00A6632D"/>
    <w:rsid w:val="00A66492"/>
    <w:rsid w:val="00A66C51"/>
    <w:rsid w:val="00A67A4E"/>
    <w:rsid w:val="00A70179"/>
    <w:rsid w:val="00A70205"/>
    <w:rsid w:val="00A70C43"/>
    <w:rsid w:val="00A70C60"/>
    <w:rsid w:val="00A70D7F"/>
    <w:rsid w:val="00A712D6"/>
    <w:rsid w:val="00A715BF"/>
    <w:rsid w:val="00A7164B"/>
    <w:rsid w:val="00A71835"/>
    <w:rsid w:val="00A71A26"/>
    <w:rsid w:val="00A72669"/>
    <w:rsid w:val="00A726D2"/>
    <w:rsid w:val="00A7276F"/>
    <w:rsid w:val="00A7285E"/>
    <w:rsid w:val="00A72C21"/>
    <w:rsid w:val="00A72E33"/>
    <w:rsid w:val="00A72FAE"/>
    <w:rsid w:val="00A7350B"/>
    <w:rsid w:val="00A73611"/>
    <w:rsid w:val="00A736F1"/>
    <w:rsid w:val="00A73945"/>
    <w:rsid w:val="00A73BE6"/>
    <w:rsid w:val="00A73F11"/>
    <w:rsid w:val="00A74351"/>
    <w:rsid w:val="00A74722"/>
    <w:rsid w:val="00A74E2E"/>
    <w:rsid w:val="00A75322"/>
    <w:rsid w:val="00A756E5"/>
    <w:rsid w:val="00A75D7E"/>
    <w:rsid w:val="00A76F3D"/>
    <w:rsid w:val="00A77A97"/>
    <w:rsid w:val="00A77F6C"/>
    <w:rsid w:val="00A803DC"/>
    <w:rsid w:val="00A80AE3"/>
    <w:rsid w:val="00A80BD9"/>
    <w:rsid w:val="00A80CD2"/>
    <w:rsid w:val="00A80FFA"/>
    <w:rsid w:val="00A81DFB"/>
    <w:rsid w:val="00A8227A"/>
    <w:rsid w:val="00A82428"/>
    <w:rsid w:val="00A82BB8"/>
    <w:rsid w:val="00A838DA"/>
    <w:rsid w:val="00A83BE4"/>
    <w:rsid w:val="00A83C6C"/>
    <w:rsid w:val="00A83E0E"/>
    <w:rsid w:val="00A83F34"/>
    <w:rsid w:val="00A84312"/>
    <w:rsid w:val="00A84C5A"/>
    <w:rsid w:val="00A84D8F"/>
    <w:rsid w:val="00A84DF0"/>
    <w:rsid w:val="00A85385"/>
    <w:rsid w:val="00A8586E"/>
    <w:rsid w:val="00A85D5E"/>
    <w:rsid w:val="00A85FAE"/>
    <w:rsid w:val="00A86143"/>
    <w:rsid w:val="00A863BF"/>
    <w:rsid w:val="00A865CB"/>
    <w:rsid w:val="00A86ED5"/>
    <w:rsid w:val="00A87016"/>
    <w:rsid w:val="00A87131"/>
    <w:rsid w:val="00A8732C"/>
    <w:rsid w:val="00A87BB2"/>
    <w:rsid w:val="00A87F57"/>
    <w:rsid w:val="00A9056D"/>
    <w:rsid w:val="00A910F3"/>
    <w:rsid w:val="00A914CF"/>
    <w:rsid w:val="00A91ABC"/>
    <w:rsid w:val="00A91CAD"/>
    <w:rsid w:val="00A91E82"/>
    <w:rsid w:val="00A9217D"/>
    <w:rsid w:val="00A9266E"/>
    <w:rsid w:val="00A92982"/>
    <w:rsid w:val="00A9305C"/>
    <w:rsid w:val="00A93136"/>
    <w:rsid w:val="00A93848"/>
    <w:rsid w:val="00A93F04"/>
    <w:rsid w:val="00A942EA"/>
    <w:rsid w:val="00A94D22"/>
    <w:rsid w:val="00A95265"/>
    <w:rsid w:val="00A956A5"/>
    <w:rsid w:val="00A95E36"/>
    <w:rsid w:val="00A96199"/>
    <w:rsid w:val="00A9625B"/>
    <w:rsid w:val="00A964E2"/>
    <w:rsid w:val="00A968C5"/>
    <w:rsid w:val="00A9748B"/>
    <w:rsid w:val="00A975E7"/>
    <w:rsid w:val="00A97A36"/>
    <w:rsid w:val="00A97ADC"/>
    <w:rsid w:val="00AA0020"/>
    <w:rsid w:val="00AA00CC"/>
    <w:rsid w:val="00AA0625"/>
    <w:rsid w:val="00AA087F"/>
    <w:rsid w:val="00AA0AFE"/>
    <w:rsid w:val="00AA1071"/>
    <w:rsid w:val="00AA1872"/>
    <w:rsid w:val="00AA21CB"/>
    <w:rsid w:val="00AA23F5"/>
    <w:rsid w:val="00AA2AE7"/>
    <w:rsid w:val="00AA2DED"/>
    <w:rsid w:val="00AA31C2"/>
    <w:rsid w:val="00AA460D"/>
    <w:rsid w:val="00AA47B0"/>
    <w:rsid w:val="00AA4E6D"/>
    <w:rsid w:val="00AA50AD"/>
    <w:rsid w:val="00AA513C"/>
    <w:rsid w:val="00AA54D6"/>
    <w:rsid w:val="00AA5A85"/>
    <w:rsid w:val="00AA5C33"/>
    <w:rsid w:val="00AA6013"/>
    <w:rsid w:val="00AA65F4"/>
    <w:rsid w:val="00AA6DD7"/>
    <w:rsid w:val="00AA6EE9"/>
    <w:rsid w:val="00AA70EF"/>
    <w:rsid w:val="00AA74D6"/>
    <w:rsid w:val="00AA76D6"/>
    <w:rsid w:val="00AA7F92"/>
    <w:rsid w:val="00AB021A"/>
    <w:rsid w:val="00AB034F"/>
    <w:rsid w:val="00AB046B"/>
    <w:rsid w:val="00AB04F4"/>
    <w:rsid w:val="00AB07BC"/>
    <w:rsid w:val="00AB1402"/>
    <w:rsid w:val="00AB1615"/>
    <w:rsid w:val="00AB1F93"/>
    <w:rsid w:val="00AB231A"/>
    <w:rsid w:val="00AB28F9"/>
    <w:rsid w:val="00AB29C0"/>
    <w:rsid w:val="00AB2B67"/>
    <w:rsid w:val="00AB2E11"/>
    <w:rsid w:val="00AB2EBB"/>
    <w:rsid w:val="00AB2F8A"/>
    <w:rsid w:val="00AB3143"/>
    <w:rsid w:val="00AB3C12"/>
    <w:rsid w:val="00AB3EDB"/>
    <w:rsid w:val="00AB4661"/>
    <w:rsid w:val="00AB48A4"/>
    <w:rsid w:val="00AB4EB0"/>
    <w:rsid w:val="00AB4F6F"/>
    <w:rsid w:val="00AB4FEE"/>
    <w:rsid w:val="00AB5CD1"/>
    <w:rsid w:val="00AB5D4D"/>
    <w:rsid w:val="00AB5E68"/>
    <w:rsid w:val="00AB5E98"/>
    <w:rsid w:val="00AB5EEA"/>
    <w:rsid w:val="00AB6044"/>
    <w:rsid w:val="00AB64B4"/>
    <w:rsid w:val="00AB698E"/>
    <w:rsid w:val="00AB76C7"/>
    <w:rsid w:val="00AB7979"/>
    <w:rsid w:val="00AB7B96"/>
    <w:rsid w:val="00AC01AC"/>
    <w:rsid w:val="00AC035C"/>
    <w:rsid w:val="00AC15A7"/>
    <w:rsid w:val="00AC19A6"/>
    <w:rsid w:val="00AC1B3F"/>
    <w:rsid w:val="00AC296F"/>
    <w:rsid w:val="00AC2D54"/>
    <w:rsid w:val="00AC2DA2"/>
    <w:rsid w:val="00AC327F"/>
    <w:rsid w:val="00AC332E"/>
    <w:rsid w:val="00AC38D0"/>
    <w:rsid w:val="00AC38D3"/>
    <w:rsid w:val="00AC38ED"/>
    <w:rsid w:val="00AC3917"/>
    <w:rsid w:val="00AC464B"/>
    <w:rsid w:val="00AC5182"/>
    <w:rsid w:val="00AC5E32"/>
    <w:rsid w:val="00AC6121"/>
    <w:rsid w:val="00AC61BE"/>
    <w:rsid w:val="00AC6499"/>
    <w:rsid w:val="00AC66B5"/>
    <w:rsid w:val="00AC670F"/>
    <w:rsid w:val="00AC6CEE"/>
    <w:rsid w:val="00AC7137"/>
    <w:rsid w:val="00AC7F09"/>
    <w:rsid w:val="00AC7F6E"/>
    <w:rsid w:val="00AD00E5"/>
    <w:rsid w:val="00AD016A"/>
    <w:rsid w:val="00AD04C4"/>
    <w:rsid w:val="00AD04F7"/>
    <w:rsid w:val="00AD070B"/>
    <w:rsid w:val="00AD0F9A"/>
    <w:rsid w:val="00AD1865"/>
    <w:rsid w:val="00AD1C8D"/>
    <w:rsid w:val="00AD20C8"/>
    <w:rsid w:val="00AD24EA"/>
    <w:rsid w:val="00AD2873"/>
    <w:rsid w:val="00AD28D3"/>
    <w:rsid w:val="00AD2948"/>
    <w:rsid w:val="00AD32C0"/>
    <w:rsid w:val="00AD3B66"/>
    <w:rsid w:val="00AD3FAA"/>
    <w:rsid w:val="00AD4069"/>
    <w:rsid w:val="00AD4423"/>
    <w:rsid w:val="00AD48E2"/>
    <w:rsid w:val="00AD48E5"/>
    <w:rsid w:val="00AD49EA"/>
    <w:rsid w:val="00AD4C4E"/>
    <w:rsid w:val="00AD5151"/>
    <w:rsid w:val="00AD5335"/>
    <w:rsid w:val="00AD5876"/>
    <w:rsid w:val="00AD59C1"/>
    <w:rsid w:val="00AD5D9C"/>
    <w:rsid w:val="00AD646B"/>
    <w:rsid w:val="00AD6F30"/>
    <w:rsid w:val="00AD7156"/>
    <w:rsid w:val="00AD745A"/>
    <w:rsid w:val="00AD7546"/>
    <w:rsid w:val="00AD75CB"/>
    <w:rsid w:val="00AD7882"/>
    <w:rsid w:val="00AE0EA0"/>
    <w:rsid w:val="00AE0F75"/>
    <w:rsid w:val="00AE1097"/>
    <w:rsid w:val="00AE111E"/>
    <w:rsid w:val="00AE14BD"/>
    <w:rsid w:val="00AE1849"/>
    <w:rsid w:val="00AE1EF8"/>
    <w:rsid w:val="00AE22DB"/>
    <w:rsid w:val="00AE2BFE"/>
    <w:rsid w:val="00AE2D11"/>
    <w:rsid w:val="00AE2F5D"/>
    <w:rsid w:val="00AE3351"/>
    <w:rsid w:val="00AE35FF"/>
    <w:rsid w:val="00AE3BEA"/>
    <w:rsid w:val="00AE3D16"/>
    <w:rsid w:val="00AE3DCC"/>
    <w:rsid w:val="00AE3EBF"/>
    <w:rsid w:val="00AE4BAB"/>
    <w:rsid w:val="00AE4D26"/>
    <w:rsid w:val="00AE5206"/>
    <w:rsid w:val="00AE536A"/>
    <w:rsid w:val="00AE60D2"/>
    <w:rsid w:val="00AE698E"/>
    <w:rsid w:val="00AE6C50"/>
    <w:rsid w:val="00AE6D59"/>
    <w:rsid w:val="00AE6DC3"/>
    <w:rsid w:val="00AE7170"/>
    <w:rsid w:val="00AE7466"/>
    <w:rsid w:val="00AE7B07"/>
    <w:rsid w:val="00AE7BC9"/>
    <w:rsid w:val="00AE7D8D"/>
    <w:rsid w:val="00AE7FFC"/>
    <w:rsid w:val="00AF040D"/>
    <w:rsid w:val="00AF053B"/>
    <w:rsid w:val="00AF0D61"/>
    <w:rsid w:val="00AF0F2F"/>
    <w:rsid w:val="00AF0FE9"/>
    <w:rsid w:val="00AF11E5"/>
    <w:rsid w:val="00AF2379"/>
    <w:rsid w:val="00AF246D"/>
    <w:rsid w:val="00AF27BF"/>
    <w:rsid w:val="00AF2AA4"/>
    <w:rsid w:val="00AF2B40"/>
    <w:rsid w:val="00AF2B6E"/>
    <w:rsid w:val="00AF2CDD"/>
    <w:rsid w:val="00AF2E88"/>
    <w:rsid w:val="00AF30C6"/>
    <w:rsid w:val="00AF3D49"/>
    <w:rsid w:val="00AF3F35"/>
    <w:rsid w:val="00AF4439"/>
    <w:rsid w:val="00AF52CE"/>
    <w:rsid w:val="00AF6127"/>
    <w:rsid w:val="00AF6157"/>
    <w:rsid w:val="00AF6A35"/>
    <w:rsid w:val="00AF6A40"/>
    <w:rsid w:val="00AF73C2"/>
    <w:rsid w:val="00AF7C51"/>
    <w:rsid w:val="00AF7FFB"/>
    <w:rsid w:val="00B00296"/>
    <w:rsid w:val="00B00868"/>
    <w:rsid w:val="00B009CB"/>
    <w:rsid w:val="00B00B99"/>
    <w:rsid w:val="00B00BEA"/>
    <w:rsid w:val="00B00C39"/>
    <w:rsid w:val="00B0100E"/>
    <w:rsid w:val="00B0104E"/>
    <w:rsid w:val="00B0181D"/>
    <w:rsid w:val="00B01BF0"/>
    <w:rsid w:val="00B01ECC"/>
    <w:rsid w:val="00B024AA"/>
    <w:rsid w:val="00B024C7"/>
    <w:rsid w:val="00B02646"/>
    <w:rsid w:val="00B02AE5"/>
    <w:rsid w:val="00B02B2C"/>
    <w:rsid w:val="00B02CB2"/>
    <w:rsid w:val="00B02D83"/>
    <w:rsid w:val="00B03002"/>
    <w:rsid w:val="00B03125"/>
    <w:rsid w:val="00B03284"/>
    <w:rsid w:val="00B03305"/>
    <w:rsid w:val="00B034C3"/>
    <w:rsid w:val="00B03837"/>
    <w:rsid w:val="00B0389A"/>
    <w:rsid w:val="00B046F7"/>
    <w:rsid w:val="00B047A5"/>
    <w:rsid w:val="00B04C90"/>
    <w:rsid w:val="00B04F91"/>
    <w:rsid w:val="00B04FC2"/>
    <w:rsid w:val="00B055AD"/>
    <w:rsid w:val="00B05B97"/>
    <w:rsid w:val="00B05F57"/>
    <w:rsid w:val="00B07197"/>
    <w:rsid w:val="00B07631"/>
    <w:rsid w:val="00B076B5"/>
    <w:rsid w:val="00B076CA"/>
    <w:rsid w:val="00B07AFD"/>
    <w:rsid w:val="00B07B47"/>
    <w:rsid w:val="00B07BC2"/>
    <w:rsid w:val="00B07CF7"/>
    <w:rsid w:val="00B104B4"/>
    <w:rsid w:val="00B10A97"/>
    <w:rsid w:val="00B10F19"/>
    <w:rsid w:val="00B10F52"/>
    <w:rsid w:val="00B11AC9"/>
    <w:rsid w:val="00B11ECA"/>
    <w:rsid w:val="00B1225C"/>
    <w:rsid w:val="00B12C93"/>
    <w:rsid w:val="00B12DC8"/>
    <w:rsid w:val="00B131F1"/>
    <w:rsid w:val="00B13249"/>
    <w:rsid w:val="00B13256"/>
    <w:rsid w:val="00B144B0"/>
    <w:rsid w:val="00B1493E"/>
    <w:rsid w:val="00B15104"/>
    <w:rsid w:val="00B15349"/>
    <w:rsid w:val="00B1541E"/>
    <w:rsid w:val="00B16124"/>
    <w:rsid w:val="00B16216"/>
    <w:rsid w:val="00B16994"/>
    <w:rsid w:val="00B16B58"/>
    <w:rsid w:val="00B16CE9"/>
    <w:rsid w:val="00B173A4"/>
    <w:rsid w:val="00B17785"/>
    <w:rsid w:val="00B1778A"/>
    <w:rsid w:val="00B177A6"/>
    <w:rsid w:val="00B17964"/>
    <w:rsid w:val="00B2039B"/>
    <w:rsid w:val="00B206F2"/>
    <w:rsid w:val="00B20A4D"/>
    <w:rsid w:val="00B20BF2"/>
    <w:rsid w:val="00B2102F"/>
    <w:rsid w:val="00B2145F"/>
    <w:rsid w:val="00B214E8"/>
    <w:rsid w:val="00B21581"/>
    <w:rsid w:val="00B21B4F"/>
    <w:rsid w:val="00B21DBE"/>
    <w:rsid w:val="00B21E19"/>
    <w:rsid w:val="00B22341"/>
    <w:rsid w:val="00B22476"/>
    <w:rsid w:val="00B22BB9"/>
    <w:rsid w:val="00B232B2"/>
    <w:rsid w:val="00B234DB"/>
    <w:rsid w:val="00B2358D"/>
    <w:rsid w:val="00B237CA"/>
    <w:rsid w:val="00B23D58"/>
    <w:rsid w:val="00B23F3E"/>
    <w:rsid w:val="00B24429"/>
    <w:rsid w:val="00B24504"/>
    <w:rsid w:val="00B24804"/>
    <w:rsid w:val="00B24BF8"/>
    <w:rsid w:val="00B24D11"/>
    <w:rsid w:val="00B24FE0"/>
    <w:rsid w:val="00B25535"/>
    <w:rsid w:val="00B255D8"/>
    <w:rsid w:val="00B25BEE"/>
    <w:rsid w:val="00B262A4"/>
    <w:rsid w:val="00B26A6A"/>
    <w:rsid w:val="00B26B87"/>
    <w:rsid w:val="00B275C2"/>
    <w:rsid w:val="00B27CF1"/>
    <w:rsid w:val="00B304D4"/>
    <w:rsid w:val="00B3076F"/>
    <w:rsid w:val="00B30A1C"/>
    <w:rsid w:val="00B30BAF"/>
    <w:rsid w:val="00B310BA"/>
    <w:rsid w:val="00B3178D"/>
    <w:rsid w:val="00B3178F"/>
    <w:rsid w:val="00B31943"/>
    <w:rsid w:val="00B31B5E"/>
    <w:rsid w:val="00B32502"/>
    <w:rsid w:val="00B326FB"/>
    <w:rsid w:val="00B338B0"/>
    <w:rsid w:val="00B33AB8"/>
    <w:rsid w:val="00B33D89"/>
    <w:rsid w:val="00B34AB7"/>
    <w:rsid w:val="00B34B24"/>
    <w:rsid w:val="00B34B93"/>
    <w:rsid w:val="00B35192"/>
    <w:rsid w:val="00B357E8"/>
    <w:rsid w:val="00B359F9"/>
    <w:rsid w:val="00B35B3B"/>
    <w:rsid w:val="00B35BF5"/>
    <w:rsid w:val="00B36BB9"/>
    <w:rsid w:val="00B36DFE"/>
    <w:rsid w:val="00B36F83"/>
    <w:rsid w:val="00B37532"/>
    <w:rsid w:val="00B37752"/>
    <w:rsid w:val="00B3779C"/>
    <w:rsid w:val="00B40398"/>
    <w:rsid w:val="00B40F88"/>
    <w:rsid w:val="00B41472"/>
    <w:rsid w:val="00B4185D"/>
    <w:rsid w:val="00B41981"/>
    <w:rsid w:val="00B41EE4"/>
    <w:rsid w:val="00B42233"/>
    <w:rsid w:val="00B422A8"/>
    <w:rsid w:val="00B42F51"/>
    <w:rsid w:val="00B43148"/>
    <w:rsid w:val="00B4318F"/>
    <w:rsid w:val="00B431C0"/>
    <w:rsid w:val="00B43614"/>
    <w:rsid w:val="00B445AA"/>
    <w:rsid w:val="00B44721"/>
    <w:rsid w:val="00B449AF"/>
    <w:rsid w:val="00B450AE"/>
    <w:rsid w:val="00B452A0"/>
    <w:rsid w:val="00B4556C"/>
    <w:rsid w:val="00B456FA"/>
    <w:rsid w:val="00B45821"/>
    <w:rsid w:val="00B45B4B"/>
    <w:rsid w:val="00B45CCB"/>
    <w:rsid w:val="00B467AF"/>
    <w:rsid w:val="00B46DD6"/>
    <w:rsid w:val="00B472CB"/>
    <w:rsid w:val="00B473A6"/>
    <w:rsid w:val="00B4770D"/>
    <w:rsid w:val="00B47A28"/>
    <w:rsid w:val="00B50019"/>
    <w:rsid w:val="00B5044E"/>
    <w:rsid w:val="00B505DB"/>
    <w:rsid w:val="00B5061C"/>
    <w:rsid w:val="00B50CF2"/>
    <w:rsid w:val="00B50DBE"/>
    <w:rsid w:val="00B51078"/>
    <w:rsid w:val="00B510DD"/>
    <w:rsid w:val="00B51124"/>
    <w:rsid w:val="00B5131D"/>
    <w:rsid w:val="00B527D6"/>
    <w:rsid w:val="00B52D45"/>
    <w:rsid w:val="00B52FDD"/>
    <w:rsid w:val="00B533B8"/>
    <w:rsid w:val="00B539F1"/>
    <w:rsid w:val="00B53C76"/>
    <w:rsid w:val="00B53CD9"/>
    <w:rsid w:val="00B54244"/>
    <w:rsid w:val="00B548A1"/>
    <w:rsid w:val="00B54A3F"/>
    <w:rsid w:val="00B54F5F"/>
    <w:rsid w:val="00B5539B"/>
    <w:rsid w:val="00B558B4"/>
    <w:rsid w:val="00B55C9D"/>
    <w:rsid w:val="00B55D8A"/>
    <w:rsid w:val="00B564C6"/>
    <w:rsid w:val="00B56862"/>
    <w:rsid w:val="00B56B4F"/>
    <w:rsid w:val="00B56C1A"/>
    <w:rsid w:val="00B56C9B"/>
    <w:rsid w:val="00B5704F"/>
    <w:rsid w:val="00B5771D"/>
    <w:rsid w:val="00B57A40"/>
    <w:rsid w:val="00B57AEA"/>
    <w:rsid w:val="00B60660"/>
    <w:rsid w:val="00B60871"/>
    <w:rsid w:val="00B60EAC"/>
    <w:rsid w:val="00B619D7"/>
    <w:rsid w:val="00B627FF"/>
    <w:rsid w:val="00B62F86"/>
    <w:rsid w:val="00B62FA1"/>
    <w:rsid w:val="00B6323B"/>
    <w:rsid w:val="00B6395F"/>
    <w:rsid w:val="00B63EEA"/>
    <w:rsid w:val="00B640AB"/>
    <w:rsid w:val="00B646E4"/>
    <w:rsid w:val="00B64BE1"/>
    <w:rsid w:val="00B64F1D"/>
    <w:rsid w:val="00B65143"/>
    <w:rsid w:val="00B654AB"/>
    <w:rsid w:val="00B655CB"/>
    <w:rsid w:val="00B65C3A"/>
    <w:rsid w:val="00B66DB1"/>
    <w:rsid w:val="00B66DB4"/>
    <w:rsid w:val="00B67890"/>
    <w:rsid w:val="00B67D23"/>
    <w:rsid w:val="00B701A5"/>
    <w:rsid w:val="00B703D0"/>
    <w:rsid w:val="00B70489"/>
    <w:rsid w:val="00B70859"/>
    <w:rsid w:val="00B70BF1"/>
    <w:rsid w:val="00B71039"/>
    <w:rsid w:val="00B7124C"/>
    <w:rsid w:val="00B715FC"/>
    <w:rsid w:val="00B71B76"/>
    <w:rsid w:val="00B722E9"/>
    <w:rsid w:val="00B722ED"/>
    <w:rsid w:val="00B72312"/>
    <w:rsid w:val="00B7316E"/>
    <w:rsid w:val="00B73A19"/>
    <w:rsid w:val="00B73C77"/>
    <w:rsid w:val="00B73D03"/>
    <w:rsid w:val="00B7452E"/>
    <w:rsid w:val="00B74531"/>
    <w:rsid w:val="00B745A9"/>
    <w:rsid w:val="00B74FD5"/>
    <w:rsid w:val="00B75284"/>
    <w:rsid w:val="00B756B5"/>
    <w:rsid w:val="00B75C26"/>
    <w:rsid w:val="00B75C53"/>
    <w:rsid w:val="00B75DCF"/>
    <w:rsid w:val="00B75E18"/>
    <w:rsid w:val="00B760F8"/>
    <w:rsid w:val="00B7619A"/>
    <w:rsid w:val="00B762D0"/>
    <w:rsid w:val="00B763C7"/>
    <w:rsid w:val="00B7652C"/>
    <w:rsid w:val="00B767D1"/>
    <w:rsid w:val="00B76D30"/>
    <w:rsid w:val="00B77980"/>
    <w:rsid w:val="00B80280"/>
    <w:rsid w:val="00B807C0"/>
    <w:rsid w:val="00B80920"/>
    <w:rsid w:val="00B80B6A"/>
    <w:rsid w:val="00B80C6E"/>
    <w:rsid w:val="00B811D5"/>
    <w:rsid w:val="00B8149A"/>
    <w:rsid w:val="00B8196A"/>
    <w:rsid w:val="00B8209F"/>
    <w:rsid w:val="00B8226C"/>
    <w:rsid w:val="00B827B5"/>
    <w:rsid w:val="00B828C8"/>
    <w:rsid w:val="00B828FC"/>
    <w:rsid w:val="00B832CB"/>
    <w:rsid w:val="00B833BC"/>
    <w:rsid w:val="00B83DAA"/>
    <w:rsid w:val="00B83E7E"/>
    <w:rsid w:val="00B84193"/>
    <w:rsid w:val="00B845BC"/>
    <w:rsid w:val="00B85B18"/>
    <w:rsid w:val="00B85C89"/>
    <w:rsid w:val="00B87406"/>
    <w:rsid w:val="00B87549"/>
    <w:rsid w:val="00B87628"/>
    <w:rsid w:val="00B900B4"/>
    <w:rsid w:val="00B9047F"/>
    <w:rsid w:val="00B90AF2"/>
    <w:rsid w:val="00B90ECC"/>
    <w:rsid w:val="00B9115E"/>
    <w:rsid w:val="00B91C06"/>
    <w:rsid w:val="00B9275B"/>
    <w:rsid w:val="00B92FBA"/>
    <w:rsid w:val="00B94193"/>
    <w:rsid w:val="00B9453D"/>
    <w:rsid w:val="00B9497D"/>
    <w:rsid w:val="00B953D0"/>
    <w:rsid w:val="00B95D5B"/>
    <w:rsid w:val="00B95FDD"/>
    <w:rsid w:val="00B96EED"/>
    <w:rsid w:val="00B97410"/>
    <w:rsid w:val="00B97749"/>
    <w:rsid w:val="00B97764"/>
    <w:rsid w:val="00B97BAF"/>
    <w:rsid w:val="00B97CB1"/>
    <w:rsid w:val="00B97E13"/>
    <w:rsid w:val="00BA0C5A"/>
    <w:rsid w:val="00BA1C87"/>
    <w:rsid w:val="00BA1ED6"/>
    <w:rsid w:val="00BA21C6"/>
    <w:rsid w:val="00BA2A6C"/>
    <w:rsid w:val="00BA2AC9"/>
    <w:rsid w:val="00BA320E"/>
    <w:rsid w:val="00BA3485"/>
    <w:rsid w:val="00BA38D2"/>
    <w:rsid w:val="00BA3C7A"/>
    <w:rsid w:val="00BA3F3E"/>
    <w:rsid w:val="00BA406F"/>
    <w:rsid w:val="00BA42AB"/>
    <w:rsid w:val="00BA45F5"/>
    <w:rsid w:val="00BA46D0"/>
    <w:rsid w:val="00BA5219"/>
    <w:rsid w:val="00BA5490"/>
    <w:rsid w:val="00BA56CA"/>
    <w:rsid w:val="00BA56F5"/>
    <w:rsid w:val="00BA58BE"/>
    <w:rsid w:val="00BA5ED8"/>
    <w:rsid w:val="00BA658B"/>
    <w:rsid w:val="00BA661B"/>
    <w:rsid w:val="00BA68EC"/>
    <w:rsid w:val="00BA75D3"/>
    <w:rsid w:val="00BA7B1A"/>
    <w:rsid w:val="00BB00DE"/>
    <w:rsid w:val="00BB0C30"/>
    <w:rsid w:val="00BB158D"/>
    <w:rsid w:val="00BB17E7"/>
    <w:rsid w:val="00BB186E"/>
    <w:rsid w:val="00BB1A1B"/>
    <w:rsid w:val="00BB1A4A"/>
    <w:rsid w:val="00BB1C91"/>
    <w:rsid w:val="00BB1D00"/>
    <w:rsid w:val="00BB1DA6"/>
    <w:rsid w:val="00BB225D"/>
    <w:rsid w:val="00BB276D"/>
    <w:rsid w:val="00BB2EFB"/>
    <w:rsid w:val="00BB31AD"/>
    <w:rsid w:val="00BB31DF"/>
    <w:rsid w:val="00BB366D"/>
    <w:rsid w:val="00BB3900"/>
    <w:rsid w:val="00BB40A5"/>
    <w:rsid w:val="00BB41E2"/>
    <w:rsid w:val="00BB4250"/>
    <w:rsid w:val="00BB44A8"/>
    <w:rsid w:val="00BB4D24"/>
    <w:rsid w:val="00BB4E70"/>
    <w:rsid w:val="00BB4FB6"/>
    <w:rsid w:val="00BB554A"/>
    <w:rsid w:val="00BB5587"/>
    <w:rsid w:val="00BB5B31"/>
    <w:rsid w:val="00BB5FA4"/>
    <w:rsid w:val="00BB701C"/>
    <w:rsid w:val="00BB727F"/>
    <w:rsid w:val="00BB7518"/>
    <w:rsid w:val="00BB7732"/>
    <w:rsid w:val="00BB7ABE"/>
    <w:rsid w:val="00BB7B3B"/>
    <w:rsid w:val="00BB7F4F"/>
    <w:rsid w:val="00BC06FB"/>
    <w:rsid w:val="00BC07B0"/>
    <w:rsid w:val="00BC137E"/>
    <w:rsid w:val="00BC1858"/>
    <w:rsid w:val="00BC1B7B"/>
    <w:rsid w:val="00BC1B96"/>
    <w:rsid w:val="00BC1BAE"/>
    <w:rsid w:val="00BC1FAB"/>
    <w:rsid w:val="00BC2277"/>
    <w:rsid w:val="00BC25F6"/>
    <w:rsid w:val="00BC2608"/>
    <w:rsid w:val="00BC311F"/>
    <w:rsid w:val="00BC3E81"/>
    <w:rsid w:val="00BC4460"/>
    <w:rsid w:val="00BC46FA"/>
    <w:rsid w:val="00BC4CB9"/>
    <w:rsid w:val="00BC4EE6"/>
    <w:rsid w:val="00BC5078"/>
    <w:rsid w:val="00BC54C2"/>
    <w:rsid w:val="00BC5508"/>
    <w:rsid w:val="00BC57BF"/>
    <w:rsid w:val="00BC5C99"/>
    <w:rsid w:val="00BC644D"/>
    <w:rsid w:val="00BC672D"/>
    <w:rsid w:val="00BC6D19"/>
    <w:rsid w:val="00BC7910"/>
    <w:rsid w:val="00BC7BC6"/>
    <w:rsid w:val="00BC7C75"/>
    <w:rsid w:val="00BC7F65"/>
    <w:rsid w:val="00BD06C8"/>
    <w:rsid w:val="00BD0A39"/>
    <w:rsid w:val="00BD0BE8"/>
    <w:rsid w:val="00BD0D15"/>
    <w:rsid w:val="00BD0E5A"/>
    <w:rsid w:val="00BD0E93"/>
    <w:rsid w:val="00BD100C"/>
    <w:rsid w:val="00BD1432"/>
    <w:rsid w:val="00BD1828"/>
    <w:rsid w:val="00BD1EB9"/>
    <w:rsid w:val="00BD225D"/>
    <w:rsid w:val="00BD271F"/>
    <w:rsid w:val="00BD2861"/>
    <w:rsid w:val="00BD2975"/>
    <w:rsid w:val="00BD3364"/>
    <w:rsid w:val="00BD38AF"/>
    <w:rsid w:val="00BD4107"/>
    <w:rsid w:val="00BD4CCD"/>
    <w:rsid w:val="00BD4FCB"/>
    <w:rsid w:val="00BD5372"/>
    <w:rsid w:val="00BD5791"/>
    <w:rsid w:val="00BD5794"/>
    <w:rsid w:val="00BD5E85"/>
    <w:rsid w:val="00BD65E3"/>
    <w:rsid w:val="00BD6AD2"/>
    <w:rsid w:val="00BD72DD"/>
    <w:rsid w:val="00BD7342"/>
    <w:rsid w:val="00BD73F7"/>
    <w:rsid w:val="00BD7551"/>
    <w:rsid w:val="00BD7A0D"/>
    <w:rsid w:val="00BE0393"/>
    <w:rsid w:val="00BE03DE"/>
    <w:rsid w:val="00BE05A3"/>
    <w:rsid w:val="00BE0AAE"/>
    <w:rsid w:val="00BE0C8C"/>
    <w:rsid w:val="00BE1B78"/>
    <w:rsid w:val="00BE1BC0"/>
    <w:rsid w:val="00BE230E"/>
    <w:rsid w:val="00BE2E37"/>
    <w:rsid w:val="00BE4033"/>
    <w:rsid w:val="00BE41BB"/>
    <w:rsid w:val="00BE433D"/>
    <w:rsid w:val="00BE4388"/>
    <w:rsid w:val="00BE4BEA"/>
    <w:rsid w:val="00BE4C8B"/>
    <w:rsid w:val="00BE5349"/>
    <w:rsid w:val="00BE54FB"/>
    <w:rsid w:val="00BE554D"/>
    <w:rsid w:val="00BE5C5B"/>
    <w:rsid w:val="00BE61E7"/>
    <w:rsid w:val="00BE6435"/>
    <w:rsid w:val="00BE6711"/>
    <w:rsid w:val="00BE6713"/>
    <w:rsid w:val="00BE78AD"/>
    <w:rsid w:val="00BE7CC0"/>
    <w:rsid w:val="00BE7EFA"/>
    <w:rsid w:val="00BF00D9"/>
    <w:rsid w:val="00BF0668"/>
    <w:rsid w:val="00BF06E5"/>
    <w:rsid w:val="00BF0761"/>
    <w:rsid w:val="00BF0A7E"/>
    <w:rsid w:val="00BF0C27"/>
    <w:rsid w:val="00BF0E4A"/>
    <w:rsid w:val="00BF0F25"/>
    <w:rsid w:val="00BF150A"/>
    <w:rsid w:val="00BF1587"/>
    <w:rsid w:val="00BF1711"/>
    <w:rsid w:val="00BF1C7C"/>
    <w:rsid w:val="00BF2131"/>
    <w:rsid w:val="00BF29C3"/>
    <w:rsid w:val="00BF315A"/>
    <w:rsid w:val="00BF32B3"/>
    <w:rsid w:val="00BF33DD"/>
    <w:rsid w:val="00BF3C3D"/>
    <w:rsid w:val="00BF3E9A"/>
    <w:rsid w:val="00BF41D5"/>
    <w:rsid w:val="00BF4CEA"/>
    <w:rsid w:val="00BF4DE6"/>
    <w:rsid w:val="00BF4F2E"/>
    <w:rsid w:val="00BF4F42"/>
    <w:rsid w:val="00BF5263"/>
    <w:rsid w:val="00BF5590"/>
    <w:rsid w:val="00BF58EF"/>
    <w:rsid w:val="00BF5F73"/>
    <w:rsid w:val="00BF61D5"/>
    <w:rsid w:val="00BF61FA"/>
    <w:rsid w:val="00BF682E"/>
    <w:rsid w:val="00BF6BB9"/>
    <w:rsid w:val="00BF6E27"/>
    <w:rsid w:val="00BF71D8"/>
    <w:rsid w:val="00BF7D4B"/>
    <w:rsid w:val="00BF7FA0"/>
    <w:rsid w:val="00C004E0"/>
    <w:rsid w:val="00C005D7"/>
    <w:rsid w:val="00C00802"/>
    <w:rsid w:val="00C00AD2"/>
    <w:rsid w:val="00C00D4D"/>
    <w:rsid w:val="00C00EB7"/>
    <w:rsid w:val="00C0130B"/>
    <w:rsid w:val="00C017DE"/>
    <w:rsid w:val="00C01A8A"/>
    <w:rsid w:val="00C01D82"/>
    <w:rsid w:val="00C01F23"/>
    <w:rsid w:val="00C02070"/>
    <w:rsid w:val="00C02387"/>
    <w:rsid w:val="00C02C2E"/>
    <w:rsid w:val="00C03205"/>
    <w:rsid w:val="00C034C2"/>
    <w:rsid w:val="00C03B7C"/>
    <w:rsid w:val="00C03CC7"/>
    <w:rsid w:val="00C04EE1"/>
    <w:rsid w:val="00C052CF"/>
    <w:rsid w:val="00C05602"/>
    <w:rsid w:val="00C05652"/>
    <w:rsid w:val="00C057A1"/>
    <w:rsid w:val="00C057A7"/>
    <w:rsid w:val="00C05FC0"/>
    <w:rsid w:val="00C062AC"/>
    <w:rsid w:val="00C064DA"/>
    <w:rsid w:val="00C06529"/>
    <w:rsid w:val="00C066DD"/>
    <w:rsid w:val="00C0693E"/>
    <w:rsid w:val="00C073C3"/>
    <w:rsid w:val="00C07D8A"/>
    <w:rsid w:val="00C10E1F"/>
    <w:rsid w:val="00C10F28"/>
    <w:rsid w:val="00C10F4E"/>
    <w:rsid w:val="00C10F92"/>
    <w:rsid w:val="00C1124E"/>
    <w:rsid w:val="00C11B09"/>
    <w:rsid w:val="00C123EB"/>
    <w:rsid w:val="00C12666"/>
    <w:rsid w:val="00C1299A"/>
    <w:rsid w:val="00C13BEF"/>
    <w:rsid w:val="00C13FC0"/>
    <w:rsid w:val="00C1476A"/>
    <w:rsid w:val="00C14AA5"/>
    <w:rsid w:val="00C14F4A"/>
    <w:rsid w:val="00C15623"/>
    <w:rsid w:val="00C15938"/>
    <w:rsid w:val="00C15DA9"/>
    <w:rsid w:val="00C16C12"/>
    <w:rsid w:val="00C1707F"/>
    <w:rsid w:val="00C170AE"/>
    <w:rsid w:val="00C17155"/>
    <w:rsid w:val="00C17869"/>
    <w:rsid w:val="00C17B68"/>
    <w:rsid w:val="00C20143"/>
    <w:rsid w:val="00C2017B"/>
    <w:rsid w:val="00C201B2"/>
    <w:rsid w:val="00C202AF"/>
    <w:rsid w:val="00C206BA"/>
    <w:rsid w:val="00C207D5"/>
    <w:rsid w:val="00C20F44"/>
    <w:rsid w:val="00C217E4"/>
    <w:rsid w:val="00C218E4"/>
    <w:rsid w:val="00C21A20"/>
    <w:rsid w:val="00C21AD1"/>
    <w:rsid w:val="00C22363"/>
    <w:rsid w:val="00C22BED"/>
    <w:rsid w:val="00C22C0D"/>
    <w:rsid w:val="00C2352B"/>
    <w:rsid w:val="00C238D4"/>
    <w:rsid w:val="00C24503"/>
    <w:rsid w:val="00C24816"/>
    <w:rsid w:val="00C24933"/>
    <w:rsid w:val="00C24DDF"/>
    <w:rsid w:val="00C24EB7"/>
    <w:rsid w:val="00C2507B"/>
    <w:rsid w:val="00C252FA"/>
    <w:rsid w:val="00C257DE"/>
    <w:rsid w:val="00C26193"/>
    <w:rsid w:val="00C26281"/>
    <w:rsid w:val="00C26990"/>
    <w:rsid w:val="00C26D51"/>
    <w:rsid w:val="00C27BFF"/>
    <w:rsid w:val="00C306CF"/>
    <w:rsid w:val="00C308A8"/>
    <w:rsid w:val="00C30F2B"/>
    <w:rsid w:val="00C30F6C"/>
    <w:rsid w:val="00C30FEC"/>
    <w:rsid w:val="00C311C0"/>
    <w:rsid w:val="00C31569"/>
    <w:rsid w:val="00C315A5"/>
    <w:rsid w:val="00C31CF3"/>
    <w:rsid w:val="00C329D8"/>
    <w:rsid w:val="00C33506"/>
    <w:rsid w:val="00C339B9"/>
    <w:rsid w:val="00C33E64"/>
    <w:rsid w:val="00C340A1"/>
    <w:rsid w:val="00C342A9"/>
    <w:rsid w:val="00C34472"/>
    <w:rsid w:val="00C345DA"/>
    <w:rsid w:val="00C349DE"/>
    <w:rsid w:val="00C35121"/>
    <w:rsid w:val="00C35521"/>
    <w:rsid w:val="00C3565B"/>
    <w:rsid w:val="00C35FB4"/>
    <w:rsid w:val="00C363BE"/>
    <w:rsid w:val="00C366D1"/>
    <w:rsid w:val="00C36D3D"/>
    <w:rsid w:val="00C37299"/>
    <w:rsid w:val="00C375BF"/>
    <w:rsid w:val="00C37656"/>
    <w:rsid w:val="00C37D3D"/>
    <w:rsid w:val="00C37E9C"/>
    <w:rsid w:val="00C400C7"/>
    <w:rsid w:val="00C40815"/>
    <w:rsid w:val="00C408E4"/>
    <w:rsid w:val="00C40D87"/>
    <w:rsid w:val="00C40FDF"/>
    <w:rsid w:val="00C41115"/>
    <w:rsid w:val="00C412C1"/>
    <w:rsid w:val="00C4150A"/>
    <w:rsid w:val="00C416CA"/>
    <w:rsid w:val="00C4180D"/>
    <w:rsid w:val="00C4325C"/>
    <w:rsid w:val="00C437FA"/>
    <w:rsid w:val="00C445A9"/>
    <w:rsid w:val="00C44742"/>
    <w:rsid w:val="00C4478D"/>
    <w:rsid w:val="00C44B0C"/>
    <w:rsid w:val="00C44D4F"/>
    <w:rsid w:val="00C45243"/>
    <w:rsid w:val="00C45BE7"/>
    <w:rsid w:val="00C45D9D"/>
    <w:rsid w:val="00C461C5"/>
    <w:rsid w:val="00C4681E"/>
    <w:rsid w:val="00C474B7"/>
    <w:rsid w:val="00C47542"/>
    <w:rsid w:val="00C47626"/>
    <w:rsid w:val="00C477B0"/>
    <w:rsid w:val="00C478FD"/>
    <w:rsid w:val="00C47A6F"/>
    <w:rsid w:val="00C47D0E"/>
    <w:rsid w:val="00C5011B"/>
    <w:rsid w:val="00C5020E"/>
    <w:rsid w:val="00C50D6B"/>
    <w:rsid w:val="00C510E4"/>
    <w:rsid w:val="00C515C4"/>
    <w:rsid w:val="00C51881"/>
    <w:rsid w:val="00C51A9F"/>
    <w:rsid w:val="00C520C7"/>
    <w:rsid w:val="00C527A4"/>
    <w:rsid w:val="00C53053"/>
    <w:rsid w:val="00C53257"/>
    <w:rsid w:val="00C53BEF"/>
    <w:rsid w:val="00C53D58"/>
    <w:rsid w:val="00C53FBE"/>
    <w:rsid w:val="00C54DD8"/>
    <w:rsid w:val="00C55092"/>
    <w:rsid w:val="00C55CA9"/>
    <w:rsid w:val="00C55D32"/>
    <w:rsid w:val="00C561E1"/>
    <w:rsid w:val="00C56323"/>
    <w:rsid w:val="00C56379"/>
    <w:rsid w:val="00C568D2"/>
    <w:rsid w:val="00C569FD"/>
    <w:rsid w:val="00C56DBE"/>
    <w:rsid w:val="00C56F41"/>
    <w:rsid w:val="00C57270"/>
    <w:rsid w:val="00C57387"/>
    <w:rsid w:val="00C575E7"/>
    <w:rsid w:val="00C57780"/>
    <w:rsid w:val="00C57898"/>
    <w:rsid w:val="00C603B6"/>
    <w:rsid w:val="00C6046A"/>
    <w:rsid w:val="00C60471"/>
    <w:rsid w:val="00C61490"/>
    <w:rsid w:val="00C619FE"/>
    <w:rsid w:val="00C61D6F"/>
    <w:rsid w:val="00C61E4A"/>
    <w:rsid w:val="00C625E6"/>
    <w:rsid w:val="00C634E7"/>
    <w:rsid w:val="00C638B9"/>
    <w:rsid w:val="00C63D18"/>
    <w:rsid w:val="00C6424D"/>
    <w:rsid w:val="00C647FE"/>
    <w:rsid w:val="00C64BD8"/>
    <w:rsid w:val="00C652D1"/>
    <w:rsid w:val="00C6530C"/>
    <w:rsid w:val="00C65358"/>
    <w:rsid w:val="00C6535E"/>
    <w:rsid w:val="00C658ED"/>
    <w:rsid w:val="00C66004"/>
    <w:rsid w:val="00C66C94"/>
    <w:rsid w:val="00C67051"/>
    <w:rsid w:val="00C67691"/>
    <w:rsid w:val="00C67904"/>
    <w:rsid w:val="00C67FDA"/>
    <w:rsid w:val="00C7001F"/>
    <w:rsid w:val="00C70114"/>
    <w:rsid w:val="00C70478"/>
    <w:rsid w:val="00C70C79"/>
    <w:rsid w:val="00C70FDB"/>
    <w:rsid w:val="00C717E8"/>
    <w:rsid w:val="00C71F2B"/>
    <w:rsid w:val="00C73359"/>
    <w:rsid w:val="00C73C69"/>
    <w:rsid w:val="00C7491A"/>
    <w:rsid w:val="00C74D39"/>
    <w:rsid w:val="00C750CB"/>
    <w:rsid w:val="00C75169"/>
    <w:rsid w:val="00C7550C"/>
    <w:rsid w:val="00C75A32"/>
    <w:rsid w:val="00C7606B"/>
    <w:rsid w:val="00C7663A"/>
    <w:rsid w:val="00C76A47"/>
    <w:rsid w:val="00C76A73"/>
    <w:rsid w:val="00C77C74"/>
    <w:rsid w:val="00C77DF7"/>
    <w:rsid w:val="00C8066C"/>
    <w:rsid w:val="00C80A77"/>
    <w:rsid w:val="00C80AE8"/>
    <w:rsid w:val="00C80DA0"/>
    <w:rsid w:val="00C81333"/>
    <w:rsid w:val="00C815E3"/>
    <w:rsid w:val="00C816E6"/>
    <w:rsid w:val="00C81B6C"/>
    <w:rsid w:val="00C81BAB"/>
    <w:rsid w:val="00C81BB6"/>
    <w:rsid w:val="00C81E27"/>
    <w:rsid w:val="00C8205C"/>
    <w:rsid w:val="00C824D8"/>
    <w:rsid w:val="00C828C6"/>
    <w:rsid w:val="00C82F85"/>
    <w:rsid w:val="00C82F8E"/>
    <w:rsid w:val="00C83068"/>
    <w:rsid w:val="00C83454"/>
    <w:rsid w:val="00C83665"/>
    <w:rsid w:val="00C8379D"/>
    <w:rsid w:val="00C837E9"/>
    <w:rsid w:val="00C839BB"/>
    <w:rsid w:val="00C83BDC"/>
    <w:rsid w:val="00C844E5"/>
    <w:rsid w:val="00C848E7"/>
    <w:rsid w:val="00C84E87"/>
    <w:rsid w:val="00C84F97"/>
    <w:rsid w:val="00C85026"/>
    <w:rsid w:val="00C85CBC"/>
    <w:rsid w:val="00C85D8D"/>
    <w:rsid w:val="00C866EF"/>
    <w:rsid w:val="00C8686C"/>
    <w:rsid w:val="00C86B4F"/>
    <w:rsid w:val="00C86D04"/>
    <w:rsid w:val="00C870A4"/>
    <w:rsid w:val="00C87145"/>
    <w:rsid w:val="00C87195"/>
    <w:rsid w:val="00C871B4"/>
    <w:rsid w:val="00C8746F"/>
    <w:rsid w:val="00C877F1"/>
    <w:rsid w:val="00C87852"/>
    <w:rsid w:val="00C87B37"/>
    <w:rsid w:val="00C90760"/>
    <w:rsid w:val="00C90933"/>
    <w:rsid w:val="00C90F87"/>
    <w:rsid w:val="00C91ADB"/>
    <w:rsid w:val="00C923E0"/>
    <w:rsid w:val="00C92CF2"/>
    <w:rsid w:val="00C92FAC"/>
    <w:rsid w:val="00C93547"/>
    <w:rsid w:val="00C93625"/>
    <w:rsid w:val="00C93728"/>
    <w:rsid w:val="00C9394D"/>
    <w:rsid w:val="00C93B73"/>
    <w:rsid w:val="00C93BF1"/>
    <w:rsid w:val="00C94771"/>
    <w:rsid w:val="00C94A36"/>
    <w:rsid w:val="00C94A68"/>
    <w:rsid w:val="00C954C1"/>
    <w:rsid w:val="00C95781"/>
    <w:rsid w:val="00C957D2"/>
    <w:rsid w:val="00C96FD2"/>
    <w:rsid w:val="00C97890"/>
    <w:rsid w:val="00C97A48"/>
    <w:rsid w:val="00C97CA4"/>
    <w:rsid w:val="00CA0560"/>
    <w:rsid w:val="00CA061C"/>
    <w:rsid w:val="00CA0FAE"/>
    <w:rsid w:val="00CA0FEE"/>
    <w:rsid w:val="00CA14D4"/>
    <w:rsid w:val="00CA19C5"/>
    <w:rsid w:val="00CA1CD8"/>
    <w:rsid w:val="00CA2EEF"/>
    <w:rsid w:val="00CA30B5"/>
    <w:rsid w:val="00CA35F9"/>
    <w:rsid w:val="00CA3E3E"/>
    <w:rsid w:val="00CA426F"/>
    <w:rsid w:val="00CA479B"/>
    <w:rsid w:val="00CA4EC4"/>
    <w:rsid w:val="00CA5899"/>
    <w:rsid w:val="00CA5BF4"/>
    <w:rsid w:val="00CA5EEC"/>
    <w:rsid w:val="00CA6155"/>
    <w:rsid w:val="00CA6359"/>
    <w:rsid w:val="00CA6474"/>
    <w:rsid w:val="00CA6ACE"/>
    <w:rsid w:val="00CA71CB"/>
    <w:rsid w:val="00CA74E8"/>
    <w:rsid w:val="00CA7879"/>
    <w:rsid w:val="00CA78A5"/>
    <w:rsid w:val="00CA7B1F"/>
    <w:rsid w:val="00CB0D60"/>
    <w:rsid w:val="00CB1222"/>
    <w:rsid w:val="00CB12E9"/>
    <w:rsid w:val="00CB16C6"/>
    <w:rsid w:val="00CB1949"/>
    <w:rsid w:val="00CB1B3E"/>
    <w:rsid w:val="00CB24CE"/>
    <w:rsid w:val="00CB2F28"/>
    <w:rsid w:val="00CB34C4"/>
    <w:rsid w:val="00CB3A3C"/>
    <w:rsid w:val="00CB408C"/>
    <w:rsid w:val="00CB50D9"/>
    <w:rsid w:val="00CB5A31"/>
    <w:rsid w:val="00CB5F78"/>
    <w:rsid w:val="00CB6579"/>
    <w:rsid w:val="00CB7938"/>
    <w:rsid w:val="00CC05EF"/>
    <w:rsid w:val="00CC0AE6"/>
    <w:rsid w:val="00CC1CD8"/>
    <w:rsid w:val="00CC1FE1"/>
    <w:rsid w:val="00CC22C8"/>
    <w:rsid w:val="00CC276E"/>
    <w:rsid w:val="00CC2899"/>
    <w:rsid w:val="00CC3656"/>
    <w:rsid w:val="00CC39DA"/>
    <w:rsid w:val="00CC4E1F"/>
    <w:rsid w:val="00CC5802"/>
    <w:rsid w:val="00CC59D9"/>
    <w:rsid w:val="00CC5EE0"/>
    <w:rsid w:val="00CC6A1F"/>
    <w:rsid w:val="00CC70FE"/>
    <w:rsid w:val="00CC7251"/>
    <w:rsid w:val="00CC7904"/>
    <w:rsid w:val="00CC7F39"/>
    <w:rsid w:val="00CC7F3C"/>
    <w:rsid w:val="00CD0212"/>
    <w:rsid w:val="00CD03E7"/>
    <w:rsid w:val="00CD088D"/>
    <w:rsid w:val="00CD0B12"/>
    <w:rsid w:val="00CD0D97"/>
    <w:rsid w:val="00CD1DFC"/>
    <w:rsid w:val="00CD1F40"/>
    <w:rsid w:val="00CD2B3E"/>
    <w:rsid w:val="00CD2E69"/>
    <w:rsid w:val="00CD3F72"/>
    <w:rsid w:val="00CD3F9D"/>
    <w:rsid w:val="00CD3FF3"/>
    <w:rsid w:val="00CD408E"/>
    <w:rsid w:val="00CD45B0"/>
    <w:rsid w:val="00CD4FA8"/>
    <w:rsid w:val="00CD507D"/>
    <w:rsid w:val="00CD5B88"/>
    <w:rsid w:val="00CD5CE5"/>
    <w:rsid w:val="00CD68D0"/>
    <w:rsid w:val="00CD76B0"/>
    <w:rsid w:val="00CD7775"/>
    <w:rsid w:val="00CD7D29"/>
    <w:rsid w:val="00CD7E12"/>
    <w:rsid w:val="00CD7FB3"/>
    <w:rsid w:val="00CE0F34"/>
    <w:rsid w:val="00CE1142"/>
    <w:rsid w:val="00CE1D95"/>
    <w:rsid w:val="00CE237E"/>
    <w:rsid w:val="00CE23A1"/>
    <w:rsid w:val="00CE328B"/>
    <w:rsid w:val="00CE3709"/>
    <w:rsid w:val="00CE376B"/>
    <w:rsid w:val="00CE396D"/>
    <w:rsid w:val="00CE3D80"/>
    <w:rsid w:val="00CE4233"/>
    <w:rsid w:val="00CE4CD7"/>
    <w:rsid w:val="00CE550E"/>
    <w:rsid w:val="00CE5833"/>
    <w:rsid w:val="00CE59C3"/>
    <w:rsid w:val="00CE5F05"/>
    <w:rsid w:val="00CE6A1F"/>
    <w:rsid w:val="00CE730A"/>
    <w:rsid w:val="00CE76AC"/>
    <w:rsid w:val="00CE76B4"/>
    <w:rsid w:val="00CE7DC7"/>
    <w:rsid w:val="00CE7F74"/>
    <w:rsid w:val="00CF0803"/>
    <w:rsid w:val="00CF0A35"/>
    <w:rsid w:val="00CF0CEF"/>
    <w:rsid w:val="00CF0DFC"/>
    <w:rsid w:val="00CF0F7D"/>
    <w:rsid w:val="00CF14C9"/>
    <w:rsid w:val="00CF155B"/>
    <w:rsid w:val="00CF1623"/>
    <w:rsid w:val="00CF166F"/>
    <w:rsid w:val="00CF1675"/>
    <w:rsid w:val="00CF18A7"/>
    <w:rsid w:val="00CF18FA"/>
    <w:rsid w:val="00CF1DA8"/>
    <w:rsid w:val="00CF2B18"/>
    <w:rsid w:val="00CF3307"/>
    <w:rsid w:val="00CF446E"/>
    <w:rsid w:val="00CF4D9F"/>
    <w:rsid w:val="00CF557E"/>
    <w:rsid w:val="00CF5F90"/>
    <w:rsid w:val="00CF658B"/>
    <w:rsid w:val="00CF66A9"/>
    <w:rsid w:val="00CF67A7"/>
    <w:rsid w:val="00CF6DDA"/>
    <w:rsid w:val="00CF73BA"/>
    <w:rsid w:val="00CF7636"/>
    <w:rsid w:val="00CF782F"/>
    <w:rsid w:val="00CF7876"/>
    <w:rsid w:val="00CF7FAD"/>
    <w:rsid w:val="00D00758"/>
    <w:rsid w:val="00D00B05"/>
    <w:rsid w:val="00D00C7D"/>
    <w:rsid w:val="00D00D28"/>
    <w:rsid w:val="00D0181E"/>
    <w:rsid w:val="00D01B41"/>
    <w:rsid w:val="00D01B90"/>
    <w:rsid w:val="00D01DEE"/>
    <w:rsid w:val="00D02119"/>
    <w:rsid w:val="00D02376"/>
    <w:rsid w:val="00D02E3C"/>
    <w:rsid w:val="00D031D6"/>
    <w:rsid w:val="00D032CC"/>
    <w:rsid w:val="00D03404"/>
    <w:rsid w:val="00D03B46"/>
    <w:rsid w:val="00D04469"/>
    <w:rsid w:val="00D0478E"/>
    <w:rsid w:val="00D04806"/>
    <w:rsid w:val="00D0486C"/>
    <w:rsid w:val="00D048BB"/>
    <w:rsid w:val="00D04CBB"/>
    <w:rsid w:val="00D0507E"/>
    <w:rsid w:val="00D0548F"/>
    <w:rsid w:val="00D0581F"/>
    <w:rsid w:val="00D05BFE"/>
    <w:rsid w:val="00D0631A"/>
    <w:rsid w:val="00D0675F"/>
    <w:rsid w:val="00D06BD4"/>
    <w:rsid w:val="00D06C61"/>
    <w:rsid w:val="00D07724"/>
    <w:rsid w:val="00D10F14"/>
    <w:rsid w:val="00D11299"/>
    <w:rsid w:val="00D1188F"/>
    <w:rsid w:val="00D1198D"/>
    <w:rsid w:val="00D119CC"/>
    <w:rsid w:val="00D11A67"/>
    <w:rsid w:val="00D120AE"/>
    <w:rsid w:val="00D12104"/>
    <w:rsid w:val="00D12543"/>
    <w:rsid w:val="00D1282F"/>
    <w:rsid w:val="00D12E56"/>
    <w:rsid w:val="00D12F42"/>
    <w:rsid w:val="00D13266"/>
    <w:rsid w:val="00D13781"/>
    <w:rsid w:val="00D137F0"/>
    <w:rsid w:val="00D13BB2"/>
    <w:rsid w:val="00D13DE2"/>
    <w:rsid w:val="00D14093"/>
    <w:rsid w:val="00D143B1"/>
    <w:rsid w:val="00D14761"/>
    <w:rsid w:val="00D147A7"/>
    <w:rsid w:val="00D15503"/>
    <w:rsid w:val="00D1561D"/>
    <w:rsid w:val="00D15AEE"/>
    <w:rsid w:val="00D16098"/>
    <w:rsid w:val="00D160FE"/>
    <w:rsid w:val="00D16212"/>
    <w:rsid w:val="00D16291"/>
    <w:rsid w:val="00D164E9"/>
    <w:rsid w:val="00D16793"/>
    <w:rsid w:val="00D17321"/>
    <w:rsid w:val="00D17BA4"/>
    <w:rsid w:val="00D205C0"/>
    <w:rsid w:val="00D2062F"/>
    <w:rsid w:val="00D207FA"/>
    <w:rsid w:val="00D20B0B"/>
    <w:rsid w:val="00D20CEA"/>
    <w:rsid w:val="00D2137A"/>
    <w:rsid w:val="00D218C8"/>
    <w:rsid w:val="00D21B1F"/>
    <w:rsid w:val="00D228E2"/>
    <w:rsid w:val="00D2308C"/>
    <w:rsid w:val="00D24126"/>
    <w:rsid w:val="00D244D1"/>
    <w:rsid w:val="00D24555"/>
    <w:rsid w:val="00D24B51"/>
    <w:rsid w:val="00D2508F"/>
    <w:rsid w:val="00D25237"/>
    <w:rsid w:val="00D2523C"/>
    <w:rsid w:val="00D258F4"/>
    <w:rsid w:val="00D25A4D"/>
    <w:rsid w:val="00D25B16"/>
    <w:rsid w:val="00D25BD6"/>
    <w:rsid w:val="00D25DC7"/>
    <w:rsid w:val="00D25E4B"/>
    <w:rsid w:val="00D26344"/>
    <w:rsid w:val="00D26CE4"/>
    <w:rsid w:val="00D270B6"/>
    <w:rsid w:val="00D27239"/>
    <w:rsid w:val="00D27278"/>
    <w:rsid w:val="00D2730B"/>
    <w:rsid w:val="00D27CCC"/>
    <w:rsid w:val="00D3022C"/>
    <w:rsid w:val="00D30758"/>
    <w:rsid w:val="00D3099E"/>
    <w:rsid w:val="00D30B6E"/>
    <w:rsid w:val="00D30C50"/>
    <w:rsid w:val="00D31064"/>
    <w:rsid w:val="00D310ED"/>
    <w:rsid w:val="00D3123E"/>
    <w:rsid w:val="00D318B1"/>
    <w:rsid w:val="00D31F55"/>
    <w:rsid w:val="00D3239B"/>
    <w:rsid w:val="00D33702"/>
    <w:rsid w:val="00D337B2"/>
    <w:rsid w:val="00D34121"/>
    <w:rsid w:val="00D3441A"/>
    <w:rsid w:val="00D34B6D"/>
    <w:rsid w:val="00D34CEF"/>
    <w:rsid w:val="00D35BC0"/>
    <w:rsid w:val="00D35DDE"/>
    <w:rsid w:val="00D35FA6"/>
    <w:rsid w:val="00D364CE"/>
    <w:rsid w:val="00D36838"/>
    <w:rsid w:val="00D36880"/>
    <w:rsid w:val="00D36916"/>
    <w:rsid w:val="00D36C0C"/>
    <w:rsid w:val="00D36CAA"/>
    <w:rsid w:val="00D36D12"/>
    <w:rsid w:val="00D36FB8"/>
    <w:rsid w:val="00D37514"/>
    <w:rsid w:val="00D37D1A"/>
    <w:rsid w:val="00D37F33"/>
    <w:rsid w:val="00D40598"/>
    <w:rsid w:val="00D409DC"/>
    <w:rsid w:val="00D4142C"/>
    <w:rsid w:val="00D42133"/>
    <w:rsid w:val="00D4262A"/>
    <w:rsid w:val="00D428EC"/>
    <w:rsid w:val="00D42AFD"/>
    <w:rsid w:val="00D42CAB"/>
    <w:rsid w:val="00D42D62"/>
    <w:rsid w:val="00D42DA7"/>
    <w:rsid w:val="00D43070"/>
    <w:rsid w:val="00D433CD"/>
    <w:rsid w:val="00D43728"/>
    <w:rsid w:val="00D438F0"/>
    <w:rsid w:val="00D43E12"/>
    <w:rsid w:val="00D44113"/>
    <w:rsid w:val="00D45107"/>
    <w:rsid w:val="00D465D0"/>
    <w:rsid w:val="00D46A51"/>
    <w:rsid w:val="00D46D51"/>
    <w:rsid w:val="00D46EA7"/>
    <w:rsid w:val="00D47170"/>
    <w:rsid w:val="00D47456"/>
    <w:rsid w:val="00D47E8A"/>
    <w:rsid w:val="00D50178"/>
    <w:rsid w:val="00D5066C"/>
    <w:rsid w:val="00D50AC6"/>
    <w:rsid w:val="00D50CC6"/>
    <w:rsid w:val="00D50CEE"/>
    <w:rsid w:val="00D50F19"/>
    <w:rsid w:val="00D510D1"/>
    <w:rsid w:val="00D514BC"/>
    <w:rsid w:val="00D5187B"/>
    <w:rsid w:val="00D51BB9"/>
    <w:rsid w:val="00D5201C"/>
    <w:rsid w:val="00D522CD"/>
    <w:rsid w:val="00D5244F"/>
    <w:rsid w:val="00D5262D"/>
    <w:rsid w:val="00D53034"/>
    <w:rsid w:val="00D5342E"/>
    <w:rsid w:val="00D5386B"/>
    <w:rsid w:val="00D53B65"/>
    <w:rsid w:val="00D54B20"/>
    <w:rsid w:val="00D54D08"/>
    <w:rsid w:val="00D54D61"/>
    <w:rsid w:val="00D554F6"/>
    <w:rsid w:val="00D55865"/>
    <w:rsid w:val="00D55870"/>
    <w:rsid w:val="00D55975"/>
    <w:rsid w:val="00D5645B"/>
    <w:rsid w:val="00D56AD6"/>
    <w:rsid w:val="00D56D16"/>
    <w:rsid w:val="00D5708F"/>
    <w:rsid w:val="00D57218"/>
    <w:rsid w:val="00D57DAD"/>
    <w:rsid w:val="00D57ECA"/>
    <w:rsid w:val="00D57EFF"/>
    <w:rsid w:val="00D60377"/>
    <w:rsid w:val="00D6091A"/>
    <w:rsid w:val="00D60E79"/>
    <w:rsid w:val="00D610D3"/>
    <w:rsid w:val="00D610F8"/>
    <w:rsid w:val="00D6110C"/>
    <w:rsid w:val="00D61965"/>
    <w:rsid w:val="00D61BCA"/>
    <w:rsid w:val="00D63DD5"/>
    <w:rsid w:val="00D64769"/>
    <w:rsid w:val="00D649F3"/>
    <w:rsid w:val="00D64A85"/>
    <w:rsid w:val="00D64CCA"/>
    <w:rsid w:val="00D6514C"/>
    <w:rsid w:val="00D6524D"/>
    <w:rsid w:val="00D656F5"/>
    <w:rsid w:val="00D6592A"/>
    <w:rsid w:val="00D65991"/>
    <w:rsid w:val="00D65FBC"/>
    <w:rsid w:val="00D66201"/>
    <w:rsid w:val="00D66298"/>
    <w:rsid w:val="00D663B7"/>
    <w:rsid w:val="00D66C52"/>
    <w:rsid w:val="00D66DCF"/>
    <w:rsid w:val="00D67AE1"/>
    <w:rsid w:val="00D70840"/>
    <w:rsid w:val="00D708A5"/>
    <w:rsid w:val="00D70BF5"/>
    <w:rsid w:val="00D71636"/>
    <w:rsid w:val="00D7180A"/>
    <w:rsid w:val="00D7261E"/>
    <w:rsid w:val="00D72B22"/>
    <w:rsid w:val="00D7315B"/>
    <w:rsid w:val="00D73581"/>
    <w:rsid w:val="00D73D2D"/>
    <w:rsid w:val="00D745D6"/>
    <w:rsid w:val="00D7490F"/>
    <w:rsid w:val="00D74DB8"/>
    <w:rsid w:val="00D750A2"/>
    <w:rsid w:val="00D755A0"/>
    <w:rsid w:val="00D75A29"/>
    <w:rsid w:val="00D75AD3"/>
    <w:rsid w:val="00D7624E"/>
    <w:rsid w:val="00D76294"/>
    <w:rsid w:val="00D76297"/>
    <w:rsid w:val="00D762B8"/>
    <w:rsid w:val="00D764D8"/>
    <w:rsid w:val="00D76EF3"/>
    <w:rsid w:val="00D7722D"/>
    <w:rsid w:val="00D775C0"/>
    <w:rsid w:val="00D775ED"/>
    <w:rsid w:val="00D7780C"/>
    <w:rsid w:val="00D803B3"/>
    <w:rsid w:val="00D809AA"/>
    <w:rsid w:val="00D8104F"/>
    <w:rsid w:val="00D8161B"/>
    <w:rsid w:val="00D81E50"/>
    <w:rsid w:val="00D8290D"/>
    <w:rsid w:val="00D82925"/>
    <w:rsid w:val="00D835F4"/>
    <w:rsid w:val="00D8393E"/>
    <w:rsid w:val="00D84B5E"/>
    <w:rsid w:val="00D85111"/>
    <w:rsid w:val="00D85848"/>
    <w:rsid w:val="00D85BAC"/>
    <w:rsid w:val="00D85E13"/>
    <w:rsid w:val="00D85F0A"/>
    <w:rsid w:val="00D863F0"/>
    <w:rsid w:val="00D86585"/>
    <w:rsid w:val="00D86782"/>
    <w:rsid w:val="00D8698D"/>
    <w:rsid w:val="00D86B9F"/>
    <w:rsid w:val="00D86C05"/>
    <w:rsid w:val="00D8734C"/>
    <w:rsid w:val="00D876C5"/>
    <w:rsid w:val="00D87B76"/>
    <w:rsid w:val="00D9126A"/>
    <w:rsid w:val="00D91313"/>
    <w:rsid w:val="00D917A6"/>
    <w:rsid w:val="00D91B97"/>
    <w:rsid w:val="00D91F9C"/>
    <w:rsid w:val="00D92363"/>
    <w:rsid w:val="00D9248D"/>
    <w:rsid w:val="00D92B16"/>
    <w:rsid w:val="00D934BF"/>
    <w:rsid w:val="00D937C4"/>
    <w:rsid w:val="00D94284"/>
    <w:rsid w:val="00D94495"/>
    <w:rsid w:val="00D949A2"/>
    <w:rsid w:val="00D950C0"/>
    <w:rsid w:val="00D95529"/>
    <w:rsid w:val="00D95728"/>
    <w:rsid w:val="00D95AC5"/>
    <w:rsid w:val="00D95C5D"/>
    <w:rsid w:val="00D95D04"/>
    <w:rsid w:val="00D95D6E"/>
    <w:rsid w:val="00D95F7D"/>
    <w:rsid w:val="00D961DF"/>
    <w:rsid w:val="00D969B5"/>
    <w:rsid w:val="00D96A4A"/>
    <w:rsid w:val="00D96E55"/>
    <w:rsid w:val="00D96F34"/>
    <w:rsid w:val="00D97488"/>
    <w:rsid w:val="00D976FE"/>
    <w:rsid w:val="00D977D2"/>
    <w:rsid w:val="00D97D15"/>
    <w:rsid w:val="00D97ECC"/>
    <w:rsid w:val="00DA074C"/>
    <w:rsid w:val="00DA0DC5"/>
    <w:rsid w:val="00DA1DF7"/>
    <w:rsid w:val="00DA1FAF"/>
    <w:rsid w:val="00DA23D4"/>
    <w:rsid w:val="00DA26BD"/>
    <w:rsid w:val="00DA28CE"/>
    <w:rsid w:val="00DA2977"/>
    <w:rsid w:val="00DA2B72"/>
    <w:rsid w:val="00DA2EE3"/>
    <w:rsid w:val="00DA460B"/>
    <w:rsid w:val="00DA4B73"/>
    <w:rsid w:val="00DA4FCA"/>
    <w:rsid w:val="00DA56D3"/>
    <w:rsid w:val="00DA5AD2"/>
    <w:rsid w:val="00DA6636"/>
    <w:rsid w:val="00DA6643"/>
    <w:rsid w:val="00DA6645"/>
    <w:rsid w:val="00DA6786"/>
    <w:rsid w:val="00DA6988"/>
    <w:rsid w:val="00DA7740"/>
    <w:rsid w:val="00DA7853"/>
    <w:rsid w:val="00DA7F73"/>
    <w:rsid w:val="00DB0A37"/>
    <w:rsid w:val="00DB0C21"/>
    <w:rsid w:val="00DB0D19"/>
    <w:rsid w:val="00DB1292"/>
    <w:rsid w:val="00DB1414"/>
    <w:rsid w:val="00DB1C9B"/>
    <w:rsid w:val="00DB1CD5"/>
    <w:rsid w:val="00DB22F6"/>
    <w:rsid w:val="00DB24FD"/>
    <w:rsid w:val="00DB2846"/>
    <w:rsid w:val="00DB28FB"/>
    <w:rsid w:val="00DB2A4E"/>
    <w:rsid w:val="00DB2CC8"/>
    <w:rsid w:val="00DB335E"/>
    <w:rsid w:val="00DB3701"/>
    <w:rsid w:val="00DB3724"/>
    <w:rsid w:val="00DB3C64"/>
    <w:rsid w:val="00DB48B6"/>
    <w:rsid w:val="00DB4C1C"/>
    <w:rsid w:val="00DB514E"/>
    <w:rsid w:val="00DB5266"/>
    <w:rsid w:val="00DB5513"/>
    <w:rsid w:val="00DB56B4"/>
    <w:rsid w:val="00DB599F"/>
    <w:rsid w:val="00DB59DD"/>
    <w:rsid w:val="00DB5D77"/>
    <w:rsid w:val="00DB631F"/>
    <w:rsid w:val="00DB6A53"/>
    <w:rsid w:val="00DB7100"/>
    <w:rsid w:val="00DB778E"/>
    <w:rsid w:val="00DB7A7A"/>
    <w:rsid w:val="00DB7E6C"/>
    <w:rsid w:val="00DC01ED"/>
    <w:rsid w:val="00DC0AA1"/>
    <w:rsid w:val="00DC1421"/>
    <w:rsid w:val="00DC161F"/>
    <w:rsid w:val="00DC1AFB"/>
    <w:rsid w:val="00DC1B94"/>
    <w:rsid w:val="00DC21D9"/>
    <w:rsid w:val="00DC2232"/>
    <w:rsid w:val="00DC2296"/>
    <w:rsid w:val="00DC24E4"/>
    <w:rsid w:val="00DC2B36"/>
    <w:rsid w:val="00DC3390"/>
    <w:rsid w:val="00DC392D"/>
    <w:rsid w:val="00DC3D27"/>
    <w:rsid w:val="00DC3D2C"/>
    <w:rsid w:val="00DC421B"/>
    <w:rsid w:val="00DC4441"/>
    <w:rsid w:val="00DC4652"/>
    <w:rsid w:val="00DC46A0"/>
    <w:rsid w:val="00DC4840"/>
    <w:rsid w:val="00DC4A5B"/>
    <w:rsid w:val="00DC4B49"/>
    <w:rsid w:val="00DC4D7F"/>
    <w:rsid w:val="00DC5488"/>
    <w:rsid w:val="00DC5883"/>
    <w:rsid w:val="00DC5CFE"/>
    <w:rsid w:val="00DC5EA0"/>
    <w:rsid w:val="00DC7023"/>
    <w:rsid w:val="00DC758C"/>
    <w:rsid w:val="00DC7EF4"/>
    <w:rsid w:val="00DC7F57"/>
    <w:rsid w:val="00DC7F7A"/>
    <w:rsid w:val="00DD0EEE"/>
    <w:rsid w:val="00DD1048"/>
    <w:rsid w:val="00DD1208"/>
    <w:rsid w:val="00DD15C5"/>
    <w:rsid w:val="00DD16A0"/>
    <w:rsid w:val="00DD1B65"/>
    <w:rsid w:val="00DD1CDB"/>
    <w:rsid w:val="00DD20C8"/>
    <w:rsid w:val="00DD2AE4"/>
    <w:rsid w:val="00DD2D59"/>
    <w:rsid w:val="00DD3146"/>
    <w:rsid w:val="00DD393B"/>
    <w:rsid w:val="00DD3D90"/>
    <w:rsid w:val="00DD3F35"/>
    <w:rsid w:val="00DD3FF5"/>
    <w:rsid w:val="00DD4062"/>
    <w:rsid w:val="00DD4440"/>
    <w:rsid w:val="00DD4D3A"/>
    <w:rsid w:val="00DD53D5"/>
    <w:rsid w:val="00DD5507"/>
    <w:rsid w:val="00DD5A66"/>
    <w:rsid w:val="00DD62E6"/>
    <w:rsid w:val="00DD6736"/>
    <w:rsid w:val="00DD69B6"/>
    <w:rsid w:val="00DD6EA9"/>
    <w:rsid w:val="00DD74F7"/>
    <w:rsid w:val="00DD7A93"/>
    <w:rsid w:val="00DE01C9"/>
    <w:rsid w:val="00DE06BE"/>
    <w:rsid w:val="00DE07D2"/>
    <w:rsid w:val="00DE1194"/>
    <w:rsid w:val="00DE18C4"/>
    <w:rsid w:val="00DE271F"/>
    <w:rsid w:val="00DE2A20"/>
    <w:rsid w:val="00DE30C8"/>
    <w:rsid w:val="00DE3749"/>
    <w:rsid w:val="00DE3763"/>
    <w:rsid w:val="00DE3819"/>
    <w:rsid w:val="00DE4865"/>
    <w:rsid w:val="00DE4F43"/>
    <w:rsid w:val="00DE4FDB"/>
    <w:rsid w:val="00DE54B2"/>
    <w:rsid w:val="00DE5B24"/>
    <w:rsid w:val="00DE5EEB"/>
    <w:rsid w:val="00DE6104"/>
    <w:rsid w:val="00DE69EE"/>
    <w:rsid w:val="00DE6C8A"/>
    <w:rsid w:val="00DE6DEE"/>
    <w:rsid w:val="00DE7087"/>
    <w:rsid w:val="00DE73B9"/>
    <w:rsid w:val="00DE7447"/>
    <w:rsid w:val="00DE74BD"/>
    <w:rsid w:val="00DF1757"/>
    <w:rsid w:val="00DF26A3"/>
    <w:rsid w:val="00DF26F7"/>
    <w:rsid w:val="00DF2A7F"/>
    <w:rsid w:val="00DF2C53"/>
    <w:rsid w:val="00DF2EC6"/>
    <w:rsid w:val="00DF33E9"/>
    <w:rsid w:val="00DF3664"/>
    <w:rsid w:val="00DF3FBD"/>
    <w:rsid w:val="00DF4035"/>
    <w:rsid w:val="00DF43BF"/>
    <w:rsid w:val="00DF44F3"/>
    <w:rsid w:val="00DF4EB3"/>
    <w:rsid w:val="00DF5026"/>
    <w:rsid w:val="00DF512F"/>
    <w:rsid w:val="00DF5223"/>
    <w:rsid w:val="00DF5422"/>
    <w:rsid w:val="00DF5457"/>
    <w:rsid w:val="00DF5913"/>
    <w:rsid w:val="00DF6826"/>
    <w:rsid w:val="00DF689B"/>
    <w:rsid w:val="00DF695E"/>
    <w:rsid w:val="00DF69F6"/>
    <w:rsid w:val="00DF71D9"/>
    <w:rsid w:val="00DF7316"/>
    <w:rsid w:val="00DF748D"/>
    <w:rsid w:val="00DF7494"/>
    <w:rsid w:val="00DF7588"/>
    <w:rsid w:val="00DF767E"/>
    <w:rsid w:val="00DF774F"/>
    <w:rsid w:val="00DF7E50"/>
    <w:rsid w:val="00E00999"/>
    <w:rsid w:val="00E00CAD"/>
    <w:rsid w:val="00E00F7B"/>
    <w:rsid w:val="00E01059"/>
    <w:rsid w:val="00E0135E"/>
    <w:rsid w:val="00E01478"/>
    <w:rsid w:val="00E01F8F"/>
    <w:rsid w:val="00E02147"/>
    <w:rsid w:val="00E026C3"/>
    <w:rsid w:val="00E029D3"/>
    <w:rsid w:val="00E02BA0"/>
    <w:rsid w:val="00E02CBC"/>
    <w:rsid w:val="00E0315F"/>
    <w:rsid w:val="00E031C3"/>
    <w:rsid w:val="00E03A25"/>
    <w:rsid w:val="00E03AAC"/>
    <w:rsid w:val="00E03AAE"/>
    <w:rsid w:val="00E03D7E"/>
    <w:rsid w:val="00E03F40"/>
    <w:rsid w:val="00E04A48"/>
    <w:rsid w:val="00E04F4C"/>
    <w:rsid w:val="00E056E5"/>
    <w:rsid w:val="00E05832"/>
    <w:rsid w:val="00E059C2"/>
    <w:rsid w:val="00E05A4B"/>
    <w:rsid w:val="00E065FF"/>
    <w:rsid w:val="00E0669C"/>
    <w:rsid w:val="00E06F54"/>
    <w:rsid w:val="00E0728B"/>
    <w:rsid w:val="00E0747D"/>
    <w:rsid w:val="00E076F5"/>
    <w:rsid w:val="00E07BF1"/>
    <w:rsid w:val="00E07C46"/>
    <w:rsid w:val="00E07F79"/>
    <w:rsid w:val="00E10233"/>
    <w:rsid w:val="00E10518"/>
    <w:rsid w:val="00E10FB3"/>
    <w:rsid w:val="00E11055"/>
    <w:rsid w:val="00E11C17"/>
    <w:rsid w:val="00E11C69"/>
    <w:rsid w:val="00E11E47"/>
    <w:rsid w:val="00E129D4"/>
    <w:rsid w:val="00E12FC3"/>
    <w:rsid w:val="00E1327D"/>
    <w:rsid w:val="00E1349B"/>
    <w:rsid w:val="00E1448E"/>
    <w:rsid w:val="00E1485F"/>
    <w:rsid w:val="00E1496B"/>
    <w:rsid w:val="00E14B60"/>
    <w:rsid w:val="00E14B92"/>
    <w:rsid w:val="00E15473"/>
    <w:rsid w:val="00E15718"/>
    <w:rsid w:val="00E15AC5"/>
    <w:rsid w:val="00E15C41"/>
    <w:rsid w:val="00E15D2C"/>
    <w:rsid w:val="00E165C1"/>
    <w:rsid w:val="00E16F3B"/>
    <w:rsid w:val="00E16FE2"/>
    <w:rsid w:val="00E170C4"/>
    <w:rsid w:val="00E17CD7"/>
    <w:rsid w:val="00E20536"/>
    <w:rsid w:val="00E20851"/>
    <w:rsid w:val="00E208A1"/>
    <w:rsid w:val="00E215F4"/>
    <w:rsid w:val="00E21D08"/>
    <w:rsid w:val="00E21E20"/>
    <w:rsid w:val="00E2204C"/>
    <w:rsid w:val="00E2231E"/>
    <w:rsid w:val="00E22AD5"/>
    <w:rsid w:val="00E2332B"/>
    <w:rsid w:val="00E233D4"/>
    <w:rsid w:val="00E234A2"/>
    <w:rsid w:val="00E23EF2"/>
    <w:rsid w:val="00E240B9"/>
    <w:rsid w:val="00E24154"/>
    <w:rsid w:val="00E2418F"/>
    <w:rsid w:val="00E2422C"/>
    <w:rsid w:val="00E24703"/>
    <w:rsid w:val="00E24ACC"/>
    <w:rsid w:val="00E24DB5"/>
    <w:rsid w:val="00E26184"/>
    <w:rsid w:val="00E2622A"/>
    <w:rsid w:val="00E263D4"/>
    <w:rsid w:val="00E26C13"/>
    <w:rsid w:val="00E27611"/>
    <w:rsid w:val="00E27A8F"/>
    <w:rsid w:val="00E27BC0"/>
    <w:rsid w:val="00E27C80"/>
    <w:rsid w:val="00E27D4E"/>
    <w:rsid w:val="00E27E5A"/>
    <w:rsid w:val="00E3070C"/>
    <w:rsid w:val="00E3081A"/>
    <w:rsid w:val="00E30ABB"/>
    <w:rsid w:val="00E30D42"/>
    <w:rsid w:val="00E311B4"/>
    <w:rsid w:val="00E31779"/>
    <w:rsid w:val="00E319F3"/>
    <w:rsid w:val="00E31AE1"/>
    <w:rsid w:val="00E31B92"/>
    <w:rsid w:val="00E3217A"/>
    <w:rsid w:val="00E32563"/>
    <w:rsid w:val="00E32613"/>
    <w:rsid w:val="00E3261E"/>
    <w:rsid w:val="00E32C1E"/>
    <w:rsid w:val="00E330EE"/>
    <w:rsid w:val="00E3366B"/>
    <w:rsid w:val="00E33FB7"/>
    <w:rsid w:val="00E34134"/>
    <w:rsid w:val="00E343B8"/>
    <w:rsid w:val="00E3450C"/>
    <w:rsid w:val="00E34CFE"/>
    <w:rsid w:val="00E3514F"/>
    <w:rsid w:val="00E355B8"/>
    <w:rsid w:val="00E35D1E"/>
    <w:rsid w:val="00E35ED5"/>
    <w:rsid w:val="00E36656"/>
    <w:rsid w:val="00E3699D"/>
    <w:rsid w:val="00E3727A"/>
    <w:rsid w:val="00E3765B"/>
    <w:rsid w:val="00E37B0E"/>
    <w:rsid w:val="00E40307"/>
    <w:rsid w:val="00E403E2"/>
    <w:rsid w:val="00E40758"/>
    <w:rsid w:val="00E40ACA"/>
    <w:rsid w:val="00E41479"/>
    <w:rsid w:val="00E41584"/>
    <w:rsid w:val="00E41989"/>
    <w:rsid w:val="00E42151"/>
    <w:rsid w:val="00E42168"/>
    <w:rsid w:val="00E42467"/>
    <w:rsid w:val="00E42D7E"/>
    <w:rsid w:val="00E431EA"/>
    <w:rsid w:val="00E4390F"/>
    <w:rsid w:val="00E43C83"/>
    <w:rsid w:val="00E43DC9"/>
    <w:rsid w:val="00E445CF"/>
    <w:rsid w:val="00E44766"/>
    <w:rsid w:val="00E44801"/>
    <w:rsid w:val="00E44DD4"/>
    <w:rsid w:val="00E44FC6"/>
    <w:rsid w:val="00E45E37"/>
    <w:rsid w:val="00E4617A"/>
    <w:rsid w:val="00E46A73"/>
    <w:rsid w:val="00E47261"/>
    <w:rsid w:val="00E47CE4"/>
    <w:rsid w:val="00E47D8E"/>
    <w:rsid w:val="00E5046D"/>
    <w:rsid w:val="00E504B3"/>
    <w:rsid w:val="00E50620"/>
    <w:rsid w:val="00E511A0"/>
    <w:rsid w:val="00E513F5"/>
    <w:rsid w:val="00E515E6"/>
    <w:rsid w:val="00E517E4"/>
    <w:rsid w:val="00E51A54"/>
    <w:rsid w:val="00E51AD8"/>
    <w:rsid w:val="00E51AEE"/>
    <w:rsid w:val="00E51DA0"/>
    <w:rsid w:val="00E51E14"/>
    <w:rsid w:val="00E52115"/>
    <w:rsid w:val="00E5233F"/>
    <w:rsid w:val="00E52546"/>
    <w:rsid w:val="00E52C30"/>
    <w:rsid w:val="00E52D99"/>
    <w:rsid w:val="00E537EA"/>
    <w:rsid w:val="00E53D65"/>
    <w:rsid w:val="00E53DAF"/>
    <w:rsid w:val="00E53F2A"/>
    <w:rsid w:val="00E54380"/>
    <w:rsid w:val="00E54417"/>
    <w:rsid w:val="00E5458F"/>
    <w:rsid w:val="00E545F9"/>
    <w:rsid w:val="00E549A0"/>
    <w:rsid w:val="00E55309"/>
    <w:rsid w:val="00E5549F"/>
    <w:rsid w:val="00E5594E"/>
    <w:rsid w:val="00E55F6A"/>
    <w:rsid w:val="00E55FF3"/>
    <w:rsid w:val="00E56377"/>
    <w:rsid w:val="00E565E8"/>
    <w:rsid w:val="00E56AB8"/>
    <w:rsid w:val="00E56E81"/>
    <w:rsid w:val="00E57199"/>
    <w:rsid w:val="00E57D8D"/>
    <w:rsid w:val="00E60916"/>
    <w:rsid w:val="00E60A19"/>
    <w:rsid w:val="00E612DC"/>
    <w:rsid w:val="00E612ED"/>
    <w:rsid w:val="00E614A1"/>
    <w:rsid w:val="00E6197C"/>
    <w:rsid w:val="00E61D5B"/>
    <w:rsid w:val="00E620C3"/>
    <w:rsid w:val="00E62582"/>
    <w:rsid w:val="00E62B0F"/>
    <w:rsid w:val="00E62C39"/>
    <w:rsid w:val="00E62ECC"/>
    <w:rsid w:val="00E63A64"/>
    <w:rsid w:val="00E63EC0"/>
    <w:rsid w:val="00E6426E"/>
    <w:rsid w:val="00E6431A"/>
    <w:rsid w:val="00E643B7"/>
    <w:rsid w:val="00E649AA"/>
    <w:rsid w:val="00E65853"/>
    <w:rsid w:val="00E65CD6"/>
    <w:rsid w:val="00E65D6C"/>
    <w:rsid w:val="00E65E0F"/>
    <w:rsid w:val="00E66295"/>
    <w:rsid w:val="00E6659A"/>
    <w:rsid w:val="00E6659D"/>
    <w:rsid w:val="00E66AE1"/>
    <w:rsid w:val="00E67483"/>
    <w:rsid w:val="00E67EE6"/>
    <w:rsid w:val="00E70344"/>
    <w:rsid w:val="00E7036F"/>
    <w:rsid w:val="00E70757"/>
    <w:rsid w:val="00E7177F"/>
    <w:rsid w:val="00E71D87"/>
    <w:rsid w:val="00E72387"/>
    <w:rsid w:val="00E725BE"/>
    <w:rsid w:val="00E7260F"/>
    <w:rsid w:val="00E7273E"/>
    <w:rsid w:val="00E727A0"/>
    <w:rsid w:val="00E72C3C"/>
    <w:rsid w:val="00E737EA"/>
    <w:rsid w:val="00E73C34"/>
    <w:rsid w:val="00E73EC1"/>
    <w:rsid w:val="00E74883"/>
    <w:rsid w:val="00E74A17"/>
    <w:rsid w:val="00E74ED6"/>
    <w:rsid w:val="00E75688"/>
    <w:rsid w:val="00E75E78"/>
    <w:rsid w:val="00E75EB2"/>
    <w:rsid w:val="00E76C16"/>
    <w:rsid w:val="00E76D5B"/>
    <w:rsid w:val="00E777DF"/>
    <w:rsid w:val="00E8000A"/>
    <w:rsid w:val="00E8006D"/>
    <w:rsid w:val="00E80251"/>
    <w:rsid w:val="00E80A7E"/>
    <w:rsid w:val="00E80E82"/>
    <w:rsid w:val="00E813CF"/>
    <w:rsid w:val="00E8141F"/>
    <w:rsid w:val="00E815F7"/>
    <w:rsid w:val="00E81947"/>
    <w:rsid w:val="00E81A6F"/>
    <w:rsid w:val="00E81B35"/>
    <w:rsid w:val="00E82130"/>
    <w:rsid w:val="00E82BE0"/>
    <w:rsid w:val="00E83158"/>
    <w:rsid w:val="00E8323E"/>
    <w:rsid w:val="00E833B8"/>
    <w:rsid w:val="00E83464"/>
    <w:rsid w:val="00E834AD"/>
    <w:rsid w:val="00E83520"/>
    <w:rsid w:val="00E83909"/>
    <w:rsid w:val="00E84DF4"/>
    <w:rsid w:val="00E84F23"/>
    <w:rsid w:val="00E8535F"/>
    <w:rsid w:val="00E8572B"/>
    <w:rsid w:val="00E86028"/>
    <w:rsid w:val="00E8644B"/>
    <w:rsid w:val="00E8652E"/>
    <w:rsid w:val="00E871B2"/>
    <w:rsid w:val="00E872DF"/>
    <w:rsid w:val="00E87454"/>
    <w:rsid w:val="00E87A83"/>
    <w:rsid w:val="00E87ADC"/>
    <w:rsid w:val="00E87F07"/>
    <w:rsid w:val="00E905F3"/>
    <w:rsid w:val="00E909EA"/>
    <w:rsid w:val="00E90A45"/>
    <w:rsid w:val="00E90E06"/>
    <w:rsid w:val="00E910EE"/>
    <w:rsid w:val="00E91644"/>
    <w:rsid w:val="00E92720"/>
    <w:rsid w:val="00E932E5"/>
    <w:rsid w:val="00E935A4"/>
    <w:rsid w:val="00E9363A"/>
    <w:rsid w:val="00E936F7"/>
    <w:rsid w:val="00E9383E"/>
    <w:rsid w:val="00E93883"/>
    <w:rsid w:val="00E93C73"/>
    <w:rsid w:val="00E93E1A"/>
    <w:rsid w:val="00E945EB"/>
    <w:rsid w:val="00E95A39"/>
    <w:rsid w:val="00E95AEB"/>
    <w:rsid w:val="00E969CE"/>
    <w:rsid w:val="00E970E0"/>
    <w:rsid w:val="00E975C8"/>
    <w:rsid w:val="00E97608"/>
    <w:rsid w:val="00EA0CE4"/>
    <w:rsid w:val="00EA1274"/>
    <w:rsid w:val="00EA13D5"/>
    <w:rsid w:val="00EA17AF"/>
    <w:rsid w:val="00EA185B"/>
    <w:rsid w:val="00EA21CA"/>
    <w:rsid w:val="00EA24DE"/>
    <w:rsid w:val="00EA26F8"/>
    <w:rsid w:val="00EA2F20"/>
    <w:rsid w:val="00EA312D"/>
    <w:rsid w:val="00EA318A"/>
    <w:rsid w:val="00EA33DC"/>
    <w:rsid w:val="00EA3979"/>
    <w:rsid w:val="00EA3B67"/>
    <w:rsid w:val="00EA4115"/>
    <w:rsid w:val="00EA451F"/>
    <w:rsid w:val="00EA46DD"/>
    <w:rsid w:val="00EA47B3"/>
    <w:rsid w:val="00EA4EC8"/>
    <w:rsid w:val="00EA517E"/>
    <w:rsid w:val="00EA52D5"/>
    <w:rsid w:val="00EA55E6"/>
    <w:rsid w:val="00EA5CAD"/>
    <w:rsid w:val="00EA655F"/>
    <w:rsid w:val="00EA6C35"/>
    <w:rsid w:val="00EA6CB9"/>
    <w:rsid w:val="00EA70AD"/>
    <w:rsid w:val="00EA7941"/>
    <w:rsid w:val="00EA795F"/>
    <w:rsid w:val="00EA7C64"/>
    <w:rsid w:val="00EB0034"/>
    <w:rsid w:val="00EB0B9A"/>
    <w:rsid w:val="00EB15D8"/>
    <w:rsid w:val="00EB18EE"/>
    <w:rsid w:val="00EB1AAC"/>
    <w:rsid w:val="00EB1B37"/>
    <w:rsid w:val="00EB250F"/>
    <w:rsid w:val="00EB27D7"/>
    <w:rsid w:val="00EB29F3"/>
    <w:rsid w:val="00EB3135"/>
    <w:rsid w:val="00EB3C60"/>
    <w:rsid w:val="00EB3CB6"/>
    <w:rsid w:val="00EB3DDA"/>
    <w:rsid w:val="00EB3E8C"/>
    <w:rsid w:val="00EB3F65"/>
    <w:rsid w:val="00EB425E"/>
    <w:rsid w:val="00EB4297"/>
    <w:rsid w:val="00EB4626"/>
    <w:rsid w:val="00EB50C3"/>
    <w:rsid w:val="00EB550E"/>
    <w:rsid w:val="00EB576F"/>
    <w:rsid w:val="00EB5ED9"/>
    <w:rsid w:val="00EB62C3"/>
    <w:rsid w:val="00EB64C8"/>
    <w:rsid w:val="00EB683E"/>
    <w:rsid w:val="00EB692A"/>
    <w:rsid w:val="00EB6B3A"/>
    <w:rsid w:val="00EB6D5B"/>
    <w:rsid w:val="00EB6DD8"/>
    <w:rsid w:val="00EB74E1"/>
    <w:rsid w:val="00EB7D5B"/>
    <w:rsid w:val="00EB7E8F"/>
    <w:rsid w:val="00EC00C6"/>
    <w:rsid w:val="00EC051B"/>
    <w:rsid w:val="00EC0634"/>
    <w:rsid w:val="00EC12CB"/>
    <w:rsid w:val="00EC1304"/>
    <w:rsid w:val="00EC1DC9"/>
    <w:rsid w:val="00EC25CC"/>
    <w:rsid w:val="00EC30C7"/>
    <w:rsid w:val="00EC3304"/>
    <w:rsid w:val="00EC33CA"/>
    <w:rsid w:val="00EC3B73"/>
    <w:rsid w:val="00EC44E9"/>
    <w:rsid w:val="00EC4709"/>
    <w:rsid w:val="00EC4EE5"/>
    <w:rsid w:val="00EC50B8"/>
    <w:rsid w:val="00EC55AD"/>
    <w:rsid w:val="00EC5A81"/>
    <w:rsid w:val="00EC679A"/>
    <w:rsid w:val="00EC69D0"/>
    <w:rsid w:val="00EC6D35"/>
    <w:rsid w:val="00EC70CF"/>
    <w:rsid w:val="00EC72A9"/>
    <w:rsid w:val="00EC74AC"/>
    <w:rsid w:val="00EC75D2"/>
    <w:rsid w:val="00EC760C"/>
    <w:rsid w:val="00ED072B"/>
    <w:rsid w:val="00ED073C"/>
    <w:rsid w:val="00ED0BBD"/>
    <w:rsid w:val="00ED0F9B"/>
    <w:rsid w:val="00ED150B"/>
    <w:rsid w:val="00ED1510"/>
    <w:rsid w:val="00ED1B4E"/>
    <w:rsid w:val="00ED1DAD"/>
    <w:rsid w:val="00ED3165"/>
    <w:rsid w:val="00ED3379"/>
    <w:rsid w:val="00ED3EE5"/>
    <w:rsid w:val="00ED4097"/>
    <w:rsid w:val="00ED48C0"/>
    <w:rsid w:val="00ED4EF4"/>
    <w:rsid w:val="00ED537C"/>
    <w:rsid w:val="00ED5555"/>
    <w:rsid w:val="00ED57DC"/>
    <w:rsid w:val="00ED58A8"/>
    <w:rsid w:val="00ED5E6A"/>
    <w:rsid w:val="00ED63DC"/>
    <w:rsid w:val="00ED660A"/>
    <w:rsid w:val="00ED67E8"/>
    <w:rsid w:val="00ED692C"/>
    <w:rsid w:val="00ED6A3F"/>
    <w:rsid w:val="00ED6B15"/>
    <w:rsid w:val="00ED6B1A"/>
    <w:rsid w:val="00ED6FB7"/>
    <w:rsid w:val="00ED7061"/>
    <w:rsid w:val="00ED70D3"/>
    <w:rsid w:val="00ED72E9"/>
    <w:rsid w:val="00ED7807"/>
    <w:rsid w:val="00ED7873"/>
    <w:rsid w:val="00ED7FAC"/>
    <w:rsid w:val="00EE012E"/>
    <w:rsid w:val="00EE042A"/>
    <w:rsid w:val="00EE0A5C"/>
    <w:rsid w:val="00EE135C"/>
    <w:rsid w:val="00EE15A9"/>
    <w:rsid w:val="00EE1705"/>
    <w:rsid w:val="00EE1930"/>
    <w:rsid w:val="00EE1C07"/>
    <w:rsid w:val="00EE2841"/>
    <w:rsid w:val="00EE29A9"/>
    <w:rsid w:val="00EE2B0B"/>
    <w:rsid w:val="00EE2E65"/>
    <w:rsid w:val="00EE358E"/>
    <w:rsid w:val="00EE3B79"/>
    <w:rsid w:val="00EE3C2C"/>
    <w:rsid w:val="00EE45EB"/>
    <w:rsid w:val="00EE4923"/>
    <w:rsid w:val="00EE502B"/>
    <w:rsid w:val="00EE511D"/>
    <w:rsid w:val="00EE5306"/>
    <w:rsid w:val="00EE55A7"/>
    <w:rsid w:val="00EE562B"/>
    <w:rsid w:val="00EE592B"/>
    <w:rsid w:val="00EE5DC8"/>
    <w:rsid w:val="00EE5FEC"/>
    <w:rsid w:val="00EE62CE"/>
    <w:rsid w:val="00EE62FA"/>
    <w:rsid w:val="00EE6481"/>
    <w:rsid w:val="00EE679A"/>
    <w:rsid w:val="00EE67ED"/>
    <w:rsid w:val="00EE6991"/>
    <w:rsid w:val="00EE6A89"/>
    <w:rsid w:val="00EE6EC5"/>
    <w:rsid w:val="00EE7042"/>
    <w:rsid w:val="00EE70A5"/>
    <w:rsid w:val="00EE7E0E"/>
    <w:rsid w:val="00EE7EDB"/>
    <w:rsid w:val="00EF005D"/>
    <w:rsid w:val="00EF07AB"/>
    <w:rsid w:val="00EF0B18"/>
    <w:rsid w:val="00EF0F40"/>
    <w:rsid w:val="00EF1A12"/>
    <w:rsid w:val="00EF1A23"/>
    <w:rsid w:val="00EF1B11"/>
    <w:rsid w:val="00EF1DEE"/>
    <w:rsid w:val="00EF2069"/>
    <w:rsid w:val="00EF2562"/>
    <w:rsid w:val="00EF280D"/>
    <w:rsid w:val="00EF2B5D"/>
    <w:rsid w:val="00EF2B97"/>
    <w:rsid w:val="00EF2D6C"/>
    <w:rsid w:val="00EF309E"/>
    <w:rsid w:val="00EF33D3"/>
    <w:rsid w:val="00EF3D6B"/>
    <w:rsid w:val="00EF402A"/>
    <w:rsid w:val="00EF43E4"/>
    <w:rsid w:val="00EF4571"/>
    <w:rsid w:val="00EF45EE"/>
    <w:rsid w:val="00EF56E6"/>
    <w:rsid w:val="00EF5D1E"/>
    <w:rsid w:val="00EF5E88"/>
    <w:rsid w:val="00EF6120"/>
    <w:rsid w:val="00EF61DE"/>
    <w:rsid w:val="00EF6371"/>
    <w:rsid w:val="00EF63A2"/>
    <w:rsid w:val="00EF686E"/>
    <w:rsid w:val="00EF735D"/>
    <w:rsid w:val="00EF763E"/>
    <w:rsid w:val="00EF79A8"/>
    <w:rsid w:val="00EF7C62"/>
    <w:rsid w:val="00F00139"/>
    <w:rsid w:val="00F004DD"/>
    <w:rsid w:val="00F00B35"/>
    <w:rsid w:val="00F00BA2"/>
    <w:rsid w:val="00F011B8"/>
    <w:rsid w:val="00F0182D"/>
    <w:rsid w:val="00F01D29"/>
    <w:rsid w:val="00F01E12"/>
    <w:rsid w:val="00F01F0B"/>
    <w:rsid w:val="00F0228C"/>
    <w:rsid w:val="00F02D0D"/>
    <w:rsid w:val="00F02D71"/>
    <w:rsid w:val="00F033A4"/>
    <w:rsid w:val="00F0359C"/>
    <w:rsid w:val="00F03F99"/>
    <w:rsid w:val="00F0454D"/>
    <w:rsid w:val="00F0516E"/>
    <w:rsid w:val="00F0580C"/>
    <w:rsid w:val="00F0645E"/>
    <w:rsid w:val="00F06F20"/>
    <w:rsid w:val="00F076CD"/>
    <w:rsid w:val="00F07718"/>
    <w:rsid w:val="00F07983"/>
    <w:rsid w:val="00F07B56"/>
    <w:rsid w:val="00F07DED"/>
    <w:rsid w:val="00F10232"/>
    <w:rsid w:val="00F10A0F"/>
    <w:rsid w:val="00F10C25"/>
    <w:rsid w:val="00F114AE"/>
    <w:rsid w:val="00F118B2"/>
    <w:rsid w:val="00F11B9E"/>
    <w:rsid w:val="00F12D64"/>
    <w:rsid w:val="00F12EFE"/>
    <w:rsid w:val="00F130E9"/>
    <w:rsid w:val="00F1497B"/>
    <w:rsid w:val="00F15265"/>
    <w:rsid w:val="00F15616"/>
    <w:rsid w:val="00F15B20"/>
    <w:rsid w:val="00F160E2"/>
    <w:rsid w:val="00F1635E"/>
    <w:rsid w:val="00F16BAF"/>
    <w:rsid w:val="00F170BC"/>
    <w:rsid w:val="00F17286"/>
    <w:rsid w:val="00F17374"/>
    <w:rsid w:val="00F17ADA"/>
    <w:rsid w:val="00F17E54"/>
    <w:rsid w:val="00F17FEA"/>
    <w:rsid w:val="00F21112"/>
    <w:rsid w:val="00F222CD"/>
    <w:rsid w:val="00F22789"/>
    <w:rsid w:val="00F22864"/>
    <w:rsid w:val="00F231FF"/>
    <w:rsid w:val="00F232D7"/>
    <w:rsid w:val="00F232F6"/>
    <w:rsid w:val="00F239DB"/>
    <w:rsid w:val="00F23C57"/>
    <w:rsid w:val="00F245FF"/>
    <w:rsid w:val="00F24631"/>
    <w:rsid w:val="00F24670"/>
    <w:rsid w:val="00F2469E"/>
    <w:rsid w:val="00F24C5E"/>
    <w:rsid w:val="00F24CB8"/>
    <w:rsid w:val="00F24DE3"/>
    <w:rsid w:val="00F24F54"/>
    <w:rsid w:val="00F25A9A"/>
    <w:rsid w:val="00F25B83"/>
    <w:rsid w:val="00F25F97"/>
    <w:rsid w:val="00F26282"/>
    <w:rsid w:val="00F2692A"/>
    <w:rsid w:val="00F26954"/>
    <w:rsid w:val="00F26D6C"/>
    <w:rsid w:val="00F27414"/>
    <w:rsid w:val="00F27DBB"/>
    <w:rsid w:val="00F27FB5"/>
    <w:rsid w:val="00F3041B"/>
    <w:rsid w:val="00F304FA"/>
    <w:rsid w:val="00F3067F"/>
    <w:rsid w:val="00F3090F"/>
    <w:rsid w:val="00F30B8F"/>
    <w:rsid w:val="00F30E9C"/>
    <w:rsid w:val="00F31083"/>
    <w:rsid w:val="00F31610"/>
    <w:rsid w:val="00F31B0C"/>
    <w:rsid w:val="00F31C26"/>
    <w:rsid w:val="00F31C44"/>
    <w:rsid w:val="00F31D8B"/>
    <w:rsid w:val="00F31E2D"/>
    <w:rsid w:val="00F323BD"/>
    <w:rsid w:val="00F324CF"/>
    <w:rsid w:val="00F334DF"/>
    <w:rsid w:val="00F33840"/>
    <w:rsid w:val="00F33DFD"/>
    <w:rsid w:val="00F3408B"/>
    <w:rsid w:val="00F34146"/>
    <w:rsid w:val="00F34281"/>
    <w:rsid w:val="00F342AB"/>
    <w:rsid w:val="00F34416"/>
    <w:rsid w:val="00F3456E"/>
    <w:rsid w:val="00F34F24"/>
    <w:rsid w:val="00F34FD3"/>
    <w:rsid w:val="00F3528E"/>
    <w:rsid w:val="00F3541C"/>
    <w:rsid w:val="00F354B3"/>
    <w:rsid w:val="00F35664"/>
    <w:rsid w:val="00F35ABA"/>
    <w:rsid w:val="00F35C9A"/>
    <w:rsid w:val="00F35E49"/>
    <w:rsid w:val="00F364F7"/>
    <w:rsid w:val="00F36812"/>
    <w:rsid w:val="00F36C6B"/>
    <w:rsid w:val="00F37641"/>
    <w:rsid w:val="00F400D6"/>
    <w:rsid w:val="00F40431"/>
    <w:rsid w:val="00F40509"/>
    <w:rsid w:val="00F411EF"/>
    <w:rsid w:val="00F412A8"/>
    <w:rsid w:val="00F41441"/>
    <w:rsid w:val="00F41486"/>
    <w:rsid w:val="00F41650"/>
    <w:rsid w:val="00F4177A"/>
    <w:rsid w:val="00F41D45"/>
    <w:rsid w:val="00F41F3D"/>
    <w:rsid w:val="00F422DD"/>
    <w:rsid w:val="00F42444"/>
    <w:rsid w:val="00F42867"/>
    <w:rsid w:val="00F42AAF"/>
    <w:rsid w:val="00F42C6E"/>
    <w:rsid w:val="00F42F81"/>
    <w:rsid w:val="00F43205"/>
    <w:rsid w:val="00F4339B"/>
    <w:rsid w:val="00F438D2"/>
    <w:rsid w:val="00F43E11"/>
    <w:rsid w:val="00F442B2"/>
    <w:rsid w:val="00F45075"/>
    <w:rsid w:val="00F4530C"/>
    <w:rsid w:val="00F455FF"/>
    <w:rsid w:val="00F45BB9"/>
    <w:rsid w:val="00F46263"/>
    <w:rsid w:val="00F466A4"/>
    <w:rsid w:val="00F47038"/>
    <w:rsid w:val="00F47242"/>
    <w:rsid w:val="00F47C90"/>
    <w:rsid w:val="00F50566"/>
    <w:rsid w:val="00F50BFA"/>
    <w:rsid w:val="00F50C50"/>
    <w:rsid w:val="00F50C86"/>
    <w:rsid w:val="00F50D18"/>
    <w:rsid w:val="00F50F02"/>
    <w:rsid w:val="00F50F72"/>
    <w:rsid w:val="00F5116C"/>
    <w:rsid w:val="00F5147D"/>
    <w:rsid w:val="00F51A65"/>
    <w:rsid w:val="00F52768"/>
    <w:rsid w:val="00F52F46"/>
    <w:rsid w:val="00F532A3"/>
    <w:rsid w:val="00F53C69"/>
    <w:rsid w:val="00F53DDE"/>
    <w:rsid w:val="00F53EFA"/>
    <w:rsid w:val="00F540DC"/>
    <w:rsid w:val="00F5476A"/>
    <w:rsid w:val="00F54C61"/>
    <w:rsid w:val="00F557C7"/>
    <w:rsid w:val="00F55AD1"/>
    <w:rsid w:val="00F55BBC"/>
    <w:rsid w:val="00F561A5"/>
    <w:rsid w:val="00F561C4"/>
    <w:rsid w:val="00F56532"/>
    <w:rsid w:val="00F56902"/>
    <w:rsid w:val="00F56A0B"/>
    <w:rsid w:val="00F56CF4"/>
    <w:rsid w:val="00F57582"/>
    <w:rsid w:val="00F579FF"/>
    <w:rsid w:val="00F57A0E"/>
    <w:rsid w:val="00F57B49"/>
    <w:rsid w:val="00F57DF5"/>
    <w:rsid w:val="00F60CB5"/>
    <w:rsid w:val="00F60EA3"/>
    <w:rsid w:val="00F61BF4"/>
    <w:rsid w:val="00F62271"/>
    <w:rsid w:val="00F6296F"/>
    <w:rsid w:val="00F62DBB"/>
    <w:rsid w:val="00F62F16"/>
    <w:rsid w:val="00F634D0"/>
    <w:rsid w:val="00F63EC3"/>
    <w:rsid w:val="00F64003"/>
    <w:rsid w:val="00F64180"/>
    <w:rsid w:val="00F64320"/>
    <w:rsid w:val="00F648EE"/>
    <w:rsid w:val="00F64D50"/>
    <w:rsid w:val="00F65033"/>
    <w:rsid w:val="00F6508E"/>
    <w:rsid w:val="00F65948"/>
    <w:rsid w:val="00F65BC6"/>
    <w:rsid w:val="00F65F7D"/>
    <w:rsid w:val="00F664E2"/>
    <w:rsid w:val="00F667E0"/>
    <w:rsid w:val="00F671B2"/>
    <w:rsid w:val="00F67372"/>
    <w:rsid w:val="00F6764D"/>
    <w:rsid w:val="00F67EDE"/>
    <w:rsid w:val="00F70524"/>
    <w:rsid w:val="00F70BC4"/>
    <w:rsid w:val="00F70FD5"/>
    <w:rsid w:val="00F714F6"/>
    <w:rsid w:val="00F7160F"/>
    <w:rsid w:val="00F71852"/>
    <w:rsid w:val="00F71AFF"/>
    <w:rsid w:val="00F71C34"/>
    <w:rsid w:val="00F71CB2"/>
    <w:rsid w:val="00F72376"/>
    <w:rsid w:val="00F72AB5"/>
    <w:rsid w:val="00F72ABE"/>
    <w:rsid w:val="00F72BA8"/>
    <w:rsid w:val="00F732AB"/>
    <w:rsid w:val="00F73FEE"/>
    <w:rsid w:val="00F7448E"/>
    <w:rsid w:val="00F74816"/>
    <w:rsid w:val="00F74CE8"/>
    <w:rsid w:val="00F74D71"/>
    <w:rsid w:val="00F74DC4"/>
    <w:rsid w:val="00F75022"/>
    <w:rsid w:val="00F75054"/>
    <w:rsid w:val="00F750DC"/>
    <w:rsid w:val="00F752CC"/>
    <w:rsid w:val="00F7542E"/>
    <w:rsid w:val="00F75530"/>
    <w:rsid w:val="00F759EE"/>
    <w:rsid w:val="00F75B3F"/>
    <w:rsid w:val="00F75CF9"/>
    <w:rsid w:val="00F771DC"/>
    <w:rsid w:val="00F77452"/>
    <w:rsid w:val="00F77B8E"/>
    <w:rsid w:val="00F8052A"/>
    <w:rsid w:val="00F8057B"/>
    <w:rsid w:val="00F80820"/>
    <w:rsid w:val="00F8091C"/>
    <w:rsid w:val="00F80CB5"/>
    <w:rsid w:val="00F81581"/>
    <w:rsid w:val="00F81697"/>
    <w:rsid w:val="00F81A44"/>
    <w:rsid w:val="00F81C5D"/>
    <w:rsid w:val="00F8205C"/>
    <w:rsid w:val="00F8215D"/>
    <w:rsid w:val="00F826B5"/>
    <w:rsid w:val="00F82E92"/>
    <w:rsid w:val="00F82FB3"/>
    <w:rsid w:val="00F8327F"/>
    <w:rsid w:val="00F835AF"/>
    <w:rsid w:val="00F83848"/>
    <w:rsid w:val="00F83D98"/>
    <w:rsid w:val="00F83ED5"/>
    <w:rsid w:val="00F84266"/>
    <w:rsid w:val="00F84C67"/>
    <w:rsid w:val="00F85609"/>
    <w:rsid w:val="00F85CF9"/>
    <w:rsid w:val="00F860E0"/>
    <w:rsid w:val="00F8630B"/>
    <w:rsid w:val="00F86551"/>
    <w:rsid w:val="00F867C7"/>
    <w:rsid w:val="00F86BD5"/>
    <w:rsid w:val="00F86CB8"/>
    <w:rsid w:val="00F87289"/>
    <w:rsid w:val="00F87E42"/>
    <w:rsid w:val="00F87F9B"/>
    <w:rsid w:val="00F9023D"/>
    <w:rsid w:val="00F90BDC"/>
    <w:rsid w:val="00F90DA8"/>
    <w:rsid w:val="00F91131"/>
    <w:rsid w:val="00F91204"/>
    <w:rsid w:val="00F9130E"/>
    <w:rsid w:val="00F91CB8"/>
    <w:rsid w:val="00F92138"/>
    <w:rsid w:val="00F92370"/>
    <w:rsid w:val="00F9255B"/>
    <w:rsid w:val="00F92EAA"/>
    <w:rsid w:val="00F93968"/>
    <w:rsid w:val="00F94036"/>
    <w:rsid w:val="00F94B95"/>
    <w:rsid w:val="00F94D5A"/>
    <w:rsid w:val="00F95142"/>
    <w:rsid w:val="00F9527E"/>
    <w:rsid w:val="00F9553D"/>
    <w:rsid w:val="00F95602"/>
    <w:rsid w:val="00F95A37"/>
    <w:rsid w:val="00F95BA3"/>
    <w:rsid w:val="00F96C19"/>
    <w:rsid w:val="00F9721B"/>
    <w:rsid w:val="00F97303"/>
    <w:rsid w:val="00F97339"/>
    <w:rsid w:val="00F976CD"/>
    <w:rsid w:val="00F97C3D"/>
    <w:rsid w:val="00F97CA7"/>
    <w:rsid w:val="00F97EB7"/>
    <w:rsid w:val="00F97F96"/>
    <w:rsid w:val="00FA00D0"/>
    <w:rsid w:val="00FA13B9"/>
    <w:rsid w:val="00FA1421"/>
    <w:rsid w:val="00FA15AD"/>
    <w:rsid w:val="00FA18AA"/>
    <w:rsid w:val="00FA1A8A"/>
    <w:rsid w:val="00FA2303"/>
    <w:rsid w:val="00FA249A"/>
    <w:rsid w:val="00FA2660"/>
    <w:rsid w:val="00FA2907"/>
    <w:rsid w:val="00FA2CC5"/>
    <w:rsid w:val="00FA301D"/>
    <w:rsid w:val="00FA302E"/>
    <w:rsid w:val="00FA3164"/>
    <w:rsid w:val="00FA345D"/>
    <w:rsid w:val="00FA35F7"/>
    <w:rsid w:val="00FA39DF"/>
    <w:rsid w:val="00FA3E5A"/>
    <w:rsid w:val="00FA44D4"/>
    <w:rsid w:val="00FA4605"/>
    <w:rsid w:val="00FA5B49"/>
    <w:rsid w:val="00FA5C62"/>
    <w:rsid w:val="00FA6846"/>
    <w:rsid w:val="00FA68F5"/>
    <w:rsid w:val="00FA693E"/>
    <w:rsid w:val="00FA6974"/>
    <w:rsid w:val="00FA69AE"/>
    <w:rsid w:val="00FA69D8"/>
    <w:rsid w:val="00FA6C1C"/>
    <w:rsid w:val="00FA7221"/>
    <w:rsid w:val="00FA7A66"/>
    <w:rsid w:val="00FB0316"/>
    <w:rsid w:val="00FB03F4"/>
    <w:rsid w:val="00FB0717"/>
    <w:rsid w:val="00FB073B"/>
    <w:rsid w:val="00FB0807"/>
    <w:rsid w:val="00FB082E"/>
    <w:rsid w:val="00FB085B"/>
    <w:rsid w:val="00FB0900"/>
    <w:rsid w:val="00FB0A76"/>
    <w:rsid w:val="00FB0CC1"/>
    <w:rsid w:val="00FB0F59"/>
    <w:rsid w:val="00FB1126"/>
    <w:rsid w:val="00FB143E"/>
    <w:rsid w:val="00FB18FF"/>
    <w:rsid w:val="00FB207F"/>
    <w:rsid w:val="00FB21FD"/>
    <w:rsid w:val="00FB2AB2"/>
    <w:rsid w:val="00FB2BA8"/>
    <w:rsid w:val="00FB2DBA"/>
    <w:rsid w:val="00FB2E43"/>
    <w:rsid w:val="00FB33A1"/>
    <w:rsid w:val="00FB3882"/>
    <w:rsid w:val="00FB38A2"/>
    <w:rsid w:val="00FB4EF1"/>
    <w:rsid w:val="00FB5401"/>
    <w:rsid w:val="00FB54B7"/>
    <w:rsid w:val="00FB5790"/>
    <w:rsid w:val="00FB5FA6"/>
    <w:rsid w:val="00FB5FC0"/>
    <w:rsid w:val="00FB69AF"/>
    <w:rsid w:val="00FB6BF9"/>
    <w:rsid w:val="00FB6C02"/>
    <w:rsid w:val="00FB6DE6"/>
    <w:rsid w:val="00FB6F8E"/>
    <w:rsid w:val="00FC01AB"/>
    <w:rsid w:val="00FC05DF"/>
    <w:rsid w:val="00FC05E1"/>
    <w:rsid w:val="00FC087C"/>
    <w:rsid w:val="00FC0BEC"/>
    <w:rsid w:val="00FC20A7"/>
    <w:rsid w:val="00FC2420"/>
    <w:rsid w:val="00FC250B"/>
    <w:rsid w:val="00FC2904"/>
    <w:rsid w:val="00FC311F"/>
    <w:rsid w:val="00FC3635"/>
    <w:rsid w:val="00FC3EC0"/>
    <w:rsid w:val="00FC4101"/>
    <w:rsid w:val="00FC44F7"/>
    <w:rsid w:val="00FC4763"/>
    <w:rsid w:val="00FC4D0A"/>
    <w:rsid w:val="00FC4ED9"/>
    <w:rsid w:val="00FC4F8D"/>
    <w:rsid w:val="00FC528E"/>
    <w:rsid w:val="00FC5377"/>
    <w:rsid w:val="00FC56E5"/>
    <w:rsid w:val="00FC5731"/>
    <w:rsid w:val="00FC5732"/>
    <w:rsid w:val="00FC5B77"/>
    <w:rsid w:val="00FC5FE9"/>
    <w:rsid w:val="00FC6058"/>
    <w:rsid w:val="00FC625E"/>
    <w:rsid w:val="00FC6BC5"/>
    <w:rsid w:val="00FC6BF9"/>
    <w:rsid w:val="00FC756B"/>
    <w:rsid w:val="00FC7792"/>
    <w:rsid w:val="00FC78A2"/>
    <w:rsid w:val="00FC7942"/>
    <w:rsid w:val="00FC7B11"/>
    <w:rsid w:val="00FC7D5D"/>
    <w:rsid w:val="00FD0A98"/>
    <w:rsid w:val="00FD0F76"/>
    <w:rsid w:val="00FD1908"/>
    <w:rsid w:val="00FD2498"/>
    <w:rsid w:val="00FD2EE6"/>
    <w:rsid w:val="00FD33C8"/>
    <w:rsid w:val="00FD357A"/>
    <w:rsid w:val="00FD3668"/>
    <w:rsid w:val="00FD40BC"/>
    <w:rsid w:val="00FD55CA"/>
    <w:rsid w:val="00FD5DAF"/>
    <w:rsid w:val="00FD6C5B"/>
    <w:rsid w:val="00FD7431"/>
    <w:rsid w:val="00FD787B"/>
    <w:rsid w:val="00FD7BF1"/>
    <w:rsid w:val="00FD7C5E"/>
    <w:rsid w:val="00FE03B3"/>
    <w:rsid w:val="00FE03D0"/>
    <w:rsid w:val="00FE0B28"/>
    <w:rsid w:val="00FE1361"/>
    <w:rsid w:val="00FE13B5"/>
    <w:rsid w:val="00FE14E3"/>
    <w:rsid w:val="00FE1809"/>
    <w:rsid w:val="00FE2414"/>
    <w:rsid w:val="00FE2559"/>
    <w:rsid w:val="00FE284B"/>
    <w:rsid w:val="00FE2D02"/>
    <w:rsid w:val="00FE3785"/>
    <w:rsid w:val="00FE397D"/>
    <w:rsid w:val="00FE39AD"/>
    <w:rsid w:val="00FE3B95"/>
    <w:rsid w:val="00FE416B"/>
    <w:rsid w:val="00FE452F"/>
    <w:rsid w:val="00FE45B6"/>
    <w:rsid w:val="00FE4B0D"/>
    <w:rsid w:val="00FE4DE6"/>
    <w:rsid w:val="00FE5058"/>
    <w:rsid w:val="00FE50BB"/>
    <w:rsid w:val="00FE51A8"/>
    <w:rsid w:val="00FE51C6"/>
    <w:rsid w:val="00FE5A85"/>
    <w:rsid w:val="00FE5A88"/>
    <w:rsid w:val="00FE5AD7"/>
    <w:rsid w:val="00FE686D"/>
    <w:rsid w:val="00FE6F13"/>
    <w:rsid w:val="00FE7717"/>
    <w:rsid w:val="00FE7A4D"/>
    <w:rsid w:val="00FE7AB4"/>
    <w:rsid w:val="00FE7B7B"/>
    <w:rsid w:val="00FE7D38"/>
    <w:rsid w:val="00FF00B1"/>
    <w:rsid w:val="00FF0DAF"/>
    <w:rsid w:val="00FF0FCE"/>
    <w:rsid w:val="00FF1155"/>
    <w:rsid w:val="00FF20BC"/>
    <w:rsid w:val="00FF2E6A"/>
    <w:rsid w:val="00FF3A92"/>
    <w:rsid w:val="00FF3BDB"/>
    <w:rsid w:val="00FF4B9F"/>
    <w:rsid w:val="00FF53A2"/>
    <w:rsid w:val="00FF5881"/>
    <w:rsid w:val="00FF5B34"/>
    <w:rsid w:val="00FF5E55"/>
    <w:rsid w:val="00FF5FA7"/>
    <w:rsid w:val="00FF5FD9"/>
    <w:rsid w:val="00FF60A5"/>
    <w:rsid w:val="00FF60C1"/>
    <w:rsid w:val="00FF6AF0"/>
    <w:rsid w:val="00FF6DEF"/>
    <w:rsid w:val="00FF7828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8C8B10"/>
  <w15:docId w15:val="{5D9E7324-1D81-43F1-9B0B-6C3E3947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4C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8566B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566B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66B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66B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566BE"/>
    <w:rPr>
      <w:rFonts w:cs="Times New Roman"/>
      <w:b/>
      <w:bCs/>
    </w:rPr>
  </w:style>
  <w:style w:type="paragraph" w:styleId="ListBullet">
    <w:name w:val="List Bullet"/>
    <w:basedOn w:val="Normal"/>
    <w:rsid w:val="008566B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66B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566B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566B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566B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566B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566B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566BE"/>
    <w:pPr>
      <w:ind w:left="284"/>
    </w:pPr>
  </w:style>
  <w:style w:type="paragraph" w:customStyle="1" w:styleId="AAFrameAddress">
    <w:name w:val="AA Frame Address"/>
    <w:basedOn w:val="Heading1"/>
    <w:rsid w:val="008566B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566B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566B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566B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566B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566B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566BE"/>
    <w:pPr>
      <w:ind w:left="851" w:hanging="284"/>
    </w:pPr>
  </w:style>
  <w:style w:type="paragraph" w:styleId="Index4">
    <w:name w:val="index 4"/>
    <w:basedOn w:val="Normal"/>
    <w:next w:val="Normal"/>
    <w:semiHidden/>
    <w:rsid w:val="008566BE"/>
    <w:pPr>
      <w:ind w:left="1135" w:hanging="284"/>
    </w:pPr>
  </w:style>
  <w:style w:type="paragraph" w:styleId="Index6">
    <w:name w:val="index 6"/>
    <w:basedOn w:val="Normal"/>
    <w:next w:val="Normal"/>
    <w:semiHidden/>
    <w:rsid w:val="008566BE"/>
    <w:pPr>
      <w:ind w:left="1702" w:hanging="284"/>
    </w:pPr>
  </w:style>
  <w:style w:type="paragraph" w:styleId="Index5">
    <w:name w:val="index 5"/>
    <w:basedOn w:val="Normal"/>
    <w:next w:val="Normal"/>
    <w:semiHidden/>
    <w:rsid w:val="008566BE"/>
    <w:pPr>
      <w:ind w:left="1418" w:hanging="284"/>
    </w:pPr>
  </w:style>
  <w:style w:type="paragraph" w:styleId="Index7">
    <w:name w:val="index 7"/>
    <w:basedOn w:val="Normal"/>
    <w:next w:val="Normal"/>
    <w:semiHidden/>
    <w:rsid w:val="008566BE"/>
    <w:pPr>
      <w:ind w:left="1985" w:hanging="284"/>
    </w:pPr>
  </w:style>
  <w:style w:type="paragraph" w:styleId="Index8">
    <w:name w:val="index 8"/>
    <w:basedOn w:val="Normal"/>
    <w:next w:val="Normal"/>
    <w:semiHidden/>
    <w:rsid w:val="008566BE"/>
    <w:pPr>
      <w:ind w:left="2269" w:hanging="284"/>
    </w:pPr>
  </w:style>
  <w:style w:type="paragraph" w:styleId="Index9">
    <w:name w:val="index 9"/>
    <w:basedOn w:val="Normal"/>
    <w:next w:val="Normal"/>
    <w:semiHidden/>
    <w:rsid w:val="008566BE"/>
    <w:pPr>
      <w:ind w:left="2552" w:hanging="284"/>
    </w:pPr>
  </w:style>
  <w:style w:type="paragraph" w:styleId="TOC2">
    <w:name w:val="toc 2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566BE"/>
    <w:pPr>
      <w:ind w:left="851"/>
    </w:pPr>
  </w:style>
  <w:style w:type="paragraph" w:styleId="TOC5">
    <w:name w:val="toc 5"/>
    <w:basedOn w:val="Normal"/>
    <w:next w:val="Normal"/>
    <w:semiHidden/>
    <w:rsid w:val="008566BE"/>
    <w:pPr>
      <w:ind w:left="1134"/>
    </w:pPr>
  </w:style>
  <w:style w:type="paragraph" w:styleId="TOC6">
    <w:name w:val="toc 6"/>
    <w:basedOn w:val="Normal"/>
    <w:next w:val="Normal"/>
    <w:semiHidden/>
    <w:rsid w:val="008566BE"/>
    <w:pPr>
      <w:ind w:left="1418"/>
    </w:pPr>
  </w:style>
  <w:style w:type="paragraph" w:styleId="TOC7">
    <w:name w:val="toc 7"/>
    <w:basedOn w:val="Normal"/>
    <w:next w:val="Normal"/>
    <w:semiHidden/>
    <w:rsid w:val="008566BE"/>
    <w:pPr>
      <w:ind w:left="1701"/>
    </w:pPr>
  </w:style>
  <w:style w:type="paragraph" w:styleId="TOC8">
    <w:name w:val="toc 8"/>
    <w:basedOn w:val="Normal"/>
    <w:next w:val="Normal"/>
    <w:semiHidden/>
    <w:rsid w:val="008566BE"/>
    <w:pPr>
      <w:ind w:left="1985"/>
    </w:pPr>
  </w:style>
  <w:style w:type="paragraph" w:styleId="TOC9">
    <w:name w:val="toc 9"/>
    <w:basedOn w:val="Normal"/>
    <w:next w:val="Normal"/>
    <w:semiHidden/>
    <w:rsid w:val="008566BE"/>
    <w:pPr>
      <w:ind w:left="2268"/>
    </w:pPr>
  </w:style>
  <w:style w:type="paragraph" w:styleId="TableofFigures">
    <w:name w:val="table of figures"/>
    <w:basedOn w:val="Normal"/>
    <w:next w:val="Normal"/>
    <w:semiHidden/>
    <w:rsid w:val="008566BE"/>
    <w:pPr>
      <w:ind w:left="567" w:hanging="567"/>
    </w:pPr>
  </w:style>
  <w:style w:type="paragraph" w:styleId="ListBullet5">
    <w:name w:val="List Bullet 5"/>
    <w:basedOn w:val="Normal"/>
    <w:rsid w:val="008566B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8566BE"/>
    <w:pPr>
      <w:spacing w:after="120"/>
    </w:pPr>
  </w:style>
  <w:style w:type="paragraph" w:styleId="BodyTextFirstIndent">
    <w:name w:val="Body Text First Indent"/>
    <w:basedOn w:val="BodyText"/>
    <w:rsid w:val="008566BE"/>
    <w:pPr>
      <w:ind w:firstLine="284"/>
    </w:pPr>
  </w:style>
  <w:style w:type="paragraph" w:styleId="BodyTextIndent">
    <w:name w:val="Body Text Indent"/>
    <w:basedOn w:val="Normal"/>
    <w:rsid w:val="008566BE"/>
    <w:pPr>
      <w:spacing w:after="120"/>
      <w:ind w:left="283"/>
    </w:pPr>
  </w:style>
  <w:style w:type="paragraph" w:styleId="BodyTextFirstIndent2">
    <w:name w:val="Body Text First Indent 2"/>
    <w:basedOn w:val="BodyTextIndent"/>
    <w:rsid w:val="008566BE"/>
    <w:pPr>
      <w:ind w:left="284" w:firstLine="284"/>
    </w:pPr>
  </w:style>
  <w:style w:type="character" w:styleId="Strong">
    <w:name w:val="Strong"/>
    <w:qFormat/>
    <w:rsid w:val="008566B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566B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566B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566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566B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566B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566B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566BE"/>
    <w:pPr>
      <w:framePr w:h="1054" w:wrap="around" w:y="5920"/>
    </w:pPr>
  </w:style>
  <w:style w:type="paragraph" w:customStyle="1" w:styleId="ReportHeading3">
    <w:name w:val="ReportHeading3"/>
    <w:basedOn w:val="ReportHeading2"/>
    <w:rsid w:val="008566BE"/>
    <w:pPr>
      <w:framePr w:h="443" w:wrap="around" w:y="8223"/>
    </w:pPr>
  </w:style>
  <w:style w:type="paragraph" w:customStyle="1" w:styleId="a">
    <w:name w:val="¢éÍ¤ÇÒ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566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566B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566B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566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566B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566B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566BE"/>
  </w:style>
  <w:style w:type="paragraph" w:customStyle="1" w:styleId="ASSETS">
    <w:name w:val="ASSETS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uiPriority w:val="99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">
    <w:name w:val="Heading 8 Char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2Char">
    <w:name w:val="Body Text 2 Char"/>
    <w:link w:val="BodyText2"/>
    <w:rsid w:val="009D6BC4"/>
    <w:rPr>
      <w:rFonts w:ascii="Book Antiqua" w:hAnsi="Book Antiqua"/>
      <w:sz w:val="22"/>
      <w:szCs w:val="22"/>
    </w:rPr>
  </w:style>
  <w:style w:type="character" w:customStyle="1" w:styleId="blockChar">
    <w:name w:val="block Char"/>
    <w:aliases w:val="b Char"/>
    <w:link w:val="block"/>
    <w:rsid w:val="003B7345"/>
    <w:rPr>
      <w:rFonts w:ascii="Arial" w:hAnsi="Arial"/>
      <w:sz w:val="22"/>
      <w:szCs w:val="18"/>
      <w:lang w:val="en-GB" w:eastAsia="en-US" w:bidi="ar-SA"/>
    </w:rPr>
  </w:style>
  <w:style w:type="character" w:customStyle="1" w:styleId="Heading8Char1">
    <w:name w:val="Heading 8 Char1"/>
    <w:rsid w:val="00F466A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8136A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136A9"/>
    <w:rPr>
      <w:rFonts w:ascii="Arial" w:eastAsia="Times New Roman" w:hAnsi="Arial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1D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b/>
      <w:bCs/>
      <w:szCs w:val="25"/>
      <w:lang w:val="en-US" w:bidi="th-TH"/>
    </w:rPr>
  </w:style>
  <w:style w:type="character" w:customStyle="1" w:styleId="CommentSubjectChar">
    <w:name w:val="Comment Subject Char"/>
    <w:link w:val="CommentSubject"/>
    <w:semiHidden/>
    <w:rsid w:val="00811D53"/>
    <w:rPr>
      <w:rFonts w:ascii="Arial" w:hAnsi="Arial"/>
      <w:b/>
      <w:bCs/>
      <w:szCs w:val="25"/>
      <w:lang w:val="en-GB" w:bidi="ar-SA"/>
    </w:rPr>
  </w:style>
  <w:style w:type="character" w:customStyle="1" w:styleId="BodyText3Char">
    <w:name w:val="Body Text 3 Char"/>
    <w:link w:val="BodyText3"/>
    <w:rsid w:val="008C2243"/>
    <w:rPr>
      <w:rFonts w:cs="EucrosiaUPC"/>
      <w:sz w:val="30"/>
      <w:szCs w:val="30"/>
    </w:rPr>
  </w:style>
  <w:style w:type="paragraph" w:styleId="FootnoteText">
    <w:name w:val="footnote text"/>
    <w:aliases w:val="ft"/>
    <w:basedOn w:val="Normal"/>
    <w:link w:val="FootnoteTextChar"/>
    <w:semiHidden/>
    <w:rsid w:val="004557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45575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455756"/>
    <w:rPr>
      <w:vertAlign w:val="superscript"/>
    </w:rPr>
  </w:style>
  <w:style w:type="character" w:customStyle="1" w:styleId="BodyTextChar1">
    <w:name w:val="Body Text Char1"/>
    <w:aliases w:val="bt Char1,body text Char1,Body Char2,Body Char1"/>
    <w:uiPriority w:val="99"/>
    <w:rsid w:val="005E57C2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16825"/>
    <w:rPr>
      <w:rFonts w:ascii="Arial" w:hAnsi="Arial"/>
      <w:sz w:val="18"/>
      <w:szCs w:val="22"/>
      <w:lang w:bidi="th-TH"/>
    </w:rPr>
  </w:style>
  <w:style w:type="paragraph" w:customStyle="1" w:styleId="Pa18">
    <w:name w:val="Pa18"/>
    <w:basedOn w:val="Normal"/>
    <w:next w:val="Normal"/>
    <w:uiPriority w:val="99"/>
    <w:rsid w:val="00A20D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A2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D91B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F5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styleId="TableGridLight">
    <w:name w:val="Grid Table Light"/>
    <w:basedOn w:val="TableNormal"/>
    <w:uiPriority w:val="40"/>
    <w:rsid w:val="0019368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33" Type="http://schemas.openxmlformats.org/officeDocument/2006/relationships/footer" Target="footer9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6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5.xml"/><Relationship Id="rId32" Type="http://schemas.openxmlformats.org/officeDocument/2006/relationships/header" Target="header13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footer" Target="footer7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31" Type="http://schemas.openxmlformats.org/officeDocument/2006/relationships/footer" Target="footer8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header" Target="header12.xm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1DF1C-C471-43CE-B9DE-A6DB10D564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BC69D2-E0B5-44E5-B81B-E318BD9350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BD7B14-F8E5-4C5A-86E0-50A7CD0DA0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45</TotalTime>
  <Pages>42</Pages>
  <Words>10921</Words>
  <Characters>43527</Characters>
  <Application>Microsoft Office Word</Application>
  <DocSecurity>0</DocSecurity>
  <Lines>362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6</cp:revision>
  <cp:lastPrinted>2025-02-27T09:43:00Z</cp:lastPrinted>
  <dcterms:created xsi:type="dcterms:W3CDTF">2025-02-27T10:08:00Z</dcterms:created>
  <dcterms:modified xsi:type="dcterms:W3CDTF">2025-02-28T09:32:00Z</dcterms:modified>
</cp:coreProperties>
</file>