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9335" w14:textId="77777777" w:rsidR="00141D9D" w:rsidRDefault="00ED4CE2" w:rsidP="00727069">
      <w:pPr>
        <w:spacing w:line="240" w:lineRule="atLeast"/>
        <w:ind w:right="-45"/>
        <w:jc w:val="center"/>
        <w:rPr>
          <w:b/>
          <w:bCs/>
          <w:sz w:val="40"/>
          <w:szCs w:val="40"/>
        </w:rPr>
      </w:pPr>
      <w:r>
        <w:rPr>
          <w:b/>
          <w:bCs/>
          <w:sz w:val="40"/>
          <w:szCs w:val="40"/>
        </w:rPr>
        <w:t>Exotic Food Public Company Limited</w:t>
      </w:r>
      <w:r w:rsidR="00141D9D">
        <w:rPr>
          <w:b/>
          <w:bCs/>
          <w:sz w:val="40"/>
          <w:szCs w:val="40"/>
        </w:rPr>
        <w:t xml:space="preserve"> </w:t>
      </w:r>
    </w:p>
    <w:p w14:paraId="45910596" w14:textId="77777777" w:rsidR="000C55C4" w:rsidRPr="000C55C4" w:rsidRDefault="000C55C4" w:rsidP="00727069">
      <w:pPr>
        <w:spacing w:line="240" w:lineRule="atLeast"/>
        <w:ind w:right="-45"/>
        <w:jc w:val="center"/>
        <w:rPr>
          <w:b/>
          <w:bCs/>
          <w:sz w:val="40"/>
          <w:szCs w:val="40"/>
          <w:lang w:val="en-US"/>
        </w:rPr>
      </w:pPr>
    </w:p>
    <w:p w14:paraId="67902135" w14:textId="77777777" w:rsidR="00502F78" w:rsidRPr="00954FF0" w:rsidRDefault="00502F78" w:rsidP="00502F78">
      <w:pPr>
        <w:pStyle w:val="CoverTitle"/>
        <w:spacing w:line="240" w:lineRule="atLeast"/>
        <w:jc w:val="center"/>
        <w:rPr>
          <w:spacing w:val="-3"/>
          <w:szCs w:val="36"/>
        </w:rPr>
      </w:pPr>
      <w:r w:rsidRPr="00954FF0">
        <w:rPr>
          <w:spacing w:val="-3"/>
          <w:szCs w:val="36"/>
        </w:rPr>
        <w:t>Financial statements</w:t>
      </w:r>
      <w:r w:rsidRPr="00954FF0">
        <w:t xml:space="preserve"> </w:t>
      </w:r>
      <w:r w:rsidRPr="00954FF0">
        <w:rPr>
          <w:spacing w:val="-3"/>
          <w:szCs w:val="36"/>
        </w:rPr>
        <w:t xml:space="preserve">for the year </w:t>
      </w:r>
      <w:proofErr w:type="gramStart"/>
      <w:r w:rsidRPr="00954FF0">
        <w:rPr>
          <w:spacing w:val="-3"/>
          <w:szCs w:val="36"/>
        </w:rPr>
        <w:t>ended</w:t>
      </w:r>
      <w:proofErr w:type="gramEnd"/>
    </w:p>
    <w:p w14:paraId="1F56E6AA" w14:textId="48B162F2" w:rsidR="00502F78" w:rsidRPr="0059067E" w:rsidRDefault="00502F78" w:rsidP="00502F78">
      <w:pPr>
        <w:pStyle w:val="CoverTitle"/>
        <w:spacing w:line="240" w:lineRule="atLeast"/>
        <w:jc w:val="center"/>
        <w:rPr>
          <w:spacing w:val="-3"/>
          <w:szCs w:val="36"/>
          <w:lang w:val="en-US" w:bidi="th-TH"/>
        </w:rPr>
      </w:pPr>
      <w:r w:rsidRPr="00954FF0">
        <w:rPr>
          <w:spacing w:val="-3"/>
          <w:szCs w:val="36"/>
        </w:rPr>
        <w:t>31 December 20</w:t>
      </w:r>
      <w:r w:rsidR="0059067E">
        <w:rPr>
          <w:spacing w:val="-3"/>
          <w:szCs w:val="36"/>
          <w:lang w:val="en-US" w:bidi="th-TH"/>
        </w:rPr>
        <w:t>2</w:t>
      </w:r>
      <w:r w:rsidR="0037471F">
        <w:rPr>
          <w:spacing w:val="-3"/>
          <w:szCs w:val="36"/>
          <w:lang w:val="en-US" w:bidi="th-TH"/>
        </w:rPr>
        <w:t>4</w:t>
      </w:r>
    </w:p>
    <w:p w14:paraId="63DBDDA0" w14:textId="77777777" w:rsidR="00502F78" w:rsidRPr="00954FF0" w:rsidRDefault="008E2B99" w:rsidP="00502F78">
      <w:pPr>
        <w:pStyle w:val="CoverTitle"/>
        <w:spacing w:line="240" w:lineRule="atLeast"/>
        <w:jc w:val="center"/>
        <w:rPr>
          <w:spacing w:val="-3"/>
          <w:szCs w:val="36"/>
        </w:rPr>
      </w:pPr>
      <w:r>
        <w:rPr>
          <w:spacing w:val="-3"/>
          <w:szCs w:val="36"/>
        </w:rPr>
        <w:t>and</w:t>
      </w:r>
    </w:p>
    <w:p w14:paraId="04D2231D" w14:textId="77777777" w:rsidR="00502F78" w:rsidRPr="005471B4" w:rsidRDefault="00502F78" w:rsidP="00502F78">
      <w:pPr>
        <w:spacing w:line="240" w:lineRule="atLeast"/>
        <w:jc w:val="center"/>
        <w:rPr>
          <w:sz w:val="36"/>
          <w:szCs w:val="36"/>
        </w:rPr>
      </w:pPr>
      <w:r w:rsidRPr="00954FF0">
        <w:rPr>
          <w:spacing w:val="-3"/>
          <w:sz w:val="36"/>
          <w:szCs w:val="36"/>
        </w:rPr>
        <w:t>Independent Auditor’s Report</w:t>
      </w:r>
    </w:p>
    <w:p w14:paraId="0C99B6CD" w14:textId="77777777" w:rsidR="00646845" w:rsidRDefault="00646845" w:rsidP="00E44D85">
      <w:pPr>
        <w:pStyle w:val="acctmainheading"/>
        <w:spacing w:after="0" w:line="240" w:lineRule="atLeast"/>
        <w:ind w:right="-45"/>
        <w:outlineLvl w:val="0"/>
      </w:pPr>
    </w:p>
    <w:p w14:paraId="000690D9" w14:textId="77777777" w:rsidR="00646845" w:rsidRDefault="00646845" w:rsidP="00646845">
      <w:pPr>
        <w:sectPr w:rsidR="00646845" w:rsidSect="00DC7FB7">
          <w:headerReference w:type="even" r:id="rId10"/>
          <w:headerReference w:type="default" r:id="rId11"/>
          <w:footerReference w:type="even" r:id="rId12"/>
          <w:footerReference w:type="default" r:id="rId13"/>
          <w:headerReference w:type="first" r:id="rId14"/>
          <w:footerReference w:type="first" r:id="rId15"/>
          <w:type w:val="nextColumn"/>
          <w:pgSz w:w="11907" w:h="16840" w:code="9"/>
          <w:pgMar w:top="691" w:right="1152" w:bottom="576" w:left="1152" w:header="720" w:footer="720" w:gutter="0"/>
          <w:pgNumType w:start="0"/>
          <w:cols w:space="720"/>
          <w:titlePg/>
        </w:sectPr>
      </w:pPr>
    </w:p>
    <w:p w14:paraId="5EB18F5F" w14:textId="77777777" w:rsidR="00502F78" w:rsidRPr="006A21BB" w:rsidRDefault="00502F78" w:rsidP="00E44D85">
      <w:pPr>
        <w:pStyle w:val="acctmainheading"/>
        <w:spacing w:after="0" w:line="240" w:lineRule="atLeast"/>
        <w:ind w:right="-45"/>
        <w:outlineLvl w:val="0"/>
      </w:pPr>
      <w:r w:rsidRPr="006A21BB">
        <w:lastRenderedPageBreak/>
        <w:t>Independent Auditor’s Report</w:t>
      </w:r>
    </w:p>
    <w:p w14:paraId="5CD616C3" w14:textId="77777777" w:rsidR="00305482" w:rsidRPr="006A21BB" w:rsidRDefault="00305482" w:rsidP="00B85CF7">
      <w:pPr>
        <w:spacing w:line="240" w:lineRule="atLeast"/>
        <w:ind w:right="-45"/>
      </w:pPr>
    </w:p>
    <w:p w14:paraId="1C341C38" w14:textId="77777777" w:rsidR="00E77982" w:rsidRPr="006A21BB" w:rsidRDefault="00E77982" w:rsidP="00B85CF7">
      <w:pPr>
        <w:spacing w:line="240" w:lineRule="atLeast"/>
        <w:ind w:right="-45"/>
      </w:pPr>
    </w:p>
    <w:p w14:paraId="162B60F8" w14:textId="2546FFB7" w:rsidR="00364E2E" w:rsidRPr="006A21BB" w:rsidRDefault="00D47D89" w:rsidP="00727069">
      <w:pPr>
        <w:pStyle w:val="acctmainheading"/>
        <w:spacing w:after="0" w:line="240" w:lineRule="atLeast"/>
        <w:ind w:right="-45"/>
        <w:outlineLvl w:val="0"/>
        <w:rPr>
          <w:sz w:val="24"/>
          <w:szCs w:val="24"/>
        </w:rPr>
      </w:pPr>
      <w:r w:rsidRPr="006A21BB">
        <w:rPr>
          <w:sz w:val="24"/>
          <w:szCs w:val="24"/>
        </w:rPr>
        <w:t>To t</w:t>
      </w:r>
      <w:r w:rsidR="001D017F" w:rsidRPr="006A21BB">
        <w:rPr>
          <w:sz w:val="24"/>
          <w:szCs w:val="24"/>
        </w:rPr>
        <w:t xml:space="preserve">he </w:t>
      </w:r>
      <w:r w:rsidR="000B6668">
        <w:rPr>
          <w:sz w:val="24"/>
          <w:szCs w:val="24"/>
        </w:rPr>
        <w:t>S</w:t>
      </w:r>
      <w:r w:rsidRPr="006A21BB">
        <w:rPr>
          <w:sz w:val="24"/>
          <w:szCs w:val="24"/>
        </w:rPr>
        <w:t xml:space="preserve">hareholders of </w:t>
      </w:r>
      <w:r w:rsidR="00ED4CE2" w:rsidRPr="006A21BB">
        <w:rPr>
          <w:sz w:val="24"/>
          <w:szCs w:val="24"/>
        </w:rPr>
        <w:t>Exotic Food Public Company Limited</w:t>
      </w:r>
    </w:p>
    <w:p w14:paraId="1933CEA8" w14:textId="77777777" w:rsidR="00364E2E" w:rsidRPr="006A21BB" w:rsidRDefault="00364E2E" w:rsidP="00727069">
      <w:pPr>
        <w:spacing w:line="240" w:lineRule="atLeast"/>
        <w:ind w:right="-45"/>
      </w:pPr>
    </w:p>
    <w:p w14:paraId="738BBE39" w14:textId="77777777" w:rsidR="00E77982" w:rsidRPr="006A21BB" w:rsidRDefault="00E77982" w:rsidP="00727069">
      <w:pPr>
        <w:spacing w:line="240" w:lineRule="atLeast"/>
        <w:ind w:right="-45"/>
      </w:pPr>
    </w:p>
    <w:p w14:paraId="530D7D94" w14:textId="77777777" w:rsidR="00774FE9" w:rsidRPr="006A21BB" w:rsidRDefault="00774FE9" w:rsidP="00774FE9">
      <w:pPr>
        <w:jc w:val="both"/>
        <w:outlineLvl w:val="0"/>
        <w:rPr>
          <w:i/>
          <w:iCs/>
          <w:szCs w:val="22"/>
        </w:rPr>
      </w:pPr>
      <w:r w:rsidRPr="006A21BB">
        <w:rPr>
          <w:i/>
          <w:iCs/>
          <w:szCs w:val="22"/>
        </w:rPr>
        <w:t>Opinion</w:t>
      </w:r>
    </w:p>
    <w:p w14:paraId="47976DC2" w14:textId="77777777" w:rsidR="00774FE9" w:rsidRPr="006A21BB" w:rsidRDefault="00774FE9" w:rsidP="00774FE9">
      <w:pPr>
        <w:jc w:val="both"/>
        <w:outlineLvl w:val="0"/>
        <w:rPr>
          <w:i/>
          <w:iCs/>
          <w:szCs w:val="22"/>
        </w:rPr>
      </w:pPr>
    </w:p>
    <w:p w14:paraId="175A80E6" w14:textId="793694C3" w:rsidR="00774FE9" w:rsidRPr="00CC43F9" w:rsidRDefault="00774FE9" w:rsidP="00774FE9">
      <w:pPr>
        <w:jc w:val="both"/>
        <w:rPr>
          <w:i/>
          <w:iCs/>
          <w:szCs w:val="22"/>
          <w:lang w:bidi="th-TH"/>
        </w:rPr>
      </w:pPr>
      <w:r w:rsidRPr="00CC43F9">
        <w:rPr>
          <w:szCs w:val="22"/>
          <w:lang w:bidi="th-TH"/>
        </w:rPr>
        <w:t>I have audited the financial statements</w:t>
      </w:r>
      <w:r w:rsidRPr="00CC43F9">
        <w:rPr>
          <w:color w:val="0000FF"/>
          <w:szCs w:val="22"/>
          <w:lang w:bidi="th-TH"/>
        </w:rPr>
        <w:t xml:space="preserve"> </w:t>
      </w:r>
      <w:r w:rsidRPr="00CC43F9">
        <w:rPr>
          <w:szCs w:val="22"/>
          <w:lang w:bidi="th-TH"/>
        </w:rPr>
        <w:t xml:space="preserve">of </w:t>
      </w:r>
      <w:r w:rsidRPr="00CC43F9">
        <w:rPr>
          <w:szCs w:val="22"/>
        </w:rPr>
        <w:t>Exotic Food Public Company Limited</w:t>
      </w:r>
      <w:r w:rsidR="00DC6A68" w:rsidRPr="00CC43F9">
        <w:rPr>
          <w:szCs w:val="22"/>
          <w:lang w:bidi="th-TH"/>
        </w:rPr>
        <w:t xml:space="preserve"> (the “Company”)</w:t>
      </w:r>
      <w:r w:rsidRPr="00CC43F9">
        <w:rPr>
          <w:szCs w:val="22"/>
          <w:lang w:bidi="th-TH"/>
        </w:rPr>
        <w:t xml:space="preserve">, which comprise the statement of financial position as </w:t>
      </w:r>
      <w:proofErr w:type="gramStart"/>
      <w:r w:rsidRPr="00CC43F9">
        <w:rPr>
          <w:szCs w:val="22"/>
          <w:lang w:bidi="th-TH"/>
        </w:rPr>
        <w:t>at</w:t>
      </w:r>
      <w:proofErr w:type="gramEnd"/>
      <w:r w:rsidRPr="00CC43F9">
        <w:rPr>
          <w:szCs w:val="22"/>
          <w:lang w:bidi="th-TH"/>
        </w:rPr>
        <w:t xml:space="preserve"> 31 December 20</w:t>
      </w:r>
      <w:r w:rsidR="00981216" w:rsidRPr="00CC43F9">
        <w:rPr>
          <w:szCs w:val="22"/>
          <w:lang w:bidi="th-TH"/>
        </w:rPr>
        <w:t>2</w:t>
      </w:r>
      <w:r w:rsidR="009A2F84">
        <w:rPr>
          <w:szCs w:val="22"/>
          <w:lang w:bidi="th-TH"/>
        </w:rPr>
        <w:t>4</w:t>
      </w:r>
      <w:r w:rsidRPr="00CC43F9">
        <w:rPr>
          <w:szCs w:val="22"/>
          <w:lang w:bidi="th-TH"/>
        </w:rPr>
        <w:t xml:space="preserve">, the statements of comprehensive income, changes in equity and cash flows for the year then ended, and notes, comprising a summary of </w:t>
      </w:r>
      <w:r w:rsidR="00444739">
        <w:rPr>
          <w:szCs w:val="22"/>
          <w:lang w:bidi="th-TH"/>
        </w:rPr>
        <w:t>material</w:t>
      </w:r>
      <w:r w:rsidRPr="00CC43F9">
        <w:rPr>
          <w:szCs w:val="22"/>
          <w:lang w:bidi="th-TH"/>
        </w:rPr>
        <w:t xml:space="preserve"> accounting policies and other explanatory information.</w:t>
      </w:r>
    </w:p>
    <w:p w14:paraId="060FADBB" w14:textId="77777777" w:rsidR="00774FE9" w:rsidRPr="006A21BB" w:rsidRDefault="00774FE9" w:rsidP="00774FE9">
      <w:pPr>
        <w:jc w:val="both"/>
        <w:rPr>
          <w:i/>
          <w:iCs/>
          <w:szCs w:val="22"/>
          <w:lang w:bidi="th-TH"/>
        </w:rPr>
      </w:pPr>
    </w:p>
    <w:p w14:paraId="22889EED" w14:textId="1746A375" w:rsidR="00774FE9" w:rsidRPr="006A21BB" w:rsidRDefault="00774FE9" w:rsidP="00774FE9">
      <w:pPr>
        <w:shd w:val="clear" w:color="auto" w:fill="FFFFFF"/>
        <w:jc w:val="both"/>
        <w:rPr>
          <w:szCs w:val="22"/>
        </w:rPr>
      </w:pPr>
      <w:r w:rsidRPr="006A21BB">
        <w:rPr>
          <w:color w:val="000000"/>
          <w:szCs w:val="22"/>
        </w:rPr>
        <w:t>In my opinion, the</w:t>
      </w:r>
      <w:r w:rsidR="004B4DBB" w:rsidRPr="006A21BB">
        <w:rPr>
          <w:color w:val="000000"/>
          <w:szCs w:val="22"/>
        </w:rPr>
        <w:t xml:space="preserve"> accompanying</w:t>
      </w:r>
      <w:r w:rsidRPr="006A21BB">
        <w:rPr>
          <w:color w:val="000000"/>
          <w:szCs w:val="22"/>
        </w:rPr>
        <w:t xml:space="preserve"> financial </w:t>
      </w:r>
      <w:r w:rsidRPr="006A21BB">
        <w:rPr>
          <w:szCs w:val="22"/>
        </w:rPr>
        <w:t>statements present fairly, in all material respects, the financial posit</w:t>
      </w:r>
      <w:r w:rsidR="00DC6A68" w:rsidRPr="006A21BB">
        <w:rPr>
          <w:szCs w:val="22"/>
        </w:rPr>
        <w:t>ion of the Company</w:t>
      </w:r>
      <w:r w:rsidRPr="006A21BB">
        <w:rPr>
          <w:szCs w:val="22"/>
        </w:rPr>
        <w:t xml:space="preserve"> as </w:t>
      </w:r>
      <w:proofErr w:type="gramStart"/>
      <w:r w:rsidRPr="006A21BB">
        <w:rPr>
          <w:szCs w:val="22"/>
        </w:rPr>
        <w:t>at</w:t>
      </w:r>
      <w:proofErr w:type="gramEnd"/>
      <w:r w:rsidRPr="006A21BB">
        <w:rPr>
          <w:szCs w:val="22"/>
        </w:rPr>
        <w:t xml:space="preserve"> 31 December 20</w:t>
      </w:r>
      <w:r w:rsidR="00CE71BC" w:rsidRPr="006A21BB">
        <w:rPr>
          <w:szCs w:val="22"/>
        </w:rPr>
        <w:t>2</w:t>
      </w:r>
      <w:r w:rsidR="009A2F84">
        <w:rPr>
          <w:szCs w:val="22"/>
        </w:rPr>
        <w:t>4</w:t>
      </w:r>
      <w:r w:rsidRPr="006A21BB">
        <w:rPr>
          <w:szCs w:val="22"/>
        </w:rPr>
        <w:t xml:space="preserve"> and </w:t>
      </w:r>
      <w:r w:rsidR="001059B2">
        <w:rPr>
          <w:szCs w:val="22"/>
        </w:rPr>
        <w:t xml:space="preserve">its </w:t>
      </w:r>
      <w:r w:rsidRPr="006A21BB">
        <w:rPr>
          <w:szCs w:val="22"/>
        </w:rPr>
        <w:t xml:space="preserve">financial performance and cash flows for the year then ended in accordance with Thai Financial Reporting Standards (TFRSs). </w:t>
      </w:r>
    </w:p>
    <w:p w14:paraId="6E45A237" w14:textId="77777777" w:rsidR="00774FE9" w:rsidRPr="006A21BB" w:rsidRDefault="00774FE9" w:rsidP="00774FE9">
      <w:pPr>
        <w:shd w:val="clear" w:color="auto" w:fill="FFFFFF"/>
        <w:jc w:val="both"/>
        <w:rPr>
          <w:szCs w:val="22"/>
        </w:rPr>
      </w:pPr>
    </w:p>
    <w:p w14:paraId="006D1A0F" w14:textId="77777777" w:rsidR="00774FE9" w:rsidRPr="006A21BB" w:rsidRDefault="00774FE9" w:rsidP="00774FE9">
      <w:pPr>
        <w:autoSpaceDE w:val="0"/>
        <w:autoSpaceDN w:val="0"/>
        <w:adjustRightInd w:val="0"/>
        <w:rPr>
          <w:i/>
          <w:iCs/>
          <w:color w:val="000000"/>
          <w:szCs w:val="22"/>
        </w:rPr>
      </w:pPr>
      <w:r w:rsidRPr="006A21BB">
        <w:rPr>
          <w:i/>
          <w:iCs/>
          <w:color w:val="000000"/>
          <w:szCs w:val="22"/>
        </w:rPr>
        <w:t xml:space="preserve">Basis for Opinion </w:t>
      </w:r>
    </w:p>
    <w:p w14:paraId="748D7183" w14:textId="77777777" w:rsidR="00774FE9" w:rsidRPr="006A21BB" w:rsidRDefault="00774FE9" w:rsidP="00774FE9">
      <w:pPr>
        <w:autoSpaceDE w:val="0"/>
        <w:autoSpaceDN w:val="0"/>
        <w:adjustRightInd w:val="0"/>
        <w:rPr>
          <w:i/>
          <w:iCs/>
          <w:color w:val="000000"/>
          <w:szCs w:val="22"/>
        </w:rPr>
      </w:pPr>
    </w:p>
    <w:p w14:paraId="05308538" w14:textId="77777777" w:rsidR="008D78D1" w:rsidRDefault="00774FE9" w:rsidP="008D78D1">
      <w:pPr>
        <w:autoSpaceDE w:val="0"/>
        <w:autoSpaceDN w:val="0"/>
        <w:adjustRightInd w:val="0"/>
        <w:jc w:val="both"/>
        <w:rPr>
          <w:rFonts w:cstheme="minorBidi"/>
          <w:szCs w:val="28"/>
          <w:lang w:bidi="th-TH"/>
        </w:rPr>
      </w:pPr>
      <w:r w:rsidRPr="00CE1262">
        <w:rPr>
          <w:rFonts w:cs="Times New Roman"/>
          <w:color w:val="000000"/>
          <w:szCs w:val="22"/>
        </w:rPr>
        <w:t>I conducted my audit in accordance with Thai Standards on Auditing (TSAs)</w:t>
      </w:r>
      <w:r w:rsidRPr="00CE1262">
        <w:rPr>
          <w:rFonts w:cs="Times New Roman"/>
          <w:color w:val="0000FF"/>
          <w:szCs w:val="22"/>
        </w:rPr>
        <w:t xml:space="preserve">. </w:t>
      </w:r>
      <w:r w:rsidRPr="00CE1262">
        <w:rPr>
          <w:rFonts w:cs="Times New Roman"/>
          <w:color w:val="000000"/>
          <w:szCs w:val="22"/>
        </w:rPr>
        <w:t xml:space="preserve">My responsibilities </w:t>
      </w:r>
      <w:r w:rsidRPr="00CE1262">
        <w:rPr>
          <w:rFonts w:cs="Times New Roman"/>
          <w:szCs w:val="22"/>
        </w:rPr>
        <w:t xml:space="preserve">under those standards are further described in the </w:t>
      </w:r>
      <w:r w:rsidRPr="00CE1262">
        <w:rPr>
          <w:rFonts w:cs="Times New Roman"/>
          <w:i/>
          <w:iCs/>
          <w:szCs w:val="22"/>
        </w:rPr>
        <w:t xml:space="preserve">Auditor’s Responsibilities for the Audit of the Financial Statements </w:t>
      </w:r>
      <w:r w:rsidRPr="00CE1262">
        <w:rPr>
          <w:rFonts w:cs="Times New Roman"/>
          <w:szCs w:val="22"/>
        </w:rPr>
        <w:t xml:space="preserve">section of my report. I am independent of the Company in accordance with the </w:t>
      </w:r>
      <w:r w:rsidR="00E3234E" w:rsidRPr="00CE1262">
        <w:rPr>
          <w:rFonts w:cs="Times New Roman"/>
          <w:i/>
          <w:iCs/>
          <w:szCs w:val="22"/>
        </w:rPr>
        <w:t>Code of Ethics for Professional Accountants including Independence Standards</w:t>
      </w:r>
      <w:r w:rsidR="00E3234E" w:rsidRPr="00CE1262">
        <w:rPr>
          <w:rFonts w:cs="Times New Roman"/>
          <w:szCs w:val="22"/>
        </w:rPr>
        <w:t xml:space="preserve"> issued by the Federation of Accounting Professions (Code of Ethics for Professional Accountants)</w:t>
      </w:r>
      <w:r w:rsidRPr="00CE1262">
        <w:rPr>
          <w:rFonts w:cs="Times New Roman"/>
          <w:szCs w:val="22"/>
        </w:rPr>
        <w:t xml:space="preserve"> that is relevant to my audit of the financial </w:t>
      </w:r>
      <w:r w:rsidRPr="00CE1262">
        <w:rPr>
          <w:rFonts w:cs="Times New Roman"/>
          <w:spacing w:val="6"/>
          <w:szCs w:val="22"/>
        </w:rPr>
        <w:t xml:space="preserve">statements, and I have fulfilled my other ethical responsibilities in accordance with </w:t>
      </w:r>
      <w:r w:rsidR="00E3234E" w:rsidRPr="00CE1262">
        <w:rPr>
          <w:rFonts w:cs="Times New Roman"/>
          <w:spacing w:val="6"/>
          <w:szCs w:val="22"/>
        </w:rPr>
        <w:t>the Code of Ethics for Professional Accountants</w:t>
      </w:r>
      <w:r w:rsidRPr="00CE1262">
        <w:rPr>
          <w:rFonts w:cs="Times New Roman"/>
          <w:spacing w:val="6"/>
          <w:szCs w:val="22"/>
        </w:rPr>
        <w:t>. I</w:t>
      </w:r>
      <w:r w:rsidRPr="00CE1262">
        <w:rPr>
          <w:rFonts w:cs="Times New Roman"/>
          <w:szCs w:val="22"/>
        </w:rPr>
        <w:t xml:space="preserve"> believe that the audit evidence I have obtained is sufficient and appropriate to provide a basis for my opinion</w:t>
      </w:r>
      <w:r w:rsidR="00BF4BB5" w:rsidRPr="00CE1262">
        <w:rPr>
          <w:rFonts w:cs="Times New Roman"/>
          <w:szCs w:val="22"/>
        </w:rPr>
        <w:t>.</w:t>
      </w:r>
    </w:p>
    <w:p w14:paraId="20EE040F" w14:textId="77777777" w:rsidR="0065796F" w:rsidRDefault="0065796F" w:rsidP="008D78D1">
      <w:pPr>
        <w:autoSpaceDE w:val="0"/>
        <w:autoSpaceDN w:val="0"/>
        <w:adjustRightInd w:val="0"/>
        <w:jc w:val="both"/>
        <w:rPr>
          <w:rFonts w:cstheme="minorBidi"/>
          <w:szCs w:val="28"/>
          <w:lang w:bidi="th-TH"/>
        </w:rPr>
      </w:pPr>
    </w:p>
    <w:p w14:paraId="3BCBF0D1" w14:textId="77777777" w:rsidR="0065796F" w:rsidRDefault="0065796F" w:rsidP="008D78D1">
      <w:pPr>
        <w:autoSpaceDE w:val="0"/>
        <w:autoSpaceDN w:val="0"/>
        <w:adjustRightInd w:val="0"/>
        <w:jc w:val="both"/>
        <w:rPr>
          <w:rFonts w:cstheme="minorBidi"/>
          <w:szCs w:val="28"/>
          <w:lang w:bidi="th-TH"/>
        </w:rPr>
      </w:pPr>
    </w:p>
    <w:p w14:paraId="08644D21" w14:textId="3DAD4654" w:rsidR="0065796F" w:rsidRPr="0065796F" w:rsidRDefault="0065796F" w:rsidP="008D78D1">
      <w:pPr>
        <w:autoSpaceDE w:val="0"/>
        <w:autoSpaceDN w:val="0"/>
        <w:adjustRightInd w:val="0"/>
        <w:jc w:val="both"/>
        <w:rPr>
          <w:rFonts w:cstheme="minorBidi" w:hint="cs"/>
          <w:szCs w:val="28"/>
          <w:lang w:bidi="th-TH"/>
        </w:rPr>
        <w:sectPr w:rsidR="0065796F" w:rsidRPr="0065796F" w:rsidSect="00646845">
          <w:headerReference w:type="first" r:id="rId16"/>
          <w:footerReference w:type="first" r:id="rId17"/>
          <w:pgSz w:w="11907" w:h="16840" w:code="9"/>
          <w:pgMar w:top="691" w:right="1152" w:bottom="576" w:left="1152" w:header="720" w:footer="720" w:gutter="0"/>
          <w:pgNumType w:start="0"/>
          <w:cols w:space="720"/>
          <w:titlePg/>
        </w:sectPr>
      </w:pPr>
    </w:p>
    <w:p w14:paraId="4DC101D0" w14:textId="0C2793C1" w:rsidR="00774FE9" w:rsidRPr="006A21BB" w:rsidRDefault="00774FE9" w:rsidP="00774FE9">
      <w:pPr>
        <w:autoSpaceDE w:val="0"/>
        <w:autoSpaceDN w:val="0"/>
        <w:adjustRightInd w:val="0"/>
        <w:rPr>
          <w:i/>
          <w:iCs/>
          <w:szCs w:val="22"/>
        </w:rPr>
      </w:pPr>
      <w:r w:rsidRPr="006A21BB">
        <w:rPr>
          <w:i/>
          <w:iCs/>
          <w:szCs w:val="22"/>
        </w:rPr>
        <w:t>Key Audit Matter</w:t>
      </w:r>
    </w:p>
    <w:p w14:paraId="006F6C5F" w14:textId="77777777" w:rsidR="00774FE9" w:rsidRPr="008D78D1" w:rsidRDefault="00774FE9" w:rsidP="008D78D1">
      <w:pPr>
        <w:autoSpaceDE w:val="0"/>
        <w:autoSpaceDN w:val="0"/>
        <w:adjustRightInd w:val="0"/>
        <w:spacing w:line="240" w:lineRule="auto"/>
        <w:rPr>
          <w:sz w:val="14"/>
          <w:szCs w:val="14"/>
        </w:rPr>
      </w:pPr>
      <w:r w:rsidRPr="006A21BB">
        <w:rPr>
          <w:b/>
          <w:bCs/>
          <w:szCs w:val="22"/>
        </w:rPr>
        <w:t xml:space="preserve"> </w:t>
      </w:r>
    </w:p>
    <w:p w14:paraId="4D9D29E4" w14:textId="09A14D85" w:rsidR="00774FE9" w:rsidRPr="006A21BB" w:rsidRDefault="00774FE9" w:rsidP="00774FE9">
      <w:pPr>
        <w:autoSpaceDE w:val="0"/>
        <w:autoSpaceDN w:val="0"/>
        <w:adjustRightInd w:val="0"/>
        <w:jc w:val="both"/>
        <w:rPr>
          <w:szCs w:val="22"/>
        </w:rPr>
      </w:pPr>
      <w:r w:rsidRPr="006A21BB">
        <w:rPr>
          <w:szCs w:val="22"/>
        </w:rPr>
        <w:t xml:space="preserve">Key audit matter </w:t>
      </w:r>
      <w:r w:rsidR="008F29BF">
        <w:rPr>
          <w:szCs w:val="22"/>
        </w:rPr>
        <w:t>is</w:t>
      </w:r>
      <w:r w:rsidRPr="006A21BB">
        <w:rPr>
          <w:szCs w:val="22"/>
        </w:rPr>
        <w:t xml:space="preserve"> th</w:t>
      </w:r>
      <w:r w:rsidR="007D7382">
        <w:rPr>
          <w:szCs w:val="22"/>
        </w:rPr>
        <w:t>e</w:t>
      </w:r>
      <w:r w:rsidRPr="006A21BB">
        <w:rPr>
          <w:szCs w:val="22"/>
        </w:rPr>
        <w:t xml:space="preserve"> matter that, in my professional judgment, w</w:t>
      </w:r>
      <w:r w:rsidR="008F29BF">
        <w:rPr>
          <w:szCs w:val="22"/>
        </w:rPr>
        <w:t>as</w:t>
      </w:r>
      <w:r w:rsidRPr="006A21BB">
        <w:rPr>
          <w:szCs w:val="22"/>
        </w:rPr>
        <w:t xml:space="preserve"> of most significance in my audit of the</w:t>
      </w:r>
      <w:r w:rsidRPr="006A21BB">
        <w:rPr>
          <w:color w:val="000000"/>
          <w:szCs w:val="22"/>
        </w:rPr>
        <w:t xml:space="preserve"> </w:t>
      </w:r>
      <w:r w:rsidRPr="006A21BB">
        <w:rPr>
          <w:szCs w:val="22"/>
        </w:rPr>
        <w:t>financial statements of the current period. Th</w:t>
      </w:r>
      <w:r w:rsidR="008F29BF">
        <w:rPr>
          <w:szCs w:val="22"/>
        </w:rPr>
        <w:t>is</w:t>
      </w:r>
      <w:r w:rsidRPr="006A21BB">
        <w:rPr>
          <w:szCs w:val="22"/>
        </w:rPr>
        <w:t xml:space="preserve"> matter w</w:t>
      </w:r>
      <w:r w:rsidR="008F29BF">
        <w:rPr>
          <w:szCs w:val="22"/>
        </w:rPr>
        <w:t>as</w:t>
      </w:r>
      <w:r w:rsidRPr="006A21BB">
        <w:rPr>
          <w:szCs w:val="22"/>
        </w:rPr>
        <w:t xml:space="preserve"> addressed in the context of my audit of the financial </w:t>
      </w:r>
      <w:proofErr w:type="gramStart"/>
      <w:r w:rsidRPr="006A21BB">
        <w:rPr>
          <w:szCs w:val="22"/>
        </w:rPr>
        <w:t>statements as a whole, and</w:t>
      </w:r>
      <w:proofErr w:type="gramEnd"/>
      <w:r w:rsidRPr="006A21BB">
        <w:rPr>
          <w:szCs w:val="22"/>
        </w:rPr>
        <w:t xml:space="preserve"> in forming my opinion thereon, and I do not provide a separate opinion on these matters.</w:t>
      </w:r>
    </w:p>
    <w:p w14:paraId="215CDE35" w14:textId="77777777" w:rsidR="00774FE9" w:rsidRPr="008D78D1" w:rsidRDefault="00774FE9" w:rsidP="008D78D1">
      <w:pPr>
        <w:autoSpaceDE w:val="0"/>
        <w:autoSpaceDN w:val="0"/>
        <w:adjustRightInd w:val="0"/>
        <w:spacing w:line="240" w:lineRule="auto"/>
        <w:jc w:val="both"/>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C7FB7" w:rsidRPr="006A21BB" w14:paraId="6782C613" w14:textId="77777777" w:rsidTr="00145F40">
        <w:tc>
          <w:tcPr>
            <w:tcW w:w="9350" w:type="dxa"/>
            <w:gridSpan w:val="2"/>
            <w:shd w:val="clear" w:color="auto" w:fill="auto"/>
          </w:tcPr>
          <w:p w14:paraId="02C5560C" w14:textId="77777777" w:rsidR="00774FE9" w:rsidRPr="006A21BB" w:rsidRDefault="001059B2"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Valuation</w:t>
            </w:r>
            <w:r w:rsidR="004E23E7" w:rsidRPr="006A21BB">
              <w:rPr>
                <w:szCs w:val="22"/>
              </w:rPr>
              <w:t xml:space="preserve"> of inventor</w:t>
            </w:r>
            <w:r>
              <w:rPr>
                <w:szCs w:val="22"/>
              </w:rPr>
              <w:t>ies</w:t>
            </w:r>
          </w:p>
        </w:tc>
      </w:tr>
      <w:tr w:rsidR="00DC7FB7" w:rsidRPr="006A21BB" w14:paraId="548E2EDF" w14:textId="77777777" w:rsidTr="00145F40">
        <w:tc>
          <w:tcPr>
            <w:tcW w:w="9350" w:type="dxa"/>
            <w:gridSpan w:val="2"/>
            <w:shd w:val="clear" w:color="auto" w:fill="auto"/>
          </w:tcPr>
          <w:p w14:paraId="1EF5BE31" w14:textId="4BB6ACF5" w:rsidR="00774FE9" w:rsidRPr="006A21BB" w:rsidRDefault="000765B8"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sidRPr="006A21BB">
              <w:rPr>
                <w:szCs w:val="22"/>
              </w:rPr>
              <w:t>Refer to Note</w:t>
            </w:r>
            <w:r w:rsidR="00A21F97">
              <w:rPr>
                <w:szCs w:val="22"/>
              </w:rPr>
              <w:t>s</w:t>
            </w:r>
            <w:r w:rsidRPr="006A21BB">
              <w:rPr>
                <w:szCs w:val="22"/>
              </w:rPr>
              <w:t xml:space="preserve"> </w:t>
            </w:r>
            <w:r w:rsidR="00516F37">
              <w:rPr>
                <w:szCs w:val="22"/>
              </w:rPr>
              <w:t>4</w:t>
            </w:r>
            <w:r w:rsidR="006120CF" w:rsidRPr="006A21BB">
              <w:rPr>
                <w:szCs w:val="22"/>
              </w:rPr>
              <w:t xml:space="preserve"> </w:t>
            </w:r>
            <w:r w:rsidR="00A82755">
              <w:rPr>
                <w:szCs w:val="22"/>
              </w:rPr>
              <w:t xml:space="preserve">and </w:t>
            </w:r>
            <w:r w:rsidR="00516F37">
              <w:rPr>
                <w:szCs w:val="22"/>
              </w:rPr>
              <w:t>8</w:t>
            </w:r>
            <w:r w:rsidR="00A82755">
              <w:rPr>
                <w:szCs w:val="22"/>
                <w:lang w:val="en-US"/>
              </w:rPr>
              <w:t xml:space="preserve"> </w:t>
            </w:r>
            <w:r w:rsidR="00774FE9" w:rsidRPr="006A21BB">
              <w:rPr>
                <w:szCs w:val="22"/>
              </w:rPr>
              <w:t>to the financial statements</w:t>
            </w:r>
          </w:p>
        </w:tc>
      </w:tr>
      <w:tr w:rsidR="00DC7FB7" w:rsidRPr="006A21BB" w14:paraId="22B7CA15" w14:textId="77777777" w:rsidTr="00145F40">
        <w:tc>
          <w:tcPr>
            <w:tcW w:w="4675" w:type="dxa"/>
            <w:shd w:val="clear" w:color="auto" w:fill="auto"/>
          </w:tcPr>
          <w:p w14:paraId="6DA90F61"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The key audit matter</w:t>
            </w:r>
          </w:p>
        </w:tc>
        <w:tc>
          <w:tcPr>
            <w:tcW w:w="4675" w:type="dxa"/>
            <w:shd w:val="clear" w:color="auto" w:fill="auto"/>
          </w:tcPr>
          <w:p w14:paraId="09BFEB6F"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How the matter was addressed in the audit</w:t>
            </w:r>
          </w:p>
        </w:tc>
      </w:tr>
      <w:tr w:rsidR="00DC7FB7" w:rsidRPr="006A21BB" w14:paraId="53680459" w14:textId="77777777" w:rsidTr="00145F40">
        <w:tc>
          <w:tcPr>
            <w:tcW w:w="4675" w:type="dxa"/>
            <w:shd w:val="clear" w:color="auto" w:fill="auto"/>
          </w:tcPr>
          <w:p w14:paraId="7FD0496A" w14:textId="77777777" w:rsidR="004E23E7" w:rsidRPr="006A21BB"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rPr>
              <w:t>In accordance with Thai Financial Reporting Standards, inventories are stated at the lower of cost and net realisable value.</w:t>
            </w:r>
          </w:p>
          <w:p w14:paraId="749D53C7" w14:textId="77777777" w:rsidR="004E23E7" w:rsidRPr="008D78D1" w:rsidRDefault="004E23E7"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52A3E544" w14:textId="07D273F2"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lang w:val="en-US"/>
              </w:rPr>
            </w:pPr>
            <w:r w:rsidRPr="006A21BB">
              <w:rPr>
                <w:rFonts w:eastAsia="Arial" w:cs="Calibri"/>
                <w:szCs w:val="22"/>
              </w:rPr>
              <w:t xml:space="preserve">The </w:t>
            </w:r>
            <w:r w:rsidR="001059B2">
              <w:rPr>
                <w:rFonts w:eastAsia="Arial" w:cs="Calibri"/>
                <w:szCs w:val="22"/>
              </w:rPr>
              <w:t xml:space="preserve">Company’s </w:t>
            </w:r>
            <w:r w:rsidRPr="006A21BB">
              <w:rPr>
                <w:rFonts w:eastAsia="Arial" w:cs="Calibri"/>
                <w:szCs w:val="22"/>
              </w:rPr>
              <w:t xml:space="preserve">main significant raw materials </w:t>
            </w:r>
            <w:r w:rsidR="00544505" w:rsidRPr="006A21BB">
              <w:rPr>
                <w:rFonts w:eastAsia="Arial" w:cs="Calibri"/>
                <w:szCs w:val="22"/>
              </w:rPr>
              <w:t>are</w:t>
            </w:r>
            <w:r w:rsidRPr="006A21BB">
              <w:rPr>
                <w:rFonts w:eastAsia="Arial" w:cs="Calibri"/>
                <w:szCs w:val="22"/>
              </w:rPr>
              <w:t xml:space="preserve"> </w:t>
            </w:r>
            <w:r w:rsidRPr="001059B2">
              <w:rPr>
                <w:rFonts w:eastAsia="Arial" w:cs="Calibri"/>
                <w:spacing w:val="-4"/>
                <w:szCs w:val="22"/>
              </w:rPr>
              <w:t>sugar and chili</w:t>
            </w:r>
            <w:r w:rsidR="004E23E7" w:rsidRPr="001059B2">
              <w:rPr>
                <w:rFonts w:eastAsia="Arial" w:cs="Calibri"/>
                <w:spacing w:val="-4"/>
                <w:szCs w:val="22"/>
              </w:rPr>
              <w:t>. T</w:t>
            </w:r>
            <w:r w:rsidR="008463EE" w:rsidRPr="001059B2">
              <w:rPr>
                <w:rFonts w:eastAsia="Arial" w:cs="Calibri"/>
                <w:spacing w:val="-4"/>
                <w:szCs w:val="22"/>
              </w:rPr>
              <w:t xml:space="preserve">heir price </w:t>
            </w:r>
            <w:proofErr w:type="gramStart"/>
            <w:r w:rsidR="008463EE" w:rsidRPr="001059B2">
              <w:rPr>
                <w:rFonts w:eastAsia="Arial" w:cs="Calibri"/>
                <w:spacing w:val="-4"/>
                <w:szCs w:val="22"/>
              </w:rPr>
              <w:t>are</w:t>
            </w:r>
            <w:proofErr w:type="gramEnd"/>
            <w:r w:rsidRPr="001059B2">
              <w:rPr>
                <w:rFonts w:eastAsia="Arial" w:hint="cs"/>
                <w:spacing w:val="-4"/>
                <w:rtl/>
                <w:cs/>
              </w:rPr>
              <w:t xml:space="preserve"> </w:t>
            </w:r>
            <w:r w:rsidR="004E23E7" w:rsidRPr="001059B2">
              <w:rPr>
                <w:rFonts w:eastAsia="Arial"/>
                <w:spacing w:val="-4"/>
              </w:rPr>
              <w:t>depended on demand</w:t>
            </w:r>
            <w:r w:rsidR="004E23E7" w:rsidRPr="006A21BB">
              <w:rPr>
                <w:rFonts w:eastAsia="Arial"/>
              </w:rPr>
              <w:t xml:space="preserve"> and</w:t>
            </w:r>
            <w:r w:rsidRPr="006A21BB">
              <w:rPr>
                <w:rFonts w:eastAsia="Arial"/>
              </w:rPr>
              <w:t xml:space="preserve"> supply in the market</w:t>
            </w:r>
            <w:r w:rsidR="00270546" w:rsidRPr="006A21BB">
              <w:rPr>
                <w:rFonts w:eastAsia="Arial"/>
              </w:rPr>
              <w:t xml:space="preserve"> and</w:t>
            </w:r>
            <w:r w:rsidRPr="006A21BB">
              <w:rPr>
                <w:rFonts w:eastAsia="Arial"/>
              </w:rPr>
              <w:t xml:space="preserve"> </w:t>
            </w:r>
            <w:r w:rsidR="00270546" w:rsidRPr="006A21BB">
              <w:rPr>
                <w:rFonts w:eastAsia="Arial" w:cs="Calibri"/>
                <w:szCs w:val="22"/>
              </w:rPr>
              <w:t xml:space="preserve">quantity of products </w:t>
            </w:r>
            <w:r w:rsidR="00270546" w:rsidRPr="001059B2">
              <w:rPr>
                <w:rFonts w:eastAsia="Arial"/>
              </w:rPr>
              <w:t>in each</w:t>
            </w:r>
            <w:r w:rsidR="001059B2" w:rsidRPr="001059B2">
              <w:rPr>
                <w:rFonts w:eastAsia="Arial"/>
              </w:rPr>
              <w:t xml:space="preserve"> </w:t>
            </w:r>
            <w:r w:rsidR="00270546" w:rsidRPr="001059B2">
              <w:rPr>
                <w:rFonts w:eastAsia="Arial"/>
              </w:rPr>
              <w:t>season</w:t>
            </w:r>
            <w:r w:rsidR="000533B0" w:rsidRPr="001059B2">
              <w:rPr>
                <w:rFonts w:eastAsia="Arial"/>
              </w:rPr>
              <w:t>.</w:t>
            </w:r>
            <w:r w:rsidR="00BA5414" w:rsidRPr="001059B2">
              <w:rPr>
                <w:rFonts w:eastAsia="Arial"/>
              </w:rPr>
              <w:t xml:space="preserve"> </w:t>
            </w:r>
            <w:r w:rsidR="000533B0" w:rsidRPr="001059B2">
              <w:rPr>
                <w:rFonts w:eastAsia="Arial"/>
              </w:rPr>
              <w:t>As a result, it affects</w:t>
            </w:r>
            <w:r w:rsidR="001059B2" w:rsidRPr="001059B2">
              <w:rPr>
                <w:rFonts w:eastAsia="Arial"/>
              </w:rPr>
              <w:t xml:space="preserve"> to </w:t>
            </w:r>
            <w:r w:rsidR="000533B0" w:rsidRPr="001059B2">
              <w:rPr>
                <w:rFonts w:eastAsia="Arial"/>
              </w:rPr>
              <w:t>cost of</w:t>
            </w:r>
            <w:r w:rsidR="001059B2" w:rsidRPr="001059B2">
              <w:rPr>
                <w:rFonts w:eastAsia="Arial"/>
              </w:rPr>
              <w:t xml:space="preserve"> </w:t>
            </w:r>
            <w:r w:rsidR="000533B0" w:rsidRPr="001059B2">
              <w:rPr>
                <w:rFonts w:eastAsia="Arial"/>
              </w:rPr>
              <w:t>inventories</w:t>
            </w:r>
            <w:r w:rsidRPr="001059B2">
              <w:rPr>
                <w:rFonts w:eastAsia="Arial"/>
              </w:rPr>
              <w:t>.</w:t>
            </w:r>
            <w:r w:rsidRPr="006A21BB">
              <w:rPr>
                <w:rFonts w:eastAsia="Arial" w:cs="Calibri"/>
                <w:szCs w:val="22"/>
              </w:rPr>
              <w:t xml:space="preserve"> </w:t>
            </w:r>
            <w:r w:rsidR="006D7BC8" w:rsidRPr="006A21BB">
              <w:rPr>
                <w:rFonts w:eastAsia="Arial" w:cs="Calibri"/>
                <w:szCs w:val="22"/>
                <w:lang w:val="en-US"/>
              </w:rPr>
              <w:t>Moreover, the fluctuation of foreign currency exchange rate</w:t>
            </w:r>
            <w:r w:rsidR="001059B2">
              <w:rPr>
                <w:rFonts w:eastAsia="Arial" w:cs="Calibri"/>
                <w:szCs w:val="22"/>
                <w:lang w:val="en-US"/>
              </w:rPr>
              <w:t>s</w:t>
            </w:r>
            <w:r w:rsidR="006D7BC8" w:rsidRPr="006A21BB">
              <w:rPr>
                <w:rFonts w:eastAsia="Arial" w:cs="Calibri"/>
                <w:szCs w:val="22"/>
                <w:lang w:val="en-US"/>
              </w:rPr>
              <w:t xml:space="preserve"> may </w:t>
            </w:r>
            <w:r w:rsidR="00CE3138" w:rsidRPr="006A21BB">
              <w:rPr>
                <w:rFonts w:eastAsia="Arial" w:cs="Calibri"/>
                <w:szCs w:val="22"/>
                <w:lang w:val="en-US"/>
              </w:rPr>
              <w:t>affect</w:t>
            </w:r>
            <w:r w:rsidR="006D7BC8" w:rsidRPr="006A21BB">
              <w:rPr>
                <w:rFonts w:eastAsia="Arial" w:cs="Calibri"/>
                <w:szCs w:val="22"/>
                <w:lang w:val="en-US"/>
              </w:rPr>
              <w:t xml:space="preserve"> selling price of some inventories which are quoted in foreign currenc</w:t>
            </w:r>
            <w:r w:rsidR="001059B2">
              <w:rPr>
                <w:rFonts w:eastAsia="Arial" w:cs="Calibri"/>
                <w:szCs w:val="22"/>
                <w:lang w:val="en-US"/>
              </w:rPr>
              <w:t>ies</w:t>
            </w:r>
            <w:r w:rsidR="006D7BC8" w:rsidRPr="006A21BB">
              <w:rPr>
                <w:rFonts w:eastAsia="Arial" w:cs="Calibri"/>
                <w:szCs w:val="22"/>
                <w:lang w:val="en-US"/>
              </w:rPr>
              <w:t>.</w:t>
            </w:r>
          </w:p>
          <w:p w14:paraId="749F31CC" w14:textId="77777777" w:rsidR="00774FE9" w:rsidRPr="008D78D1" w:rsidRDefault="00774FE9"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1A4665FC" w14:textId="391883A6" w:rsidR="00774FE9" w:rsidRPr="006A21BB" w:rsidRDefault="00832570" w:rsidP="000533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lang w:val="en-US"/>
              </w:rPr>
              <w:t xml:space="preserve">Such </w:t>
            </w:r>
            <w:r w:rsidRPr="006A21BB">
              <w:rPr>
                <w:rFonts w:eastAsia="Arial" w:cs="Calibri"/>
                <w:szCs w:val="22"/>
              </w:rPr>
              <w:t>fluctuations</w:t>
            </w:r>
            <w:r w:rsidR="00774FE9" w:rsidRPr="006A21BB">
              <w:rPr>
                <w:rFonts w:eastAsia="Arial" w:cs="Calibri"/>
                <w:szCs w:val="22"/>
              </w:rPr>
              <w:t xml:space="preserve"> may affect the valu</w:t>
            </w:r>
            <w:r w:rsidR="001059B2">
              <w:rPr>
                <w:rFonts w:eastAsia="Arial" w:cs="Calibri"/>
                <w:szCs w:val="22"/>
              </w:rPr>
              <w:t>ation</w:t>
            </w:r>
            <w:r w:rsidR="00774FE9" w:rsidRPr="006A21BB">
              <w:rPr>
                <w:rFonts w:eastAsia="Arial" w:cs="Calibri"/>
                <w:szCs w:val="22"/>
              </w:rPr>
              <w:t xml:space="preserve"> of inventories</w:t>
            </w:r>
            <w:r w:rsidR="004E23E7" w:rsidRPr="006A21BB">
              <w:rPr>
                <w:rFonts w:eastAsia="Arial" w:cs="Calibri"/>
                <w:szCs w:val="22"/>
              </w:rPr>
              <w:t xml:space="preserve"> which are stated at cost</w:t>
            </w:r>
            <w:r w:rsidR="00774FE9" w:rsidRPr="006A21BB">
              <w:rPr>
                <w:rFonts w:eastAsia="Arial" w:cs="Calibri"/>
                <w:szCs w:val="22"/>
              </w:rPr>
              <w:t xml:space="preserve"> </w:t>
            </w:r>
            <w:r w:rsidR="004E23E7" w:rsidRPr="006A21BB">
              <w:rPr>
                <w:rFonts w:eastAsia="Arial" w:cs="Calibri"/>
                <w:szCs w:val="22"/>
              </w:rPr>
              <w:t xml:space="preserve">at end of </w:t>
            </w:r>
            <w:r w:rsidR="001059B2">
              <w:rPr>
                <w:rFonts w:eastAsia="Arial" w:cs="Calibri"/>
                <w:szCs w:val="22"/>
              </w:rPr>
              <w:t xml:space="preserve">the </w:t>
            </w:r>
            <w:r w:rsidR="004E23E7" w:rsidRPr="006A21BB">
              <w:rPr>
                <w:rFonts w:eastAsia="Arial" w:cs="Calibri"/>
                <w:szCs w:val="22"/>
              </w:rPr>
              <w:t xml:space="preserve">period </w:t>
            </w:r>
            <w:r w:rsidR="001059B2">
              <w:rPr>
                <w:rFonts w:eastAsia="Arial" w:cs="Calibri"/>
                <w:szCs w:val="22"/>
              </w:rPr>
              <w:t xml:space="preserve">may </w:t>
            </w:r>
            <w:r w:rsidR="004E23E7" w:rsidRPr="006A21BB">
              <w:rPr>
                <w:rFonts w:eastAsia="Arial" w:cs="Calibri"/>
                <w:szCs w:val="22"/>
              </w:rPr>
              <w:t>over</w:t>
            </w:r>
            <w:r w:rsidR="000533B0" w:rsidRPr="006A21BB">
              <w:rPr>
                <w:rFonts w:eastAsia="Arial" w:cs="Calibri"/>
                <w:szCs w:val="22"/>
              </w:rPr>
              <w:t xml:space="preserve"> the</w:t>
            </w:r>
            <w:r w:rsidR="00774FE9" w:rsidRPr="006A21BB">
              <w:rPr>
                <w:rFonts w:eastAsia="Arial" w:cs="Calibri"/>
                <w:szCs w:val="22"/>
              </w:rPr>
              <w:t xml:space="preserve"> net realisable value.</w:t>
            </w:r>
          </w:p>
        </w:tc>
        <w:tc>
          <w:tcPr>
            <w:tcW w:w="4675" w:type="dxa"/>
            <w:shd w:val="clear" w:color="auto" w:fill="auto"/>
          </w:tcPr>
          <w:p w14:paraId="19C3263A" w14:textId="77777777" w:rsidR="00EE753C" w:rsidRPr="006A21BB" w:rsidRDefault="00EE753C" w:rsidP="00EE753C">
            <w:pPr>
              <w:jc w:val="thaiDistribute"/>
              <w:rPr>
                <w:rFonts w:cs="Times New Roman"/>
                <w:szCs w:val="22"/>
              </w:rPr>
            </w:pPr>
            <w:r w:rsidRPr="006A21BB">
              <w:rPr>
                <w:rFonts w:cs="Times New Roman"/>
                <w:szCs w:val="22"/>
              </w:rPr>
              <w:t>My</w:t>
            </w:r>
            <w:r w:rsidRPr="006A21BB">
              <w:rPr>
                <w:rFonts w:cs="Times New Roman"/>
                <w:szCs w:val="22"/>
                <w:rtl/>
                <w:cs/>
              </w:rPr>
              <w:t xml:space="preserve"> </w:t>
            </w:r>
            <w:r w:rsidRPr="006A21BB">
              <w:rPr>
                <w:rFonts w:cs="Times New Roman"/>
                <w:szCs w:val="22"/>
              </w:rPr>
              <w:t>key audit procedures were as follows:</w:t>
            </w:r>
          </w:p>
          <w:p w14:paraId="6E9E42F4" w14:textId="77777777" w:rsidR="00EE753C" w:rsidRDefault="006D7BC8" w:rsidP="00E52440">
            <w:pPr>
              <w:numPr>
                <w:ilvl w:val="0"/>
                <w:numId w:val="19"/>
              </w:numPr>
              <w:jc w:val="thaiDistribute"/>
              <w:rPr>
                <w:rFonts w:cs="Times New Roman"/>
                <w:szCs w:val="22"/>
              </w:rPr>
            </w:pPr>
            <w:r w:rsidRPr="006A21BB">
              <w:rPr>
                <w:rFonts w:cs="Times New Roman"/>
                <w:szCs w:val="22"/>
              </w:rPr>
              <w:t>Inquir</w:t>
            </w:r>
            <w:r w:rsidR="006A21BB">
              <w:rPr>
                <w:rFonts w:cs="Times New Roman"/>
                <w:szCs w:val="22"/>
              </w:rPr>
              <w:t>e</w:t>
            </w:r>
            <w:r w:rsidRPr="006A21BB">
              <w:rPr>
                <w:rFonts w:cs="Times New Roman"/>
                <w:szCs w:val="22"/>
              </w:rPr>
              <w:t xml:space="preserve"> management who</w:t>
            </w:r>
            <w:r w:rsidR="001059B2">
              <w:rPr>
                <w:rFonts w:cs="Times New Roman"/>
                <w:szCs w:val="22"/>
              </w:rPr>
              <w:t xml:space="preserve"> is </w:t>
            </w:r>
            <w:r w:rsidRPr="006A21BB">
              <w:rPr>
                <w:rFonts w:cs="Times New Roman"/>
                <w:szCs w:val="22"/>
              </w:rPr>
              <w:t>responsible for this area to obtain an</w:t>
            </w:r>
            <w:r w:rsidR="00CF5CAE" w:rsidRPr="006A21BB">
              <w:rPr>
                <w:rFonts w:cs="Times New Roman"/>
                <w:szCs w:val="22"/>
              </w:rPr>
              <w:t xml:space="preserve"> understanding an</w:t>
            </w:r>
            <w:r w:rsidR="006A21BB">
              <w:rPr>
                <w:rFonts w:cs="Times New Roman"/>
                <w:szCs w:val="22"/>
              </w:rPr>
              <w:t>d</w:t>
            </w:r>
            <w:r w:rsidR="005364CD" w:rsidRPr="006A21BB">
              <w:rPr>
                <w:rFonts w:cs="Times New Roman"/>
                <w:szCs w:val="22"/>
              </w:rPr>
              <w:t xml:space="preserve"> assess</w:t>
            </w:r>
            <w:r w:rsidR="00CF5CAE" w:rsidRPr="006A21BB">
              <w:rPr>
                <w:rFonts w:cs="Times New Roman"/>
                <w:szCs w:val="22"/>
              </w:rPr>
              <w:t>ing</w:t>
            </w:r>
            <w:r w:rsidR="005364CD" w:rsidRPr="006A21BB">
              <w:rPr>
                <w:rFonts w:cs="Times New Roman"/>
                <w:szCs w:val="22"/>
              </w:rPr>
              <w:t xml:space="preserve"> </w:t>
            </w:r>
            <w:r w:rsidRPr="006A21BB">
              <w:rPr>
                <w:rFonts w:cs="Times New Roman"/>
                <w:szCs w:val="22"/>
              </w:rPr>
              <w:t xml:space="preserve">method in making a provision for net realisable </w:t>
            </w:r>
            <w:proofErr w:type="gramStart"/>
            <w:r w:rsidRPr="006A21BB">
              <w:rPr>
                <w:rFonts w:cs="Times New Roman"/>
                <w:szCs w:val="22"/>
              </w:rPr>
              <w:t>value;</w:t>
            </w:r>
            <w:proofErr w:type="gramEnd"/>
          </w:p>
          <w:p w14:paraId="487B7A35" w14:textId="77777777" w:rsidR="006A21BB" w:rsidRPr="008D78D1" w:rsidRDefault="006A21BB" w:rsidP="008D78D1">
            <w:pPr>
              <w:spacing w:line="240" w:lineRule="auto"/>
              <w:ind w:left="340"/>
              <w:jc w:val="thaiDistribute"/>
              <w:rPr>
                <w:rFonts w:cs="Times New Roman"/>
                <w:sz w:val="14"/>
                <w:szCs w:val="14"/>
              </w:rPr>
            </w:pPr>
          </w:p>
          <w:p w14:paraId="440C2EED" w14:textId="1449F0DE" w:rsidR="006A21BB" w:rsidRPr="006A21BB" w:rsidRDefault="00DD6F72" w:rsidP="00E52440">
            <w:pPr>
              <w:numPr>
                <w:ilvl w:val="0"/>
                <w:numId w:val="19"/>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Pr>
                <w:szCs w:val="22"/>
              </w:rPr>
              <w:t>U</w:t>
            </w:r>
            <w:r w:rsidRPr="006A21BB">
              <w:rPr>
                <w:szCs w:val="22"/>
              </w:rPr>
              <w:t>nderstand</w:t>
            </w:r>
            <w:r w:rsidR="00EE753C" w:rsidRPr="006A21BB">
              <w:rPr>
                <w:szCs w:val="22"/>
              </w:rPr>
              <w:t>, evaluat</w:t>
            </w:r>
            <w:r w:rsidR="006A21BB">
              <w:rPr>
                <w:szCs w:val="22"/>
              </w:rPr>
              <w:t>e</w:t>
            </w:r>
            <w:r w:rsidR="00EE753C" w:rsidRPr="006A21BB">
              <w:rPr>
                <w:szCs w:val="22"/>
              </w:rPr>
              <w:t xml:space="preserve"> and test </w:t>
            </w:r>
            <w:r w:rsidR="006D7BC8" w:rsidRPr="006A21BB">
              <w:rPr>
                <w:szCs w:val="22"/>
              </w:rPr>
              <w:t xml:space="preserve">effectiveness of </w:t>
            </w:r>
            <w:r w:rsidR="00EE753C" w:rsidRPr="006A21BB">
              <w:rPr>
                <w:szCs w:val="22"/>
              </w:rPr>
              <w:t xml:space="preserve">management’s key controls in respect of inventories, valuation of inventories and adjustment </w:t>
            </w:r>
            <w:r w:rsidR="00544505" w:rsidRPr="006A21BB">
              <w:rPr>
                <w:szCs w:val="22"/>
              </w:rPr>
              <w:t>the value</w:t>
            </w:r>
            <w:r w:rsidR="00EE753C" w:rsidRPr="006A21BB">
              <w:rPr>
                <w:szCs w:val="22"/>
              </w:rPr>
              <w:t xml:space="preserve"> of inven</w:t>
            </w:r>
            <w:r w:rsidR="00544505" w:rsidRPr="006A21BB">
              <w:rPr>
                <w:szCs w:val="22"/>
              </w:rPr>
              <w:t>tor</w:t>
            </w:r>
            <w:r w:rsidR="00F65C15">
              <w:rPr>
                <w:szCs w:val="22"/>
              </w:rPr>
              <w:t>ies</w:t>
            </w:r>
            <w:r w:rsidR="00EE753C" w:rsidRPr="006A21BB">
              <w:rPr>
                <w:szCs w:val="22"/>
              </w:rPr>
              <w:t xml:space="preserve"> at end of </w:t>
            </w:r>
            <w:proofErr w:type="gramStart"/>
            <w:r w:rsidR="00EE753C" w:rsidRPr="006A21BB">
              <w:rPr>
                <w:szCs w:val="22"/>
              </w:rPr>
              <w:t>period;</w:t>
            </w:r>
            <w:proofErr w:type="gramEnd"/>
          </w:p>
          <w:p w14:paraId="2271149D" w14:textId="77777777" w:rsidR="006A21BB" w:rsidRPr="008D78D1" w:rsidRDefault="006A21BB" w:rsidP="008D78D1">
            <w:p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67308EB1" w14:textId="514449C5" w:rsidR="00BC74C2" w:rsidRDefault="00EE753C" w:rsidP="00E52440">
            <w:pPr>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6A21BB">
              <w:rPr>
                <w:rFonts w:cs="Calibri"/>
                <w:szCs w:val="22"/>
              </w:rPr>
              <w:t xml:space="preserve">  </w:t>
            </w:r>
            <w:r w:rsidR="00DD6F72">
              <w:rPr>
                <w:rFonts w:cs="Calibri"/>
                <w:szCs w:val="22"/>
              </w:rPr>
              <w:t>C</w:t>
            </w:r>
            <w:r w:rsidR="004E23E7" w:rsidRPr="006A21BB">
              <w:t>ompar</w:t>
            </w:r>
            <w:r w:rsidR="006A21BB">
              <w:t>e</w:t>
            </w:r>
            <w:r w:rsidR="004E23E7" w:rsidRPr="006A21BB">
              <w:t xml:space="preserve"> the value of inve</w:t>
            </w:r>
            <w:r w:rsidR="00CF5CAE" w:rsidRPr="006A21BB">
              <w:t>ntor</w:t>
            </w:r>
            <w:r w:rsidR="00DD6F72">
              <w:t>ies</w:t>
            </w:r>
            <w:r w:rsidR="00CF5CAE" w:rsidRPr="006A21BB">
              <w:t xml:space="preserve"> at end of period with master</w:t>
            </w:r>
            <w:r w:rsidR="004E23E7" w:rsidRPr="006A21BB">
              <w:t xml:space="preserve"> price list after less the estimated cost necessary to make the sale and samp</w:t>
            </w:r>
            <w:r w:rsidR="00BE7832">
              <w:t>l</w:t>
            </w:r>
            <w:r w:rsidR="001059B2">
              <w:t>ing</w:t>
            </w:r>
            <w:r w:rsidR="004E23E7" w:rsidRPr="006A21BB">
              <w:t xml:space="preserve"> of sale</w:t>
            </w:r>
            <w:r w:rsidR="001059B2">
              <w:t xml:space="preserve"> invoices</w:t>
            </w:r>
            <w:r w:rsidR="004E23E7" w:rsidRPr="006A21BB">
              <w:t xml:space="preserve"> which are posted after the period end or latest sale </w:t>
            </w:r>
            <w:r w:rsidR="001059B2">
              <w:t>invoic</w:t>
            </w:r>
            <w:r w:rsidR="00A21F97">
              <w:t>e</w:t>
            </w:r>
            <w:r w:rsidR="001059B2">
              <w:t>s</w:t>
            </w:r>
            <w:r w:rsidR="00544505" w:rsidRPr="006A21BB">
              <w:t xml:space="preserve"> to compare with selling</w:t>
            </w:r>
            <w:r w:rsidR="00CF5CAE" w:rsidRPr="006A21BB">
              <w:t xml:space="preserve"> price in master</w:t>
            </w:r>
            <w:r w:rsidR="004E23E7" w:rsidRPr="006A21BB">
              <w:t xml:space="preserve"> price list </w:t>
            </w:r>
            <w:r w:rsidR="00774FE9" w:rsidRPr="006A21BB">
              <w:rPr>
                <w:rFonts w:cs="Calibri"/>
                <w:szCs w:val="22"/>
              </w:rPr>
              <w:t>t</w:t>
            </w:r>
            <w:r w:rsidR="00774FE9" w:rsidRPr="006A21BB">
              <w:rPr>
                <w:rFonts w:cs="Browallia New"/>
              </w:rPr>
              <w:t>o</w:t>
            </w:r>
            <w:r w:rsidR="00774FE9" w:rsidRPr="006A21BB">
              <w:rPr>
                <w:rFonts w:cs="Calibri"/>
                <w:szCs w:val="22"/>
              </w:rPr>
              <w:t xml:space="preserve"> consider whether inventories will b</w:t>
            </w:r>
            <w:r w:rsidR="00544505" w:rsidRPr="006A21BB">
              <w:rPr>
                <w:rFonts w:cs="Calibri"/>
                <w:szCs w:val="22"/>
              </w:rPr>
              <w:t>e sold at</w:t>
            </w:r>
            <w:r w:rsidR="009D688D" w:rsidRPr="006A21BB">
              <w:rPr>
                <w:rFonts w:cs="Calibri"/>
                <w:szCs w:val="22"/>
              </w:rPr>
              <w:t xml:space="preserve"> price</w:t>
            </w:r>
            <w:r w:rsidR="00544505" w:rsidRPr="006A21BB">
              <w:rPr>
                <w:rFonts w:cs="Calibri"/>
                <w:szCs w:val="22"/>
              </w:rPr>
              <w:t xml:space="preserve"> lower</w:t>
            </w:r>
            <w:r w:rsidR="009D688D" w:rsidRPr="006A21BB">
              <w:rPr>
                <w:rFonts w:cs="Calibri"/>
                <w:szCs w:val="22"/>
              </w:rPr>
              <w:t xml:space="preserve"> than cost</w:t>
            </w:r>
            <w:r w:rsidR="00DE48AD">
              <w:rPr>
                <w:rFonts w:cs="Calibri"/>
                <w:szCs w:val="22"/>
              </w:rPr>
              <w:t>;</w:t>
            </w:r>
            <w:r w:rsidR="009D688D" w:rsidRPr="006A21BB">
              <w:rPr>
                <w:rFonts w:cs="Calibri"/>
                <w:szCs w:val="22"/>
              </w:rPr>
              <w:t xml:space="preserve"> and</w:t>
            </w:r>
          </w:p>
          <w:p w14:paraId="4CDF1D54" w14:textId="77777777" w:rsidR="006A21BB" w:rsidRPr="008D78D1" w:rsidRDefault="006A21BB"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2674F11D" w14:textId="46FC1CB7" w:rsidR="006A21BB" w:rsidRDefault="00DD6F72" w:rsidP="00E52440">
            <w:pPr>
              <w:pStyle w:val="ListParagraph"/>
              <w:numPr>
                <w:ilvl w:val="0"/>
                <w:numId w:val="19"/>
              </w:numPr>
              <w:spacing w:line="240" w:lineRule="auto"/>
              <w:jc w:val="thaiDistribute"/>
              <w:rPr>
                <w:szCs w:val="22"/>
              </w:rPr>
            </w:pPr>
            <w:r>
              <w:rPr>
                <w:szCs w:val="22"/>
              </w:rPr>
              <w:t>Evaluate</w:t>
            </w:r>
            <w:r w:rsidR="00544505" w:rsidRPr="006A21BB">
              <w:rPr>
                <w:szCs w:val="22"/>
              </w:rPr>
              <w:t xml:space="preserve"> </w:t>
            </w:r>
            <w:r w:rsidR="006D7BC8" w:rsidRPr="006A21BB">
              <w:rPr>
                <w:szCs w:val="22"/>
              </w:rPr>
              <w:t>the adequa</w:t>
            </w:r>
            <w:r>
              <w:rPr>
                <w:szCs w:val="22"/>
              </w:rPr>
              <w:t>cy</w:t>
            </w:r>
            <w:r w:rsidR="006D7BC8" w:rsidRPr="006A21BB">
              <w:rPr>
                <w:szCs w:val="22"/>
              </w:rPr>
              <w:t xml:space="preserve"> of the </w:t>
            </w:r>
            <w:r w:rsidR="00BC74C2" w:rsidRPr="006A21BB">
              <w:rPr>
                <w:szCs w:val="22"/>
              </w:rPr>
              <w:t>disclosure</w:t>
            </w:r>
            <w:r w:rsidR="004A75BF">
              <w:rPr>
                <w:szCs w:val="22"/>
              </w:rPr>
              <w:t xml:space="preserve"> </w:t>
            </w:r>
            <w:r w:rsidR="006D7BC8" w:rsidRPr="006A21BB">
              <w:rPr>
                <w:szCs w:val="22"/>
              </w:rPr>
              <w:t>relating to inventories in</w:t>
            </w:r>
            <w:r w:rsidR="00BA5414" w:rsidRPr="006A21BB">
              <w:rPr>
                <w:szCs w:val="22"/>
              </w:rPr>
              <w:t xml:space="preserve"> </w:t>
            </w:r>
            <w:r w:rsidR="006D7BC8" w:rsidRPr="006A21BB">
              <w:rPr>
                <w:szCs w:val="22"/>
              </w:rPr>
              <w:t>accordance with relevant Thai Financial Reporting Standards.</w:t>
            </w:r>
          </w:p>
          <w:p w14:paraId="6F52B7F4" w14:textId="77777777" w:rsidR="00BC74C2" w:rsidRPr="008D78D1" w:rsidRDefault="00BC74C2" w:rsidP="008D78D1">
            <w:pPr>
              <w:spacing w:line="240" w:lineRule="auto"/>
              <w:jc w:val="thaiDistribute"/>
              <w:rPr>
                <w:sz w:val="14"/>
                <w:szCs w:val="14"/>
              </w:rPr>
            </w:pPr>
            <w:r w:rsidRPr="006A21BB">
              <w:rPr>
                <w:szCs w:val="22"/>
              </w:rPr>
              <w:t xml:space="preserve"> </w:t>
            </w:r>
          </w:p>
        </w:tc>
      </w:tr>
    </w:tbl>
    <w:p w14:paraId="480D5D0C" w14:textId="77777777" w:rsidR="00507353" w:rsidRDefault="00507353" w:rsidP="00507353">
      <w:pPr>
        <w:autoSpaceDE w:val="0"/>
        <w:autoSpaceDN w:val="0"/>
        <w:adjustRightInd w:val="0"/>
        <w:jc w:val="both"/>
        <w:rPr>
          <w:color w:val="000000"/>
          <w:szCs w:val="22"/>
        </w:rPr>
      </w:pPr>
    </w:p>
    <w:p w14:paraId="43B76336" w14:textId="77777777" w:rsidR="008D78D1" w:rsidRPr="006A21BB" w:rsidRDefault="008D78D1" w:rsidP="008D78D1">
      <w:pPr>
        <w:pStyle w:val="Default"/>
        <w:rPr>
          <w:rFonts w:ascii="Times New Roman" w:hAnsi="Times New Roman" w:cs="Times New Roman"/>
          <w:i/>
          <w:iCs/>
          <w:sz w:val="22"/>
          <w:szCs w:val="22"/>
        </w:rPr>
      </w:pPr>
      <w:r w:rsidRPr="006A21BB">
        <w:rPr>
          <w:rFonts w:ascii="Times New Roman" w:hAnsi="Times New Roman" w:cs="Times New Roman"/>
          <w:i/>
          <w:iCs/>
          <w:sz w:val="22"/>
          <w:szCs w:val="22"/>
        </w:rPr>
        <w:t>Other Information</w:t>
      </w:r>
    </w:p>
    <w:p w14:paraId="6D65F4E4" w14:textId="77777777" w:rsidR="008D78D1" w:rsidRPr="006A21BB" w:rsidRDefault="008D78D1" w:rsidP="008D78D1">
      <w:pPr>
        <w:pStyle w:val="Default"/>
        <w:rPr>
          <w:rFonts w:ascii="Times New Roman" w:hAnsi="Times New Roman" w:cs="Times New Roman"/>
          <w:i/>
          <w:iCs/>
          <w:sz w:val="22"/>
          <w:szCs w:val="22"/>
        </w:rPr>
      </w:pPr>
    </w:p>
    <w:p w14:paraId="7B70CCB4" w14:textId="1D650510" w:rsidR="008D78D1" w:rsidRPr="006A21BB" w:rsidRDefault="008D78D1" w:rsidP="008D78D1">
      <w:pPr>
        <w:pStyle w:val="Default"/>
        <w:jc w:val="both"/>
        <w:rPr>
          <w:rFonts w:ascii="Times New Roman" w:hAnsi="Times New Roman" w:cs="Times New Roman"/>
          <w:sz w:val="22"/>
          <w:szCs w:val="22"/>
        </w:rPr>
      </w:pPr>
      <w:r w:rsidRPr="006A21B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6A21BB">
        <w:rPr>
          <w:rFonts w:ascii="Times New Roman" w:hAnsi="Times New Roman" w:cs="Times New Roman"/>
          <w:sz w:val="22"/>
          <w:szCs w:val="22"/>
        </w:rPr>
        <w:t>report, but</w:t>
      </w:r>
      <w:proofErr w:type="gramEnd"/>
      <w:r w:rsidRPr="006A21BB">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w:t>
      </w:r>
      <w:r w:rsidR="000B6668">
        <w:rPr>
          <w:rFonts w:ascii="Times New Roman" w:hAnsi="Times New Roman" w:cs="Times New Roman"/>
          <w:sz w:val="22"/>
          <w:szCs w:val="22"/>
        </w:rPr>
        <w:t>’</w:t>
      </w:r>
      <w:r w:rsidRPr="006A21BB">
        <w:rPr>
          <w:rFonts w:ascii="Times New Roman" w:hAnsi="Times New Roman" w:cs="Times New Roman"/>
          <w:sz w:val="22"/>
          <w:szCs w:val="22"/>
        </w:rPr>
        <w:t xml:space="preserve">s report. </w:t>
      </w:r>
    </w:p>
    <w:p w14:paraId="316A1B97" w14:textId="77777777" w:rsidR="008D78D1" w:rsidRPr="006A21BB" w:rsidRDefault="008D78D1" w:rsidP="008D78D1">
      <w:pPr>
        <w:pStyle w:val="Default"/>
        <w:rPr>
          <w:rFonts w:ascii="Times New Roman" w:hAnsi="Times New Roman" w:cs="Times New Roman"/>
          <w:sz w:val="22"/>
          <w:szCs w:val="22"/>
        </w:rPr>
      </w:pPr>
    </w:p>
    <w:p w14:paraId="4EB12F9E"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My opinion on the financial statements does not cover the other information and I will not express any form of assurance conclusion thereon. </w:t>
      </w:r>
    </w:p>
    <w:p w14:paraId="7E7CB056" w14:textId="77777777" w:rsidR="008D78D1" w:rsidRPr="006A21BB" w:rsidRDefault="008D78D1" w:rsidP="008D78D1">
      <w:pPr>
        <w:autoSpaceDE w:val="0"/>
        <w:autoSpaceDN w:val="0"/>
        <w:adjustRightInd w:val="0"/>
        <w:rPr>
          <w:color w:val="000000"/>
          <w:szCs w:val="22"/>
        </w:rPr>
      </w:pPr>
    </w:p>
    <w:p w14:paraId="1085E1AF"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B2FB596" w14:textId="77777777" w:rsidR="008D78D1" w:rsidRPr="006A21BB" w:rsidRDefault="008D78D1" w:rsidP="008D78D1">
      <w:pPr>
        <w:autoSpaceDE w:val="0"/>
        <w:autoSpaceDN w:val="0"/>
        <w:adjustRightInd w:val="0"/>
        <w:jc w:val="both"/>
        <w:rPr>
          <w:color w:val="000000"/>
          <w:szCs w:val="22"/>
        </w:rPr>
      </w:pPr>
    </w:p>
    <w:p w14:paraId="7056327A" w14:textId="77777777" w:rsidR="008D78D1" w:rsidRPr="006A21BB" w:rsidRDefault="008D78D1" w:rsidP="008D78D1">
      <w:pPr>
        <w:autoSpaceDE w:val="0"/>
        <w:autoSpaceDN w:val="0"/>
        <w:adjustRightInd w:val="0"/>
        <w:jc w:val="both"/>
        <w:rPr>
          <w:color w:val="000000"/>
          <w:szCs w:val="22"/>
        </w:rPr>
      </w:pPr>
      <w:r w:rsidRPr="006A21BB">
        <w:rPr>
          <w:color w:val="000000"/>
          <w:szCs w:val="22"/>
        </w:rPr>
        <w:t>When I read the annual report, if I conclude that there is a material misstatement therein, I am required to communicate the matter to those charged with governance and request that the correction be made.</w:t>
      </w:r>
    </w:p>
    <w:p w14:paraId="4CA1675F" w14:textId="77777777" w:rsidR="0065796F" w:rsidRDefault="0065796F">
      <w:pPr>
        <w:spacing w:line="240" w:lineRule="auto"/>
        <w:rPr>
          <w:i/>
          <w:iCs/>
          <w:szCs w:val="22"/>
        </w:rPr>
      </w:pPr>
      <w:r>
        <w:rPr>
          <w:i/>
          <w:iCs/>
          <w:szCs w:val="22"/>
        </w:rPr>
        <w:br w:type="page"/>
      </w:r>
    </w:p>
    <w:p w14:paraId="3B94F528" w14:textId="5A88C95A" w:rsidR="008D78D1" w:rsidRDefault="008D78D1" w:rsidP="008D78D1">
      <w:pPr>
        <w:autoSpaceDE w:val="0"/>
        <w:autoSpaceDN w:val="0"/>
        <w:adjustRightInd w:val="0"/>
        <w:rPr>
          <w:i/>
          <w:iCs/>
          <w:szCs w:val="22"/>
        </w:rPr>
      </w:pPr>
      <w:r w:rsidRPr="006A21BB">
        <w:rPr>
          <w:i/>
          <w:iCs/>
          <w:szCs w:val="22"/>
        </w:rPr>
        <w:t>Responsibilities of Management and Those Charged with Governance for the Financial Statements</w:t>
      </w:r>
    </w:p>
    <w:p w14:paraId="385BD92C" w14:textId="77777777" w:rsidR="009D4B58" w:rsidRPr="006A21BB" w:rsidRDefault="009D4B58" w:rsidP="008D78D1">
      <w:pPr>
        <w:autoSpaceDE w:val="0"/>
        <w:autoSpaceDN w:val="0"/>
        <w:adjustRightInd w:val="0"/>
        <w:rPr>
          <w:i/>
          <w:iCs/>
          <w:szCs w:val="22"/>
        </w:rPr>
      </w:pPr>
    </w:p>
    <w:p w14:paraId="302E1B81" w14:textId="672D6681" w:rsidR="008D78D1" w:rsidRDefault="008D78D1" w:rsidP="008C112F">
      <w:pPr>
        <w:autoSpaceDE w:val="0"/>
        <w:autoSpaceDN w:val="0"/>
        <w:adjustRightInd w:val="0"/>
        <w:jc w:val="both"/>
        <w:rPr>
          <w:szCs w:val="22"/>
        </w:rPr>
      </w:pPr>
      <w:r w:rsidRPr="006A21BB">
        <w:rPr>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53C246BE" w14:textId="77777777" w:rsidR="007D7382" w:rsidRPr="006A21BB" w:rsidRDefault="007D7382" w:rsidP="008C112F">
      <w:pPr>
        <w:autoSpaceDE w:val="0"/>
        <w:autoSpaceDN w:val="0"/>
        <w:adjustRightInd w:val="0"/>
        <w:jc w:val="both"/>
        <w:rPr>
          <w:szCs w:val="22"/>
        </w:rPr>
      </w:pPr>
    </w:p>
    <w:p w14:paraId="73E200FF" w14:textId="6AB30649" w:rsidR="008D78D1" w:rsidRPr="006A21BB" w:rsidRDefault="007D7382" w:rsidP="008D78D1">
      <w:pPr>
        <w:autoSpaceDE w:val="0"/>
        <w:autoSpaceDN w:val="0"/>
        <w:adjustRightInd w:val="0"/>
        <w:jc w:val="both"/>
        <w:rPr>
          <w:szCs w:val="22"/>
        </w:rPr>
      </w:pPr>
      <w:r w:rsidRPr="006A21BB">
        <w:rPr>
          <w:szCs w:val="22"/>
        </w:rPr>
        <w:t>In preparing</w:t>
      </w:r>
      <w:r w:rsidR="008D78D1" w:rsidRPr="006A21BB">
        <w:rPr>
          <w:szCs w:val="22"/>
        </w:rPr>
        <w:t xml:space="preserve">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404D2E5F" w14:textId="77777777" w:rsidR="008D78D1" w:rsidRPr="006A21BB" w:rsidRDefault="008D78D1" w:rsidP="008D78D1">
      <w:pPr>
        <w:autoSpaceDE w:val="0"/>
        <w:autoSpaceDN w:val="0"/>
        <w:adjustRightInd w:val="0"/>
        <w:jc w:val="both"/>
        <w:rPr>
          <w:szCs w:val="22"/>
        </w:rPr>
      </w:pPr>
    </w:p>
    <w:p w14:paraId="6BF8D68A" w14:textId="77777777" w:rsidR="008D78D1" w:rsidRPr="008D78D1" w:rsidRDefault="008D78D1" w:rsidP="008D78D1">
      <w:pPr>
        <w:autoSpaceDE w:val="0"/>
        <w:autoSpaceDN w:val="0"/>
        <w:adjustRightInd w:val="0"/>
        <w:jc w:val="both"/>
        <w:rPr>
          <w:szCs w:val="22"/>
        </w:rPr>
      </w:pPr>
      <w:r w:rsidRPr="006A21BB">
        <w:rPr>
          <w:szCs w:val="22"/>
        </w:rPr>
        <w:t xml:space="preserve">Those charged with governance are responsible for overseeing the Company’s financial reporting process. </w:t>
      </w:r>
    </w:p>
    <w:p w14:paraId="444B58C7" w14:textId="77777777" w:rsidR="008D78D1" w:rsidRDefault="008D78D1" w:rsidP="00774FE9">
      <w:pPr>
        <w:autoSpaceDE w:val="0"/>
        <w:autoSpaceDN w:val="0"/>
        <w:adjustRightInd w:val="0"/>
        <w:jc w:val="thaiDistribute"/>
        <w:rPr>
          <w:i/>
          <w:iCs/>
          <w:szCs w:val="22"/>
        </w:rPr>
      </w:pPr>
    </w:p>
    <w:p w14:paraId="1999B2D2" w14:textId="77777777" w:rsidR="00774FE9" w:rsidRPr="006A21BB" w:rsidRDefault="00774FE9" w:rsidP="00774FE9">
      <w:pPr>
        <w:autoSpaceDE w:val="0"/>
        <w:autoSpaceDN w:val="0"/>
        <w:adjustRightInd w:val="0"/>
        <w:jc w:val="thaiDistribute"/>
        <w:rPr>
          <w:i/>
          <w:iCs/>
          <w:szCs w:val="22"/>
        </w:rPr>
      </w:pPr>
      <w:r w:rsidRPr="006A21BB">
        <w:rPr>
          <w:i/>
          <w:iCs/>
          <w:szCs w:val="22"/>
        </w:rPr>
        <w:t xml:space="preserve">Auditor’s Responsibilities for the Audit of the Financial Statements </w:t>
      </w:r>
    </w:p>
    <w:p w14:paraId="386DE4AD" w14:textId="77777777" w:rsidR="00774FE9" w:rsidRPr="006A21BB" w:rsidRDefault="00774FE9" w:rsidP="00774FE9">
      <w:pPr>
        <w:autoSpaceDE w:val="0"/>
        <w:autoSpaceDN w:val="0"/>
        <w:adjustRightInd w:val="0"/>
        <w:rPr>
          <w:szCs w:val="22"/>
        </w:rPr>
      </w:pPr>
    </w:p>
    <w:p w14:paraId="7518F579" w14:textId="77777777" w:rsidR="008C112F" w:rsidRDefault="00774FE9" w:rsidP="008D78D1">
      <w:pPr>
        <w:autoSpaceDE w:val="0"/>
        <w:autoSpaceDN w:val="0"/>
        <w:adjustRightInd w:val="0"/>
        <w:jc w:val="both"/>
        <w:rPr>
          <w:szCs w:val="22"/>
        </w:rPr>
      </w:pPr>
      <w:r w:rsidRPr="006A21BB">
        <w:rPr>
          <w:szCs w:val="22"/>
        </w:rPr>
        <w:t>My objectives are to obtain reasonable assurance about whether the</w:t>
      </w:r>
      <w:r w:rsidRPr="006A21BB">
        <w:rPr>
          <w:color w:val="000000"/>
          <w:szCs w:val="22"/>
        </w:rPr>
        <w:t xml:space="preserve"> </w:t>
      </w:r>
      <w:r w:rsidRPr="006A21BB">
        <w:rPr>
          <w:szCs w:val="22"/>
        </w:rPr>
        <w:t xml:space="preserve">financial statements </w:t>
      </w:r>
      <w:proofErr w:type="gramStart"/>
      <w:r w:rsidRPr="006A21BB">
        <w:rPr>
          <w:szCs w:val="22"/>
        </w:rPr>
        <w:t>as a whole are</w:t>
      </w:r>
      <w:proofErr w:type="gramEnd"/>
      <w:r w:rsidRPr="006A21BB">
        <w:rPr>
          <w:szCs w:val="22"/>
        </w:rPr>
        <w:t xml:space="preserve"> free from material misstatement, whether due to fraud or error, and to issue an auditor’s report that includes my opinion. Reasonable assurance is a high level of </w:t>
      </w:r>
      <w:proofErr w:type="gramStart"/>
      <w:r w:rsidRPr="006A21BB">
        <w:rPr>
          <w:szCs w:val="22"/>
        </w:rPr>
        <w:t>assurance, but</w:t>
      </w:r>
      <w:proofErr w:type="gramEnd"/>
      <w:r w:rsidRPr="006A21BB">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21BB">
        <w:rPr>
          <w:szCs w:val="22"/>
        </w:rPr>
        <w:t>on the basis of</w:t>
      </w:r>
      <w:proofErr w:type="gramEnd"/>
      <w:r w:rsidRPr="006A21BB">
        <w:rPr>
          <w:szCs w:val="22"/>
        </w:rPr>
        <w:t xml:space="preserve"> these</w:t>
      </w:r>
      <w:r w:rsidR="00145F40" w:rsidRPr="006A21BB">
        <w:rPr>
          <w:szCs w:val="22"/>
        </w:rPr>
        <w:t xml:space="preserve"> </w:t>
      </w:r>
      <w:r w:rsidRPr="006A21BB">
        <w:rPr>
          <w:szCs w:val="22"/>
        </w:rPr>
        <w:t>financial statements</w:t>
      </w:r>
      <w:r w:rsidR="008C112F">
        <w:rPr>
          <w:szCs w:val="22"/>
        </w:rPr>
        <w:t>.</w:t>
      </w:r>
    </w:p>
    <w:p w14:paraId="39D9D0D2" w14:textId="77777777" w:rsidR="008C112F" w:rsidRDefault="008C112F" w:rsidP="008D78D1">
      <w:pPr>
        <w:autoSpaceDE w:val="0"/>
        <w:autoSpaceDN w:val="0"/>
        <w:adjustRightInd w:val="0"/>
        <w:jc w:val="both"/>
        <w:rPr>
          <w:szCs w:val="22"/>
        </w:rPr>
      </w:pPr>
    </w:p>
    <w:p w14:paraId="1ABCCDD8" w14:textId="742CCAAC" w:rsidR="008D78D1" w:rsidRPr="006A21BB" w:rsidRDefault="008D78D1" w:rsidP="008D78D1">
      <w:pPr>
        <w:autoSpaceDE w:val="0"/>
        <w:autoSpaceDN w:val="0"/>
        <w:adjustRightInd w:val="0"/>
        <w:jc w:val="both"/>
        <w:rPr>
          <w:szCs w:val="22"/>
        </w:rPr>
      </w:pPr>
      <w:r w:rsidRPr="006A21BB">
        <w:rPr>
          <w:szCs w:val="22"/>
        </w:rPr>
        <w:t xml:space="preserve">As part of an audit in accordance with TSAs, I exercise professional judgment and maintain professional </w:t>
      </w:r>
      <w:proofErr w:type="spellStart"/>
      <w:r w:rsidRPr="006A21BB">
        <w:rPr>
          <w:szCs w:val="22"/>
        </w:rPr>
        <w:t>skepticism</w:t>
      </w:r>
      <w:proofErr w:type="spellEnd"/>
      <w:r w:rsidRPr="006A21BB">
        <w:rPr>
          <w:szCs w:val="22"/>
        </w:rPr>
        <w:t xml:space="preserve"> throughout the audit. I also: </w:t>
      </w:r>
    </w:p>
    <w:p w14:paraId="5831871F" w14:textId="77777777" w:rsidR="008D78D1" w:rsidRPr="006A21BB" w:rsidRDefault="008D78D1" w:rsidP="008D78D1">
      <w:pPr>
        <w:autoSpaceDE w:val="0"/>
        <w:autoSpaceDN w:val="0"/>
        <w:adjustRightInd w:val="0"/>
        <w:jc w:val="both"/>
        <w:rPr>
          <w:szCs w:val="22"/>
        </w:rPr>
      </w:pPr>
    </w:p>
    <w:p w14:paraId="7F199E2E" w14:textId="77777777" w:rsidR="008D78D1" w:rsidRPr="006A21BB"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4D63676" w14:textId="77777777" w:rsidR="008D78D1" w:rsidRPr="006A21BB"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 xml:space="preserve">Obtain an understanding of internal control relevant to the audit </w:t>
      </w:r>
      <w:proofErr w:type="gramStart"/>
      <w:r w:rsidRPr="006A21BB">
        <w:rPr>
          <w:szCs w:val="22"/>
        </w:rPr>
        <w:t>in order to</w:t>
      </w:r>
      <w:proofErr w:type="gramEnd"/>
      <w:r w:rsidRPr="006A21BB">
        <w:rPr>
          <w:szCs w:val="22"/>
        </w:rPr>
        <w:t xml:space="preserve"> design audit procedures that are appropriate in the circumstances, but not for the purpose of expressing an opinion on the effectiveness of the Company’s internal control.</w:t>
      </w:r>
    </w:p>
    <w:p w14:paraId="78F40822" w14:textId="77777777" w:rsidR="008D78D1" w:rsidRPr="008D78D1"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Evaluate the appropriateness of accounting policies used and the reasonableness of accounting estimates and related disclosures made by management.</w:t>
      </w:r>
    </w:p>
    <w:p w14:paraId="44E8F431" w14:textId="77777777" w:rsidR="008D78D1" w:rsidRPr="007E2F11" w:rsidRDefault="008D78D1" w:rsidP="00E52440">
      <w:pPr>
        <w:pStyle w:val="ListParagraph"/>
        <w:numPr>
          <w:ilvl w:val="0"/>
          <w:numId w:val="18"/>
        </w:numPr>
        <w:autoSpaceDE w:val="0"/>
        <w:autoSpaceDN w:val="0"/>
        <w:adjustRightInd w:val="0"/>
        <w:spacing w:after="200" w:line="276" w:lineRule="auto"/>
        <w:jc w:val="both"/>
        <w:rPr>
          <w:spacing w:val="3"/>
          <w:szCs w:val="22"/>
        </w:rPr>
      </w:pPr>
      <w:r w:rsidRPr="007E2F11">
        <w:rPr>
          <w:spacing w:val="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w:t>
      </w:r>
      <w:r w:rsidRPr="007E2F11">
        <w:rPr>
          <w:spacing w:val="3"/>
          <w:szCs w:val="22"/>
        </w:rPr>
        <w:t xml:space="preserve">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7ECCEBF" w14:textId="77777777" w:rsidR="004345B1" w:rsidRPr="007D08CB" w:rsidRDefault="008D78D1" w:rsidP="00E52440">
      <w:pPr>
        <w:pStyle w:val="ListParagraph"/>
        <w:numPr>
          <w:ilvl w:val="0"/>
          <w:numId w:val="18"/>
        </w:numPr>
        <w:autoSpaceDE w:val="0"/>
        <w:autoSpaceDN w:val="0"/>
        <w:adjustRightInd w:val="0"/>
        <w:spacing w:after="200" w:line="276" w:lineRule="auto"/>
        <w:jc w:val="both"/>
        <w:rPr>
          <w:spacing w:val="-2"/>
          <w:szCs w:val="22"/>
        </w:rPr>
      </w:pPr>
      <w:r w:rsidRPr="007E2F11">
        <w:rPr>
          <w:spacing w:val="-2"/>
          <w:szCs w:val="22"/>
        </w:rPr>
        <w:t xml:space="preserve">Evaluate the overall presentation, </w:t>
      </w:r>
      <w:proofErr w:type="gramStart"/>
      <w:r w:rsidRPr="007E2F11">
        <w:rPr>
          <w:spacing w:val="-2"/>
          <w:szCs w:val="22"/>
        </w:rPr>
        <w:t>structure</w:t>
      </w:r>
      <w:proofErr w:type="gramEnd"/>
      <w:r w:rsidRPr="007E2F11">
        <w:rPr>
          <w:spacing w:val="-2"/>
          <w:szCs w:val="22"/>
        </w:rPr>
        <w:t xml:space="preserve"> and content of the financial statements, including the disclosures,</w:t>
      </w:r>
      <w:r w:rsidRPr="007D08CB">
        <w:rPr>
          <w:spacing w:val="-2"/>
          <w:szCs w:val="22"/>
        </w:rPr>
        <w:t xml:space="preserve"> and whether the financial statements represent the underlying transactions and events in a manner that achieves fair presentation. </w:t>
      </w:r>
    </w:p>
    <w:p w14:paraId="0C8216A7" w14:textId="77777777" w:rsidR="00444FAE" w:rsidRDefault="00444FAE">
      <w:pPr>
        <w:spacing w:line="240" w:lineRule="auto"/>
        <w:rPr>
          <w:szCs w:val="22"/>
        </w:rPr>
      </w:pPr>
      <w:r>
        <w:rPr>
          <w:szCs w:val="22"/>
        </w:rPr>
        <w:br w:type="page"/>
      </w:r>
    </w:p>
    <w:p w14:paraId="12C45227" w14:textId="72D91185" w:rsidR="00774FE9" w:rsidRPr="006A21BB" w:rsidRDefault="00774FE9" w:rsidP="00774FE9">
      <w:pPr>
        <w:autoSpaceDE w:val="0"/>
        <w:autoSpaceDN w:val="0"/>
        <w:adjustRightInd w:val="0"/>
        <w:jc w:val="both"/>
        <w:rPr>
          <w:szCs w:val="22"/>
        </w:rPr>
      </w:pPr>
      <w:r w:rsidRPr="006A21BB">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331C5AD" w14:textId="77777777" w:rsidR="006E47AB" w:rsidRDefault="006E47AB" w:rsidP="00774FE9">
      <w:pPr>
        <w:autoSpaceDE w:val="0"/>
        <w:autoSpaceDN w:val="0"/>
        <w:adjustRightInd w:val="0"/>
        <w:jc w:val="both"/>
        <w:rPr>
          <w:szCs w:val="22"/>
        </w:rPr>
      </w:pPr>
    </w:p>
    <w:p w14:paraId="0B74B527" w14:textId="5D66C90D" w:rsidR="00774FE9" w:rsidRPr="006A21BB" w:rsidRDefault="00774FE9" w:rsidP="00774FE9">
      <w:pPr>
        <w:autoSpaceDE w:val="0"/>
        <w:autoSpaceDN w:val="0"/>
        <w:adjustRightInd w:val="0"/>
        <w:jc w:val="both"/>
        <w:rPr>
          <w:szCs w:val="22"/>
        </w:rPr>
      </w:pPr>
      <w:r w:rsidRPr="006A21BB">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CE1262" w:rsidRPr="00CE1262">
        <w:rPr>
          <w:szCs w:val="22"/>
        </w:rPr>
        <w:t>actions taken to eliminate threats or safeguards applied.</w:t>
      </w:r>
    </w:p>
    <w:p w14:paraId="01DBF54E" w14:textId="77777777" w:rsidR="00D3031C" w:rsidRDefault="00D3031C" w:rsidP="00774FE9">
      <w:pPr>
        <w:autoSpaceDE w:val="0"/>
        <w:autoSpaceDN w:val="0"/>
        <w:adjustRightInd w:val="0"/>
        <w:jc w:val="both"/>
        <w:rPr>
          <w:szCs w:val="22"/>
        </w:rPr>
      </w:pPr>
    </w:p>
    <w:p w14:paraId="653A2270" w14:textId="36B2BBD0" w:rsidR="00774FE9" w:rsidRPr="006A21BB" w:rsidRDefault="00774FE9" w:rsidP="00774FE9">
      <w:pPr>
        <w:autoSpaceDE w:val="0"/>
        <w:autoSpaceDN w:val="0"/>
        <w:adjustRightInd w:val="0"/>
        <w:jc w:val="both"/>
        <w:rPr>
          <w:szCs w:val="22"/>
        </w:rPr>
      </w:pPr>
      <w:r w:rsidRPr="006A21BB">
        <w:rPr>
          <w:szCs w:val="22"/>
        </w:rPr>
        <w:t>From the matters communicated with those charged with governance, I determine those matters that were of most significance in the audit of the</w:t>
      </w:r>
      <w:r w:rsidRPr="006A21BB">
        <w:rPr>
          <w:color w:val="000000"/>
          <w:szCs w:val="22"/>
        </w:rPr>
        <w:t xml:space="preserve"> </w:t>
      </w:r>
      <w:r w:rsidRPr="006A21BB">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48170E" w14:textId="77777777" w:rsidR="000B7629" w:rsidRPr="006A21BB" w:rsidRDefault="000B7629" w:rsidP="000B7629">
      <w:pPr>
        <w:jc w:val="both"/>
        <w:rPr>
          <w:i/>
          <w:iCs/>
        </w:rPr>
      </w:pPr>
      <w:r w:rsidRPr="006A21BB">
        <w:rPr>
          <w:i/>
          <w:iCs/>
        </w:rPr>
        <w:t xml:space="preserve"> </w:t>
      </w:r>
    </w:p>
    <w:p w14:paraId="22A92AF0" w14:textId="77777777" w:rsidR="002E6B7F" w:rsidRPr="006A21BB" w:rsidRDefault="002E6B7F" w:rsidP="002E6B7F">
      <w:pPr>
        <w:jc w:val="both"/>
      </w:pPr>
    </w:p>
    <w:p w14:paraId="4EE0EB2B" w14:textId="77777777" w:rsidR="002E6B7F" w:rsidRPr="006A21BB" w:rsidRDefault="002E6B7F" w:rsidP="002E6B7F">
      <w:pPr>
        <w:tabs>
          <w:tab w:val="left" w:pos="540"/>
          <w:tab w:val="left" w:pos="5760"/>
          <w:tab w:val="left" w:pos="9540"/>
        </w:tabs>
        <w:spacing w:line="240" w:lineRule="atLeast"/>
        <w:ind w:right="-45"/>
        <w:jc w:val="both"/>
      </w:pPr>
    </w:p>
    <w:p w14:paraId="25AAA105"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1DF012D6" w14:textId="77777777" w:rsidR="0072501E" w:rsidRPr="006A21BB" w:rsidRDefault="0072501E" w:rsidP="002E6B7F">
      <w:pPr>
        <w:tabs>
          <w:tab w:val="left" w:pos="540"/>
          <w:tab w:val="left" w:pos="5760"/>
          <w:tab w:val="left" w:pos="9540"/>
        </w:tabs>
        <w:spacing w:line="240" w:lineRule="atLeast"/>
        <w:ind w:right="-45"/>
        <w:jc w:val="both"/>
        <w:rPr>
          <w:lang w:val="en-US"/>
        </w:rPr>
      </w:pPr>
    </w:p>
    <w:p w14:paraId="1E0F634D"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4F61465B"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61D4F28A" w14:textId="14F75BF2"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w:t>
      </w:r>
      <w:r w:rsidR="00F8284C">
        <w:rPr>
          <w:rFonts w:cs="Times New Roman"/>
          <w:lang w:val="en-US"/>
        </w:rPr>
        <w:t>Nadsasin Wattanapaisal</w:t>
      </w:r>
      <w:r w:rsidRPr="006A21BB">
        <w:rPr>
          <w:rFonts w:cs="Times New Roman"/>
          <w:szCs w:val="22"/>
        </w:rPr>
        <w:t>)</w:t>
      </w:r>
    </w:p>
    <w:p w14:paraId="41697E09" w14:textId="77777777"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Certified Public Accountant</w:t>
      </w:r>
    </w:p>
    <w:p w14:paraId="0714FA50" w14:textId="2F0A94FC"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 xml:space="preserve">Registration No. </w:t>
      </w:r>
      <w:r w:rsidR="00F8284C">
        <w:rPr>
          <w:rFonts w:cs="Times New Roman"/>
          <w:szCs w:val="22"/>
        </w:rPr>
        <w:t>10767</w:t>
      </w:r>
    </w:p>
    <w:p w14:paraId="4AD376C6" w14:textId="77777777" w:rsidR="002E6B7F" w:rsidRPr="006A21BB" w:rsidRDefault="002E6B7F" w:rsidP="002E6B7F">
      <w:pPr>
        <w:tabs>
          <w:tab w:val="left" w:pos="540"/>
          <w:tab w:val="left" w:pos="5760"/>
          <w:tab w:val="left" w:pos="9540"/>
        </w:tabs>
        <w:spacing w:line="240" w:lineRule="atLeast"/>
        <w:ind w:right="-45"/>
        <w:jc w:val="both"/>
      </w:pPr>
    </w:p>
    <w:p w14:paraId="330CFC64"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KPMG </w:t>
      </w:r>
      <w:proofErr w:type="spellStart"/>
      <w:r w:rsidRPr="006A21BB">
        <w:rPr>
          <w:lang w:val="en-US"/>
        </w:rPr>
        <w:t>Phoomchai</w:t>
      </w:r>
      <w:proofErr w:type="spellEnd"/>
      <w:r w:rsidRPr="006A21BB">
        <w:rPr>
          <w:lang w:val="en-US"/>
        </w:rPr>
        <w:t xml:space="preserve"> Audit Ltd.</w:t>
      </w:r>
    </w:p>
    <w:p w14:paraId="143B6877"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Bangkok </w:t>
      </w:r>
    </w:p>
    <w:p w14:paraId="4623526E" w14:textId="43A6ECDD" w:rsidR="008E5A13" w:rsidRPr="006A21BB" w:rsidRDefault="000D5D14" w:rsidP="008E5A13">
      <w:pPr>
        <w:tabs>
          <w:tab w:val="left" w:pos="540"/>
          <w:tab w:val="left" w:pos="9540"/>
        </w:tabs>
        <w:spacing w:line="240" w:lineRule="atLeast"/>
        <w:ind w:right="-45"/>
        <w:rPr>
          <w:lang w:val="en-US"/>
        </w:rPr>
      </w:pPr>
      <w:r w:rsidRPr="007419B0">
        <w:rPr>
          <w:lang w:val="en-US" w:bidi="th-TH"/>
        </w:rPr>
        <w:t>28</w:t>
      </w:r>
      <w:r w:rsidR="00F8284C">
        <w:rPr>
          <w:lang w:val="en-US"/>
        </w:rPr>
        <w:t xml:space="preserve"> February 202</w:t>
      </w:r>
      <w:r w:rsidR="009A2F84">
        <w:rPr>
          <w:lang w:val="en-US"/>
        </w:rPr>
        <w:t>5</w:t>
      </w:r>
    </w:p>
    <w:p w14:paraId="2B0323F3" w14:textId="77777777" w:rsidR="002E6B7F" w:rsidRDefault="002E6B7F" w:rsidP="002E6B7F">
      <w:pPr>
        <w:tabs>
          <w:tab w:val="left" w:pos="540"/>
          <w:tab w:val="left" w:pos="9540"/>
        </w:tabs>
        <w:spacing w:line="240" w:lineRule="atLeast"/>
        <w:ind w:right="-45"/>
        <w:rPr>
          <w:lang w:val="en-US"/>
        </w:rPr>
      </w:pPr>
    </w:p>
    <w:sectPr w:rsidR="002E6B7F" w:rsidSect="0065796F">
      <w:headerReference w:type="default" r:id="rId18"/>
      <w:headerReference w:type="first" r:id="rId19"/>
      <w:footerReference w:type="first" r:id="rId20"/>
      <w:pgSz w:w="11907" w:h="16840" w:code="9"/>
      <w:pgMar w:top="691" w:right="1152" w:bottom="576" w:left="1152"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7117B" w14:textId="77777777" w:rsidR="000A1F22" w:rsidRDefault="000A1F22">
      <w:r>
        <w:separator/>
      </w:r>
    </w:p>
  </w:endnote>
  <w:endnote w:type="continuationSeparator" w:id="0">
    <w:p w14:paraId="0FAA21DE" w14:textId="77777777" w:rsidR="000A1F22" w:rsidRDefault="000A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C0F78" w14:textId="77777777" w:rsidR="0065796F" w:rsidRDefault="00657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00F59" w14:textId="77777777" w:rsidR="003B258F" w:rsidRDefault="003B258F" w:rsidP="007516B6">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sz w:val="22"/>
        <w:szCs w:val="24"/>
      </w:rPr>
      <w:t>2</w:t>
    </w:r>
    <w:r w:rsidRPr="00646845">
      <w:rPr>
        <w:caps/>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A973" w14:textId="77777777" w:rsidR="0065796F" w:rsidRDefault="006579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94A4" w14:textId="77777777" w:rsidR="00E758EB" w:rsidRDefault="00E758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3034166"/>
      <w:docPartObj>
        <w:docPartGallery w:val="Page Numbers (Bottom of Page)"/>
        <w:docPartUnique/>
      </w:docPartObj>
    </w:sdtPr>
    <w:sdtEndPr>
      <w:rPr>
        <w:noProof/>
        <w:sz w:val="22"/>
        <w:szCs w:val="22"/>
      </w:rPr>
    </w:sdtEndPr>
    <w:sdtContent>
      <w:p w14:paraId="5F369BF1" w14:textId="6BBCEE0E" w:rsidR="0065796F" w:rsidRPr="0065796F" w:rsidRDefault="0065796F" w:rsidP="0065796F">
        <w:pPr>
          <w:pStyle w:val="Footer"/>
          <w:spacing w:line="240" w:lineRule="atLeast"/>
          <w:jc w:val="center"/>
          <w:rPr>
            <w:rFonts w:hint="cs"/>
            <w:sz w:val="22"/>
            <w:szCs w:val="22"/>
          </w:rPr>
        </w:pPr>
        <w:r w:rsidRPr="0065796F">
          <w:rPr>
            <w:sz w:val="22"/>
            <w:szCs w:val="22"/>
          </w:rPr>
          <w:fldChar w:fldCharType="begin"/>
        </w:r>
        <w:r w:rsidRPr="0065796F">
          <w:rPr>
            <w:sz w:val="22"/>
            <w:szCs w:val="22"/>
          </w:rPr>
          <w:instrText xml:space="preserve"> PAGE   \* MERGEFORMAT </w:instrText>
        </w:r>
        <w:r w:rsidRPr="0065796F">
          <w:rPr>
            <w:sz w:val="22"/>
            <w:szCs w:val="22"/>
          </w:rPr>
          <w:fldChar w:fldCharType="separate"/>
        </w:r>
        <w:r w:rsidRPr="0065796F">
          <w:rPr>
            <w:noProof/>
            <w:sz w:val="22"/>
            <w:szCs w:val="22"/>
          </w:rPr>
          <w:t>2</w:t>
        </w:r>
        <w:r w:rsidRPr="0065796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66F1D" w14:textId="77777777" w:rsidR="000A1F22" w:rsidRDefault="000A1F22">
      <w:r>
        <w:separator/>
      </w:r>
    </w:p>
  </w:footnote>
  <w:footnote w:type="continuationSeparator" w:id="0">
    <w:p w14:paraId="221BF02C" w14:textId="77777777" w:rsidR="000A1F22" w:rsidRDefault="000A1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2410D" w14:textId="77777777" w:rsidR="0065796F" w:rsidRDefault="006579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60867" w14:textId="77777777" w:rsidR="0065796F" w:rsidRDefault="00657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0FAC9" w14:textId="66F57D70" w:rsidR="003B258F" w:rsidRDefault="003B258F" w:rsidP="004D05C0">
    <w:pPr>
      <w:pStyle w:val="Header"/>
      <w:spacing w:line="240" w:lineRule="atLeast"/>
      <w:jc w:val="left"/>
      <w:rPr>
        <w:i w:val="0"/>
        <w:iCs/>
        <w:sz w:val="28"/>
        <w:szCs w:val="28"/>
      </w:rPr>
    </w:pPr>
  </w:p>
  <w:p w14:paraId="72DA23F3" w14:textId="35A2218E" w:rsidR="00AE128F" w:rsidRDefault="00AE128F" w:rsidP="004D05C0">
    <w:pPr>
      <w:pStyle w:val="Header"/>
      <w:spacing w:line="240" w:lineRule="atLeast"/>
      <w:jc w:val="left"/>
      <w:rPr>
        <w:i w:val="0"/>
        <w:iCs/>
        <w:sz w:val="28"/>
        <w:szCs w:val="28"/>
      </w:rPr>
    </w:pPr>
  </w:p>
  <w:p w14:paraId="27EE1D3A" w14:textId="74E40F56" w:rsidR="00AE128F" w:rsidRDefault="00AE128F" w:rsidP="004D05C0">
    <w:pPr>
      <w:pStyle w:val="Header"/>
      <w:spacing w:line="240" w:lineRule="atLeast"/>
      <w:jc w:val="left"/>
      <w:rPr>
        <w:i w:val="0"/>
        <w:iCs/>
        <w:sz w:val="28"/>
        <w:szCs w:val="28"/>
      </w:rPr>
    </w:pPr>
  </w:p>
  <w:p w14:paraId="6C2D4B34" w14:textId="20AAF890" w:rsidR="00AE128F" w:rsidRDefault="00AE128F" w:rsidP="004D05C0">
    <w:pPr>
      <w:pStyle w:val="Header"/>
      <w:spacing w:line="240" w:lineRule="atLeast"/>
      <w:jc w:val="left"/>
      <w:rPr>
        <w:i w:val="0"/>
        <w:iCs/>
        <w:sz w:val="28"/>
        <w:szCs w:val="28"/>
      </w:rPr>
    </w:pPr>
  </w:p>
  <w:p w14:paraId="5A0E6ABA" w14:textId="7621472C" w:rsidR="00AE128F" w:rsidRDefault="00AE128F" w:rsidP="004D05C0">
    <w:pPr>
      <w:pStyle w:val="Header"/>
      <w:spacing w:line="240" w:lineRule="atLeast"/>
      <w:jc w:val="left"/>
      <w:rPr>
        <w:i w:val="0"/>
        <w:iCs/>
        <w:sz w:val="28"/>
        <w:szCs w:val="28"/>
      </w:rPr>
    </w:pPr>
  </w:p>
  <w:p w14:paraId="75B44882" w14:textId="204EA83A" w:rsidR="00AE128F" w:rsidRDefault="00AE128F" w:rsidP="004D05C0">
    <w:pPr>
      <w:pStyle w:val="Header"/>
      <w:spacing w:line="240" w:lineRule="atLeast"/>
      <w:jc w:val="left"/>
      <w:rPr>
        <w:i w:val="0"/>
        <w:iCs/>
        <w:sz w:val="28"/>
        <w:szCs w:val="28"/>
      </w:rPr>
    </w:pPr>
  </w:p>
  <w:p w14:paraId="04987C6F" w14:textId="68EA6D1D" w:rsidR="00AE128F" w:rsidRDefault="00AE128F" w:rsidP="004D05C0">
    <w:pPr>
      <w:pStyle w:val="Header"/>
      <w:spacing w:line="240" w:lineRule="atLeast"/>
      <w:jc w:val="left"/>
      <w:rPr>
        <w:i w:val="0"/>
        <w:iCs/>
        <w:sz w:val="28"/>
        <w:szCs w:val="28"/>
      </w:rPr>
    </w:pPr>
  </w:p>
  <w:p w14:paraId="0468D39F" w14:textId="448B2552" w:rsidR="00AE128F" w:rsidRDefault="00AE128F" w:rsidP="004D05C0">
    <w:pPr>
      <w:pStyle w:val="Header"/>
      <w:spacing w:line="240" w:lineRule="atLeast"/>
      <w:jc w:val="left"/>
      <w:rPr>
        <w:i w:val="0"/>
        <w:iCs/>
        <w:sz w:val="28"/>
        <w:szCs w:val="28"/>
      </w:rPr>
    </w:pPr>
  </w:p>
  <w:p w14:paraId="29239B39" w14:textId="5606AAC7" w:rsidR="00AE128F" w:rsidRDefault="00AE128F" w:rsidP="004D05C0">
    <w:pPr>
      <w:pStyle w:val="Header"/>
      <w:spacing w:line="240" w:lineRule="atLeast"/>
      <w:jc w:val="left"/>
      <w:rPr>
        <w:i w:val="0"/>
        <w:iCs/>
        <w:sz w:val="28"/>
        <w:szCs w:val="28"/>
      </w:rPr>
    </w:pPr>
  </w:p>
  <w:p w14:paraId="58D282A9" w14:textId="1EEB7C97" w:rsidR="00AE128F" w:rsidRDefault="00AE128F" w:rsidP="004D05C0">
    <w:pPr>
      <w:pStyle w:val="Header"/>
      <w:spacing w:line="240" w:lineRule="atLeast"/>
      <w:jc w:val="left"/>
      <w:rPr>
        <w:i w:val="0"/>
        <w:iCs/>
        <w:sz w:val="28"/>
        <w:szCs w:val="28"/>
      </w:rPr>
    </w:pPr>
  </w:p>
  <w:p w14:paraId="6BD6698F" w14:textId="77777777" w:rsidR="00AE128F" w:rsidRPr="00444FAE" w:rsidRDefault="00AE128F" w:rsidP="004D05C0">
    <w:pPr>
      <w:pStyle w:val="Header"/>
      <w:spacing w:line="240" w:lineRule="atLeast"/>
      <w:jc w:val="left"/>
      <w:rPr>
        <w:i w:val="0"/>
        <w:iCs/>
        <w:sz w:val="28"/>
        <w:szCs w:val="28"/>
      </w:rPr>
    </w:pPr>
  </w:p>
  <w:p w14:paraId="38736FC3" w14:textId="3F936647" w:rsidR="00444FAE" w:rsidRPr="00444FAE" w:rsidRDefault="00444FAE" w:rsidP="004D05C0">
    <w:pPr>
      <w:pStyle w:val="Header"/>
      <w:spacing w:line="240" w:lineRule="atLeast"/>
      <w:jc w:val="left"/>
      <w:rPr>
        <w:i w:val="0"/>
        <w:iCs/>
        <w:sz w:val="28"/>
        <w:szCs w:val="28"/>
      </w:rPr>
    </w:pPr>
  </w:p>
  <w:p w14:paraId="14C794DA" w14:textId="47A6279E" w:rsidR="00444FAE" w:rsidRPr="00444FAE" w:rsidRDefault="00444FAE" w:rsidP="004D05C0">
    <w:pPr>
      <w:pStyle w:val="Header"/>
      <w:spacing w:line="240" w:lineRule="atLeast"/>
      <w:jc w:val="left"/>
      <w:rPr>
        <w:i w:val="0"/>
        <w:iCs/>
        <w:sz w:val="28"/>
        <w:szCs w:val="28"/>
      </w:rPr>
    </w:pPr>
  </w:p>
  <w:p w14:paraId="4C4AA99F" w14:textId="675A0EB4" w:rsidR="00444FAE" w:rsidRPr="00444FAE" w:rsidRDefault="00444FAE" w:rsidP="004D05C0">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5A633" w14:textId="77777777" w:rsidR="00AE128F" w:rsidRDefault="00AE128F" w:rsidP="004D05C0">
    <w:pPr>
      <w:pStyle w:val="Header"/>
      <w:spacing w:line="240" w:lineRule="atLeast"/>
      <w:jc w:val="left"/>
      <w:rPr>
        <w:i w:val="0"/>
        <w:iCs/>
        <w:sz w:val="28"/>
        <w:szCs w:val="28"/>
      </w:rPr>
    </w:pPr>
  </w:p>
  <w:p w14:paraId="6235E5D7" w14:textId="77777777" w:rsidR="00AE128F" w:rsidRPr="00444FAE" w:rsidRDefault="00AE128F" w:rsidP="004D05C0">
    <w:pPr>
      <w:pStyle w:val="Header"/>
      <w:spacing w:line="240" w:lineRule="atLeast"/>
      <w:jc w:val="left"/>
      <w:rPr>
        <w:i w:val="0"/>
        <w:iCs/>
        <w:sz w:val="28"/>
        <w:szCs w:val="28"/>
      </w:rPr>
    </w:pPr>
  </w:p>
  <w:p w14:paraId="48BF57D9" w14:textId="77777777" w:rsidR="00AE128F" w:rsidRPr="00444FAE" w:rsidRDefault="00AE128F" w:rsidP="004D05C0">
    <w:pPr>
      <w:pStyle w:val="Header"/>
      <w:spacing w:line="240" w:lineRule="atLeast"/>
      <w:jc w:val="left"/>
      <w:rPr>
        <w:i w:val="0"/>
        <w:iCs/>
        <w:sz w:val="28"/>
        <w:szCs w:val="28"/>
      </w:rPr>
    </w:pPr>
  </w:p>
  <w:p w14:paraId="6F9A0B80" w14:textId="77777777" w:rsidR="00AE128F" w:rsidRPr="00444FAE" w:rsidRDefault="00AE128F" w:rsidP="004D05C0">
    <w:pPr>
      <w:pStyle w:val="Header"/>
      <w:spacing w:line="240" w:lineRule="atLeast"/>
      <w:jc w:val="left"/>
      <w:rPr>
        <w:i w:val="0"/>
        <w:iCs/>
        <w:sz w:val="28"/>
        <w:szCs w:val="28"/>
      </w:rPr>
    </w:pPr>
  </w:p>
  <w:p w14:paraId="03B82E61" w14:textId="77777777" w:rsidR="00AE128F" w:rsidRDefault="00AE128F" w:rsidP="004D05C0">
    <w:pPr>
      <w:pStyle w:val="Header"/>
      <w:spacing w:line="240" w:lineRule="atLeast"/>
      <w:jc w:val="left"/>
      <w:rPr>
        <w:i w:val="0"/>
        <w:iCs/>
        <w:sz w:val="28"/>
        <w:szCs w:val="28"/>
        <w:lang w:bidi="th-TH"/>
      </w:rPr>
    </w:pPr>
  </w:p>
  <w:p w14:paraId="5993CE78" w14:textId="77777777" w:rsidR="0065796F" w:rsidRDefault="0065796F" w:rsidP="004D05C0">
    <w:pPr>
      <w:pStyle w:val="Header"/>
      <w:spacing w:line="240" w:lineRule="atLeast"/>
      <w:jc w:val="left"/>
      <w:rPr>
        <w:i w:val="0"/>
        <w:iCs/>
        <w:sz w:val="28"/>
        <w:szCs w:val="28"/>
        <w:lang w:bidi="th-TH"/>
      </w:rPr>
    </w:pPr>
  </w:p>
  <w:p w14:paraId="30818272" w14:textId="77777777" w:rsidR="0065796F" w:rsidRDefault="0065796F" w:rsidP="004D05C0">
    <w:pPr>
      <w:pStyle w:val="Header"/>
      <w:spacing w:line="240" w:lineRule="atLeast"/>
      <w:jc w:val="left"/>
      <w:rPr>
        <w:i w:val="0"/>
        <w:iCs/>
        <w:sz w:val="28"/>
        <w:szCs w:val="28"/>
        <w:lang w:bidi="th-TH"/>
      </w:rPr>
    </w:pPr>
  </w:p>
  <w:p w14:paraId="12B866BA" w14:textId="77777777" w:rsidR="0065796F" w:rsidRDefault="0065796F" w:rsidP="004D05C0">
    <w:pPr>
      <w:pStyle w:val="Header"/>
      <w:spacing w:line="240" w:lineRule="atLeast"/>
      <w:jc w:val="left"/>
      <w:rPr>
        <w:i w:val="0"/>
        <w:iCs/>
        <w:sz w:val="28"/>
        <w:szCs w:val="28"/>
        <w:lang w:bidi="th-TH"/>
      </w:rPr>
    </w:pPr>
  </w:p>
  <w:p w14:paraId="6E07A2CA" w14:textId="77777777" w:rsidR="0065796F" w:rsidRDefault="0065796F" w:rsidP="004D05C0">
    <w:pPr>
      <w:pStyle w:val="Header"/>
      <w:spacing w:line="240" w:lineRule="atLeast"/>
      <w:jc w:val="left"/>
      <w:rPr>
        <w:i w:val="0"/>
        <w:iCs/>
        <w:sz w:val="28"/>
        <w:szCs w:val="28"/>
        <w:lang w:bidi="th-TH"/>
      </w:rPr>
    </w:pPr>
  </w:p>
  <w:p w14:paraId="476FF4BE" w14:textId="77777777" w:rsidR="0065796F" w:rsidRDefault="0065796F" w:rsidP="004D05C0">
    <w:pPr>
      <w:pStyle w:val="Header"/>
      <w:spacing w:line="240" w:lineRule="atLeast"/>
      <w:jc w:val="left"/>
      <w:rPr>
        <w:i w:val="0"/>
        <w:iCs/>
        <w:sz w:val="28"/>
        <w:szCs w:val="28"/>
        <w:lang w:bidi="th-TH"/>
      </w:rPr>
    </w:pPr>
  </w:p>
  <w:p w14:paraId="6741989E" w14:textId="77777777" w:rsidR="0065796F" w:rsidRPr="00444FAE" w:rsidRDefault="0065796F" w:rsidP="004D05C0">
    <w:pPr>
      <w:pStyle w:val="Header"/>
      <w:spacing w:line="240" w:lineRule="atLeast"/>
      <w:jc w:val="left"/>
      <w:rPr>
        <w:rFonts w:hint="cs"/>
        <w:i w:val="0"/>
        <w:iCs/>
        <w:sz w:val="28"/>
        <w:szCs w:val="28"/>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6DFCB" w14:textId="77777777" w:rsidR="0065796F" w:rsidRPr="0065796F" w:rsidRDefault="0065796F" w:rsidP="0065796F">
    <w:pPr>
      <w:pStyle w:val="Header"/>
      <w:spacing w:line="240" w:lineRule="atLeast"/>
      <w:jc w:val="left"/>
      <w:rPr>
        <w:sz w:val="28"/>
        <w:szCs w:val="28"/>
        <w:lang w:val="en-US"/>
      </w:rPr>
    </w:pPr>
  </w:p>
  <w:p w14:paraId="14B7E633" w14:textId="77777777" w:rsidR="0065796F" w:rsidRPr="0065796F" w:rsidRDefault="0065796F" w:rsidP="0065796F">
    <w:pPr>
      <w:pStyle w:val="Header"/>
      <w:spacing w:line="240" w:lineRule="atLeast"/>
      <w:jc w:val="left"/>
      <w:rPr>
        <w:sz w:val="28"/>
        <w:szCs w:val="28"/>
        <w:lang w:val="en-US"/>
      </w:rPr>
    </w:pPr>
  </w:p>
  <w:p w14:paraId="1BEBAC6E" w14:textId="77777777" w:rsidR="0065796F" w:rsidRPr="0065796F" w:rsidRDefault="0065796F" w:rsidP="0065796F">
    <w:pPr>
      <w:pStyle w:val="Header"/>
      <w:spacing w:line="240" w:lineRule="atLeast"/>
      <w:jc w:val="left"/>
      <w:rPr>
        <w:sz w:val="28"/>
        <w:szCs w:val="28"/>
        <w:lang w:val="en-US"/>
      </w:rPr>
    </w:pPr>
  </w:p>
  <w:p w14:paraId="0BD989C5" w14:textId="77777777" w:rsidR="0065796F" w:rsidRPr="0065796F" w:rsidRDefault="0065796F" w:rsidP="0065796F">
    <w:pPr>
      <w:pStyle w:val="Header"/>
      <w:spacing w:line="240" w:lineRule="atLeast"/>
      <w:jc w:val="left"/>
      <w:rPr>
        <w:sz w:val="28"/>
        <w:szCs w:val="28"/>
        <w:lang w:val="en-US"/>
      </w:rPr>
    </w:pPr>
  </w:p>
  <w:p w14:paraId="5F6D5F67" w14:textId="77777777" w:rsidR="0065796F" w:rsidRPr="0065796F" w:rsidRDefault="0065796F" w:rsidP="0065796F">
    <w:pPr>
      <w:pStyle w:val="Header"/>
      <w:spacing w:line="240" w:lineRule="atLeast"/>
      <w:jc w:val="left"/>
      <w:rPr>
        <w:sz w:val="28"/>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EB76" w14:textId="77777777" w:rsidR="0065796F" w:rsidRDefault="0065796F" w:rsidP="004D05C0">
    <w:pPr>
      <w:pStyle w:val="Header"/>
      <w:spacing w:line="240" w:lineRule="atLeast"/>
      <w:jc w:val="left"/>
      <w:rPr>
        <w:i w:val="0"/>
        <w:iCs/>
        <w:sz w:val="28"/>
        <w:szCs w:val="28"/>
      </w:rPr>
    </w:pPr>
  </w:p>
  <w:p w14:paraId="48480202" w14:textId="77777777" w:rsidR="0065796F" w:rsidRPr="00444FAE" w:rsidRDefault="0065796F" w:rsidP="004D05C0">
    <w:pPr>
      <w:pStyle w:val="Header"/>
      <w:spacing w:line="240" w:lineRule="atLeast"/>
      <w:jc w:val="left"/>
      <w:rPr>
        <w:i w:val="0"/>
        <w:iCs/>
        <w:sz w:val="28"/>
        <w:szCs w:val="28"/>
      </w:rPr>
    </w:pPr>
  </w:p>
  <w:p w14:paraId="0D81CF30" w14:textId="77777777" w:rsidR="0065796F" w:rsidRPr="00444FAE" w:rsidRDefault="0065796F" w:rsidP="004D05C0">
    <w:pPr>
      <w:pStyle w:val="Header"/>
      <w:spacing w:line="240" w:lineRule="atLeast"/>
      <w:jc w:val="left"/>
      <w:rPr>
        <w:i w:val="0"/>
        <w:iCs/>
        <w:sz w:val="28"/>
        <w:szCs w:val="28"/>
      </w:rPr>
    </w:pPr>
  </w:p>
  <w:p w14:paraId="47F60A5A" w14:textId="77777777" w:rsidR="0065796F" w:rsidRPr="00444FAE" w:rsidRDefault="0065796F" w:rsidP="004D05C0">
    <w:pPr>
      <w:pStyle w:val="Header"/>
      <w:spacing w:line="240" w:lineRule="atLeast"/>
      <w:jc w:val="left"/>
      <w:rPr>
        <w:i w:val="0"/>
        <w:iCs/>
        <w:sz w:val="28"/>
        <w:szCs w:val="28"/>
      </w:rPr>
    </w:pPr>
  </w:p>
  <w:p w14:paraId="44F7F516" w14:textId="77777777" w:rsidR="0065796F" w:rsidRPr="00444FAE" w:rsidRDefault="0065796F" w:rsidP="004D05C0">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79342750"/>
    <w:lvl w:ilvl="0" w:tplc="A2E47CC6">
      <w:start w:val="1"/>
      <w:numFmt w:val="lowerLetter"/>
      <w:lvlText w:val="(%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4707"/>
    <w:multiLevelType w:val="singleLevel"/>
    <w:tmpl w:val="D92ADCA4"/>
    <w:styleLink w:val="Style1"/>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6" w15:restartNumberingAfterBreak="0">
    <w:nsid w:val="41080F21"/>
    <w:multiLevelType w:val="hybridMultilevel"/>
    <w:tmpl w:val="CE02E2DC"/>
    <w:lvl w:ilvl="0" w:tplc="04090001">
      <w:start w:val="607"/>
      <w:numFmt w:val="bullet"/>
      <w:lvlText w:val="•"/>
      <w:lvlJc w:val="left"/>
      <w:pPr>
        <w:ind w:left="900" w:hanging="360"/>
      </w:pPr>
      <w:rPr>
        <w:rFonts w:ascii="Angsana New" w:eastAsia="Times New Roman" w:hAnsi="Angsana New" w:cs="Angsana New" w:hint="default"/>
        <w:color w:val="000000"/>
        <w:sz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5E1A5B85"/>
    <w:multiLevelType w:val="hybridMultilevel"/>
    <w:tmpl w:val="BD4CBEE4"/>
    <w:lvl w:ilvl="0" w:tplc="04090001">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1" w15:restartNumberingAfterBreak="0">
    <w:nsid w:val="617C2EA2"/>
    <w:multiLevelType w:val="hybridMultilevel"/>
    <w:tmpl w:val="62AA8DFE"/>
    <w:lvl w:ilvl="0" w:tplc="A4C6CBA0">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DF55D1"/>
    <w:multiLevelType w:val="multilevel"/>
    <w:tmpl w:val="DDB06BB8"/>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CCB26864">
      <w:start w:val="1"/>
      <w:numFmt w:val="bullet"/>
      <w:pStyle w:val="BodyTextbullet"/>
      <w:lvlText w:val=""/>
      <w:lvlJc w:val="left"/>
      <w:pPr>
        <w:tabs>
          <w:tab w:val="num" w:pos="1440"/>
        </w:tabs>
        <w:ind w:left="1440" w:hanging="360"/>
      </w:pPr>
      <w:rPr>
        <w:rFonts w:ascii="Symbol" w:hAnsi="Symbol" w:hint="default"/>
        <w:color w:val="auto"/>
        <w:sz w:val="22"/>
      </w:rPr>
    </w:lvl>
    <w:lvl w:ilvl="1" w:tplc="42E4A00E">
      <w:start w:val="1"/>
      <w:numFmt w:val="bullet"/>
      <w:lvlText w:val="o"/>
      <w:lvlJc w:val="left"/>
      <w:pPr>
        <w:tabs>
          <w:tab w:val="num" w:pos="2520"/>
        </w:tabs>
        <w:ind w:left="2520" w:hanging="360"/>
      </w:pPr>
      <w:rPr>
        <w:rFonts w:ascii="Courier New" w:hAnsi="Courier New" w:hint="default"/>
      </w:rPr>
    </w:lvl>
    <w:lvl w:ilvl="2" w:tplc="B8287EEA" w:tentative="1">
      <w:start w:val="1"/>
      <w:numFmt w:val="bullet"/>
      <w:lvlText w:val=""/>
      <w:lvlJc w:val="left"/>
      <w:pPr>
        <w:tabs>
          <w:tab w:val="num" w:pos="3240"/>
        </w:tabs>
        <w:ind w:left="3240" w:hanging="360"/>
      </w:pPr>
      <w:rPr>
        <w:rFonts w:ascii="Wingdings" w:hAnsi="Wingdings" w:hint="default"/>
      </w:rPr>
    </w:lvl>
    <w:lvl w:ilvl="3" w:tplc="7FDA54A0" w:tentative="1">
      <w:start w:val="1"/>
      <w:numFmt w:val="bullet"/>
      <w:lvlText w:val=""/>
      <w:lvlJc w:val="left"/>
      <w:pPr>
        <w:tabs>
          <w:tab w:val="num" w:pos="3960"/>
        </w:tabs>
        <w:ind w:left="3960" w:hanging="360"/>
      </w:pPr>
      <w:rPr>
        <w:rFonts w:ascii="Symbol" w:hAnsi="Symbol" w:hint="default"/>
      </w:rPr>
    </w:lvl>
    <w:lvl w:ilvl="4" w:tplc="0994D97E" w:tentative="1">
      <w:start w:val="1"/>
      <w:numFmt w:val="bullet"/>
      <w:lvlText w:val="o"/>
      <w:lvlJc w:val="left"/>
      <w:pPr>
        <w:tabs>
          <w:tab w:val="num" w:pos="4680"/>
        </w:tabs>
        <w:ind w:left="4680" w:hanging="360"/>
      </w:pPr>
      <w:rPr>
        <w:rFonts w:ascii="Courier New" w:hAnsi="Courier New" w:hint="default"/>
      </w:rPr>
    </w:lvl>
    <w:lvl w:ilvl="5" w:tplc="74AA3A88" w:tentative="1">
      <w:start w:val="1"/>
      <w:numFmt w:val="bullet"/>
      <w:lvlText w:val=""/>
      <w:lvlJc w:val="left"/>
      <w:pPr>
        <w:tabs>
          <w:tab w:val="num" w:pos="5400"/>
        </w:tabs>
        <w:ind w:left="5400" w:hanging="360"/>
      </w:pPr>
      <w:rPr>
        <w:rFonts w:ascii="Wingdings" w:hAnsi="Wingdings" w:hint="default"/>
      </w:rPr>
    </w:lvl>
    <w:lvl w:ilvl="6" w:tplc="BEE60822" w:tentative="1">
      <w:start w:val="1"/>
      <w:numFmt w:val="bullet"/>
      <w:lvlText w:val=""/>
      <w:lvlJc w:val="left"/>
      <w:pPr>
        <w:tabs>
          <w:tab w:val="num" w:pos="6120"/>
        </w:tabs>
        <w:ind w:left="6120" w:hanging="360"/>
      </w:pPr>
      <w:rPr>
        <w:rFonts w:ascii="Symbol" w:hAnsi="Symbol" w:hint="default"/>
      </w:rPr>
    </w:lvl>
    <w:lvl w:ilvl="7" w:tplc="61964A0C" w:tentative="1">
      <w:start w:val="1"/>
      <w:numFmt w:val="bullet"/>
      <w:lvlText w:val="o"/>
      <w:lvlJc w:val="left"/>
      <w:pPr>
        <w:tabs>
          <w:tab w:val="num" w:pos="6840"/>
        </w:tabs>
        <w:ind w:left="6840" w:hanging="360"/>
      </w:pPr>
      <w:rPr>
        <w:rFonts w:ascii="Courier New" w:hAnsi="Courier New" w:hint="default"/>
      </w:rPr>
    </w:lvl>
    <w:lvl w:ilvl="8" w:tplc="193C6F08"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16cid:durableId="187917396">
    <w:abstractNumId w:val="1"/>
  </w:num>
  <w:num w:numId="2" w16cid:durableId="1554077272">
    <w:abstractNumId w:val="0"/>
  </w:num>
  <w:num w:numId="3" w16cid:durableId="1620644584">
    <w:abstractNumId w:val="10"/>
  </w:num>
  <w:num w:numId="4" w16cid:durableId="1921716313">
    <w:abstractNumId w:val="4"/>
  </w:num>
  <w:num w:numId="5" w16cid:durableId="1477722412">
    <w:abstractNumId w:val="12"/>
  </w:num>
  <w:num w:numId="6" w16cid:durableId="471143331">
    <w:abstractNumId w:val="9"/>
  </w:num>
  <w:num w:numId="7" w16cid:durableId="1345549337">
    <w:abstractNumId w:val="22"/>
  </w:num>
  <w:num w:numId="8" w16cid:durableId="793015556">
    <w:abstractNumId w:val="18"/>
  </w:num>
  <w:num w:numId="9" w16cid:durableId="1680355003">
    <w:abstractNumId w:val="17"/>
  </w:num>
  <w:num w:numId="10" w16cid:durableId="974334806">
    <w:abstractNumId w:val="24"/>
  </w:num>
  <w:num w:numId="11" w16cid:durableId="1942685425">
    <w:abstractNumId w:val="8"/>
  </w:num>
  <w:num w:numId="12" w16cid:durableId="870724121">
    <w:abstractNumId w:val="21"/>
  </w:num>
  <w:num w:numId="13" w16cid:durableId="265579167">
    <w:abstractNumId w:val="25"/>
  </w:num>
  <w:num w:numId="14" w16cid:durableId="951739442">
    <w:abstractNumId w:val="5"/>
  </w:num>
  <w:num w:numId="15" w16cid:durableId="1181092762">
    <w:abstractNumId w:val="23"/>
  </w:num>
  <w:num w:numId="16" w16cid:durableId="1981882482">
    <w:abstractNumId w:val="15"/>
  </w:num>
  <w:num w:numId="17" w16cid:durableId="251856879">
    <w:abstractNumId w:val="2"/>
  </w:num>
  <w:num w:numId="18" w16cid:durableId="1032463422">
    <w:abstractNumId w:val="13"/>
  </w:num>
  <w:num w:numId="19" w16cid:durableId="754010319">
    <w:abstractNumId w:val="26"/>
  </w:num>
  <w:num w:numId="20" w16cid:durableId="1387340989">
    <w:abstractNumId w:val="14"/>
  </w:num>
  <w:num w:numId="21" w16cid:durableId="1962153157">
    <w:abstractNumId w:val="7"/>
  </w:num>
  <w:num w:numId="22" w16cid:durableId="1183088444">
    <w:abstractNumId w:val="20"/>
  </w:num>
  <w:num w:numId="23" w16cid:durableId="354422904">
    <w:abstractNumId w:val="11"/>
  </w:num>
  <w:num w:numId="24" w16cid:durableId="1155072489">
    <w:abstractNumId w:val="16"/>
  </w:num>
  <w:num w:numId="25" w16cid:durableId="1468743568">
    <w:abstractNumId w:val="6"/>
  </w:num>
  <w:num w:numId="26" w16cid:durableId="915938510">
    <w:abstractNumId w:val="3"/>
  </w:num>
  <w:num w:numId="27" w16cid:durableId="488905571">
    <w:abstractNumId w:val="23"/>
  </w:num>
  <w:num w:numId="28" w16cid:durableId="1466121675">
    <w:abstractNumId w:val="23"/>
  </w:num>
  <w:num w:numId="29" w16cid:durableId="353196059">
    <w:abstractNumId w:val="23"/>
  </w:num>
  <w:num w:numId="30" w16cid:durableId="883834895">
    <w:abstractNumId w:val="23"/>
  </w:num>
  <w:num w:numId="31" w16cid:durableId="1269698518">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1FD2"/>
    <w:rsid w:val="0000241C"/>
    <w:rsid w:val="00002CC1"/>
    <w:rsid w:val="000039C2"/>
    <w:rsid w:val="00003DBD"/>
    <w:rsid w:val="00004444"/>
    <w:rsid w:val="00004867"/>
    <w:rsid w:val="00005C6B"/>
    <w:rsid w:val="000068E6"/>
    <w:rsid w:val="00006F60"/>
    <w:rsid w:val="0000721F"/>
    <w:rsid w:val="00007358"/>
    <w:rsid w:val="00007477"/>
    <w:rsid w:val="0000754F"/>
    <w:rsid w:val="0001066C"/>
    <w:rsid w:val="00010BBA"/>
    <w:rsid w:val="00010C2E"/>
    <w:rsid w:val="00011336"/>
    <w:rsid w:val="000116ED"/>
    <w:rsid w:val="00012047"/>
    <w:rsid w:val="00012B2F"/>
    <w:rsid w:val="000137C4"/>
    <w:rsid w:val="00014299"/>
    <w:rsid w:val="00014479"/>
    <w:rsid w:val="00014963"/>
    <w:rsid w:val="000153CB"/>
    <w:rsid w:val="00015F82"/>
    <w:rsid w:val="000163D0"/>
    <w:rsid w:val="0001652E"/>
    <w:rsid w:val="00016714"/>
    <w:rsid w:val="000168FC"/>
    <w:rsid w:val="00017097"/>
    <w:rsid w:val="000174BE"/>
    <w:rsid w:val="00017A79"/>
    <w:rsid w:val="00017C93"/>
    <w:rsid w:val="00020D1C"/>
    <w:rsid w:val="000213C9"/>
    <w:rsid w:val="00021752"/>
    <w:rsid w:val="00021905"/>
    <w:rsid w:val="00021C4A"/>
    <w:rsid w:val="00021C79"/>
    <w:rsid w:val="000220B3"/>
    <w:rsid w:val="00022598"/>
    <w:rsid w:val="000226A6"/>
    <w:rsid w:val="00022710"/>
    <w:rsid w:val="00023039"/>
    <w:rsid w:val="000239FE"/>
    <w:rsid w:val="00023FB8"/>
    <w:rsid w:val="00024728"/>
    <w:rsid w:val="00024F31"/>
    <w:rsid w:val="00025202"/>
    <w:rsid w:val="00025246"/>
    <w:rsid w:val="00025996"/>
    <w:rsid w:val="00026366"/>
    <w:rsid w:val="0002663B"/>
    <w:rsid w:val="00026DBC"/>
    <w:rsid w:val="00027724"/>
    <w:rsid w:val="00027E0D"/>
    <w:rsid w:val="000300AE"/>
    <w:rsid w:val="0003033F"/>
    <w:rsid w:val="00030364"/>
    <w:rsid w:val="00030A9F"/>
    <w:rsid w:val="00030F1B"/>
    <w:rsid w:val="00031B2F"/>
    <w:rsid w:val="00031FDD"/>
    <w:rsid w:val="00032083"/>
    <w:rsid w:val="000321A8"/>
    <w:rsid w:val="00032AA0"/>
    <w:rsid w:val="00032C3D"/>
    <w:rsid w:val="00033245"/>
    <w:rsid w:val="00033492"/>
    <w:rsid w:val="00033DA8"/>
    <w:rsid w:val="0003475B"/>
    <w:rsid w:val="00035119"/>
    <w:rsid w:val="00035886"/>
    <w:rsid w:val="0003684A"/>
    <w:rsid w:val="00036A43"/>
    <w:rsid w:val="0003722A"/>
    <w:rsid w:val="00037611"/>
    <w:rsid w:val="000378F0"/>
    <w:rsid w:val="000379A6"/>
    <w:rsid w:val="00040916"/>
    <w:rsid w:val="00040D18"/>
    <w:rsid w:val="00040E52"/>
    <w:rsid w:val="00042313"/>
    <w:rsid w:val="000427D4"/>
    <w:rsid w:val="00042ACD"/>
    <w:rsid w:val="00042DFA"/>
    <w:rsid w:val="00043673"/>
    <w:rsid w:val="000437EE"/>
    <w:rsid w:val="000438E0"/>
    <w:rsid w:val="00043B9E"/>
    <w:rsid w:val="00044A7D"/>
    <w:rsid w:val="00044E96"/>
    <w:rsid w:val="00045486"/>
    <w:rsid w:val="000454C0"/>
    <w:rsid w:val="0004599D"/>
    <w:rsid w:val="00045EC2"/>
    <w:rsid w:val="0004600D"/>
    <w:rsid w:val="000460A1"/>
    <w:rsid w:val="00046132"/>
    <w:rsid w:val="00046443"/>
    <w:rsid w:val="00046598"/>
    <w:rsid w:val="00046681"/>
    <w:rsid w:val="000466C9"/>
    <w:rsid w:val="00046845"/>
    <w:rsid w:val="000469E7"/>
    <w:rsid w:val="00046AC4"/>
    <w:rsid w:val="00046D60"/>
    <w:rsid w:val="00046D85"/>
    <w:rsid w:val="000476F7"/>
    <w:rsid w:val="00047FBA"/>
    <w:rsid w:val="000506A5"/>
    <w:rsid w:val="00050C13"/>
    <w:rsid w:val="0005165B"/>
    <w:rsid w:val="00051B7D"/>
    <w:rsid w:val="00051BB3"/>
    <w:rsid w:val="00051DFB"/>
    <w:rsid w:val="00052A41"/>
    <w:rsid w:val="000533B0"/>
    <w:rsid w:val="00053692"/>
    <w:rsid w:val="0005381E"/>
    <w:rsid w:val="0005449F"/>
    <w:rsid w:val="0005450C"/>
    <w:rsid w:val="00054659"/>
    <w:rsid w:val="00054CE7"/>
    <w:rsid w:val="00054D59"/>
    <w:rsid w:val="000553AC"/>
    <w:rsid w:val="00055688"/>
    <w:rsid w:val="00055A76"/>
    <w:rsid w:val="00056270"/>
    <w:rsid w:val="000562D6"/>
    <w:rsid w:val="00056747"/>
    <w:rsid w:val="0005678A"/>
    <w:rsid w:val="00056D27"/>
    <w:rsid w:val="0005761A"/>
    <w:rsid w:val="000576E9"/>
    <w:rsid w:val="0006013D"/>
    <w:rsid w:val="000601FB"/>
    <w:rsid w:val="00060A87"/>
    <w:rsid w:val="00061321"/>
    <w:rsid w:val="00061487"/>
    <w:rsid w:val="000615C6"/>
    <w:rsid w:val="00061DDE"/>
    <w:rsid w:val="00061F6D"/>
    <w:rsid w:val="0006206F"/>
    <w:rsid w:val="00062C75"/>
    <w:rsid w:val="00062DB3"/>
    <w:rsid w:val="000632F3"/>
    <w:rsid w:val="00063602"/>
    <w:rsid w:val="00063AB5"/>
    <w:rsid w:val="00063C27"/>
    <w:rsid w:val="000642F5"/>
    <w:rsid w:val="0006483C"/>
    <w:rsid w:val="000649D0"/>
    <w:rsid w:val="00064B91"/>
    <w:rsid w:val="00065346"/>
    <w:rsid w:val="0006562E"/>
    <w:rsid w:val="000661F2"/>
    <w:rsid w:val="00066866"/>
    <w:rsid w:val="000669B0"/>
    <w:rsid w:val="00066AF7"/>
    <w:rsid w:val="00066B55"/>
    <w:rsid w:val="00066BC4"/>
    <w:rsid w:val="00066CEE"/>
    <w:rsid w:val="00066E69"/>
    <w:rsid w:val="000676BC"/>
    <w:rsid w:val="00067B79"/>
    <w:rsid w:val="00067EC7"/>
    <w:rsid w:val="00070048"/>
    <w:rsid w:val="000703C2"/>
    <w:rsid w:val="00070A1B"/>
    <w:rsid w:val="00070D84"/>
    <w:rsid w:val="00071209"/>
    <w:rsid w:val="000714FB"/>
    <w:rsid w:val="0007175B"/>
    <w:rsid w:val="00071831"/>
    <w:rsid w:val="00071B04"/>
    <w:rsid w:val="0007230C"/>
    <w:rsid w:val="00072470"/>
    <w:rsid w:val="00072A58"/>
    <w:rsid w:val="00072DBB"/>
    <w:rsid w:val="0007314E"/>
    <w:rsid w:val="00073783"/>
    <w:rsid w:val="000739D9"/>
    <w:rsid w:val="0007507F"/>
    <w:rsid w:val="000757F2"/>
    <w:rsid w:val="00075E45"/>
    <w:rsid w:val="000765B8"/>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3F24"/>
    <w:rsid w:val="000841BF"/>
    <w:rsid w:val="0008448D"/>
    <w:rsid w:val="00085465"/>
    <w:rsid w:val="000859C8"/>
    <w:rsid w:val="00085AC8"/>
    <w:rsid w:val="00085F4E"/>
    <w:rsid w:val="00086569"/>
    <w:rsid w:val="000867D6"/>
    <w:rsid w:val="000871BC"/>
    <w:rsid w:val="000874A2"/>
    <w:rsid w:val="0008793E"/>
    <w:rsid w:val="00087B8F"/>
    <w:rsid w:val="0009038F"/>
    <w:rsid w:val="00090985"/>
    <w:rsid w:val="00090E08"/>
    <w:rsid w:val="00091092"/>
    <w:rsid w:val="00091839"/>
    <w:rsid w:val="000918B5"/>
    <w:rsid w:val="000918FA"/>
    <w:rsid w:val="00091D93"/>
    <w:rsid w:val="00092745"/>
    <w:rsid w:val="0009280D"/>
    <w:rsid w:val="00092C96"/>
    <w:rsid w:val="00092CEF"/>
    <w:rsid w:val="000930A7"/>
    <w:rsid w:val="00093762"/>
    <w:rsid w:val="00093945"/>
    <w:rsid w:val="0009403B"/>
    <w:rsid w:val="000941A7"/>
    <w:rsid w:val="0009435C"/>
    <w:rsid w:val="000945F7"/>
    <w:rsid w:val="00094795"/>
    <w:rsid w:val="00094E17"/>
    <w:rsid w:val="000960AF"/>
    <w:rsid w:val="00096167"/>
    <w:rsid w:val="000966AC"/>
    <w:rsid w:val="000966D5"/>
    <w:rsid w:val="000967C5"/>
    <w:rsid w:val="00097B2F"/>
    <w:rsid w:val="00097D13"/>
    <w:rsid w:val="000A015E"/>
    <w:rsid w:val="000A0282"/>
    <w:rsid w:val="000A0390"/>
    <w:rsid w:val="000A0AE1"/>
    <w:rsid w:val="000A0C87"/>
    <w:rsid w:val="000A1DAA"/>
    <w:rsid w:val="000A1F22"/>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394"/>
    <w:rsid w:val="000A5B26"/>
    <w:rsid w:val="000A6D0D"/>
    <w:rsid w:val="000A7621"/>
    <w:rsid w:val="000A76FC"/>
    <w:rsid w:val="000A7C7D"/>
    <w:rsid w:val="000A7EBC"/>
    <w:rsid w:val="000B097B"/>
    <w:rsid w:val="000B0A35"/>
    <w:rsid w:val="000B1008"/>
    <w:rsid w:val="000B17DD"/>
    <w:rsid w:val="000B1BAD"/>
    <w:rsid w:val="000B1E25"/>
    <w:rsid w:val="000B22F0"/>
    <w:rsid w:val="000B2536"/>
    <w:rsid w:val="000B2844"/>
    <w:rsid w:val="000B29CE"/>
    <w:rsid w:val="000B2E6D"/>
    <w:rsid w:val="000B325C"/>
    <w:rsid w:val="000B33D7"/>
    <w:rsid w:val="000B3A52"/>
    <w:rsid w:val="000B3F44"/>
    <w:rsid w:val="000B45A3"/>
    <w:rsid w:val="000B46D3"/>
    <w:rsid w:val="000B5584"/>
    <w:rsid w:val="000B602D"/>
    <w:rsid w:val="000B6368"/>
    <w:rsid w:val="000B6668"/>
    <w:rsid w:val="000B6B4D"/>
    <w:rsid w:val="000B6F0F"/>
    <w:rsid w:val="000B7061"/>
    <w:rsid w:val="000B7629"/>
    <w:rsid w:val="000B7688"/>
    <w:rsid w:val="000B7C11"/>
    <w:rsid w:val="000C0271"/>
    <w:rsid w:val="000C036A"/>
    <w:rsid w:val="000C0449"/>
    <w:rsid w:val="000C0722"/>
    <w:rsid w:val="000C0A12"/>
    <w:rsid w:val="000C153D"/>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4A81"/>
    <w:rsid w:val="000C55C4"/>
    <w:rsid w:val="000C633F"/>
    <w:rsid w:val="000C6721"/>
    <w:rsid w:val="000C6E99"/>
    <w:rsid w:val="000C753C"/>
    <w:rsid w:val="000D01EB"/>
    <w:rsid w:val="000D084C"/>
    <w:rsid w:val="000D0B4C"/>
    <w:rsid w:val="000D0C96"/>
    <w:rsid w:val="000D10CE"/>
    <w:rsid w:val="000D189A"/>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4E7D"/>
    <w:rsid w:val="000D50A7"/>
    <w:rsid w:val="000D5A7E"/>
    <w:rsid w:val="000D5B91"/>
    <w:rsid w:val="000D5D14"/>
    <w:rsid w:val="000D65B6"/>
    <w:rsid w:val="000D6C11"/>
    <w:rsid w:val="000D7477"/>
    <w:rsid w:val="000D750A"/>
    <w:rsid w:val="000E056A"/>
    <w:rsid w:val="000E0BE9"/>
    <w:rsid w:val="000E1043"/>
    <w:rsid w:val="000E122F"/>
    <w:rsid w:val="000E1E61"/>
    <w:rsid w:val="000E2110"/>
    <w:rsid w:val="000E2A53"/>
    <w:rsid w:val="000E3209"/>
    <w:rsid w:val="000E3983"/>
    <w:rsid w:val="000E3C46"/>
    <w:rsid w:val="000E3EAE"/>
    <w:rsid w:val="000E450A"/>
    <w:rsid w:val="000E48DA"/>
    <w:rsid w:val="000E4B8D"/>
    <w:rsid w:val="000E4F0B"/>
    <w:rsid w:val="000E5679"/>
    <w:rsid w:val="000E5CC2"/>
    <w:rsid w:val="000E61E0"/>
    <w:rsid w:val="000E64D2"/>
    <w:rsid w:val="000E6DAE"/>
    <w:rsid w:val="000E7404"/>
    <w:rsid w:val="000E7509"/>
    <w:rsid w:val="000E757A"/>
    <w:rsid w:val="000E7931"/>
    <w:rsid w:val="000E7D69"/>
    <w:rsid w:val="000E7E44"/>
    <w:rsid w:val="000E7EAC"/>
    <w:rsid w:val="000F09CF"/>
    <w:rsid w:val="000F0DA4"/>
    <w:rsid w:val="000F0F6F"/>
    <w:rsid w:val="000F1895"/>
    <w:rsid w:val="000F22E8"/>
    <w:rsid w:val="000F241F"/>
    <w:rsid w:val="000F2B1A"/>
    <w:rsid w:val="000F2EB6"/>
    <w:rsid w:val="000F3458"/>
    <w:rsid w:val="000F4106"/>
    <w:rsid w:val="000F4893"/>
    <w:rsid w:val="000F51A9"/>
    <w:rsid w:val="000F577F"/>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51F"/>
    <w:rsid w:val="00102A01"/>
    <w:rsid w:val="00102A8D"/>
    <w:rsid w:val="00102BDA"/>
    <w:rsid w:val="00102BE3"/>
    <w:rsid w:val="00102C2F"/>
    <w:rsid w:val="0010322D"/>
    <w:rsid w:val="001038F8"/>
    <w:rsid w:val="00103908"/>
    <w:rsid w:val="00103A6F"/>
    <w:rsid w:val="00104BB5"/>
    <w:rsid w:val="00104D51"/>
    <w:rsid w:val="0010551E"/>
    <w:rsid w:val="001056F3"/>
    <w:rsid w:val="001059B2"/>
    <w:rsid w:val="00105BB1"/>
    <w:rsid w:val="00106105"/>
    <w:rsid w:val="001062F2"/>
    <w:rsid w:val="00106C40"/>
    <w:rsid w:val="00106D59"/>
    <w:rsid w:val="00106FB7"/>
    <w:rsid w:val="0010734E"/>
    <w:rsid w:val="0010737E"/>
    <w:rsid w:val="0010775E"/>
    <w:rsid w:val="0010778B"/>
    <w:rsid w:val="001078E7"/>
    <w:rsid w:val="00107940"/>
    <w:rsid w:val="00107956"/>
    <w:rsid w:val="00107ADA"/>
    <w:rsid w:val="001114FF"/>
    <w:rsid w:val="0011193A"/>
    <w:rsid w:val="00111B01"/>
    <w:rsid w:val="00113681"/>
    <w:rsid w:val="001142ED"/>
    <w:rsid w:val="00114760"/>
    <w:rsid w:val="001149D7"/>
    <w:rsid w:val="00115263"/>
    <w:rsid w:val="00115941"/>
    <w:rsid w:val="00115F5D"/>
    <w:rsid w:val="00116047"/>
    <w:rsid w:val="0011642B"/>
    <w:rsid w:val="0011678A"/>
    <w:rsid w:val="0011705A"/>
    <w:rsid w:val="00117175"/>
    <w:rsid w:val="001171D7"/>
    <w:rsid w:val="00117236"/>
    <w:rsid w:val="001179CA"/>
    <w:rsid w:val="0012054C"/>
    <w:rsid w:val="001207AF"/>
    <w:rsid w:val="00121547"/>
    <w:rsid w:val="00121552"/>
    <w:rsid w:val="001219DB"/>
    <w:rsid w:val="00121A06"/>
    <w:rsid w:val="00121AB1"/>
    <w:rsid w:val="00121CFD"/>
    <w:rsid w:val="00121F37"/>
    <w:rsid w:val="00122395"/>
    <w:rsid w:val="00122D07"/>
    <w:rsid w:val="001234C6"/>
    <w:rsid w:val="00123725"/>
    <w:rsid w:val="001238E4"/>
    <w:rsid w:val="00123D7E"/>
    <w:rsid w:val="00124117"/>
    <w:rsid w:val="00124DFB"/>
    <w:rsid w:val="00125DD0"/>
    <w:rsid w:val="00125E10"/>
    <w:rsid w:val="00125EB2"/>
    <w:rsid w:val="00126400"/>
    <w:rsid w:val="00126555"/>
    <w:rsid w:val="00126709"/>
    <w:rsid w:val="001271F2"/>
    <w:rsid w:val="0012725D"/>
    <w:rsid w:val="001272D8"/>
    <w:rsid w:val="0012747C"/>
    <w:rsid w:val="001277EC"/>
    <w:rsid w:val="00127BB3"/>
    <w:rsid w:val="0013083A"/>
    <w:rsid w:val="00130AC9"/>
    <w:rsid w:val="00131162"/>
    <w:rsid w:val="001311A4"/>
    <w:rsid w:val="001311F1"/>
    <w:rsid w:val="001319D4"/>
    <w:rsid w:val="00131D06"/>
    <w:rsid w:val="00131DDD"/>
    <w:rsid w:val="00131ED0"/>
    <w:rsid w:val="00132131"/>
    <w:rsid w:val="001325D9"/>
    <w:rsid w:val="001329BF"/>
    <w:rsid w:val="001333C9"/>
    <w:rsid w:val="00133720"/>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37D4F"/>
    <w:rsid w:val="00140625"/>
    <w:rsid w:val="001406F7"/>
    <w:rsid w:val="0014103F"/>
    <w:rsid w:val="00141520"/>
    <w:rsid w:val="00141D9D"/>
    <w:rsid w:val="00142153"/>
    <w:rsid w:val="00142259"/>
    <w:rsid w:val="00142A38"/>
    <w:rsid w:val="00142F58"/>
    <w:rsid w:val="00143452"/>
    <w:rsid w:val="001434F4"/>
    <w:rsid w:val="001437A3"/>
    <w:rsid w:val="00143F7E"/>
    <w:rsid w:val="001442EC"/>
    <w:rsid w:val="001448D7"/>
    <w:rsid w:val="0014492E"/>
    <w:rsid w:val="00144A72"/>
    <w:rsid w:val="00144DBB"/>
    <w:rsid w:val="001458E1"/>
    <w:rsid w:val="00145B94"/>
    <w:rsid w:val="00145D4B"/>
    <w:rsid w:val="00145F40"/>
    <w:rsid w:val="001461C2"/>
    <w:rsid w:val="001462CE"/>
    <w:rsid w:val="00146485"/>
    <w:rsid w:val="001465CA"/>
    <w:rsid w:val="00146CA9"/>
    <w:rsid w:val="00146D1E"/>
    <w:rsid w:val="00146D89"/>
    <w:rsid w:val="00146DA7"/>
    <w:rsid w:val="0014721C"/>
    <w:rsid w:val="001479C2"/>
    <w:rsid w:val="00147D19"/>
    <w:rsid w:val="001508CD"/>
    <w:rsid w:val="00150959"/>
    <w:rsid w:val="00151148"/>
    <w:rsid w:val="001511F7"/>
    <w:rsid w:val="0015197B"/>
    <w:rsid w:val="00151DFE"/>
    <w:rsid w:val="001523FF"/>
    <w:rsid w:val="001524BD"/>
    <w:rsid w:val="0015287C"/>
    <w:rsid w:val="00152D14"/>
    <w:rsid w:val="00152D72"/>
    <w:rsid w:val="00153683"/>
    <w:rsid w:val="00154790"/>
    <w:rsid w:val="00154A86"/>
    <w:rsid w:val="00155415"/>
    <w:rsid w:val="001554CC"/>
    <w:rsid w:val="001557C0"/>
    <w:rsid w:val="00155D1C"/>
    <w:rsid w:val="001560BA"/>
    <w:rsid w:val="001568A5"/>
    <w:rsid w:val="00157352"/>
    <w:rsid w:val="001573FC"/>
    <w:rsid w:val="00157AE4"/>
    <w:rsid w:val="00157BE2"/>
    <w:rsid w:val="00157E55"/>
    <w:rsid w:val="0016000A"/>
    <w:rsid w:val="001606AF"/>
    <w:rsid w:val="00160ABD"/>
    <w:rsid w:val="00160BA6"/>
    <w:rsid w:val="00160E2C"/>
    <w:rsid w:val="001613B4"/>
    <w:rsid w:val="00161A94"/>
    <w:rsid w:val="001628D5"/>
    <w:rsid w:val="0016378D"/>
    <w:rsid w:val="001643E1"/>
    <w:rsid w:val="00164B6D"/>
    <w:rsid w:val="00166560"/>
    <w:rsid w:val="001675E1"/>
    <w:rsid w:val="00167C9A"/>
    <w:rsid w:val="00167ECF"/>
    <w:rsid w:val="00170D5A"/>
    <w:rsid w:val="00171084"/>
    <w:rsid w:val="00171125"/>
    <w:rsid w:val="00171208"/>
    <w:rsid w:val="00171DDF"/>
    <w:rsid w:val="001726E2"/>
    <w:rsid w:val="00172834"/>
    <w:rsid w:val="00172FE4"/>
    <w:rsid w:val="00173047"/>
    <w:rsid w:val="00173C00"/>
    <w:rsid w:val="00173C93"/>
    <w:rsid w:val="00173DC2"/>
    <w:rsid w:val="00174023"/>
    <w:rsid w:val="001741E7"/>
    <w:rsid w:val="00174694"/>
    <w:rsid w:val="0017495B"/>
    <w:rsid w:val="00174ABC"/>
    <w:rsid w:val="00174BBD"/>
    <w:rsid w:val="00174BD8"/>
    <w:rsid w:val="00174D20"/>
    <w:rsid w:val="00175123"/>
    <w:rsid w:val="001752BC"/>
    <w:rsid w:val="0017541A"/>
    <w:rsid w:val="00175460"/>
    <w:rsid w:val="00176308"/>
    <w:rsid w:val="001766C3"/>
    <w:rsid w:val="00177433"/>
    <w:rsid w:val="001778EF"/>
    <w:rsid w:val="00177C59"/>
    <w:rsid w:val="00180248"/>
    <w:rsid w:val="00180431"/>
    <w:rsid w:val="0018103C"/>
    <w:rsid w:val="001815A5"/>
    <w:rsid w:val="001819DE"/>
    <w:rsid w:val="001820E7"/>
    <w:rsid w:val="00182246"/>
    <w:rsid w:val="001842D8"/>
    <w:rsid w:val="001861BE"/>
    <w:rsid w:val="00186984"/>
    <w:rsid w:val="00186E5D"/>
    <w:rsid w:val="00187030"/>
    <w:rsid w:val="0018717C"/>
    <w:rsid w:val="001876BA"/>
    <w:rsid w:val="00187A1D"/>
    <w:rsid w:val="0019020E"/>
    <w:rsid w:val="00190341"/>
    <w:rsid w:val="0019091F"/>
    <w:rsid w:val="00191342"/>
    <w:rsid w:val="00191719"/>
    <w:rsid w:val="00191E5D"/>
    <w:rsid w:val="00192239"/>
    <w:rsid w:val="001929F4"/>
    <w:rsid w:val="00193526"/>
    <w:rsid w:val="00193543"/>
    <w:rsid w:val="001935C5"/>
    <w:rsid w:val="00193989"/>
    <w:rsid w:val="00193A2E"/>
    <w:rsid w:val="00194153"/>
    <w:rsid w:val="00194C04"/>
    <w:rsid w:val="00194F56"/>
    <w:rsid w:val="001956AC"/>
    <w:rsid w:val="00195F39"/>
    <w:rsid w:val="0019625A"/>
    <w:rsid w:val="001966AC"/>
    <w:rsid w:val="00196CEA"/>
    <w:rsid w:val="00196FA5"/>
    <w:rsid w:val="00197251"/>
    <w:rsid w:val="001976CA"/>
    <w:rsid w:val="00197880"/>
    <w:rsid w:val="00197DEF"/>
    <w:rsid w:val="00197F43"/>
    <w:rsid w:val="001A06CE"/>
    <w:rsid w:val="001A0FDA"/>
    <w:rsid w:val="001A156D"/>
    <w:rsid w:val="001A1E18"/>
    <w:rsid w:val="001A2495"/>
    <w:rsid w:val="001A24EA"/>
    <w:rsid w:val="001A26AF"/>
    <w:rsid w:val="001A3419"/>
    <w:rsid w:val="001A34B4"/>
    <w:rsid w:val="001A3EAF"/>
    <w:rsid w:val="001A43EC"/>
    <w:rsid w:val="001A4749"/>
    <w:rsid w:val="001A4C8B"/>
    <w:rsid w:val="001A53CF"/>
    <w:rsid w:val="001A5714"/>
    <w:rsid w:val="001A60DA"/>
    <w:rsid w:val="001A750A"/>
    <w:rsid w:val="001A750B"/>
    <w:rsid w:val="001A7518"/>
    <w:rsid w:val="001A75FA"/>
    <w:rsid w:val="001A7A4F"/>
    <w:rsid w:val="001B10AF"/>
    <w:rsid w:val="001B1276"/>
    <w:rsid w:val="001B185A"/>
    <w:rsid w:val="001B1910"/>
    <w:rsid w:val="001B1D47"/>
    <w:rsid w:val="001B21C6"/>
    <w:rsid w:val="001B22CE"/>
    <w:rsid w:val="001B273C"/>
    <w:rsid w:val="001B2979"/>
    <w:rsid w:val="001B2D33"/>
    <w:rsid w:val="001B3345"/>
    <w:rsid w:val="001B43A0"/>
    <w:rsid w:val="001B447C"/>
    <w:rsid w:val="001B48F4"/>
    <w:rsid w:val="001B4914"/>
    <w:rsid w:val="001B4E81"/>
    <w:rsid w:val="001B545E"/>
    <w:rsid w:val="001B5713"/>
    <w:rsid w:val="001B5911"/>
    <w:rsid w:val="001B5996"/>
    <w:rsid w:val="001B5AE1"/>
    <w:rsid w:val="001B62E1"/>
    <w:rsid w:val="001B6409"/>
    <w:rsid w:val="001B65A8"/>
    <w:rsid w:val="001B6B80"/>
    <w:rsid w:val="001B6C80"/>
    <w:rsid w:val="001B792F"/>
    <w:rsid w:val="001C057F"/>
    <w:rsid w:val="001C0D48"/>
    <w:rsid w:val="001C122D"/>
    <w:rsid w:val="001C167F"/>
    <w:rsid w:val="001C175F"/>
    <w:rsid w:val="001C234D"/>
    <w:rsid w:val="001C2832"/>
    <w:rsid w:val="001C285E"/>
    <w:rsid w:val="001C3300"/>
    <w:rsid w:val="001C3709"/>
    <w:rsid w:val="001C3736"/>
    <w:rsid w:val="001C38A9"/>
    <w:rsid w:val="001C401A"/>
    <w:rsid w:val="001C4153"/>
    <w:rsid w:val="001C4590"/>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4BFE"/>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08C6"/>
    <w:rsid w:val="001E0C46"/>
    <w:rsid w:val="001E1101"/>
    <w:rsid w:val="001E1470"/>
    <w:rsid w:val="001E1829"/>
    <w:rsid w:val="001E1850"/>
    <w:rsid w:val="001E1DAE"/>
    <w:rsid w:val="001E2088"/>
    <w:rsid w:val="001E3529"/>
    <w:rsid w:val="001E38E6"/>
    <w:rsid w:val="001E4155"/>
    <w:rsid w:val="001E4163"/>
    <w:rsid w:val="001E4624"/>
    <w:rsid w:val="001E497E"/>
    <w:rsid w:val="001E4B09"/>
    <w:rsid w:val="001E5813"/>
    <w:rsid w:val="001E587A"/>
    <w:rsid w:val="001E5A10"/>
    <w:rsid w:val="001E602C"/>
    <w:rsid w:val="001E6205"/>
    <w:rsid w:val="001E6268"/>
    <w:rsid w:val="001E65AB"/>
    <w:rsid w:val="001E6639"/>
    <w:rsid w:val="001E6839"/>
    <w:rsid w:val="001E6C92"/>
    <w:rsid w:val="001E6DAB"/>
    <w:rsid w:val="001E72F0"/>
    <w:rsid w:val="001F02DF"/>
    <w:rsid w:val="001F0A70"/>
    <w:rsid w:val="001F199F"/>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256"/>
    <w:rsid w:val="00202F6B"/>
    <w:rsid w:val="00203270"/>
    <w:rsid w:val="00203980"/>
    <w:rsid w:val="00203D2C"/>
    <w:rsid w:val="002042E0"/>
    <w:rsid w:val="00204E0B"/>
    <w:rsid w:val="002054CC"/>
    <w:rsid w:val="002067F2"/>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8BF"/>
    <w:rsid w:val="00212BE4"/>
    <w:rsid w:val="00212E15"/>
    <w:rsid w:val="00213E31"/>
    <w:rsid w:val="00214914"/>
    <w:rsid w:val="0021524D"/>
    <w:rsid w:val="00215323"/>
    <w:rsid w:val="00215585"/>
    <w:rsid w:val="002169CA"/>
    <w:rsid w:val="00216E2E"/>
    <w:rsid w:val="0022031E"/>
    <w:rsid w:val="0022047C"/>
    <w:rsid w:val="002209FC"/>
    <w:rsid w:val="00220F3E"/>
    <w:rsid w:val="00221162"/>
    <w:rsid w:val="002217F7"/>
    <w:rsid w:val="00221A1D"/>
    <w:rsid w:val="00221AC1"/>
    <w:rsid w:val="00221B26"/>
    <w:rsid w:val="00221DB0"/>
    <w:rsid w:val="00221DBC"/>
    <w:rsid w:val="00221EB5"/>
    <w:rsid w:val="00222077"/>
    <w:rsid w:val="002221CD"/>
    <w:rsid w:val="002223B8"/>
    <w:rsid w:val="0022258F"/>
    <w:rsid w:val="002237DA"/>
    <w:rsid w:val="00223E37"/>
    <w:rsid w:val="002249E5"/>
    <w:rsid w:val="00224D7D"/>
    <w:rsid w:val="00224F3D"/>
    <w:rsid w:val="00225052"/>
    <w:rsid w:val="00225068"/>
    <w:rsid w:val="0022597F"/>
    <w:rsid w:val="0022709C"/>
    <w:rsid w:val="0023006D"/>
    <w:rsid w:val="00230AF5"/>
    <w:rsid w:val="0023126C"/>
    <w:rsid w:val="002313F9"/>
    <w:rsid w:val="00231DEE"/>
    <w:rsid w:val="0023208B"/>
    <w:rsid w:val="00232111"/>
    <w:rsid w:val="002329E4"/>
    <w:rsid w:val="002330E1"/>
    <w:rsid w:val="00233127"/>
    <w:rsid w:val="00233221"/>
    <w:rsid w:val="002333C3"/>
    <w:rsid w:val="00233436"/>
    <w:rsid w:val="002341CB"/>
    <w:rsid w:val="002343F5"/>
    <w:rsid w:val="0023447C"/>
    <w:rsid w:val="0023460F"/>
    <w:rsid w:val="0023481C"/>
    <w:rsid w:val="002350D2"/>
    <w:rsid w:val="0023575D"/>
    <w:rsid w:val="002357BC"/>
    <w:rsid w:val="00235A43"/>
    <w:rsid w:val="00235FA7"/>
    <w:rsid w:val="002361FC"/>
    <w:rsid w:val="0023688A"/>
    <w:rsid w:val="00236BB3"/>
    <w:rsid w:val="00236ED6"/>
    <w:rsid w:val="00236F69"/>
    <w:rsid w:val="00237043"/>
    <w:rsid w:val="0023742E"/>
    <w:rsid w:val="00237A08"/>
    <w:rsid w:val="00237FC7"/>
    <w:rsid w:val="00240072"/>
    <w:rsid w:val="0024008F"/>
    <w:rsid w:val="002419E0"/>
    <w:rsid w:val="00241A56"/>
    <w:rsid w:val="00241E06"/>
    <w:rsid w:val="00242CE0"/>
    <w:rsid w:val="00242D60"/>
    <w:rsid w:val="00242ED8"/>
    <w:rsid w:val="0024322D"/>
    <w:rsid w:val="0024372D"/>
    <w:rsid w:val="00243C64"/>
    <w:rsid w:val="00243CE7"/>
    <w:rsid w:val="00243D4A"/>
    <w:rsid w:val="002446BD"/>
    <w:rsid w:val="00244A6A"/>
    <w:rsid w:val="00244F4E"/>
    <w:rsid w:val="002456F1"/>
    <w:rsid w:val="00245809"/>
    <w:rsid w:val="00245A81"/>
    <w:rsid w:val="00245D44"/>
    <w:rsid w:val="00245EB9"/>
    <w:rsid w:val="002462FA"/>
    <w:rsid w:val="0024631F"/>
    <w:rsid w:val="00246A65"/>
    <w:rsid w:val="00246D8D"/>
    <w:rsid w:val="00246EF5"/>
    <w:rsid w:val="00246F3B"/>
    <w:rsid w:val="0024707B"/>
    <w:rsid w:val="002474AE"/>
    <w:rsid w:val="002476C2"/>
    <w:rsid w:val="00250340"/>
    <w:rsid w:val="00250587"/>
    <w:rsid w:val="002507FC"/>
    <w:rsid w:val="00250BEB"/>
    <w:rsid w:val="00251224"/>
    <w:rsid w:val="0025123B"/>
    <w:rsid w:val="002513DA"/>
    <w:rsid w:val="0025191A"/>
    <w:rsid w:val="00251B17"/>
    <w:rsid w:val="002520D1"/>
    <w:rsid w:val="002523F5"/>
    <w:rsid w:val="00252B8C"/>
    <w:rsid w:val="00253A4C"/>
    <w:rsid w:val="00253B64"/>
    <w:rsid w:val="00253D62"/>
    <w:rsid w:val="00253FF6"/>
    <w:rsid w:val="00254B1A"/>
    <w:rsid w:val="002552DA"/>
    <w:rsid w:val="00255910"/>
    <w:rsid w:val="002561CC"/>
    <w:rsid w:val="00257790"/>
    <w:rsid w:val="00257930"/>
    <w:rsid w:val="00257FF4"/>
    <w:rsid w:val="0026045A"/>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22A6"/>
    <w:rsid w:val="00273156"/>
    <w:rsid w:val="002736D2"/>
    <w:rsid w:val="00273D5B"/>
    <w:rsid w:val="0027457B"/>
    <w:rsid w:val="00274988"/>
    <w:rsid w:val="002752F9"/>
    <w:rsid w:val="00275BAD"/>
    <w:rsid w:val="00275F97"/>
    <w:rsid w:val="00276991"/>
    <w:rsid w:val="00276B8D"/>
    <w:rsid w:val="00276CD3"/>
    <w:rsid w:val="00276D37"/>
    <w:rsid w:val="0027717C"/>
    <w:rsid w:val="002772C9"/>
    <w:rsid w:val="002800B5"/>
    <w:rsid w:val="00280185"/>
    <w:rsid w:val="00280D45"/>
    <w:rsid w:val="00280DAD"/>
    <w:rsid w:val="00280DDD"/>
    <w:rsid w:val="0028112E"/>
    <w:rsid w:val="00281465"/>
    <w:rsid w:val="0028187B"/>
    <w:rsid w:val="002818FD"/>
    <w:rsid w:val="00281ACC"/>
    <w:rsid w:val="00281FCF"/>
    <w:rsid w:val="0028202D"/>
    <w:rsid w:val="00282320"/>
    <w:rsid w:val="00282543"/>
    <w:rsid w:val="002825A0"/>
    <w:rsid w:val="0028269F"/>
    <w:rsid w:val="00282AB1"/>
    <w:rsid w:val="00282AEE"/>
    <w:rsid w:val="00283013"/>
    <w:rsid w:val="00283160"/>
    <w:rsid w:val="0028316C"/>
    <w:rsid w:val="002831EC"/>
    <w:rsid w:val="0028328B"/>
    <w:rsid w:val="0028384C"/>
    <w:rsid w:val="00283BEC"/>
    <w:rsid w:val="00283E9F"/>
    <w:rsid w:val="00283EDD"/>
    <w:rsid w:val="00283EF3"/>
    <w:rsid w:val="00285626"/>
    <w:rsid w:val="002856B9"/>
    <w:rsid w:val="00285806"/>
    <w:rsid w:val="00285875"/>
    <w:rsid w:val="00285D43"/>
    <w:rsid w:val="002864E9"/>
    <w:rsid w:val="00286AFE"/>
    <w:rsid w:val="00287634"/>
    <w:rsid w:val="00291531"/>
    <w:rsid w:val="00291703"/>
    <w:rsid w:val="002919EE"/>
    <w:rsid w:val="00291C59"/>
    <w:rsid w:val="00291F52"/>
    <w:rsid w:val="00292046"/>
    <w:rsid w:val="002921DC"/>
    <w:rsid w:val="002929B1"/>
    <w:rsid w:val="00292AA5"/>
    <w:rsid w:val="002932EE"/>
    <w:rsid w:val="00293708"/>
    <w:rsid w:val="0029405E"/>
    <w:rsid w:val="00294156"/>
    <w:rsid w:val="00295F64"/>
    <w:rsid w:val="00296630"/>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7AD"/>
    <w:rsid w:val="002A47F2"/>
    <w:rsid w:val="002A48D8"/>
    <w:rsid w:val="002A49AF"/>
    <w:rsid w:val="002A5519"/>
    <w:rsid w:val="002A5870"/>
    <w:rsid w:val="002A5C36"/>
    <w:rsid w:val="002A5D32"/>
    <w:rsid w:val="002A60F6"/>
    <w:rsid w:val="002A6391"/>
    <w:rsid w:val="002A658A"/>
    <w:rsid w:val="002A6A8E"/>
    <w:rsid w:val="002A716D"/>
    <w:rsid w:val="002A7F37"/>
    <w:rsid w:val="002B01BA"/>
    <w:rsid w:val="002B0697"/>
    <w:rsid w:val="002B0918"/>
    <w:rsid w:val="002B0ABE"/>
    <w:rsid w:val="002B0DF6"/>
    <w:rsid w:val="002B2E1B"/>
    <w:rsid w:val="002B3DEF"/>
    <w:rsid w:val="002B4060"/>
    <w:rsid w:val="002B422C"/>
    <w:rsid w:val="002B4645"/>
    <w:rsid w:val="002B4916"/>
    <w:rsid w:val="002B5380"/>
    <w:rsid w:val="002B57EB"/>
    <w:rsid w:val="002B5B89"/>
    <w:rsid w:val="002B5C80"/>
    <w:rsid w:val="002B64FC"/>
    <w:rsid w:val="002B741F"/>
    <w:rsid w:val="002B7596"/>
    <w:rsid w:val="002B761E"/>
    <w:rsid w:val="002B76F9"/>
    <w:rsid w:val="002B7805"/>
    <w:rsid w:val="002B7DAC"/>
    <w:rsid w:val="002C0FE2"/>
    <w:rsid w:val="002C158A"/>
    <w:rsid w:val="002C1E7B"/>
    <w:rsid w:val="002C2136"/>
    <w:rsid w:val="002C21FB"/>
    <w:rsid w:val="002C225A"/>
    <w:rsid w:val="002C2265"/>
    <w:rsid w:val="002C32F3"/>
    <w:rsid w:val="002C335F"/>
    <w:rsid w:val="002C3517"/>
    <w:rsid w:val="002C38DB"/>
    <w:rsid w:val="002C3AAB"/>
    <w:rsid w:val="002C3B16"/>
    <w:rsid w:val="002C3CCE"/>
    <w:rsid w:val="002C3DB4"/>
    <w:rsid w:val="002C3F27"/>
    <w:rsid w:val="002C45CD"/>
    <w:rsid w:val="002C472F"/>
    <w:rsid w:val="002C47D1"/>
    <w:rsid w:val="002C48BA"/>
    <w:rsid w:val="002C48EF"/>
    <w:rsid w:val="002C55BE"/>
    <w:rsid w:val="002C5E97"/>
    <w:rsid w:val="002C5F9B"/>
    <w:rsid w:val="002C6772"/>
    <w:rsid w:val="002C6943"/>
    <w:rsid w:val="002C6C4D"/>
    <w:rsid w:val="002C7369"/>
    <w:rsid w:val="002C75AC"/>
    <w:rsid w:val="002C7940"/>
    <w:rsid w:val="002C7974"/>
    <w:rsid w:val="002C7BB2"/>
    <w:rsid w:val="002D03AE"/>
    <w:rsid w:val="002D0647"/>
    <w:rsid w:val="002D0A4B"/>
    <w:rsid w:val="002D0ABE"/>
    <w:rsid w:val="002D0C5F"/>
    <w:rsid w:val="002D1342"/>
    <w:rsid w:val="002D1562"/>
    <w:rsid w:val="002D1C23"/>
    <w:rsid w:val="002D203C"/>
    <w:rsid w:val="002D206F"/>
    <w:rsid w:val="002D2278"/>
    <w:rsid w:val="002D253C"/>
    <w:rsid w:val="002D276F"/>
    <w:rsid w:val="002D2E0B"/>
    <w:rsid w:val="002D4036"/>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086"/>
    <w:rsid w:val="002E31A7"/>
    <w:rsid w:val="002E375E"/>
    <w:rsid w:val="002E3B1F"/>
    <w:rsid w:val="002E4BBF"/>
    <w:rsid w:val="002E5142"/>
    <w:rsid w:val="002E5916"/>
    <w:rsid w:val="002E5ABF"/>
    <w:rsid w:val="002E5F8D"/>
    <w:rsid w:val="002E625D"/>
    <w:rsid w:val="002E67D2"/>
    <w:rsid w:val="002E6B7F"/>
    <w:rsid w:val="002E6BB0"/>
    <w:rsid w:val="002E6F26"/>
    <w:rsid w:val="002E7176"/>
    <w:rsid w:val="002E774A"/>
    <w:rsid w:val="002E77BE"/>
    <w:rsid w:val="002F01B6"/>
    <w:rsid w:val="002F0634"/>
    <w:rsid w:val="002F0CEA"/>
    <w:rsid w:val="002F118E"/>
    <w:rsid w:val="002F1324"/>
    <w:rsid w:val="002F1621"/>
    <w:rsid w:val="002F1AD0"/>
    <w:rsid w:val="002F1B33"/>
    <w:rsid w:val="002F2049"/>
    <w:rsid w:val="002F2426"/>
    <w:rsid w:val="002F3333"/>
    <w:rsid w:val="002F3409"/>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3CD7"/>
    <w:rsid w:val="003042B4"/>
    <w:rsid w:val="0030451B"/>
    <w:rsid w:val="003045C1"/>
    <w:rsid w:val="00304854"/>
    <w:rsid w:val="00304A36"/>
    <w:rsid w:val="00304CB0"/>
    <w:rsid w:val="00305482"/>
    <w:rsid w:val="0030637C"/>
    <w:rsid w:val="0030677C"/>
    <w:rsid w:val="00306EEB"/>
    <w:rsid w:val="00307389"/>
    <w:rsid w:val="0030745D"/>
    <w:rsid w:val="00307E9E"/>
    <w:rsid w:val="00307F84"/>
    <w:rsid w:val="0031013D"/>
    <w:rsid w:val="00310534"/>
    <w:rsid w:val="003108EB"/>
    <w:rsid w:val="00310A53"/>
    <w:rsid w:val="00310C79"/>
    <w:rsid w:val="00310D4B"/>
    <w:rsid w:val="003115D5"/>
    <w:rsid w:val="00312465"/>
    <w:rsid w:val="003124DA"/>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5BDB"/>
    <w:rsid w:val="003160BC"/>
    <w:rsid w:val="00316A74"/>
    <w:rsid w:val="00316FD5"/>
    <w:rsid w:val="00317361"/>
    <w:rsid w:val="0031749A"/>
    <w:rsid w:val="00317E9F"/>
    <w:rsid w:val="00317EC5"/>
    <w:rsid w:val="003202A8"/>
    <w:rsid w:val="00320622"/>
    <w:rsid w:val="0032071E"/>
    <w:rsid w:val="00320C98"/>
    <w:rsid w:val="00321388"/>
    <w:rsid w:val="00321742"/>
    <w:rsid w:val="003219E3"/>
    <w:rsid w:val="00321ED9"/>
    <w:rsid w:val="0032209E"/>
    <w:rsid w:val="00322101"/>
    <w:rsid w:val="00322131"/>
    <w:rsid w:val="0032238E"/>
    <w:rsid w:val="0032253A"/>
    <w:rsid w:val="003229D2"/>
    <w:rsid w:val="00322AB3"/>
    <w:rsid w:val="00322C6B"/>
    <w:rsid w:val="00322E8F"/>
    <w:rsid w:val="00323963"/>
    <w:rsid w:val="003239E9"/>
    <w:rsid w:val="00323C80"/>
    <w:rsid w:val="00324175"/>
    <w:rsid w:val="00324599"/>
    <w:rsid w:val="003245F0"/>
    <w:rsid w:val="00324F3F"/>
    <w:rsid w:val="00325536"/>
    <w:rsid w:val="00325D00"/>
    <w:rsid w:val="00325D44"/>
    <w:rsid w:val="00325D9D"/>
    <w:rsid w:val="00325FC6"/>
    <w:rsid w:val="0032711E"/>
    <w:rsid w:val="003276A3"/>
    <w:rsid w:val="003304D1"/>
    <w:rsid w:val="003304ED"/>
    <w:rsid w:val="003306B0"/>
    <w:rsid w:val="00330F0C"/>
    <w:rsid w:val="00331333"/>
    <w:rsid w:val="0033161A"/>
    <w:rsid w:val="00331D00"/>
    <w:rsid w:val="00331FE1"/>
    <w:rsid w:val="00332131"/>
    <w:rsid w:val="00332785"/>
    <w:rsid w:val="00333736"/>
    <w:rsid w:val="00334138"/>
    <w:rsid w:val="00334D99"/>
    <w:rsid w:val="00334F16"/>
    <w:rsid w:val="0033562B"/>
    <w:rsid w:val="003356A4"/>
    <w:rsid w:val="003364E2"/>
    <w:rsid w:val="00336716"/>
    <w:rsid w:val="00336F2C"/>
    <w:rsid w:val="00337260"/>
    <w:rsid w:val="003375F7"/>
    <w:rsid w:val="00337633"/>
    <w:rsid w:val="00340389"/>
    <w:rsid w:val="0034050F"/>
    <w:rsid w:val="00340C35"/>
    <w:rsid w:val="00340DA7"/>
    <w:rsid w:val="003416FB"/>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1E"/>
    <w:rsid w:val="003474FF"/>
    <w:rsid w:val="0035042E"/>
    <w:rsid w:val="00351DFE"/>
    <w:rsid w:val="003525C5"/>
    <w:rsid w:val="003528F0"/>
    <w:rsid w:val="00352BDA"/>
    <w:rsid w:val="00352E00"/>
    <w:rsid w:val="00353391"/>
    <w:rsid w:val="00353971"/>
    <w:rsid w:val="0035415D"/>
    <w:rsid w:val="003541DA"/>
    <w:rsid w:val="0035429F"/>
    <w:rsid w:val="00354DAD"/>
    <w:rsid w:val="00355264"/>
    <w:rsid w:val="003554E6"/>
    <w:rsid w:val="00355631"/>
    <w:rsid w:val="003559B7"/>
    <w:rsid w:val="0035614D"/>
    <w:rsid w:val="0035666F"/>
    <w:rsid w:val="003567E8"/>
    <w:rsid w:val="00357A89"/>
    <w:rsid w:val="00357CEB"/>
    <w:rsid w:val="00357D68"/>
    <w:rsid w:val="00360720"/>
    <w:rsid w:val="00360BDE"/>
    <w:rsid w:val="00360E16"/>
    <w:rsid w:val="003613AB"/>
    <w:rsid w:val="003616B1"/>
    <w:rsid w:val="00361F5F"/>
    <w:rsid w:val="00363534"/>
    <w:rsid w:val="003636FF"/>
    <w:rsid w:val="003638EF"/>
    <w:rsid w:val="00363D08"/>
    <w:rsid w:val="003640F0"/>
    <w:rsid w:val="00364481"/>
    <w:rsid w:val="0036478B"/>
    <w:rsid w:val="00364E2E"/>
    <w:rsid w:val="00364F11"/>
    <w:rsid w:val="003654E4"/>
    <w:rsid w:val="00365789"/>
    <w:rsid w:val="0036591B"/>
    <w:rsid w:val="00365DAB"/>
    <w:rsid w:val="00365DDF"/>
    <w:rsid w:val="00366442"/>
    <w:rsid w:val="0036736A"/>
    <w:rsid w:val="0036777C"/>
    <w:rsid w:val="00367797"/>
    <w:rsid w:val="00367A21"/>
    <w:rsid w:val="00367E65"/>
    <w:rsid w:val="00370659"/>
    <w:rsid w:val="00371060"/>
    <w:rsid w:val="00371245"/>
    <w:rsid w:val="0037178E"/>
    <w:rsid w:val="00371DA9"/>
    <w:rsid w:val="00372297"/>
    <w:rsid w:val="00372505"/>
    <w:rsid w:val="00372793"/>
    <w:rsid w:val="00372E3E"/>
    <w:rsid w:val="003730AA"/>
    <w:rsid w:val="00373755"/>
    <w:rsid w:val="00373AB0"/>
    <w:rsid w:val="00373B0C"/>
    <w:rsid w:val="00374569"/>
    <w:rsid w:val="003745B9"/>
    <w:rsid w:val="0037471F"/>
    <w:rsid w:val="003749A8"/>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2588"/>
    <w:rsid w:val="00383034"/>
    <w:rsid w:val="00383212"/>
    <w:rsid w:val="0038334E"/>
    <w:rsid w:val="003835AC"/>
    <w:rsid w:val="00383ACC"/>
    <w:rsid w:val="00384905"/>
    <w:rsid w:val="00384AE1"/>
    <w:rsid w:val="00384BD1"/>
    <w:rsid w:val="0038562C"/>
    <w:rsid w:val="00386A38"/>
    <w:rsid w:val="003903D9"/>
    <w:rsid w:val="00390604"/>
    <w:rsid w:val="00390A53"/>
    <w:rsid w:val="00390BD9"/>
    <w:rsid w:val="003912D8"/>
    <w:rsid w:val="003914E6"/>
    <w:rsid w:val="003915D1"/>
    <w:rsid w:val="00391C7E"/>
    <w:rsid w:val="00391DEE"/>
    <w:rsid w:val="0039259C"/>
    <w:rsid w:val="00393261"/>
    <w:rsid w:val="0039386F"/>
    <w:rsid w:val="0039426E"/>
    <w:rsid w:val="00394F3B"/>
    <w:rsid w:val="003958F7"/>
    <w:rsid w:val="00395AD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3114"/>
    <w:rsid w:val="003A34D6"/>
    <w:rsid w:val="003A35A0"/>
    <w:rsid w:val="003A4399"/>
    <w:rsid w:val="003A4439"/>
    <w:rsid w:val="003A4560"/>
    <w:rsid w:val="003A491E"/>
    <w:rsid w:val="003A4E9F"/>
    <w:rsid w:val="003A53DA"/>
    <w:rsid w:val="003A5AE5"/>
    <w:rsid w:val="003A60F4"/>
    <w:rsid w:val="003A6342"/>
    <w:rsid w:val="003A724A"/>
    <w:rsid w:val="003A72B2"/>
    <w:rsid w:val="003A790A"/>
    <w:rsid w:val="003A7BB2"/>
    <w:rsid w:val="003A7E52"/>
    <w:rsid w:val="003B0AC5"/>
    <w:rsid w:val="003B0D8E"/>
    <w:rsid w:val="003B1316"/>
    <w:rsid w:val="003B1386"/>
    <w:rsid w:val="003B225A"/>
    <w:rsid w:val="003B258F"/>
    <w:rsid w:val="003B283E"/>
    <w:rsid w:val="003B2F54"/>
    <w:rsid w:val="003B3C4D"/>
    <w:rsid w:val="003B41AC"/>
    <w:rsid w:val="003B427F"/>
    <w:rsid w:val="003B4475"/>
    <w:rsid w:val="003B4733"/>
    <w:rsid w:val="003B48C6"/>
    <w:rsid w:val="003B4C34"/>
    <w:rsid w:val="003B4EBF"/>
    <w:rsid w:val="003B4FAD"/>
    <w:rsid w:val="003B5029"/>
    <w:rsid w:val="003B508F"/>
    <w:rsid w:val="003B51BF"/>
    <w:rsid w:val="003B52EB"/>
    <w:rsid w:val="003B5836"/>
    <w:rsid w:val="003B6384"/>
    <w:rsid w:val="003B6571"/>
    <w:rsid w:val="003B674D"/>
    <w:rsid w:val="003B74F5"/>
    <w:rsid w:val="003B783F"/>
    <w:rsid w:val="003B7A3B"/>
    <w:rsid w:val="003C0760"/>
    <w:rsid w:val="003C118C"/>
    <w:rsid w:val="003C1D03"/>
    <w:rsid w:val="003C1DD8"/>
    <w:rsid w:val="003C2277"/>
    <w:rsid w:val="003C250B"/>
    <w:rsid w:val="003C2D4A"/>
    <w:rsid w:val="003C2EAF"/>
    <w:rsid w:val="003C30C7"/>
    <w:rsid w:val="003C36F0"/>
    <w:rsid w:val="003C3ACB"/>
    <w:rsid w:val="003C411F"/>
    <w:rsid w:val="003C4363"/>
    <w:rsid w:val="003C44BD"/>
    <w:rsid w:val="003C490D"/>
    <w:rsid w:val="003C4925"/>
    <w:rsid w:val="003C4BAB"/>
    <w:rsid w:val="003C4BAF"/>
    <w:rsid w:val="003C50CF"/>
    <w:rsid w:val="003C5A2F"/>
    <w:rsid w:val="003C5C3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439"/>
    <w:rsid w:val="003D15B9"/>
    <w:rsid w:val="003D23AE"/>
    <w:rsid w:val="003D23E9"/>
    <w:rsid w:val="003D2979"/>
    <w:rsid w:val="003D34D0"/>
    <w:rsid w:val="003D3ED2"/>
    <w:rsid w:val="003D41AE"/>
    <w:rsid w:val="003D43B1"/>
    <w:rsid w:val="003D5506"/>
    <w:rsid w:val="003D624E"/>
    <w:rsid w:val="003D66A2"/>
    <w:rsid w:val="003D6A7C"/>
    <w:rsid w:val="003D6C56"/>
    <w:rsid w:val="003D71A3"/>
    <w:rsid w:val="003D7525"/>
    <w:rsid w:val="003D79E8"/>
    <w:rsid w:val="003D7F28"/>
    <w:rsid w:val="003E02FE"/>
    <w:rsid w:val="003E0959"/>
    <w:rsid w:val="003E0A4C"/>
    <w:rsid w:val="003E0D36"/>
    <w:rsid w:val="003E0E09"/>
    <w:rsid w:val="003E105F"/>
    <w:rsid w:val="003E10A3"/>
    <w:rsid w:val="003E11EB"/>
    <w:rsid w:val="003E1BC6"/>
    <w:rsid w:val="003E1D63"/>
    <w:rsid w:val="003E283B"/>
    <w:rsid w:val="003E2A1B"/>
    <w:rsid w:val="003E2B91"/>
    <w:rsid w:val="003E2D39"/>
    <w:rsid w:val="003E3F94"/>
    <w:rsid w:val="003E4FFD"/>
    <w:rsid w:val="003E5FEC"/>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24D"/>
    <w:rsid w:val="003F2405"/>
    <w:rsid w:val="003F248A"/>
    <w:rsid w:val="003F35DB"/>
    <w:rsid w:val="003F3AEE"/>
    <w:rsid w:val="003F401B"/>
    <w:rsid w:val="003F4791"/>
    <w:rsid w:val="003F4951"/>
    <w:rsid w:val="003F5078"/>
    <w:rsid w:val="003F567D"/>
    <w:rsid w:val="003F5B60"/>
    <w:rsid w:val="003F5D62"/>
    <w:rsid w:val="003F678C"/>
    <w:rsid w:val="003F6C51"/>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2C6D"/>
    <w:rsid w:val="00403273"/>
    <w:rsid w:val="004032DA"/>
    <w:rsid w:val="004035F8"/>
    <w:rsid w:val="00403660"/>
    <w:rsid w:val="00403CC0"/>
    <w:rsid w:val="00404144"/>
    <w:rsid w:val="00404A93"/>
    <w:rsid w:val="00405473"/>
    <w:rsid w:val="00405F0B"/>
    <w:rsid w:val="00405F9E"/>
    <w:rsid w:val="00405FB9"/>
    <w:rsid w:val="00406091"/>
    <w:rsid w:val="00406847"/>
    <w:rsid w:val="00406859"/>
    <w:rsid w:val="00406901"/>
    <w:rsid w:val="00406DEF"/>
    <w:rsid w:val="0040767E"/>
    <w:rsid w:val="00407AC7"/>
    <w:rsid w:val="00407D74"/>
    <w:rsid w:val="00407E5A"/>
    <w:rsid w:val="004104CB"/>
    <w:rsid w:val="00410519"/>
    <w:rsid w:val="00410825"/>
    <w:rsid w:val="00410C9A"/>
    <w:rsid w:val="004116D1"/>
    <w:rsid w:val="00411CCB"/>
    <w:rsid w:val="00411E63"/>
    <w:rsid w:val="00412036"/>
    <w:rsid w:val="0041250D"/>
    <w:rsid w:val="00412960"/>
    <w:rsid w:val="00412E97"/>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83D"/>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27ED8"/>
    <w:rsid w:val="004303B2"/>
    <w:rsid w:val="004305D8"/>
    <w:rsid w:val="00430853"/>
    <w:rsid w:val="00430A4D"/>
    <w:rsid w:val="00430A91"/>
    <w:rsid w:val="00430B27"/>
    <w:rsid w:val="004311C1"/>
    <w:rsid w:val="00432C57"/>
    <w:rsid w:val="00432EB9"/>
    <w:rsid w:val="0043317B"/>
    <w:rsid w:val="00433417"/>
    <w:rsid w:val="00433538"/>
    <w:rsid w:val="00433E1B"/>
    <w:rsid w:val="004345B1"/>
    <w:rsid w:val="004345D7"/>
    <w:rsid w:val="00435544"/>
    <w:rsid w:val="0043615D"/>
    <w:rsid w:val="0043657C"/>
    <w:rsid w:val="00436FFC"/>
    <w:rsid w:val="00437090"/>
    <w:rsid w:val="00437385"/>
    <w:rsid w:val="00437825"/>
    <w:rsid w:val="00437991"/>
    <w:rsid w:val="00437BB4"/>
    <w:rsid w:val="0044014B"/>
    <w:rsid w:val="004401AE"/>
    <w:rsid w:val="004406FB"/>
    <w:rsid w:val="00440AB4"/>
    <w:rsid w:val="00440F6B"/>
    <w:rsid w:val="00440FB5"/>
    <w:rsid w:val="004412BC"/>
    <w:rsid w:val="00441354"/>
    <w:rsid w:val="00441467"/>
    <w:rsid w:val="004416C2"/>
    <w:rsid w:val="00441B84"/>
    <w:rsid w:val="004421DD"/>
    <w:rsid w:val="004434C8"/>
    <w:rsid w:val="00444739"/>
    <w:rsid w:val="004448F0"/>
    <w:rsid w:val="00444FAE"/>
    <w:rsid w:val="004453B2"/>
    <w:rsid w:val="0044564F"/>
    <w:rsid w:val="00445A20"/>
    <w:rsid w:val="00445CC4"/>
    <w:rsid w:val="00445D98"/>
    <w:rsid w:val="00446724"/>
    <w:rsid w:val="0044681F"/>
    <w:rsid w:val="004469A5"/>
    <w:rsid w:val="004469E6"/>
    <w:rsid w:val="00446A7B"/>
    <w:rsid w:val="00447BBE"/>
    <w:rsid w:val="004500DF"/>
    <w:rsid w:val="0045097E"/>
    <w:rsid w:val="004509F7"/>
    <w:rsid w:val="00450C50"/>
    <w:rsid w:val="0045118E"/>
    <w:rsid w:val="00451437"/>
    <w:rsid w:val="004515C5"/>
    <w:rsid w:val="004522BB"/>
    <w:rsid w:val="004522C4"/>
    <w:rsid w:val="00453647"/>
    <w:rsid w:val="0045369D"/>
    <w:rsid w:val="00453B7C"/>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467"/>
    <w:rsid w:val="0046598C"/>
    <w:rsid w:val="00467A34"/>
    <w:rsid w:val="004701E3"/>
    <w:rsid w:val="00470281"/>
    <w:rsid w:val="004706C5"/>
    <w:rsid w:val="00470EB9"/>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4B7D"/>
    <w:rsid w:val="00485391"/>
    <w:rsid w:val="00486711"/>
    <w:rsid w:val="00486EA2"/>
    <w:rsid w:val="00486F70"/>
    <w:rsid w:val="004871E4"/>
    <w:rsid w:val="00487328"/>
    <w:rsid w:val="0048748B"/>
    <w:rsid w:val="00487644"/>
    <w:rsid w:val="004876EC"/>
    <w:rsid w:val="0049135C"/>
    <w:rsid w:val="004915C0"/>
    <w:rsid w:val="004917E2"/>
    <w:rsid w:val="00491944"/>
    <w:rsid w:val="00491A8C"/>
    <w:rsid w:val="00491DF2"/>
    <w:rsid w:val="00491FF4"/>
    <w:rsid w:val="0049232A"/>
    <w:rsid w:val="00492469"/>
    <w:rsid w:val="004924FA"/>
    <w:rsid w:val="00492AE3"/>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4884"/>
    <w:rsid w:val="004A4A9E"/>
    <w:rsid w:val="004A5423"/>
    <w:rsid w:val="004A5563"/>
    <w:rsid w:val="004A5667"/>
    <w:rsid w:val="004A56A6"/>
    <w:rsid w:val="004A56F0"/>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1F0"/>
    <w:rsid w:val="004C03C3"/>
    <w:rsid w:val="004C05DC"/>
    <w:rsid w:val="004C079F"/>
    <w:rsid w:val="004C09CF"/>
    <w:rsid w:val="004C1508"/>
    <w:rsid w:val="004C15A9"/>
    <w:rsid w:val="004C1CB6"/>
    <w:rsid w:val="004C1D1B"/>
    <w:rsid w:val="004C1D39"/>
    <w:rsid w:val="004C22CC"/>
    <w:rsid w:val="004C2CAC"/>
    <w:rsid w:val="004C2F58"/>
    <w:rsid w:val="004C33A5"/>
    <w:rsid w:val="004C3D3F"/>
    <w:rsid w:val="004C4327"/>
    <w:rsid w:val="004C4836"/>
    <w:rsid w:val="004C4930"/>
    <w:rsid w:val="004C54F0"/>
    <w:rsid w:val="004C5558"/>
    <w:rsid w:val="004C5921"/>
    <w:rsid w:val="004C61F6"/>
    <w:rsid w:val="004C670B"/>
    <w:rsid w:val="004C7101"/>
    <w:rsid w:val="004C74E2"/>
    <w:rsid w:val="004D05C0"/>
    <w:rsid w:val="004D0AF9"/>
    <w:rsid w:val="004D1664"/>
    <w:rsid w:val="004D1818"/>
    <w:rsid w:val="004D1C1B"/>
    <w:rsid w:val="004D1E33"/>
    <w:rsid w:val="004D2000"/>
    <w:rsid w:val="004D21E8"/>
    <w:rsid w:val="004D2F39"/>
    <w:rsid w:val="004D31D1"/>
    <w:rsid w:val="004D33FC"/>
    <w:rsid w:val="004D4D63"/>
    <w:rsid w:val="004D4FAB"/>
    <w:rsid w:val="004D534A"/>
    <w:rsid w:val="004D54E5"/>
    <w:rsid w:val="004D56D3"/>
    <w:rsid w:val="004D59A3"/>
    <w:rsid w:val="004D5F58"/>
    <w:rsid w:val="004D6A25"/>
    <w:rsid w:val="004D70FC"/>
    <w:rsid w:val="004D7199"/>
    <w:rsid w:val="004D74A3"/>
    <w:rsid w:val="004D75D4"/>
    <w:rsid w:val="004D790B"/>
    <w:rsid w:val="004D7A9B"/>
    <w:rsid w:val="004D7E99"/>
    <w:rsid w:val="004E0AE8"/>
    <w:rsid w:val="004E1181"/>
    <w:rsid w:val="004E1400"/>
    <w:rsid w:val="004E1A6C"/>
    <w:rsid w:val="004E1C2C"/>
    <w:rsid w:val="004E1C3E"/>
    <w:rsid w:val="004E1FE3"/>
    <w:rsid w:val="004E23E7"/>
    <w:rsid w:val="004E2543"/>
    <w:rsid w:val="004E257E"/>
    <w:rsid w:val="004E25C6"/>
    <w:rsid w:val="004E2AF3"/>
    <w:rsid w:val="004E2BB2"/>
    <w:rsid w:val="004E4761"/>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CD1"/>
    <w:rsid w:val="004F2E12"/>
    <w:rsid w:val="004F33CD"/>
    <w:rsid w:val="004F3881"/>
    <w:rsid w:val="004F439E"/>
    <w:rsid w:val="004F4CD6"/>
    <w:rsid w:val="004F4DA0"/>
    <w:rsid w:val="004F510A"/>
    <w:rsid w:val="004F561B"/>
    <w:rsid w:val="004F585F"/>
    <w:rsid w:val="004F5D2D"/>
    <w:rsid w:val="004F621C"/>
    <w:rsid w:val="004F68FD"/>
    <w:rsid w:val="004F6C20"/>
    <w:rsid w:val="004F6FBA"/>
    <w:rsid w:val="004F707A"/>
    <w:rsid w:val="004F7222"/>
    <w:rsid w:val="004F73B7"/>
    <w:rsid w:val="004F7952"/>
    <w:rsid w:val="004F7E43"/>
    <w:rsid w:val="004F7F86"/>
    <w:rsid w:val="0050039E"/>
    <w:rsid w:val="00500645"/>
    <w:rsid w:val="00500A2E"/>
    <w:rsid w:val="00500BC5"/>
    <w:rsid w:val="00501001"/>
    <w:rsid w:val="00501A75"/>
    <w:rsid w:val="00501C05"/>
    <w:rsid w:val="00501E37"/>
    <w:rsid w:val="00502104"/>
    <w:rsid w:val="00502F78"/>
    <w:rsid w:val="005030FE"/>
    <w:rsid w:val="00503569"/>
    <w:rsid w:val="005038B9"/>
    <w:rsid w:val="00503A06"/>
    <w:rsid w:val="00503AB0"/>
    <w:rsid w:val="0050420A"/>
    <w:rsid w:val="005045C3"/>
    <w:rsid w:val="005048E9"/>
    <w:rsid w:val="00504D92"/>
    <w:rsid w:val="0050522E"/>
    <w:rsid w:val="005059CA"/>
    <w:rsid w:val="00505B47"/>
    <w:rsid w:val="00507353"/>
    <w:rsid w:val="005073DF"/>
    <w:rsid w:val="00507527"/>
    <w:rsid w:val="00507797"/>
    <w:rsid w:val="00507C21"/>
    <w:rsid w:val="005106A9"/>
    <w:rsid w:val="005108D9"/>
    <w:rsid w:val="00510CBA"/>
    <w:rsid w:val="00511398"/>
    <w:rsid w:val="00511601"/>
    <w:rsid w:val="005116DF"/>
    <w:rsid w:val="00511DEE"/>
    <w:rsid w:val="0051237C"/>
    <w:rsid w:val="0051244F"/>
    <w:rsid w:val="0051288C"/>
    <w:rsid w:val="00512C36"/>
    <w:rsid w:val="00512EA6"/>
    <w:rsid w:val="00512FC5"/>
    <w:rsid w:val="00513504"/>
    <w:rsid w:val="0051382A"/>
    <w:rsid w:val="005139D6"/>
    <w:rsid w:val="00513F3F"/>
    <w:rsid w:val="00513F99"/>
    <w:rsid w:val="00514A85"/>
    <w:rsid w:val="005156A1"/>
    <w:rsid w:val="00515B6B"/>
    <w:rsid w:val="00515DA2"/>
    <w:rsid w:val="0051602A"/>
    <w:rsid w:val="0051604E"/>
    <w:rsid w:val="005162DA"/>
    <w:rsid w:val="00516A48"/>
    <w:rsid w:val="00516F37"/>
    <w:rsid w:val="00516FD1"/>
    <w:rsid w:val="0051706C"/>
    <w:rsid w:val="00517E8E"/>
    <w:rsid w:val="00517F0B"/>
    <w:rsid w:val="0052044B"/>
    <w:rsid w:val="005205B8"/>
    <w:rsid w:val="00521A33"/>
    <w:rsid w:val="005222FB"/>
    <w:rsid w:val="0052257E"/>
    <w:rsid w:val="005230AF"/>
    <w:rsid w:val="00523235"/>
    <w:rsid w:val="00523A56"/>
    <w:rsid w:val="00523D94"/>
    <w:rsid w:val="00524604"/>
    <w:rsid w:val="00524DDA"/>
    <w:rsid w:val="00524E1F"/>
    <w:rsid w:val="00524FCC"/>
    <w:rsid w:val="005250D5"/>
    <w:rsid w:val="005256FA"/>
    <w:rsid w:val="00525928"/>
    <w:rsid w:val="00525D05"/>
    <w:rsid w:val="00526700"/>
    <w:rsid w:val="005272EE"/>
    <w:rsid w:val="005274AF"/>
    <w:rsid w:val="0052754F"/>
    <w:rsid w:val="0053012A"/>
    <w:rsid w:val="00530992"/>
    <w:rsid w:val="00530CAC"/>
    <w:rsid w:val="00530E18"/>
    <w:rsid w:val="005325A9"/>
    <w:rsid w:val="0053294B"/>
    <w:rsid w:val="00533454"/>
    <w:rsid w:val="00533466"/>
    <w:rsid w:val="005338AA"/>
    <w:rsid w:val="0053391C"/>
    <w:rsid w:val="00533980"/>
    <w:rsid w:val="00533D39"/>
    <w:rsid w:val="00533F4A"/>
    <w:rsid w:val="00534400"/>
    <w:rsid w:val="00535C9C"/>
    <w:rsid w:val="00536008"/>
    <w:rsid w:val="005361D7"/>
    <w:rsid w:val="0053631D"/>
    <w:rsid w:val="005364CD"/>
    <w:rsid w:val="00536EDA"/>
    <w:rsid w:val="0053725E"/>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483"/>
    <w:rsid w:val="00545B44"/>
    <w:rsid w:val="00545C55"/>
    <w:rsid w:val="005466F9"/>
    <w:rsid w:val="005468EF"/>
    <w:rsid w:val="00546B3D"/>
    <w:rsid w:val="00546DF8"/>
    <w:rsid w:val="00546F0B"/>
    <w:rsid w:val="005471D9"/>
    <w:rsid w:val="00547A1E"/>
    <w:rsid w:val="00550404"/>
    <w:rsid w:val="005509AD"/>
    <w:rsid w:val="00551C39"/>
    <w:rsid w:val="00552141"/>
    <w:rsid w:val="00552175"/>
    <w:rsid w:val="005522BA"/>
    <w:rsid w:val="00552334"/>
    <w:rsid w:val="005523F1"/>
    <w:rsid w:val="005525EB"/>
    <w:rsid w:val="00552EFB"/>
    <w:rsid w:val="005534F1"/>
    <w:rsid w:val="005536D9"/>
    <w:rsid w:val="00554504"/>
    <w:rsid w:val="00554878"/>
    <w:rsid w:val="00554BBA"/>
    <w:rsid w:val="00555228"/>
    <w:rsid w:val="00555FC9"/>
    <w:rsid w:val="005561C0"/>
    <w:rsid w:val="00556A93"/>
    <w:rsid w:val="00556B51"/>
    <w:rsid w:val="00556C1A"/>
    <w:rsid w:val="00556DF9"/>
    <w:rsid w:val="00557027"/>
    <w:rsid w:val="00557528"/>
    <w:rsid w:val="005601E6"/>
    <w:rsid w:val="00560B03"/>
    <w:rsid w:val="00560C2A"/>
    <w:rsid w:val="00560DE3"/>
    <w:rsid w:val="00561690"/>
    <w:rsid w:val="00561954"/>
    <w:rsid w:val="00561A89"/>
    <w:rsid w:val="00561B83"/>
    <w:rsid w:val="0056203C"/>
    <w:rsid w:val="00562201"/>
    <w:rsid w:val="00562418"/>
    <w:rsid w:val="00562461"/>
    <w:rsid w:val="00562819"/>
    <w:rsid w:val="005631BD"/>
    <w:rsid w:val="0056332B"/>
    <w:rsid w:val="005636F4"/>
    <w:rsid w:val="00563788"/>
    <w:rsid w:val="00564713"/>
    <w:rsid w:val="005653B0"/>
    <w:rsid w:val="00565664"/>
    <w:rsid w:val="00565CA9"/>
    <w:rsid w:val="00566920"/>
    <w:rsid w:val="00566AA8"/>
    <w:rsid w:val="00566D34"/>
    <w:rsid w:val="0057054E"/>
    <w:rsid w:val="00570AE4"/>
    <w:rsid w:val="00570ED4"/>
    <w:rsid w:val="0057107D"/>
    <w:rsid w:val="00571300"/>
    <w:rsid w:val="005715D4"/>
    <w:rsid w:val="005715E7"/>
    <w:rsid w:val="005719C8"/>
    <w:rsid w:val="00572756"/>
    <w:rsid w:val="00572DF9"/>
    <w:rsid w:val="005730FE"/>
    <w:rsid w:val="00573EA3"/>
    <w:rsid w:val="00574491"/>
    <w:rsid w:val="005747B2"/>
    <w:rsid w:val="005747F0"/>
    <w:rsid w:val="0057482C"/>
    <w:rsid w:val="00574939"/>
    <w:rsid w:val="0057560D"/>
    <w:rsid w:val="005759B9"/>
    <w:rsid w:val="00576C5C"/>
    <w:rsid w:val="005773A0"/>
    <w:rsid w:val="00577DA4"/>
    <w:rsid w:val="00580071"/>
    <w:rsid w:val="005801D5"/>
    <w:rsid w:val="005817B6"/>
    <w:rsid w:val="00581845"/>
    <w:rsid w:val="00581BA2"/>
    <w:rsid w:val="00581DED"/>
    <w:rsid w:val="00581F4C"/>
    <w:rsid w:val="00582353"/>
    <w:rsid w:val="00582395"/>
    <w:rsid w:val="00583551"/>
    <w:rsid w:val="00583A6A"/>
    <w:rsid w:val="005845B6"/>
    <w:rsid w:val="00584D63"/>
    <w:rsid w:val="00584D82"/>
    <w:rsid w:val="00585AB5"/>
    <w:rsid w:val="00585B5D"/>
    <w:rsid w:val="00585DCE"/>
    <w:rsid w:val="00586226"/>
    <w:rsid w:val="00586599"/>
    <w:rsid w:val="0058671E"/>
    <w:rsid w:val="0058687E"/>
    <w:rsid w:val="00586DE8"/>
    <w:rsid w:val="0058716C"/>
    <w:rsid w:val="00587CC6"/>
    <w:rsid w:val="00590423"/>
    <w:rsid w:val="0059045F"/>
    <w:rsid w:val="0059067E"/>
    <w:rsid w:val="00590CAC"/>
    <w:rsid w:val="00590ED7"/>
    <w:rsid w:val="005911B9"/>
    <w:rsid w:val="00592365"/>
    <w:rsid w:val="0059294A"/>
    <w:rsid w:val="00593188"/>
    <w:rsid w:val="00593195"/>
    <w:rsid w:val="005931AE"/>
    <w:rsid w:val="005935F4"/>
    <w:rsid w:val="00593B33"/>
    <w:rsid w:val="00594354"/>
    <w:rsid w:val="00594413"/>
    <w:rsid w:val="00594A6D"/>
    <w:rsid w:val="00594AC5"/>
    <w:rsid w:val="00594C20"/>
    <w:rsid w:val="00594D87"/>
    <w:rsid w:val="00595246"/>
    <w:rsid w:val="00595AAB"/>
    <w:rsid w:val="00595BFD"/>
    <w:rsid w:val="00595C7B"/>
    <w:rsid w:val="00596CB5"/>
    <w:rsid w:val="00597AE9"/>
    <w:rsid w:val="00597C98"/>
    <w:rsid w:val="005A0538"/>
    <w:rsid w:val="005A0969"/>
    <w:rsid w:val="005A09D9"/>
    <w:rsid w:val="005A1519"/>
    <w:rsid w:val="005A18B5"/>
    <w:rsid w:val="005A18DD"/>
    <w:rsid w:val="005A3243"/>
    <w:rsid w:val="005A3341"/>
    <w:rsid w:val="005A341F"/>
    <w:rsid w:val="005A34F3"/>
    <w:rsid w:val="005A37FE"/>
    <w:rsid w:val="005A3B45"/>
    <w:rsid w:val="005A3E03"/>
    <w:rsid w:val="005A42FA"/>
    <w:rsid w:val="005A4754"/>
    <w:rsid w:val="005A4AF3"/>
    <w:rsid w:val="005A4CDA"/>
    <w:rsid w:val="005A4E33"/>
    <w:rsid w:val="005A4EE9"/>
    <w:rsid w:val="005A51F5"/>
    <w:rsid w:val="005A5A5C"/>
    <w:rsid w:val="005A5EAB"/>
    <w:rsid w:val="005A63E7"/>
    <w:rsid w:val="005A6921"/>
    <w:rsid w:val="005A7141"/>
    <w:rsid w:val="005A75A6"/>
    <w:rsid w:val="005A7ED5"/>
    <w:rsid w:val="005B0303"/>
    <w:rsid w:val="005B04F0"/>
    <w:rsid w:val="005B05C6"/>
    <w:rsid w:val="005B0844"/>
    <w:rsid w:val="005B0A9A"/>
    <w:rsid w:val="005B0C80"/>
    <w:rsid w:val="005B1236"/>
    <w:rsid w:val="005B1712"/>
    <w:rsid w:val="005B1946"/>
    <w:rsid w:val="005B2A75"/>
    <w:rsid w:val="005B2C35"/>
    <w:rsid w:val="005B30E8"/>
    <w:rsid w:val="005B3232"/>
    <w:rsid w:val="005B449E"/>
    <w:rsid w:val="005B496C"/>
    <w:rsid w:val="005B4BF4"/>
    <w:rsid w:val="005B527F"/>
    <w:rsid w:val="005B585B"/>
    <w:rsid w:val="005B586A"/>
    <w:rsid w:val="005B5A6B"/>
    <w:rsid w:val="005B5BCA"/>
    <w:rsid w:val="005B6103"/>
    <w:rsid w:val="005B6339"/>
    <w:rsid w:val="005B6386"/>
    <w:rsid w:val="005B64A1"/>
    <w:rsid w:val="005B6682"/>
    <w:rsid w:val="005B66DC"/>
    <w:rsid w:val="005B6E94"/>
    <w:rsid w:val="005B7355"/>
    <w:rsid w:val="005B745B"/>
    <w:rsid w:val="005B785C"/>
    <w:rsid w:val="005B7AA3"/>
    <w:rsid w:val="005B7B1D"/>
    <w:rsid w:val="005B7CFB"/>
    <w:rsid w:val="005C06BD"/>
    <w:rsid w:val="005C06D4"/>
    <w:rsid w:val="005C0949"/>
    <w:rsid w:val="005C0F67"/>
    <w:rsid w:val="005C14C0"/>
    <w:rsid w:val="005C1B36"/>
    <w:rsid w:val="005C2133"/>
    <w:rsid w:val="005C23A9"/>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BA"/>
    <w:rsid w:val="005D04F1"/>
    <w:rsid w:val="005D0687"/>
    <w:rsid w:val="005D0F6C"/>
    <w:rsid w:val="005D1227"/>
    <w:rsid w:val="005D130C"/>
    <w:rsid w:val="005D147C"/>
    <w:rsid w:val="005D197B"/>
    <w:rsid w:val="005D1CCA"/>
    <w:rsid w:val="005D2672"/>
    <w:rsid w:val="005D2878"/>
    <w:rsid w:val="005D2A51"/>
    <w:rsid w:val="005D2A8F"/>
    <w:rsid w:val="005D2C9C"/>
    <w:rsid w:val="005D3756"/>
    <w:rsid w:val="005D4385"/>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A39"/>
    <w:rsid w:val="005E3B0A"/>
    <w:rsid w:val="005E3E22"/>
    <w:rsid w:val="005E4096"/>
    <w:rsid w:val="005E47B1"/>
    <w:rsid w:val="005E4C2E"/>
    <w:rsid w:val="005E561E"/>
    <w:rsid w:val="005E56AD"/>
    <w:rsid w:val="005E68D9"/>
    <w:rsid w:val="005E6CC3"/>
    <w:rsid w:val="005E7A38"/>
    <w:rsid w:val="005E7C5A"/>
    <w:rsid w:val="005F03E4"/>
    <w:rsid w:val="005F06CF"/>
    <w:rsid w:val="005F0AF5"/>
    <w:rsid w:val="005F2138"/>
    <w:rsid w:val="005F254C"/>
    <w:rsid w:val="005F27BE"/>
    <w:rsid w:val="005F3C90"/>
    <w:rsid w:val="005F44C6"/>
    <w:rsid w:val="005F4D3A"/>
    <w:rsid w:val="005F4EBD"/>
    <w:rsid w:val="005F59AA"/>
    <w:rsid w:val="005F60CF"/>
    <w:rsid w:val="005F6748"/>
    <w:rsid w:val="005F70C2"/>
    <w:rsid w:val="005F7723"/>
    <w:rsid w:val="005F77F8"/>
    <w:rsid w:val="005F7AAE"/>
    <w:rsid w:val="005F7F03"/>
    <w:rsid w:val="00600318"/>
    <w:rsid w:val="00600E05"/>
    <w:rsid w:val="00600FF6"/>
    <w:rsid w:val="00602096"/>
    <w:rsid w:val="00602689"/>
    <w:rsid w:val="0060307B"/>
    <w:rsid w:val="0060345E"/>
    <w:rsid w:val="00603B03"/>
    <w:rsid w:val="00603E7E"/>
    <w:rsid w:val="00603EA1"/>
    <w:rsid w:val="00604933"/>
    <w:rsid w:val="00604B1B"/>
    <w:rsid w:val="00604E6D"/>
    <w:rsid w:val="006050F1"/>
    <w:rsid w:val="00605146"/>
    <w:rsid w:val="00605247"/>
    <w:rsid w:val="00605B50"/>
    <w:rsid w:val="00606966"/>
    <w:rsid w:val="00606B07"/>
    <w:rsid w:val="00606FBC"/>
    <w:rsid w:val="00606FDD"/>
    <w:rsid w:val="006074B0"/>
    <w:rsid w:val="00607728"/>
    <w:rsid w:val="00607C96"/>
    <w:rsid w:val="00607D31"/>
    <w:rsid w:val="00607E99"/>
    <w:rsid w:val="006101BD"/>
    <w:rsid w:val="00610434"/>
    <w:rsid w:val="006104D6"/>
    <w:rsid w:val="00610A97"/>
    <w:rsid w:val="00610CBB"/>
    <w:rsid w:val="006113B8"/>
    <w:rsid w:val="006116C0"/>
    <w:rsid w:val="00611ABD"/>
    <w:rsid w:val="00611B3E"/>
    <w:rsid w:val="00611F7F"/>
    <w:rsid w:val="006120CF"/>
    <w:rsid w:val="006121DF"/>
    <w:rsid w:val="00612660"/>
    <w:rsid w:val="00613013"/>
    <w:rsid w:val="006131F2"/>
    <w:rsid w:val="00614A8E"/>
    <w:rsid w:val="00614E47"/>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2BB4"/>
    <w:rsid w:val="00623144"/>
    <w:rsid w:val="00623CCD"/>
    <w:rsid w:val="00624137"/>
    <w:rsid w:val="0062427C"/>
    <w:rsid w:val="006243BA"/>
    <w:rsid w:val="006245FD"/>
    <w:rsid w:val="00624FA8"/>
    <w:rsid w:val="00625107"/>
    <w:rsid w:val="00625B26"/>
    <w:rsid w:val="00625D78"/>
    <w:rsid w:val="00625E2E"/>
    <w:rsid w:val="00626300"/>
    <w:rsid w:val="00626C3A"/>
    <w:rsid w:val="00626F31"/>
    <w:rsid w:val="006271EB"/>
    <w:rsid w:val="006275F0"/>
    <w:rsid w:val="00630879"/>
    <w:rsid w:val="0063089A"/>
    <w:rsid w:val="0063105F"/>
    <w:rsid w:val="00631976"/>
    <w:rsid w:val="006323B3"/>
    <w:rsid w:val="00632D5D"/>
    <w:rsid w:val="00632F30"/>
    <w:rsid w:val="006330BB"/>
    <w:rsid w:val="00633981"/>
    <w:rsid w:val="00634167"/>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3A52"/>
    <w:rsid w:val="00643D89"/>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EE"/>
    <w:rsid w:val="006515FE"/>
    <w:rsid w:val="00651FD9"/>
    <w:rsid w:val="0065235B"/>
    <w:rsid w:val="00652487"/>
    <w:rsid w:val="00652E51"/>
    <w:rsid w:val="0065368B"/>
    <w:rsid w:val="00653D72"/>
    <w:rsid w:val="0065430C"/>
    <w:rsid w:val="0065430D"/>
    <w:rsid w:val="00654376"/>
    <w:rsid w:val="00654A55"/>
    <w:rsid w:val="006552C3"/>
    <w:rsid w:val="00655F3A"/>
    <w:rsid w:val="00655FC5"/>
    <w:rsid w:val="00655FF3"/>
    <w:rsid w:val="00656059"/>
    <w:rsid w:val="0065739E"/>
    <w:rsid w:val="0065796F"/>
    <w:rsid w:val="00660444"/>
    <w:rsid w:val="00661026"/>
    <w:rsid w:val="006614F1"/>
    <w:rsid w:val="006617ED"/>
    <w:rsid w:val="00661D9D"/>
    <w:rsid w:val="00662488"/>
    <w:rsid w:val="00662561"/>
    <w:rsid w:val="0066281B"/>
    <w:rsid w:val="00662C9C"/>
    <w:rsid w:val="00662FBE"/>
    <w:rsid w:val="00663469"/>
    <w:rsid w:val="006635A7"/>
    <w:rsid w:val="0066375C"/>
    <w:rsid w:val="00663873"/>
    <w:rsid w:val="00663DB1"/>
    <w:rsid w:val="00664409"/>
    <w:rsid w:val="00664861"/>
    <w:rsid w:val="0066578B"/>
    <w:rsid w:val="00665F2B"/>
    <w:rsid w:val="006664D2"/>
    <w:rsid w:val="00666D98"/>
    <w:rsid w:val="00667427"/>
    <w:rsid w:val="00667821"/>
    <w:rsid w:val="0067027A"/>
    <w:rsid w:val="006703B2"/>
    <w:rsid w:val="00670BEC"/>
    <w:rsid w:val="00670C0B"/>
    <w:rsid w:val="00670ED0"/>
    <w:rsid w:val="0067212D"/>
    <w:rsid w:val="006725DD"/>
    <w:rsid w:val="0067266B"/>
    <w:rsid w:val="006731D4"/>
    <w:rsid w:val="0067340B"/>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326"/>
    <w:rsid w:val="00676354"/>
    <w:rsid w:val="00676555"/>
    <w:rsid w:val="00676D94"/>
    <w:rsid w:val="006771B5"/>
    <w:rsid w:val="00677E6A"/>
    <w:rsid w:val="0068002E"/>
    <w:rsid w:val="00680549"/>
    <w:rsid w:val="006807F8"/>
    <w:rsid w:val="006820E8"/>
    <w:rsid w:val="0068223F"/>
    <w:rsid w:val="00682961"/>
    <w:rsid w:val="00682D9A"/>
    <w:rsid w:val="006832DF"/>
    <w:rsid w:val="006834FF"/>
    <w:rsid w:val="0068358A"/>
    <w:rsid w:val="0068379B"/>
    <w:rsid w:val="00683E0E"/>
    <w:rsid w:val="00683E65"/>
    <w:rsid w:val="006843A2"/>
    <w:rsid w:val="006844A8"/>
    <w:rsid w:val="006847A9"/>
    <w:rsid w:val="00684D6D"/>
    <w:rsid w:val="00685309"/>
    <w:rsid w:val="00685411"/>
    <w:rsid w:val="006857B7"/>
    <w:rsid w:val="0068580D"/>
    <w:rsid w:val="00685825"/>
    <w:rsid w:val="00685A67"/>
    <w:rsid w:val="00685B9C"/>
    <w:rsid w:val="00685E8B"/>
    <w:rsid w:val="00685F26"/>
    <w:rsid w:val="0068624B"/>
    <w:rsid w:val="006862F0"/>
    <w:rsid w:val="00686477"/>
    <w:rsid w:val="006867E8"/>
    <w:rsid w:val="00686A82"/>
    <w:rsid w:val="006878F1"/>
    <w:rsid w:val="00687C7B"/>
    <w:rsid w:val="006904D1"/>
    <w:rsid w:val="006907DE"/>
    <w:rsid w:val="0069092D"/>
    <w:rsid w:val="006917F6"/>
    <w:rsid w:val="00692173"/>
    <w:rsid w:val="006924E4"/>
    <w:rsid w:val="00692F2A"/>
    <w:rsid w:val="00693ABB"/>
    <w:rsid w:val="006940DA"/>
    <w:rsid w:val="006944C3"/>
    <w:rsid w:val="006947EA"/>
    <w:rsid w:val="006948C2"/>
    <w:rsid w:val="00694920"/>
    <w:rsid w:val="006962F9"/>
    <w:rsid w:val="006966B4"/>
    <w:rsid w:val="00697039"/>
    <w:rsid w:val="006976CB"/>
    <w:rsid w:val="00697915"/>
    <w:rsid w:val="006A0733"/>
    <w:rsid w:val="006A0C1A"/>
    <w:rsid w:val="006A0D83"/>
    <w:rsid w:val="006A0F18"/>
    <w:rsid w:val="006A10BE"/>
    <w:rsid w:val="006A1377"/>
    <w:rsid w:val="006A1721"/>
    <w:rsid w:val="006A21BB"/>
    <w:rsid w:val="006A2707"/>
    <w:rsid w:val="006A2DD3"/>
    <w:rsid w:val="006A2F6F"/>
    <w:rsid w:val="006A3763"/>
    <w:rsid w:val="006A4004"/>
    <w:rsid w:val="006A4289"/>
    <w:rsid w:val="006A441C"/>
    <w:rsid w:val="006A4968"/>
    <w:rsid w:val="006A4F07"/>
    <w:rsid w:val="006A553B"/>
    <w:rsid w:val="006A6654"/>
    <w:rsid w:val="006A6EAE"/>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A50"/>
    <w:rsid w:val="006B4F1D"/>
    <w:rsid w:val="006B527F"/>
    <w:rsid w:val="006B54D8"/>
    <w:rsid w:val="006B563A"/>
    <w:rsid w:val="006B5C9E"/>
    <w:rsid w:val="006B6A43"/>
    <w:rsid w:val="006B77B9"/>
    <w:rsid w:val="006B782C"/>
    <w:rsid w:val="006B789D"/>
    <w:rsid w:val="006B79B7"/>
    <w:rsid w:val="006B79CE"/>
    <w:rsid w:val="006B79E4"/>
    <w:rsid w:val="006B7DD4"/>
    <w:rsid w:val="006C075F"/>
    <w:rsid w:val="006C0A2B"/>
    <w:rsid w:val="006C0D90"/>
    <w:rsid w:val="006C141F"/>
    <w:rsid w:val="006C16DA"/>
    <w:rsid w:val="006C20F0"/>
    <w:rsid w:val="006C2BD3"/>
    <w:rsid w:val="006C2D53"/>
    <w:rsid w:val="006C3583"/>
    <w:rsid w:val="006C3615"/>
    <w:rsid w:val="006C38E9"/>
    <w:rsid w:val="006C4043"/>
    <w:rsid w:val="006C4978"/>
    <w:rsid w:val="006C4B38"/>
    <w:rsid w:val="006C4E5A"/>
    <w:rsid w:val="006C6278"/>
    <w:rsid w:val="006C6567"/>
    <w:rsid w:val="006C66C3"/>
    <w:rsid w:val="006C67A4"/>
    <w:rsid w:val="006C6945"/>
    <w:rsid w:val="006C7098"/>
    <w:rsid w:val="006C710B"/>
    <w:rsid w:val="006C7544"/>
    <w:rsid w:val="006C7CF2"/>
    <w:rsid w:val="006C7E64"/>
    <w:rsid w:val="006D0BE7"/>
    <w:rsid w:val="006D0E07"/>
    <w:rsid w:val="006D1BBB"/>
    <w:rsid w:val="006D1F42"/>
    <w:rsid w:val="006D26EA"/>
    <w:rsid w:val="006D2B01"/>
    <w:rsid w:val="006D320F"/>
    <w:rsid w:val="006D425B"/>
    <w:rsid w:val="006D45F7"/>
    <w:rsid w:val="006D4821"/>
    <w:rsid w:val="006D4BD6"/>
    <w:rsid w:val="006D5291"/>
    <w:rsid w:val="006D59E7"/>
    <w:rsid w:val="006D5E4A"/>
    <w:rsid w:val="006D6076"/>
    <w:rsid w:val="006D651E"/>
    <w:rsid w:val="006D66C9"/>
    <w:rsid w:val="006D6996"/>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9FB"/>
    <w:rsid w:val="006E3B76"/>
    <w:rsid w:val="006E453E"/>
    <w:rsid w:val="006E47AB"/>
    <w:rsid w:val="006E4940"/>
    <w:rsid w:val="006E4D54"/>
    <w:rsid w:val="006E5250"/>
    <w:rsid w:val="006E52A2"/>
    <w:rsid w:val="006E57DE"/>
    <w:rsid w:val="006E5FE4"/>
    <w:rsid w:val="006E608B"/>
    <w:rsid w:val="006E6123"/>
    <w:rsid w:val="006E630B"/>
    <w:rsid w:val="006E6635"/>
    <w:rsid w:val="006E69B8"/>
    <w:rsid w:val="006E7678"/>
    <w:rsid w:val="006E7E2F"/>
    <w:rsid w:val="006F002C"/>
    <w:rsid w:val="006F0054"/>
    <w:rsid w:val="006F00A1"/>
    <w:rsid w:val="006F0625"/>
    <w:rsid w:val="006F096A"/>
    <w:rsid w:val="006F0F54"/>
    <w:rsid w:val="006F1AEB"/>
    <w:rsid w:val="006F1B60"/>
    <w:rsid w:val="006F1BF3"/>
    <w:rsid w:val="006F1CCC"/>
    <w:rsid w:val="006F2192"/>
    <w:rsid w:val="006F2E3C"/>
    <w:rsid w:val="006F3060"/>
    <w:rsid w:val="006F3118"/>
    <w:rsid w:val="006F3C15"/>
    <w:rsid w:val="006F3C9D"/>
    <w:rsid w:val="006F42A4"/>
    <w:rsid w:val="006F473F"/>
    <w:rsid w:val="006F486F"/>
    <w:rsid w:val="006F4CDE"/>
    <w:rsid w:val="006F50BA"/>
    <w:rsid w:val="006F57F9"/>
    <w:rsid w:val="006F6047"/>
    <w:rsid w:val="006F66F9"/>
    <w:rsid w:val="006F680E"/>
    <w:rsid w:val="006F714C"/>
    <w:rsid w:val="006F7655"/>
    <w:rsid w:val="006F786C"/>
    <w:rsid w:val="006F791B"/>
    <w:rsid w:val="006F7F93"/>
    <w:rsid w:val="007005E5"/>
    <w:rsid w:val="00700A34"/>
    <w:rsid w:val="00700DBB"/>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0781A"/>
    <w:rsid w:val="0071034C"/>
    <w:rsid w:val="0071045B"/>
    <w:rsid w:val="007104E9"/>
    <w:rsid w:val="00710B5F"/>
    <w:rsid w:val="00710D8D"/>
    <w:rsid w:val="00710F22"/>
    <w:rsid w:val="007118E2"/>
    <w:rsid w:val="00711A50"/>
    <w:rsid w:val="00711D22"/>
    <w:rsid w:val="007126BD"/>
    <w:rsid w:val="00712CC8"/>
    <w:rsid w:val="00713A65"/>
    <w:rsid w:val="00713A79"/>
    <w:rsid w:val="00713BBF"/>
    <w:rsid w:val="00713E3F"/>
    <w:rsid w:val="00714286"/>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26A3"/>
    <w:rsid w:val="007230C2"/>
    <w:rsid w:val="007232EC"/>
    <w:rsid w:val="00723441"/>
    <w:rsid w:val="00723443"/>
    <w:rsid w:val="00723E7C"/>
    <w:rsid w:val="00724019"/>
    <w:rsid w:val="007245C0"/>
    <w:rsid w:val="0072501E"/>
    <w:rsid w:val="007252EB"/>
    <w:rsid w:val="00725583"/>
    <w:rsid w:val="007258EF"/>
    <w:rsid w:val="00725E78"/>
    <w:rsid w:val="00726398"/>
    <w:rsid w:val="00726D5D"/>
    <w:rsid w:val="00727069"/>
    <w:rsid w:val="00727CAB"/>
    <w:rsid w:val="00730834"/>
    <w:rsid w:val="00730A6A"/>
    <w:rsid w:val="00730F4A"/>
    <w:rsid w:val="007310C3"/>
    <w:rsid w:val="0073183F"/>
    <w:rsid w:val="00731C5F"/>
    <w:rsid w:val="00731E70"/>
    <w:rsid w:val="00732E27"/>
    <w:rsid w:val="0073327C"/>
    <w:rsid w:val="0073361C"/>
    <w:rsid w:val="00733B58"/>
    <w:rsid w:val="0073441C"/>
    <w:rsid w:val="00734FC0"/>
    <w:rsid w:val="00734FDE"/>
    <w:rsid w:val="007353F7"/>
    <w:rsid w:val="0073555B"/>
    <w:rsid w:val="0073593C"/>
    <w:rsid w:val="00736375"/>
    <w:rsid w:val="00736B2A"/>
    <w:rsid w:val="007370CD"/>
    <w:rsid w:val="0073747C"/>
    <w:rsid w:val="00737EB5"/>
    <w:rsid w:val="00740022"/>
    <w:rsid w:val="007402A2"/>
    <w:rsid w:val="007404C0"/>
    <w:rsid w:val="00740D4E"/>
    <w:rsid w:val="00740D80"/>
    <w:rsid w:val="007410F4"/>
    <w:rsid w:val="0074134E"/>
    <w:rsid w:val="0074151D"/>
    <w:rsid w:val="00741574"/>
    <w:rsid w:val="007415D4"/>
    <w:rsid w:val="007419B0"/>
    <w:rsid w:val="00741B15"/>
    <w:rsid w:val="0074227E"/>
    <w:rsid w:val="00742794"/>
    <w:rsid w:val="007427BF"/>
    <w:rsid w:val="00742CEE"/>
    <w:rsid w:val="00743556"/>
    <w:rsid w:val="00743BC1"/>
    <w:rsid w:val="0074445F"/>
    <w:rsid w:val="007448BE"/>
    <w:rsid w:val="00744A10"/>
    <w:rsid w:val="007452B7"/>
    <w:rsid w:val="00745AA4"/>
    <w:rsid w:val="0074600D"/>
    <w:rsid w:val="007464A5"/>
    <w:rsid w:val="00746626"/>
    <w:rsid w:val="00746724"/>
    <w:rsid w:val="00747098"/>
    <w:rsid w:val="00747836"/>
    <w:rsid w:val="007502FD"/>
    <w:rsid w:val="00750533"/>
    <w:rsid w:val="0075053F"/>
    <w:rsid w:val="0075068E"/>
    <w:rsid w:val="00750FB6"/>
    <w:rsid w:val="00750FEF"/>
    <w:rsid w:val="00750FFB"/>
    <w:rsid w:val="007510D1"/>
    <w:rsid w:val="00751133"/>
    <w:rsid w:val="007513FB"/>
    <w:rsid w:val="00751627"/>
    <w:rsid w:val="007516B6"/>
    <w:rsid w:val="00751751"/>
    <w:rsid w:val="00751D97"/>
    <w:rsid w:val="007523D5"/>
    <w:rsid w:val="00752C8D"/>
    <w:rsid w:val="00752EFA"/>
    <w:rsid w:val="00754E96"/>
    <w:rsid w:val="007550B4"/>
    <w:rsid w:val="00755386"/>
    <w:rsid w:val="00755606"/>
    <w:rsid w:val="00755EFA"/>
    <w:rsid w:val="007561DC"/>
    <w:rsid w:val="00756857"/>
    <w:rsid w:val="00756E63"/>
    <w:rsid w:val="00757014"/>
    <w:rsid w:val="00757111"/>
    <w:rsid w:val="00757255"/>
    <w:rsid w:val="00757936"/>
    <w:rsid w:val="00757F33"/>
    <w:rsid w:val="00760300"/>
    <w:rsid w:val="00760316"/>
    <w:rsid w:val="00760E29"/>
    <w:rsid w:val="0076107A"/>
    <w:rsid w:val="0076136B"/>
    <w:rsid w:val="00761C72"/>
    <w:rsid w:val="00762B49"/>
    <w:rsid w:val="00762DBD"/>
    <w:rsid w:val="00762F14"/>
    <w:rsid w:val="00762FFD"/>
    <w:rsid w:val="007634DF"/>
    <w:rsid w:val="00763DF7"/>
    <w:rsid w:val="00763F30"/>
    <w:rsid w:val="00764090"/>
    <w:rsid w:val="007642C3"/>
    <w:rsid w:val="00764715"/>
    <w:rsid w:val="00764A18"/>
    <w:rsid w:val="00764C05"/>
    <w:rsid w:val="00764F1B"/>
    <w:rsid w:val="00765AD2"/>
    <w:rsid w:val="00765B99"/>
    <w:rsid w:val="00765F5C"/>
    <w:rsid w:val="007660A7"/>
    <w:rsid w:val="00766101"/>
    <w:rsid w:val="007661A3"/>
    <w:rsid w:val="00766967"/>
    <w:rsid w:val="00767426"/>
    <w:rsid w:val="00767627"/>
    <w:rsid w:val="00770254"/>
    <w:rsid w:val="0077035C"/>
    <w:rsid w:val="0077055E"/>
    <w:rsid w:val="00770B17"/>
    <w:rsid w:val="00770E88"/>
    <w:rsid w:val="007719C4"/>
    <w:rsid w:val="007722BB"/>
    <w:rsid w:val="007724B9"/>
    <w:rsid w:val="007729EF"/>
    <w:rsid w:val="00772BC7"/>
    <w:rsid w:val="00772C8A"/>
    <w:rsid w:val="00772DD6"/>
    <w:rsid w:val="00773A4C"/>
    <w:rsid w:val="00773CA0"/>
    <w:rsid w:val="00773F80"/>
    <w:rsid w:val="007741A9"/>
    <w:rsid w:val="00774271"/>
    <w:rsid w:val="00774459"/>
    <w:rsid w:val="007747FE"/>
    <w:rsid w:val="007748B2"/>
    <w:rsid w:val="007748F2"/>
    <w:rsid w:val="00774C21"/>
    <w:rsid w:val="00774D65"/>
    <w:rsid w:val="00774FE9"/>
    <w:rsid w:val="00775CF7"/>
    <w:rsid w:val="00776400"/>
    <w:rsid w:val="007766BE"/>
    <w:rsid w:val="0077681E"/>
    <w:rsid w:val="00776C1C"/>
    <w:rsid w:val="0077716D"/>
    <w:rsid w:val="00777625"/>
    <w:rsid w:val="00777638"/>
    <w:rsid w:val="007776E1"/>
    <w:rsid w:val="0077776E"/>
    <w:rsid w:val="007779EA"/>
    <w:rsid w:val="00777BE6"/>
    <w:rsid w:val="00777E08"/>
    <w:rsid w:val="00780341"/>
    <w:rsid w:val="007804E4"/>
    <w:rsid w:val="00780522"/>
    <w:rsid w:val="007807CB"/>
    <w:rsid w:val="00780B62"/>
    <w:rsid w:val="00780E71"/>
    <w:rsid w:val="00780E78"/>
    <w:rsid w:val="00781917"/>
    <w:rsid w:val="007819E8"/>
    <w:rsid w:val="00781B53"/>
    <w:rsid w:val="00781F2A"/>
    <w:rsid w:val="00781F40"/>
    <w:rsid w:val="0078211A"/>
    <w:rsid w:val="007821C1"/>
    <w:rsid w:val="00782DF9"/>
    <w:rsid w:val="00782EB7"/>
    <w:rsid w:val="00782F1B"/>
    <w:rsid w:val="00783055"/>
    <w:rsid w:val="007834F8"/>
    <w:rsid w:val="00783D4E"/>
    <w:rsid w:val="007842EF"/>
    <w:rsid w:val="0078528B"/>
    <w:rsid w:val="0078545A"/>
    <w:rsid w:val="00785A66"/>
    <w:rsid w:val="00786140"/>
    <w:rsid w:val="007865C1"/>
    <w:rsid w:val="007865EE"/>
    <w:rsid w:val="0078685B"/>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D5C"/>
    <w:rsid w:val="00794C17"/>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A6B"/>
    <w:rsid w:val="007A2E24"/>
    <w:rsid w:val="007A3DD4"/>
    <w:rsid w:val="007A447F"/>
    <w:rsid w:val="007A4524"/>
    <w:rsid w:val="007A517B"/>
    <w:rsid w:val="007A5CE3"/>
    <w:rsid w:val="007A6144"/>
    <w:rsid w:val="007A62E0"/>
    <w:rsid w:val="007A6E5B"/>
    <w:rsid w:val="007A7051"/>
    <w:rsid w:val="007A72B0"/>
    <w:rsid w:val="007A7549"/>
    <w:rsid w:val="007B0228"/>
    <w:rsid w:val="007B0765"/>
    <w:rsid w:val="007B154D"/>
    <w:rsid w:val="007B19E2"/>
    <w:rsid w:val="007B1A44"/>
    <w:rsid w:val="007B2581"/>
    <w:rsid w:val="007B2B7A"/>
    <w:rsid w:val="007B2CF6"/>
    <w:rsid w:val="007B3139"/>
    <w:rsid w:val="007B3363"/>
    <w:rsid w:val="007B4137"/>
    <w:rsid w:val="007B41C7"/>
    <w:rsid w:val="007B41D7"/>
    <w:rsid w:val="007B42E9"/>
    <w:rsid w:val="007B470C"/>
    <w:rsid w:val="007B4747"/>
    <w:rsid w:val="007B48DE"/>
    <w:rsid w:val="007B4A62"/>
    <w:rsid w:val="007B4F14"/>
    <w:rsid w:val="007B4F4C"/>
    <w:rsid w:val="007B4F52"/>
    <w:rsid w:val="007B5116"/>
    <w:rsid w:val="007B54F6"/>
    <w:rsid w:val="007B60A6"/>
    <w:rsid w:val="007B64BE"/>
    <w:rsid w:val="007B66ED"/>
    <w:rsid w:val="007B6E92"/>
    <w:rsid w:val="007B71F2"/>
    <w:rsid w:val="007B741F"/>
    <w:rsid w:val="007B7900"/>
    <w:rsid w:val="007B7DBA"/>
    <w:rsid w:val="007B7EA5"/>
    <w:rsid w:val="007C0DB5"/>
    <w:rsid w:val="007C0E60"/>
    <w:rsid w:val="007C11A0"/>
    <w:rsid w:val="007C17B3"/>
    <w:rsid w:val="007C1815"/>
    <w:rsid w:val="007C1B47"/>
    <w:rsid w:val="007C1ED9"/>
    <w:rsid w:val="007C1EED"/>
    <w:rsid w:val="007C26DC"/>
    <w:rsid w:val="007C2B75"/>
    <w:rsid w:val="007C34D0"/>
    <w:rsid w:val="007C368B"/>
    <w:rsid w:val="007C3C89"/>
    <w:rsid w:val="007C481D"/>
    <w:rsid w:val="007C4ADD"/>
    <w:rsid w:val="007C5410"/>
    <w:rsid w:val="007C5B0B"/>
    <w:rsid w:val="007C67B5"/>
    <w:rsid w:val="007C6D7A"/>
    <w:rsid w:val="007C71A8"/>
    <w:rsid w:val="007C7751"/>
    <w:rsid w:val="007C7C04"/>
    <w:rsid w:val="007D0102"/>
    <w:rsid w:val="007D08CB"/>
    <w:rsid w:val="007D0B04"/>
    <w:rsid w:val="007D0D77"/>
    <w:rsid w:val="007D10D9"/>
    <w:rsid w:val="007D141E"/>
    <w:rsid w:val="007D1CF2"/>
    <w:rsid w:val="007D261E"/>
    <w:rsid w:val="007D339C"/>
    <w:rsid w:val="007D35BF"/>
    <w:rsid w:val="007D3D60"/>
    <w:rsid w:val="007D3F30"/>
    <w:rsid w:val="007D406E"/>
    <w:rsid w:val="007D49C8"/>
    <w:rsid w:val="007D549F"/>
    <w:rsid w:val="007D6B46"/>
    <w:rsid w:val="007D6C1E"/>
    <w:rsid w:val="007D6E90"/>
    <w:rsid w:val="007D7119"/>
    <w:rsid w:val="007D7334"/>
    <w:rsid w:val="007D7382"/>
    <w:rsid w:val="007D7529"/>
    <w:rsid w:val="007D7BA3"/>
    <w:rsid w:val="007E0166"/>
    <w:rsid w:val="007E0356"/>
    <w:rsid w:val="007E047A"/>
    <w:rsid w:val="007E0C20"/>
    <w:rsid w:val="007E0D7F"/>
    <w:rsid w:val="007E1505"/>
    <w:rsid w:val="007E1565"/>
    <w:rsid w:val="007E1BEB"/>
    <w:rsid w:val="007E1DC1"/>
    <w:rsid w:val="007E27D6"/>
    <w:rsid w:val="007E2CCE"/>
    <w:rsid w:val="007E2F11"/>
    <w:rsid w:val="007E32B4"/>
    <w:rsid w:val="007E3666"/>
    <w:rsid w:val="007E36B6"/>
    <w:rsid w:val="007E4E8E"/>
    <w:rsid w:val="007E5D0E"/>
    <w:rsid w:val="007E5DA3"/>
    <w:rsid w:val="007E5E15"/>
    <w:rsid w:val="007E5FD1"/>
    <w:rsid w:val="007E609E"/>
    <w:rsid w:val="007E62D7"/>
    <w:rsid w:val="007E6B51"/>
    <w:rsid w:val="007E7192"/>
    <w:rsid w:val="007F0094"/>
    <w:rsid w:val="007F0798"/>
    <w:rsid w:val="007F17CC"/>
    <w:rsid w:val="007F1F6F"/>
    <w:rsid w:val="007F220B"/>
    <w:rsid w:val="007F2B73"/>
    <w:rsid w:val="007F3346"/>
    <w:rsid w:val="007F3D06"/>
    <w:rsid w:val="007F48D6"/>
    <w:rsid w:val="007F53A2"/>
    <w:rsid w:val="007F5929"/>
    <w:rsid w:val="007F59AF"/>
    <w:rsid w:val="007F5B47"/>
    <w:rsid w:val="007F6669"/>
    <w:rsid w:val="007F686F"/>
    <w:rsid w:val="007F6B43"/>
    <w:rsid w:val="007F7160"/>
    <w:rsid w:val="007F7380"/>
    <w:rsid w:val="007F7568"/>
    <w:rsid w:val="007F7F78"/>
    <w:rsid w:val="00800160"/>
    <w:rsid w:val="00800336"/>
    <w:rsid w:val="00800596"/>
    <w:rsid w:val="008006B1"/>
    <w:rsid w:val="0080077D"/>
    <w:rsid w:val="00800F24"/>
    <w:rsid w:val="00801B6C"/>
    <w:rsid w:val="00802B83"/>
    <w:rsid w:val="00802F41"/>
    <w:rsid w:val="008033B1"/>
    <w:rsid w:val="0080383E"/>
    <w:rsid w:val="008039C4"/>
    <w:rsid w:val="00803DED"/>
    <w:rsid w:val="008044C3"/>
    <w:rsid w:val="00804CAB"/>
    <w:rsid w:val="00804E50"/>
    <w:rsid w:val="00804EB0"/>
    <w:rsid w:val="00805544"/>
    <w:rsid w:val="00805B84"/>
    <w:rsid w:val="00805BE8"/>
    <w:rsid w:val="00805E8C"/>
    <w:rsid w:val="008063CD"/>
    <w:rsid w:val="008064D5"/>
    <w:rsid w:val="00807565"/>
    <w:rsid w:val="00807820"/>
    <w:rsid w:val="00807A8B"/>
    <w:rsid w:val="00807B99"/>
    <w:rsid w:val="00807C5A"/>
    <w:rsid w:val="0081055B"/>
    <w:rsid w:val="00810873"/>
    <w:rsid w:val="00810935"/>
    <w:rsid w:val="00810A30"/>
    <w:rsid w:val="008113CE"/>
    <w:rsid w:val="00811853"/>
    <w:rsid w:val="00811944"/>
    <w:rsid w:val="00811BDA"/>
    <w:rsid w:val="00811E34"/>
    <w:rsid w:val="00811E99"/>
    <w:rsid w:val="0081231A"/>
    <w:rsid w:val="00812695"/>
    <w:rsid w:val="00812808"/>
    <w:rsid w:val="00812C68"/>
    <w:rsid w:val="00813489"/>
    <w:rsid w:val="00813563"/>
    <w:rsid w:val="00813984"/>
    <w:rsid w:val="00813B70"/>
    <w:rsid w:val="00813C0F"/>
    <w:rsid w:val="00813F7D"/>
    <w:rsid w:val="0081444C"/>
    <w:rsid w:val="00814627"/>
    <w:rsid w:val="008148B3"/>
    <w:rsid w:val="00814ADC"/>
    <w:rsid w:val="00814DF3"/>
    <w:rsid w:val="0081702E"/>
    <w:rsid w:val="008170C1"/>
    <w:rsid w:val="008178DF"/>
    <w:rsid w:val="00817CA0"/>
    <w:rsid w:val="00817D40"/>
    <w:rsid w:val="00817EBF"/>
    <w:rsid w:val="00820819"/>
    <w:rsid w:val="00820C94"/>
    <w:rsid w:val="00821106"/>
    <w:rsid w:val="0082144A"/>
    <w:rsid w:val="00821692"/>
    <w:rsid w:val="00821902"/>
    <w:rsid w:val="008219DD"/>
    <w:rsid w:val="00822880"/>
    <w:rsid w:val="008238D0"/>
    <w:rsid w:val="008258D7"/>
    <w:rsid w:val="00825F1C"/>
    <w:rsid w:val="008266DB"/>
    <w:rsid w:val="00827384"/>
    <w:rsid w:val="0082757C"/>
    <w:rsid w:val="00827A4D"/>
    <w:rsid w:val="00827ABD"/>
    <w:rsid w:val="00827E2F"/>
    <w:rsid w:val="00827E8A"/>
    <w:rsid w:val="0083009F"/>
    <w:rsid w:val="008303FB"/>
    <w:rsid w:val="00830923"/>
    <w:rsid w:val="00831EBB"/>
    <w:rsid w:val="00832570"/>
    <w:rsid w:val="00832F2D"/>
    <w:rsid w:val="00833186"/>
    <w:rsid w:val="00833C55"/>
    <w:rsid w:val="00833D01"/>
    <w:rsid w:val="00833D7C"/>
    <w:rsid w:val="00833FE8"/>
    <w:rsid w:val="00834423"/>
    <w:rsid w:val="008349C6"/>
    <w:rsid w:val="00834EC1"/>
    <w:rsid w:val="00834F57"/>
    <w:rsid w:val="00834F74"/>
    <w:rsid w:val="00835CF0"/>
    <w:rsid w:val="008369EC"/>
    <w:rsid w:val="00837E52"/>
    <w:rsid w:val="00840168"/>
    <w:rsid w:val="00840E36"/>
    <w:rsid w:val="00840F01"/>
    <w:rsid w:val="0084103C"/>
    <w:rsid w:val="00841777"/>
    <w:rsid w:val="0084278F"/>
    <w:rsid w:val="008428BA"/>
    <w:rsid w:val="00842F60"/>
    <w:rsid w:val="00843933"/>
    <w:rsid w:val="00843E79"/>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267"/>
    <w:rsid w:val="00852692"/>
    <w:rsid w:val="0085347E"/>
    <w:rsid w:val="008535A8"/>
    <w:rsid w:val="00853DF3"/>
    <w:rsid w:val="0085433D"/>
    <w:rsid w:val="0085459A"/>
    <w:rsid w:val="008546BB"/>
    <w:rsid w:val="008546DE"/>
    <w:rsid w:val="0085496D"/>
    <w:rsid w:val="00854E69"/>
    <w:rsid w:val="00854EC5"/>
    <w:rsid w:val="00855168"/>
    <w:rsid w:val="008551F8"/>
    <w:rsid w:val="008556AC"/>
    <w:rsid w:val="0085593E"/>
    <w:rsid w:val="00856040"/>
    <w:rsid w:val="00856085"/>
    <w:rsid w:val="008563C8"/>
    <w:rsid w:val="0085697F"/>
    <w:rsid w:val="00856B57"/>
    <w:rsid w:val="00856F60"/>
    <w:rsid w:val="00856F90"/>
    <w:rsid w:val="00857573"/>
    <w:rsid w:val="0085761F"/>
    <w:rsid w:val="00857B6E"/>
    <w:rsid w:val="00857DBC"/>
    <w:rsid w:val="00857F21"/>
    <w:rsid w:val="00860726"/>
    <w:rsid w:val="00860772"/>
    <w:rsid w:val="00861106"/>
    <w:rsid w:val="00861601"/>
    <w:rsid w:val="008622FB"/>
    <w:rsid w:val="0086337B"/>
    <w:rsid w:val="0086384A"/>
    <w:rsid w:val="008639E9"/>
    <w:rsid w:val="0086430E"/>
    <w:rsid w:val="00865242"/>
    <w:rsid w:val="008653E6"/>
    <w:rsid w:val="00865D4C"/>
    <w:rsid w:val="00865F00"/>
    <w:rsid w:val="00866435"/>
    <w:rsid w:val="00866F6D"/>
    <w:rsid w:val="008673A0"/>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5EF7"/>
    <w:rsid w:val="008763BD"/>
    <w:rsid w:val="00876E3E"/>
    <w:rsid w:val="008776C3"/>
    <w:rsid w:val="00877B46"/>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4E60"/>
    <w:rsid w:val="008852B6"/>
    <w:rsid w:val="00885865"/>
    <w:rsid w:val="00885C8E"/>
    <w:rsid w:val="00886359"/>
    <w:rsid w:val="0088663E"/>
    <w:rsid w:val="00886907"/>
    <w:rsid w:val="00886B0A"/>
    <w:rsid w:val="00887374"/>
    <w:rsid w:val="008873DB"/>
    <w:rsid w:val="0089073A"/>
    <w:rsid w:val="00891954"/>
    <w:rsid w:val="00891D33"/>
    <w:rsid w:val="00892353"/>
    <w:rsid w:val="008923D9"/>
    <w:rsid w:val="00892D93"/>
    <w:rsid w:val="008938C8"/>
    <w:rsid w:val="00893A5D"/>
    <w:rsid w:val="00893B66"/>
    <w:rsid w:val="00893E99"/>
    <w:rsid w:val="008949E1"/>
    <w:rsid w:val="0089508D"/>
    <w:rsid w:val="0089520A"/>
    <w:rsid w:val="0089551A"/>
    <w:rsid w:val="00895701"/>
    <w:rsid w:val="00895C98"/>
    <w:rsid w:val="00895E74"/>
    <w:rsid w:val="00896601"/>
    <w:rsid w:val="00896872"/>
    <w:rsid w:val="008968E0"/>
    <w:rsid w:val="00896D97"/>
    <w:rsid w:val="00896F48"/>
    <w:rsid w:val="00896F5B"/>
    <w:rsid w:val="00896F72"/>
    <w:rsid w:val="0089741C"/>
    <w:rsid w:val="008A058C"/>
    <w:rsid w:val="008A06A3"/>
    <w:rsid w:val="008A093B"/>
    <w:rsid w:val="008A0F85"/>
    <w:rsid w:val="008A0FB7"/>
    <w:rsid w:val="008A2121"/>
    <w:rsid w:val="008A2451"/>
    <w:rsid w:val="008A2DD4"/>
    <w:rsid w:val="008A3269"/>
    <w:rsid w:val="008A38A7"/>
    <w:rsid w:val="008A3E39"/>
    <w:rsid w:val="008A4337"/>
    <w:rsid w:val="008A459E"/>
    <w:rsid w:val="008A46CB"/>
    <w:rsid w:val="008A4781"/>
    <w:rsid w:val="008A4A84"/>
    <w:rsid w:val="008A4B5B"/>
    <w:rsid w:val="008A50E4"/>
    <w:rsid w:val="008A56B1"/>
    <w:rsid w:val="008A63E8"/>
    <w:rsid w:val="008A6926"/>
    <w:rsid w:val="008A6D56"/>
    <w:rsid w:val="008A7349"/>
    <w:rsid w:val="008A7615"/>
    <w:rsid w:val="008A783F"/>
    <w:rsid w:val="008A788B"/>
    <w:rsid w:val="008B0527"/>
    <w:rsid w:val="008B0F4E"/>
    <w:rsid w:val="008B11FF"/>
    <w:rsid w:val="008B1257"/>
    <w:rsid w:val="008B1BA8"/>
    <w:rsid w:val="008B1D5F"/>
    <w:rsid w:val="008B1E18"/>
    <w:rsid w:val="008B243A"/>
    <w:rsid w:val="008B26E3"/>
    <w:rsid w:val="008B33B4"/>
    <w:rsid w:val="008B349B"/>
    <w:rsid w:val="008B35E6"/>
    <w:rsid w:val="008B42FB"/>
    <w:rsid w:val="008B4413"/>
    <w:rsid w:val="008B563D"/>
    <w:rsid w:val="008B5A5A"/>
    <w:rsid w:val="008B5E49"/>
    <w:rsid w:val="008B646C"/>
    <w:rsid w:val="008B6B06"/>
    <w:rsid w:val="008B6BC6"/>
    <w:rsid w:val="008B7C34"/>
    <w:rsid w:val="008C0002"/>
    <w:rsid w:val="008C07DB"/>
    <w:rsid w:val="008C0C78"/>
    <w:rsid w:val="008C112F"/>
    <w:rsid w:val="008C13DC"/>
    <w:rsid w:val="008C16E3"/>
    <w:rsid w:val="008C1917"/>
    <w:rsid w:val="008C19E2"/>
    <w:rsid w:val="008C1F87"/>
    <w:rsid w:val="008C225C"/>
    <w:rsid w:val="008C243C"/>
    <w:rsid w:val="008C2DB0"/>
    <w:rsid w:val="008C3556"/>
    <w:rsid w:val="008C3A42"/>
    <w:rsid w:val="008C3D6D"/>
    <w:rsid w:val="008C3ED4"/>
    <w:rsid w:val="008C429D"/>
    <w:rsid w:val="008C44D7"/>
    <w:rsid w:val="008C458D"/>
    <w:rsid w:val="008C4859"/>
    <w:rsid w:val="008C528F"/>
    <w:rsid w:val="008C645F"/>
    <w:rsid w:val="008C693D"/>
    <w:rsid w:val="008C6AB7"/>
    <w:rsid w:val="008C6D53"/>
    <w:rsid w:val="008C7D90"/>
    <w:rsid w:val="008D0757"/>
    <w:rsid w:val="008D0DE1"/>
    <w:rsid w:val="008D0F9A"/>
    <w:rsid w:val="008D12DE"/>
    <w:rsid w:val="008D135B"/>
    <w:rsid w:val="008D14D0"/>
    <w:rsid w:val="008D15E8"/>
    <w:rsid w:val="008D1869"/>
    <w:rsid w:val="008D1E60"/>
    <w:rsid w:val="008D298D"/>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A9"/>
    <w:rsid w:val="008D78D1"/>
    <w:rsid w:val="008D78E1"/>
    <w:rsid w:val="008D795F"/>
    <w:rsid w:val="008D7F23"/>
    <w:rsid w:val="008E02AD"/>
    <w:rsid w:val="008E0509"/>
    <w:rsid w:val="008E059C"/>
    <w:rsid w:val="008E0857"/>
    <w:rsid w:val="008E10B3"/>
    <w:rsid w:val="008E123D"/>
    <w:rsid w:val="008E1502"/>
    <w:rsid w:val="008E1AFC"/>
    <w:rsid w:val="008E1E9F"/>
    <w:rsid w:val="008E1FE3"/>
    <w:rsid w:val="008E2B99"/>
    <w:rsid w:val="008E3277"/>
    <w:rsid w:val="008E376C"/>
    <w:rsid w:val="008E3809"/>
    <w:rsid w:val="008E3A4A"/>
    <w:rsid w:val="008E3B05"/>
    <w:rsid w:val="008E3E1C"/>
    <w:rsid w:val="008E3FF9"/>
    <w:rsid w:val="008E4E00"/>
    <w:rsid w:val="008E50F4"/>
    <w:rsid w:val="008E5800"/>
    <w:rsid w:val="008E5A13"/>
    <w:rsid w:val="008E7AEA"/>
    <w:rsid w:val="008F06E8"/>
    <w:rsid w:val="008F0762"/>
    <w:rsid w:val="008F0A9E"/>
    <w:rsid w:val="008F0B9D"/>
    <w:rsid w:val="008F0CCF"/>
    <w:rsid w:val="008F15EF"/>
    <w:rsid w:val="008F29BF"/>
    <w:rsid w:val="008F2BD8"/>
    <w:rsid w:val="008F2C5D"/>
    <w:rsid w:val="008F2F54"/>
    <w:rsid w:val="008F33B0"/>
    <w:rsid w:val="008F3A6A"/>
    <w:rsid w:val="008F5CCE"/>
    <w:rsid w:val="008F5D5D"/>
    <w:rsid w:val="008F601B"/>
    <w:rsid w:val="008F6254"/>
    <w:rsid w:val="008F6546"/>
    <w:rsid w:val="008F67DA"/>
    <w:rsid w:val="008F6896"/>
    <w:rsid w:val="008F6D81"/>
    <w:rsid w:val="008F72C3"/>
    <w:rsid w:val="008F745B"/>
    <w:rsid w:val="008F7B05"/>
    <w:rsid w:val="0090024E"/>
    <w:rsid w:val="00900487"/>
    <w:rsid w:val="0090082E"/>
    <w:rsid w:val="00900892"/>
    <w:rsid w:val="00900997"/>
    <w:rsid w:val="009012CF"/>
    <w:rsid w:val="009013A9"/>
    <w:rsid w:val="009014B5"/>
    <w:rsid w:val="00901E54"/>
    <w:rsid w:val="00902200"/>
    <w:rsid w:val="009026AB"/>
    <w:rsid w:val="00902A07"/>
    <w:rsid w:val="00902A3A"/>
    <w:rsid w:val="00902ACE"/>
    <w:rsid w:val="00902CAB"/>
    <w:rsid w:val="00903905"/>
    <w:rsid w:val="009040F5"/>
    <w:rsid w:val="009043A1"/>
    <w:rsid w:val="00904464"/>
    <w:rsid w:val="009044F9"/>
    <w:rsid w:val="00904788"/>
    <w:rsid w:val="009056D3"/>
    <w:rsid w:val="00905FB4"/>
    <w:rsid w:val="00906A9F"/>
    <w:rsid w:val="00906B26"/>
    <w:rsid w:val="00906D97"/>
    <w:rsid w:val="0090771C"/>
    <w:rsid w:val="00907FA1"/>
    <w:rsid w:val="009104EC"/>
    <w:rsid w:val="00911B3B"/>
    <w:rsid w:val="00911C7D"/>
    <w:rsid w:val="00911F3D"/>
    <w:rsid w:val="00913363"/>
    <w:rsid w:val="009133DB"/>
    <w:rsid w:val="00913D29"/>
    <w:rsid w:val="00913E3E"/>
    <w:rsid w:val="00914073"/>
    <w:rsid w:val="00914277"/>
    <w:rsid w:val="009142B4"/>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B6E"/>
    <w:rsid w:val="00920D97"/>
    <w:rsid w:val="009212A2"/>
    <w:rsid w:val="009213CA"/>
    <w:rsid w:val="00921D0E"/>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9BD"/>
    <w:rsid w:val="00927B25"/>
    <w:rsid w:val="00927C90"/>
    <w:rsid w:val="00927D72"/>
    <w:rsid w:val="00930227"/>
    <w:rsid w:val="00930D02"/>
    <w:rsid w:val="00930E9C"/>
    <w:rsid w:val="00930F12"/>
    <w:rsid w:val="00931096"/>
    <w:rsid w:val="009310A4"/>
    <w:rsid w:val="0093126D"/>
    <w:rsid w:val="00931B35"/>
    <w:rsid w:val="00931D40"/>
    <w:rsid w:val="00931EC4"/>
    <w:rsid w:val="0093210B"/>
    <w:rsid w:val="009328D8"/>
    <w:rsid w:val="00932D85"/>
    <w:rsid w:val="00933FF9"/>
    <w:rsid w:val="00934425"/>
    <w:rsid w:val="00934CC7"/>
    <w:rsid w:val="00935232"/>
    <w:rsid w:val="00935FF2"/>
    <w:rsid w:val="00936DC2"/>
    <w:rsid w:val="00936F35"/>
    <w:rsid w:val="0093708C"/>
    <w:rsid w:val="0093722D"/>
    <w:rsid w:val="00937637"/>
    <w:rsid w:val="00937E92"/>
    <w:rsid w:val="00940DBD"/>
    <w:rsid w:val="00940E9F"/>
    <w:rsid w:val="0094100A"/>
    <w:rsid w:val="0094109E"/>
    <w:rsid w:val="0094117B"/>
    <w:rsid w:val="00941479"/>
    <w:rsid w:val="00941678"/>
    <w:rsid w:val="00941ADD"/>
    <w:rsid w:val="00942076"/>
    <w:rsid w:val="00942264"/>
    <w:rsid w:val="009423A8"/>
    <w:rsid w:val="00942426"/>
    <w:rsid w:val="009424F9"/>
    <w:rsid w:val="0094273C"/>
    <w:rsid w:val="00942FA4"/>
    <w:rsid w:val="00943D97"/>
    <w:rsid w:val="009441F9"/>
    <w:rsid w:val="00944360"/>
    <w:rsid w:val="00944758"/>
    <w:rsid w:val="009456BE"/>
    <w:rsid w:val="00946B4D"/>
    <w:rsid w:val="00946E8F"/>
    <w:rsid w:val="00946F3F"/>
    <w:rsid w:val="0094727E"/>
    <w:rsid w:val="0094776E"/>
    <w:rsid w:val="00950CDD"/>
    <w:rsid w:val="00951136"/>
    <w:rsid w:val="00951223"/>
    <w:rsid w:val="0095156B"/>
    <w:rsid w:val="00951D04"/>
    <w:rsid w:val="00951F0B"/>
    <w:rsid w:val="0095204B"/>
    <w:rsid w:val="0095219E"/>
    <w:rsid w:val="00952250"/>
    <w:rsid w:val="009525CD"/>
    <w:rsid w:val="009529A5"/>
    <w:rsid w:val="00953266"/>
    <w:rsid w:val="00953299"/>
    <w:rsid w:val="009533F6"/>
    <w:rsid w:val="009534CF"/>
    <w:rsid w:val="00953C6F"/>
    <w:rsid w:val="00953D5F"/>
    <w:rsid w:val="00954137"/>
    <w:rsid w:val="00954C0E"/>
    <w:rsid w:val="00954FF0"/>
    <w:rsid w:val="00955961"/>
    <w:rsid w:val="009561C2"/>
    <w:rsid w:val="00956287"/>
    <w:rsid w:val="00960010"/>
    <w:rsid w:val="0096068B"/>
    <w:rsid w:val="00960C17"/>
    <w:rsid w:val="009619C8"/>
    <w:rsid w:val="009628A2"/>
    <w:rsid w:val="00962D96"/>
    <w:rsid w:val="00962E74"/>
    <w:rsid w:val="00963407"/>
    <w:rsid w:val="00964620"/>
    <w:rsid w:val="0096471E"/>
    <w:rsid w:val="0096483D"/>
    <w:rsid w:val="00964A51"/>
    <w:rsid w:val="00964B63"/>
    <w:rsid w:val="00964BF8"/>
    <w:rsid w:val="00964C4D"/>
    <w:rsid w:val="00964E60"/>
    <w:rsid w:val="00965183"/>
    <w:rsid w:val="00965195"/>
    <w:rsid w:val="00965EFF"/>
    <w:rsid w:val="00966213"/>
    <w:rsid w:val="009670F1"/>
    <w:rsid w:val="00967242"/>
    <w:rsid w:val="00967429"/>
    <w:rsid w:val="00967C19"/>
    <w:rsid w:val="00967D92"/>
    <w:rsid w:val="00967E7E"/>
    <w:rsid w:val="009702AE"/>
    <w:rsid w:val="0097057F"/>
    <w:rsid w:val="0097073E"/>
    <w:rsid w:val="00970BA9"/>
    <w:rsid w:val="00971257"/>
    <w:rsid w:val="009715B9"/>
    <w:rsid w:val="009716B5"/>
    <w:rsid w:val="00971B68"/>
    <w:rsid w:val="00972686"/>
    <w:rsid w:val="00972AD6"/>
    <w:rsid w:val="00973379"/>
    <w:rsid w:val="00973B56"/>
    <w:rsid w:val="00975436"/>
    <w:rsid w:val="00975CEA"/>
    <w:rsid w:val="0097635B"/>
    <w:rsid w:val="00976E0D"/>
    <w:rsid w:val="0097738F"/>
    <w:rsid w:val="0097740B"/>
    <w:rsid w:val="00977881"/>
    <w:rsid w:val="00977AB9"/>
    <w:rsid w:val="00977EFA"/>
    <w:rsid w:val="009804A1"/>
    <w:rsid w:val="009805B1"/>
    <w:rsid w:val="009805D9"/>
    <w:rsid w:val="00980822"/>
    <w:rsid w:val="00980A39"/>
    <w:rsid w:val="00981216"/>
    <w:rsid w:val="009814C4"/>
    <w:rsid w:val="0098176E"/>
    <w:rsid w:val="0098180D"/>
    <w:rsid w:val="0098189B"/>
    <w:rsid w:val="00981CA0"/>
    <w:rsid w:val="00982B87"/>
    <w:rsid w:val="0098369D"/>
    <w:rsid w:val="00983AB3"/>
    <w:rsid w:val="00983B1D"/>
    <w:rsid w:val="00983D73"/>
    <w:rsid w:val="0098454C"/>
    <w:rsid w:val="00984772"/>
    <w:rsid w:val="00985452"/>
    <w:rsid w:val="00985B62"/>
    <w:rsid w:val="00986023"/>
    <w:rsid w:val="009863F4"/>
    <w:rsid w:val="009864B0"/>
    <w:rsid w:val="0098662C"/>
    <w:rsid w:val="00986BB4"/>
    <w:rsid w:val="00986E07"/>
    <w:rsid w:val="0098771E"/>
    <w:rsid w:val="00987C8D"/>
    <w:rsid w:val="00991347"/>
    <w:rsid w:val="0099150D"/>
    <w:rsid w:val="00992C24"/>
    <w:rsid w:val="00992DC1"/>
    <w:rsid w:val="00993545"/>
    <w:rsid w:val="00993C33"/>
    <w:rsid w:val="0099448E"/>
    <w:rsid w:val="00994516"/>
    <w:rsid w:val="00994A40"/>
    <w:rsid w:val="00994B76"/>
    <w:rsid w:val="0099552F"/>
    <w:rsid w:val="00996A0B"/>
    <w:rsid w:val="00996BE7"/>
    <w:rsid w:val="009971BA"/>
    <w:rsid w:val="00997665"/>
    <w:rsid w:val="00997773"/>
    <w:rsid w:val="0099777E"/>
    <w:rsid w:val="009978A9"/>
    <w:rsid w:val="00997AFF"/>
    <w:rsid w:val="00997D11"/>
    <w:rsid w:val="00997F84"/>
    <w:rsid w:val="009A003F"/>
    <w:rsid w:val="009A0F5C"/>
    <w:rsid w:val="009A13CF"/>
    <w:rsid w:val="009A17DA"/>
    <w:rsid w:val="009A1CEB"/>
    <w:rsid w:val="009A1EB2"/>
    <w:rsid w:val="009A2475"/>
    <w:rsid w:val="009A2534"/>
    <w:rsid w:val="009A2C57"/>
    <w:rsid w:val="009A2CF8"/>
    <w:rsid w:val="009A2F12"/>
    <w:rsid w:val="009A2F84"/>
    <w:rsid w:val="009A3272"/>
    <w:rsid w:val="009A35B0"/>
    <w:rsid w:val="009A396A"/>
    <w:rsid w:val="009A4221"/>
    <w:rsid w:val="009A43BE"/>
    <w:rsid w:val="009A527E"/>
    <w:rsid w:val="009A6288"/>
    <w:rsid w:val="009A6EC9"/>
    <w:rsid w:val="009A748A"/>
    <w:rsid w:val="009B025F"/>
    <w:rsid w:val="009B0412"/>
    <w:rsid w:val="009B07CD"/>
    <w:rsid w:val="009B0801"/>
    <w:rsid w:val="009B1351"/>
    <w:rsid w:val="009B14D8"/>
    <w:rsid w:val="009B1B68"/>
    <w:rsid w:val="009B1CCF"/>
    <w:rsid w:val="009B1D17"/>
    <w:rsid w:val="009B2242"/>
    <w:rsid w:val="009B22DF"/>
    <w:rsid w:val="009B27A4"/>
    <w:rsid w:val="009B296F"/>
    <w:rsid w:val="009B2CA5"/>
    <w:rsid w:val="009B3237"/>
    <w:rsid w:val="009B35BE"/>
    <w:rsid w:val="009B3DBD"/>
    <w:rsid w:val="009B40B3"/>
    <w:rsid w:val="009B4673"/>
    <w:rsid w:val="009B48B4"/>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2F97"/>
    <w:rsid w:val="009C3077"/>
    <w:rsid w:val="009C33CF"/>
    <w:rsid w:val="009C3634"/>
    <w:rsid w:val="009C37A2"/>
    <w:rsid w:val="009C381B"/>
    <w:rsid w:val="009C3AD9"/>
    <w:rsid w:val="009C3E8D"/>
    <w:rsid w:val="009C4676"/>
    <w:rsid w:val="009C46A2"/>
    <w:rsid w:val="009C4ABD"/>
    <w:rsid w:val="009C4CF4"/>
    <w:rsid w:val="009C502A"/>
    <w:rsid w:val="009C58D2"/>
    <w:rsid w:val="009C59DA"/>
    <w:rsid w:val="009C5A28"/>
    <w:rsid w:val="009C673E"/>
    <w:rsid w:val="009C745D"/>
    <w:rsid w:val="009C7CE7"/>
    <w:rsid w:val="009C7E74"/>
    <w:rsid w:val="009D0016"/>
    <w:rsid w:val="009D03E5"/>
    <w:rsid w:val="009D078B"/>
    <w:rsid w:val="009D0DB7"/>
    <w:rsid w:val="009D1327"/>
    <w:rsid w:val="009D1A3B"/>
    <w:rsid w:val="009D201A"/>
    <w:rsid w:val="009D24CB"/>
    <w:rsid w:val="009D2AE5"/>
    <w:rsid w:val="009D2F31"/>
    <w:rsid w:val="009D32D2"/>
    <w:rsid w:val="009D418A"/>
    <w:rsid w:val="009D4B58"/>
    <w:rsid w:val="009D4BD1"/>
    <w:rsid w:val="009D4C05"/>
    <w:rsid w:val="009D4EC8"/>
    <w:rsid w:val="009D545C"/>
    <w:rsid w:val="009D54A8"/>
    <w:rsid w:val="009D6640"/>
    <w:rsid w:val="009D688D"/>
    <w:rsid w:val="009D6BF7"/>
    <w:rsid w:val="009D6D1D"/>
    <w:rsid w:val="009D727C"/>
    <w:rsid w:val="009E085E"/>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5BA1"/>
    <w:rsid w:val="009E6E28"/>
    <w:rsid w:val="009E6E8B"/>
    <w:rsid w:val="009E7805"/>
    <w:rsid w:val="009F14E6"/>
    <w:rsid w:val="009F22DC"/>
    <w:rsid w:val="009F26DD"/>
    <w:rsid w:val="009F285E"/>
    <w:rsid w:val="009F2958"/>
    <w:rsid w:val="009F2AB3"/>
    <w:rsid w:val="009F3016"/>
    <w:rsid w:val="009F369F"/>
    <w:rsid w:val="009F407B"/>
    <w:rsid w:val="009F4080"/>
    <w:rsid w:val="009F418C"/>
    <w:rsid w:val="009F42FF"/>
    <w:rsid w:val="009F4835"/>
    <w:rsid w:val="009F4867"/>
    <w:rsid w:val="009F4C1A"/>
    <w:rsid w:val="009F5CA7"/>
    <w:rsid w:val="009F6170"/>
    <w:rsid w:val="009F62E8"/>
    <w:rsid w:val="009F64A0"/>
    <w:rsid w:val="009F69D0"/>
    <w:rsid w:val="009F6BE5"/>
    <w:rsid w:val="009F6C30"/>
    <w:rsid w:val="009F7A72"/>
    <w:rsid w:val="009F7F82"/>
    <w:rsid w:val="00A00732"/>
    <w:rsid w:val="00A0083B"/>
    <w:rsid w:val="00A008C8"/>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A67"/>
    <w:rsid w:val="00A10CF7"/>
    <w:rsid w:val="00A11260"/>
    <w:rsid w:val="00A1287A"/>
    <w:rsid w:val="00A12F66"/>
    <w:rsid w:val="00A13759"/>
    <w:rsid w:val="00A13894"/>
    <w:rsid w:val="00A13B1E"/>
    <w:rsid w:val="00A143E1"/>
    <w:rsid w:val="00A14606"/>
    <w:rsid w:val="00A14B25"/>
    <w:rsid w:val="00A155F2"/>
    <w:rsid w:val="00A160C9"/>
    <w:rsid w:val="00A163A8"/>
    <w:rsid w:val="00A170E2"/>
    <w:rsid w:val="00A212DD"/>
    <w:rsid w:val="00A2153B"/>
    <w:rsid w:val="00A21AFD"/>
    <w:rsid w:val="00A21BB8"/>
    <w:rsid w:val="00A21F97"/>
    <w:rsid w:val="00A22786"/>
    <w:rsid w:val="00A22EF0"/>
    <w:rsid w:val="00A2479D"/>
    <w:rsid w:val="00A24928"/>
    <w:rsid w:val="00A2497F"/>
    <w:rsid w:val="00A24AC8"/>
    <w:rsid w:val="00A25699"/>
    <w:rsid w:val="00A26515"/>
    <w:rsid w:val="00A26660"/>
    <w:rsid w:val="00A267D1"/>
    <w:rsid w:val="00A26DE3"/>
    <w:rsid w:val="00A27409"/>
    <w:rsid w:val="00A308F6"/>
    <w:rsid w:val="00A30A1C"/>
    <w:rsid w:val="00A30B46"/>
    <w:rsid w:val="00A31184"/>
    <w:rsid w:val="00A31208"/>
    <w:rsid w:val="00A3143C"/>
    <w:rsid w:val="00A317A6"/>
    <w:rsid w:val="00A32016"/>
    <w:rsid w:val="00A32126"/>
    <w:rsid w:val="00A3218D"/>
    <w:rsid w:val="00A32217"/>
    <w:rsid w:val="00A32A3C"/>
    <w:rsid w:val="00A32B4B"/>
    <w:rsid w:val="00A32D5C"/>
    <w:rsid w:val="00A32EF0"/>
    <w:rsid w:val="00A33040"/>
    <w:rsid w:val="00A331C8"/>
    <w:rsid w:val="00A3339C"/>
    <w:rsid w:val="00A339B3"/>
    <w:rsid w:val="00A33E42"/>
    <w:rsid w:val="00A34113"/>
    <w:rsid w:val="00A347EE"/>
    <w:rsid w:val="00A348C7"/>
    <w:rsid w:val="00A34C4B"/>
    <w:rsid w:val="00A34F20"/>
    <w:rsid w:val="00A353E8"/>
    <w:rsid w:val="00A3580B"/>
    <w:rsid w:val="00A35FE7"/>
    <w:rsid w:val="00A36653"/>
    <w:rsid w:val="00A36BFB"/>
    <w:rsid w:val="00A37888"/>
    <w:rsid w:val="00A37DF2"/>
    <w:rsid w:val="00A37FA6"/>
    <w:rsid w:val="00A40126"/>
    <w:rsid w:val="00A40843"/>
    <w:rsid w:val="00A41518"/>
    <w:rsid w:val="00A42347"/>
    <w:rsid w:val="00A42DD7"/>
    <w:rsid w:val="00A436C7"/>
    <w:rsid w:val="00A43E20"/>
    <w:rsid w:val="00A44445"/>
    <w:rsid w:val="00A445FD"/>
    <w:rsid w:val="00A4485A"/>
    <w:rsid w:val="00A44A76"/>
    <w:rsid w:val="00A44F56"/>
    <w:rsid w:val="00A455A7"/>
    <w:rsid w:val="00A457A4"/>
    <w:rsid w:val="00A4699E"/>
    <w:rsid w:val="00A50522"/>
    <w:rsid w:val="00A50753"/>
    <w:rsid w:val="00A5107F"/>
    <w:rsid w:val="00A5140D"/>
    <w:rsid w:val="00A5148D"/>
    <w:rsid w:val="00A519BE"/>
    <w:rsid w:val="00A5270C"/>
    <w:rsid w:val="00A52F7B"/>
    <w:rsid w:val="00A53150"/>
    <w:rsid w:val="00A539A4"/>
    <w:rsid w:val="00A53BA9"/>
    <w:rsid w:val="00A543BA"/>
    <w:rsid w:val="00A546BC"/>
    <w:rsid w:val="00A54AA9"/>
    <w:rsid w:val="00A5537D"/>
    <w:rsid w:val="00A55648"/>
    <w:rsid w:val="00A556D6"/>
    <w:rsid w:val="00A55EE3"/>
    <w:rsid w:val="00A5645C"/>
    <w:rsid w:val="00A56858"/>
    <w:rsid w:val="00A56994"/>
    <w:rsid w:val="00A56D79"/>
    <w:rsid w:val="00A57076"/>
    <w:rsid w:val="00A5756B"/>
    <w:rsid w:val="00A57D1A"/>
    <w:rsid w:val="00A6028A"/>
    <w:rsid w:val="00A61B1F"/>
    <w:rsid w:val="00A61BF3"/>
    <w:rsid w:val="00A61D6B"/>
    <w:rsid w:val="00A62267"/>
    <w:rsid w:val="00A62314"/>
    <w:rsid w:val="00A629E7"/>
    <w:rsid w:val="00A63362"/>
    <w:rsid w:val="00A6352E"/>
    <w:rsid w:val="00A639EB"/>
    <w:rsid w:val="00A640A0"/>
    <w:rsid w:val="00A64101"/>
    <w:rsid w:val="00A6410D"/>
    <w:rsid w:val="00A65152"/>
    <w:rsid w:val="00A65A8A"/>
    <w:rsid w:val="00A65D20"/>
    <w:rsid w:val="00A65F71"/>
    <w:rsid w:val="00A66BE6"/>
    <w:rsid w:val="00A66FC2"/>
    <w:rsid w:val="00A673C3"/>
    <w:rsid w:val="00A67596"/>
    <w:rsid w:val="00A67642"/>
    <w:rsid w:val="00A67985"/>
    <w:rsid w:val="00A67BD3"/>
    <w:rsid w:val="00A67C05"/>
    <w:rsid w:val="00A701D6"/>
    <w:rsid w:val="00A7050E"/>
    <w:rsid w:val="00A7160B"/>
    <w:rsid w:val="00A71C35"/>
    <w:rsid w:val="00A71D17"/>
    <w:rsid w:val="00A71F5D"/>
    <w:rsid w:val="00A725BB"/>
    <w:rsid w:val="00A727FD"/>
    <w:rsid w:val="00A72A11"/>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6B9"/>
    <w:rsid w:val="00A75B1A"/>
    <w:rsid w:val="00A75EA7"/>
    <w:rsid w:val="00A7626F"/>
    <w:rsid w:val="00A76DF9"/>
    <w:rsid w:val="00A7704F"/>
    <w:rsid w:val="00A77654"/>
    <w:rsid w:val="00A77C93"/>
    <w:rsid w:val="00A77D66"/>
    <w:rsid w:val="00A80E74"/>
    <w:rsid w:val="00A80F35"/>
    <w:rsid w:val="00A80F61"/>
    <w:rsid w:val="00A81080"/>
    <w:rsid w:val="00A81740"/>
    <w:rsid w:val="00A82755"/>
    <w:rsid w:val="00A827EB"/>
    <w:rsid w:val="00A82922"/>
    <w:rsid w:val="00A82A30"/>
    <w:rsid w:val="00A833DE"/>
    <w:rsid w:val="00A83C84"/>
    <w:rsid w:val="00A83D29"/>
    <w:rsid w:val="00A83FF9"/>
    <w:rsid w:val="00A841C5"/>
    <w:rsid w:val="00A84B59"/>
    <w:rsid w:val="00A84B91"/>
    <w:rsid w:val="00A84C94"/>
    <w:rsid w:val="00A850AC"/>
    <w:rsid w:val="00A86A74"/>
    <w:rsid w:val="00A86BFF"/>
    <w:rsid w:val="00A86C23"/>
    <w:rsid w:val="00A8711D"/>
    <w:rsid w:val="00A871A6"/>
    <w:rsid w:val="00A8735D"/>
    <w:rsid w:val="00A877A8"/>
    <w:rsid w:val="00A90383"/>
    <w:rsid w:val="00A90F43"/>
    <w:rsid w:val="00A9122C"/>
    <w:rsid w:val="00A917EB"/>
    <w:rsid w:val="00A92D0D"/>
    <w:rsid w:val="00A92F85"/>
    <w:rsid w:val="00A940AE"/>
    <w:rsid w:val="00A94584"/>
    <w:rsid w:val="00A94613"/>
    <w:rsid w:val="00A9673B"/>
    <w:rsid w:val="00A96B21"/>
    <w:rsid w:val="00A96B8B"/>
    <w:rsid w:val="00A97196"/>
    <w:rsid w:val="00A9720D"/>
    <w:rsid w:val="00A97447"/>
    <w:rsid w:val="00A97C80"/>
    <w:rsid w:val="00AA0AAB"/>
    <w:rsid w:val="00AA109E"/>
    <w:rsid w:val="00AA16B2"/>
    <w:rsid w:val="00AA1C69"/>
    <w:rsid w:val="00AA1F3D"/>
    <w:rsid w:val="00AA2520"/>
    <w:rsid w:val="00AA32F5"/>
    <w:rsid w:val="00AA3711"/>
    <w:rsid w:val="00AA3EFA"/>
    <w:rsid w:val="00AA459B"/>
    <w:rsid w:val="00AA498D"/>
    <w:rsid w:val="00AA4A96"/>
    <w:rsid w:val="00AA4D9B"/>
    <w:rsid w:val="00AA4EB6"/>
    <w:rsid w:val="00AA4F68"/>
    <w:rsid w:val="00AA503A"/>
    <w:rsid w:val="00AA5520"/>
    <w:rsid w:val="00AA5906"/>
    <w:rsid w:val="00AA5B67"/>
    <w:rsid w:val="00AA605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BA1"/>
    <w:rsid w:val="00AB3EA2"/>
    <w:rsid w:val="00AB444F"/>
    <w:rsid w:val="00AB45B9"/>
    <w:rsid w:val="00AB48A1"/>
    <w:rsid w:val="00AB4A7E"/>
    <w:rsid w:val="00AB5916"/>
    <w:rsid w:val="00AB5DD5"/>
    <w:rsid w:val="00AB64F2"/>
    <w:rsid w:val="00AB6DC0"/>
    <w:rsid w:val="00AB6E7A"/>
    <w:rsid w:val="00AB6F7E"/>
    <w:rsid w:val="00AB72D9"/>
    <w:rsid w:val="00AB73A3"/>
    <w:rsid w:val="00AB7C52"/>
    <w:rsid w:val="00AC0068"/>
    <w:rsid w:val="00AC018F"/>
    <w:rsid w:val="00AC05FE"/>
    <w:rsid w:val="00AC0787"/>
    <w:rsid w:val="00AC0A69"/>
    <w:rsid w:val="00AC0E13"/>
    <w:rsid w:val="00AC132D"/>
    <w:rsid w:val="00AC2337"/>
    <w:rsid w:val="00AC2BEB"/>
    <w:rsid w:val="00AC2EDA"/>
    <w:rsid w:val="00AC382E"/>
    <w:rsid w:val="00AC43BE"/>
    <w:rsid w:val="00AC4595"/>
    <w:rsid w:val="00AC46F9"/>
    <w:rsid w:val="00AC4D1F"/>
    <w:rsid w:val="00AC51E2"/>
    <w:rsid w:val="00AC5942"/>
    <w:rsid w:val="00AC65B9"/>
    <w:rsid w:val="00AC676B"/>
    <w:rsid w:val="00AC70B6"/>
    <w:rsid w:val="00AC7861"/>
    <w:rsid w:val="00AC7CD9"/>
    <w:rsid w:val="00AD01F3"/>
    <w:rsid w:val="00AD03FD"/>
    <w:rsid w:val="00AD077B"/>
    <w:rsid w:val="00AD07FD"/>
    <w:rsid w:val="00AD0807"/>
    <w:rsid w:val="00AD11AB"/>
    <w:rsid w:val="00AD15EA"/>
    <w:rsid w:val="00AD1E2B"/>
    <w:rsid w:val="00AD1E69"/>
    <w:rsid w:val="00AD1F30"/>
    <w:rsid w:val="00AD2805"/>
    <w:rsid w:val="00AD2A46"/>
    <w:rsid w:val="00AD31DD"/>
    <w:rsid w:val="00AD3941"/>
    <w:rsid w:val="00AD3A4B"/>
    <w:rsid w:val="00AD414F"/>
    <w:rsid w:val="00AD4DB1"/>
    <w:rsid w:val="00AD53AE"/>
    <w:rsid w:val="00AD56A9"/>
    <w:rsid w:val="00AD64E6"/>
    <w:rsid w:val="00AD70EF"/>
    <w:rsid w:val="00AD7BCB"/>
    <w:rsid w:val="00AE079D"/>
    <w:rsid w:val="00AE128F"/>
    <w:rsid w:val="00AE1525"/>
    <w:rsid w:val="00AE1FAC"/>
    <w:rsid w:val="00AE2058"/>
    <w:rsid w:val="00AE20D8"/>
    <w:rsid w:val="00AE2765"/>
    <w:rsid w:val="00AE30B2"/>
    <w:rsid w:val="00AE3BA1"/>
    <w:rsid w:val="00AE4593"/>
    <w:rsid w:val="00AE551C"/>
    <w:rsid w:val="00AE5889"/>
    <w:rsid w:val="00AE58E0"/>
    <w:rsid w:val="00AE5E80"/>
    <w:rsid w:val="00AE70C3"/>
    <w:rsid w:val="00AE7BE3"/>
    <w:rsid w:val="00AF1127"/>
    <w:rsid w:val="00AF117D"/>
    <w:rsid w:val="00AF2602"/>
    <w:rsid w:val="00AF295E"/>
    <w:rsid w:val="00AF2B94"/>
    <w:rsid w:val="00AF2C98"/>
    <w:rsid w:val="00AF2EA6"/>
    <w:rsid w:val="00AF38C5"/>
    <w:rsid w:val="00AF3D9D"/>
    <w:rsid w:val="00AF40C2"/>
    <w:rsid w:val="00AF41CE"/>
    <w:rsid w:val="00AF4601"/>
    <w:rsid w:val="00AF46ED"/>
    <w:rsid w:val="00AF4ABD"/>
    <w:rsid w:val="00AF4BE5"/>
    <w:rsid w:val="00AF4E4C"/>
    <w:rsid w:val="00AF508C"/>
    <w:rsid w:val="00AF5BD4"/>
    <w:rsid w:val="00AF5D49"/>
    <w:rsid w:val="00AF626C"/>
    <w:rsid w:val="00AF6529"/>
    <w:rsid w:val="00AF717F"/>
    <w:rsid w:val="00AF73CA"/>
    <w:rsid w:val="00AF7A79"/>
    <w:rsid w:val="00AF7B5E"/>
    <w:rsid w:val="00B00451"/>
    <w:rsid w:val="00B007F1"/>
    <w:rsid w:val="00B00AD0"/>
    <w:rsid w:val="00B01194"/>
    <w:rsid w:val="00B014D3"/>
    <w:rsid w:val="00B0293E"/>
    <w:rsid w:val="00B02BA5"/>
    <w:rsid w:val="00B03686"/>
    <w:rsid w:val="00B03DC0"/>
    <w:rsid w:val="00B045BC"/>
    <w:rsid w:val="00B04934"/>
    <w:rsid w:val="00B0533B"/>
    <w:rsid w:val="00B05634"/>
    <w:rsid w:val="00B057EE"/>
    <w:rsid w:val="00B0594C"/>
    <w:rsid w:val="00B05AF9"/>
    <w:rsid w:val="00B05B75"/>
    <w:rsid w:val="00B05E9B"/>
    <w:rsid w:val="00B0667A"/>
    <w:rsid w:val="00B068AD"/>
    <w:rsid w:val="00B071D8"/>
    <w:rsid w:val="00B07268"/>
    <w:rsid w:val="00B07F2A"/>
    <w:rsid w:val="00B07F50"/>
    <w:rsid w:val="00B10468"/>
    <w:rsid w:val="00B1086A"/>
    <w:rsid w:val="00B109DF"/>
    <w:rsid w:val="00B10B9E"/>
    <w:rsid w:val="00B10D64"/>
    <w:rsid w:val="00B111F1"/>
    <w:rsid w:val="00B11200"/>
    <w:rsid w:val="00B11909"/>
    <w:rsid w:val="00B12CFA"/>
    <w:rsid w:val="00B13057"/>
    <w:rsid w:val="00B13353"/>
    <w:rsid w:val="00B13472"/>
    <w:rsid w:val="00B14282"/>
    <w:rsid w:val="00B14A74"/>
    <w:rsid w:val="00B154AD"/>
    <w:rsid w:val="00B156A3"/>
    <w:rsid w:val="00B1582F"/>
    <w:rsid w:val="00B159D8"/>
    <w:rsid w:val="00B17A32"/>
    <w:rsid w:val="00B17AAC"/>
    <w:rsid w:val="00B17EA4"/>
    <w:rsid w:val="00B20774"/>
    <w:rsid w:val="00B20BB4"/>
    <w:rsid w:val="00B20ED2"/>
    <w:rsid w:val="00B2152E"/>
    <w:rsid w:val="00B2184B"/>
    <w:rsid w:val="00B2196E"/>
    <w:rsid w:val="00B21E4E"/>
    <w:rsid w:val="00B21F49"/>
    <w:rsid w:val="00B22525"/>
    <w:rsid w:val="00B2273B"/>
    <w:rsid w:val="00B230E3"/>
    <w:rsid w:val="00B23400"/>
    <w:rsid w:val="00B235F3"/>
    <w:rsid w:val="00B236A9"/>
    <w:rsid w:val="00B236CB"/>
    <w:rsid w:val="00B23ACF"/>
    <w:rsid w:val="00B23C2D"/>
    <w:rsid w:val="00B23C56"/>
    <w:rsid w:val="00B23EBA"/>
    <w:rsid w:val="00B240CD"/>
    <w:rsid w:val="00B246F7"/>
    <w:rsid w:val="00B24FBE"/>
    <w:rsid w:val="00B250FB"/>
    <w:rsid w:val="00B251DD"/>
    <w:rsid w:val="00B251ED"/>
    <w:rsid w:val="00B25445"/>
    <w:rsid w:val="00B25731"/>
    <w:rsid w:val="00B25AAC"/>
    <w:rsid w:val="00B25E96"/>
    <w:rsid w:val="00B263DD"/>
    <w:rsid w:val="00B26468"/>
    <w:rsid w:val="00B26EDB"/>
    <w:rsid w:val="00B26F76"/>
    <w:rsid w:val="00B27132"/>
    <w:rsid w:val="00B272EA"/>
    <w:rsid w:val="00B274E5"/>
    <w:rsid w:val="00B303C5"/>
    <w:rsid w:val="00B30EDC"/>
    <w:rsid w:val="00B31124"/>
    <w:rsid w:val="00B31142"/>
    <w:rsid w:val="00B315A3"/>
    <w:rsid w:val="00B316A7"/>
    <w:rsid w:val="00B31AD4"/>
    <w:rsid w:val="00B33BDB"/>
    <w:rsid w:val="00B33C89"/>
    <w:rsid w:val="00B34F04"/>
    <w:rsid w:val="00B354A1"/>
    <w:rsid w:val="00B355CF"/>
    <w:rsid w:val="00B3588B"/>
    <w:rsid w:val="00B3597C"/>
    <w:rsid w:val="00B35C3E"/>
    <w:rsid w:val="00B3690A"/>
    <w:rsid w:val="00B36F8B"/>
    <w:rsid w:val="00B370A1"/>
    <w:rsid w:val="00B370B6"/>
    <w:rsid w:val="00B3762C"/>
    <w:rsid w:val="00B3792A"/>
    <w:rsid w:val="00B37A66"/>
    <w:rsid w:val="00B37BB2"/>
    <w:rsid w:val="00B37C9A"/>
    <w:rsid w:val="00B407E7"/>
    <w:rsid w:val="00B40817"/>
    <w:rsid w:val="00B4125F"/>
    <w:rsid w:val="00B4169C"/>
    <w:rsid w:val="00B4188B"/>
    <w:rsid w:val="00B419A9"/>
    <w:rsid w:val="00B42163"/>
    <w:rsid w:val="00B4274E"/>
    <w:rsid w:val="00B42999"/>
    <w:rsid w:val="00B43785"/>
    <w:rsid w:val="00B43F1F"/>
    <w:rsid w:val="00B44BDE"/>
    <w:rsid w:val="00B45527"/>
    <w:rsid w:val="00B457FC"/>
    <w:rsid w:val="00B4585D"/>
    <w:rsid w:val="00B460A0"/>
    <w:rsid w:val="00B466CB"/>
    <w:rsid w:val="00B46841"/>
    <w:rsid w:val="00B46BDB"/>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598"/>
    <w:rsid w:val="00B558CA"/>
    <w:rsid w:val="00B55BFF"/>
    <w:rsid w:val="00B55ED5"/>
    <w:rsid w:val="00B56269"/>
    <w:rsid w:val="00B57271"/>
    <w:rsid w:val="00B576F5"/>
    <w:rsid w:val="00B57A68"/>
    <w:rsid w:val="00B57B86"/>
    <w:rsid w:val="00B57E3E"/>
    <w:rsid w:val="00B60397"/>
    <w:rsid w:val="00B61121"/>
    <w:rsid w:val="00B61B4F"/>
    <w:rsid w:val="00B61C7F"/>
    <w:rsid w:val="00B61D5F"/>
    <w:rsid w:val="00B61FAC"/>
    <w:rsid w:val="00B62425"/>
    <w:rsid w:val="00B62833"/>
    <w:rsid w:val="00B6304D"/>
    <w:rsid w:val="00B63462"/>
    <w:rsid w:val="00B639E6"/>
    <w:rsid w:val="00B63E0F"/>
    <w:rsid w:val="00B64205"/>
    <w:rsid w:val="00B64617"/>
    <w:rsid w:val="00B64E27"/>
    <w:rsid w:val="00B65465"/>
    <w:rsid w:val="00B664D3"/>
    <w:rsid w:val="00B66911"/>
    <w:rsid w:val="00B66DF4"/>
    <w:rsid w:val="00B66E57"/>
    <w:rsid w:val="00B66FF9"/>
    <w:rsid w:val="00B70033"/>
    <w:rsid w:val="00B70B5E"/>
    <w:rsid w:val="00B71344"/>
    <w:rsid w:val="00B71788"/>
    <w:rsid w:val="00B720C5"/>
    <w:rsid w:val="00B721DF"/>
    <w:rsid w:val="00B72819"/>
    <w:rsid w:val="00B72B51"/>
    <w:rsid w:val="00B72CE9"/>
    <w:rsid w:val="00B7317D"/>
    <w:rsid w:val="00B73197"/>
    <w:rsid w:val="00B731FC"/>
    <w:rsid w:val="00B73382"/>
    <w:rsid w:val="00B73678"/>
    <w:rsid w:val="00B7411A"/>
    <w:rsid w:val="00B74B97"/>
    <w:rsid w:val="00B74BF4"/>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5A1"/>
    <w:rsid w:val="00B815EF"/>
    <w:rsid w:val="00B81F33"/>
    <w:rsid w:val="00B8275D"/>
    <w:rsid w:val="00B829CE"/>
    <w:rsid w:val="00B830EC"/>
    <w:rsid w:val="00B832EF"/>
    <w:rsid w:val="00B8333F"/>
    <w:rsid w:val="00B839D7"/>
    <w:rsid w:val="00B83BC9"/>
    <w:rsid w:val="00B83D08"/>
    <w:rsid w:val="00B841CB"/>
    <w:rsid w:val="00B842E6"/>
    <w:rsid w:val="00B84639"/>
    <w:rsid w:val="00B847AA"/>
    <w:rsid w:val="00B848AD"/>
    <w:rsid w:val="00B848C1"/>
    <w:rsid w:val="00B84CB1"/>
    <w:rsid w:val="00B84EF5"/>
    <w:rsid w:val="00B85C93"/>
    <w:rsid w:val="00B85CF7"/>
    <w:rsid w:val="00B86057"/>
    <w:rsid w:val="00B8650D"/>
    <w:rsid w:val="00B8659C"/>
    <w:rsid w:val="00B86C05"/>
    <w:rsid w:val="00B86F0E"/>
    <w:rsid w:val="00B86F6D"/>
    <w:rsid w:val="00B8724E"/>
    <w:rsid w:val="00B87301"/>
    <w:rsid w:val="00B874CB"/>
    <w:rsid w:val="00B9048E"/>
    <w:rsid w:val="00B90B32"/>
    <w:rsid w:val="00B90C02"/>
    <w:rsid w:val="00B91563"/>
    <w:rsid w:val="00B9175C"/>
    <w:rsid w:val="00B91912"/>
    <w:rsid w:val="00B91953"/>
    <w:rsid w:val="00B924B0"/>
    <w:rsid w:val="00B92B5D"/>
    <w:rsid w:val="00B930D6"/>
    <w:rsid w:val="00B930DE"/>
    <w:rsid w:val="00B93519"/>
    <w:rsid w:val="00B93D8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05F2"/>
    <w:rsid w:val="00BA1237"/>
    <w:rsid w:val="00BA1325"/>
    <w:rsid w:val="00BA13C3"/>
    <w:rsid w:val="00BA1419"/>
    <w:rsid w:val="00BA1A45"/>
    <w:rsid w:val="00BA1B08"/>
    <w:rsid w:val="00BA270F"/>
    <w:rsid w:val="00BA2755"/>
    <w:rsid w:val="00BA276A"/>
    <w:rsid w:val="00BA31F0"/>
    <w:rsid w:val="00BA397E"/>
    <w:rsid w:val="00BA3C28"/>
    <w:rsid w:val="00BA45DA"/>
    <w:rsid w:val="00BA498F"/>
    <w:rsid w:val="00BA4B04"/>
    <w:rsid w:val="00BA4D05"/>
    <w:rsid w:val="00BA5414"/>
    <w:rsid w:val="00BA595C"/>
    <w:rsid w:val="00BA666D"/>
    <w:rsid w:val="00BA68AE"/>
    <w:rsid w:val="00BA6C08"/>
    <w:rsid w:val="00BA7337"/>
    <w:rsid w:val="00BA7413"/>
    <w:rsid w:val="00BA74CE"/>
    <w:rsid w:val="00BA78DB"/>
    <w:rsid w:val="00BA792B"/>
    <w:rsid w:val="00BA794F"/>
    <w:rsid w:val="00BB03EA"/>
    <w:rsid w:val="00BB06F7"/>
    <w:rsid w:val="00BB0907"/>
    <w:rsid w:val="00BB09EA"/>
    <w:rsid w:val="00BB1269"/>
    <w:rsid w:val="00BB138F"/>
    <w:rsid w:val="00BB1DA5"/>
    <w:rsid w:val="00BB2BC9"/>
    <w:rsid w:val="00BB3552"/>
    <w:rsid w:val="00BB3E44"/>
    <w:rsid w:val="00BB3F10"/>
    <w:rsid w:val="00BB40DC"/>
    <w:rsid w:val="00BB4265"/>
    <w:rsid w:val="00BB434B"/>
    <w:rsid w:val="00BB4659"/>
    <w:rsid w:val="00BB5E02"/>
    <w:rsid w:val="00BB5E1B"/>
    <w:rsid w:val="00BB6B7B"/>
    <w:rsid w:val="00BB6CD1"/>
    <w:rsid w:val="00BC0079"/>
    <w:rsid w:val="00BC01F3"/>
    <w:rsid w:val="00BC0225"/>
    <w:rsid w:val="00BC1053"/>
    <w:rsid w:val="00BC1768"/>
    <w:rsid w:val="00BC197E"/>
    <w:rsid w:val="00BC236F"/>
    <w:rsid w:val="00BC30C5"/>
    <w:rsid w:val="00BC339C"/>
    <w:rsid w:val="00BC42A7"/>
    <w:rsid w:val="00BC42E2"/>
    <w:rsid w:val="00BC4589"/>
    <w:rsid w:val="00BC47FC"/>
    <w:rsid w:val="00BC4A54"/>
    <w:rsid w:val="00BC51EE"/>
    <w:rsid w:val="00BC5D4C"/>
    <w:rsid w:val="00BC62F9"/>
    <w:rsid w:val="00BC63F1"/>
    <w:rsid w:val="00BC642F"/>
    <w:rsid w:val="00BC6CDD"/>
    <w:rsid w:val="00BC74C2"/>
    <w:rsid w:val="00BC7C92"/>
    <w:rsid w:val="00BD0073"/>
    <w:rsid w:val="00BD039D"/>
    <w:rsid w:val="00BD0823"/>
    <w:rsid w:val="00BD096F"/>
    <w:rsid w:val="00BD0B8B"/>
    <w:rsid w:val="00BD111F"/>
    <w:rsid w:val="00BD15B1"/>
    <w:rsid w:val="00BD1955"/>
    <w:rsid w:val="00BD2421"/>
    <w:rsid w:val="00BD2AD6"/>
    <w:rsid w:val="00BD2BAE"/>
    <w:rsid w:val="00BD304A"/>
    <w:rsid w:val="00BD30F6"/>
    <w:rsid w:val="00BD3789"/>
    <w:rsid w:val="00BD500B"/>
    <w:rsid w:val="00BD5DB6"/>
    <w:rsid w:val="00BD60A3"/>
    <w:rsid w:val="00BD62F8"/>
    <w:rsid w:val="00BD65D0"/>
    <w:rsid w:val="00BD6E1B"/>
    <w:rsid w:val="00BD7039"/>
    <w:rsid w:val="00BD73EB"/>
    <w:rsid w:val="00BE0289"/>
    <w:rsid w:val="00BE0486"/>
    <w:rsid w:val="00BE0A57"/>
    <w:rsid w:val="00BE0A80"/>
    <w:rsid w:val="00BE1143"/>
    <w:rsid w:val="00BE12B1"/>
    <w:rsid w:val="00BE13B8"/>
    <w:rsid w:val="00BE1A0D"/>
    <w:rsid w:val="00BE23B3"/>
    <w:rsid w:val="00BE23CA"/>
    <w:rsid w:val="00BE2706"/>
    <w:rsid w:val="00BE2DAB"/>
    <w:rsid w:val="00BE30E1"/>
    <w:rsid w:val="00BE31D0"/>
    <w:rsid w:val="00BE35D4"/>
    <w:rsid w:val="00BE36B8"/>
    <w:rsid w:val="00BE547A"/>
    <w:rsid w:val="00BE6422"/>
    <w:rsid w:val="00BE6739"/>
    <w:rsid w:val="00BE6CFE"/>
    <w:rsid w:val="00BE6DA4"/>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F7D"/>
    <w:rsid w:val="00BF4BB5"/>
    <w:rsid w:val="00BF5272"/>
    <w:rsid w:val="00BF61EE"/>
    <w:rsid w:val="00BF6868"/>
    <w:rsid w:val="00BF6CEF"/>
    <w:rsid w:val="00BF6FB6"/>
    <w:rsid w:val="00BF720B"/>
    <w:rsid w:val="00BF7400"/>
    <w:rsid w:val="00BF77ED"/>
    <w:rsid w:val="00BF7D19"/>
    <w:rsid w:val="00BF7D42"/>
    <w:rsid w:val="00C00F96"/>
    <w:rsid w:val="00C021C7"/>
    <w:rsid w:val="00C0285D"/>
    <w:rsid w:val="00C034E8"/>
    <w:rsid w:val="00C035AE"/>
    <w:rsid w:val="00C03F30"/>
    <w:rsid w:val="00C0453F"/>
    <w:rsid w:val="00C046DC"/>
    <w:rsid w:val="00C049DD"/>
    <w:rsid w:val="00C04B39"/>
    <w:rsid w:val="00C04DD0"/>
    <w:rsid w:val="00C04FCD"/>
    <w:rsid w:val="00C0504B"/>
    <w:rsid w:val="00C0589A"/>
    <w:rsid w:val="00C06671"/>
    <w:rsid w:val="00C067EA"/>
    <w:rsid w:val="00C068E8"/>
    <w:rsid w:val="00C07842"/>
    <w:rsid w:val="00C07AD4"/>
    <w:rsid w:val="00C07C4A"/>
    <w:rsid w:val="00C1038A"/>
    <w:rsid w:val="00C10736"/>
    <w:rsid w:val="00C10954"/>
    <w:rsid w:val="00C10E47"/>
    <w:rsid w:val="00C115CB"/>
    <w:rsid w:val="00C115F5"/>
    <w:rsid w:val="00C118AE"/>
    <w:rsid w:val="00C11D97"/>
    <w:rsid w:val="00C11FE5"/>
    <w:rsid w:val="00C12AC6"/>
    <w:rsid w:val="00C137B0"/>
    <w:rsid w:val="00C140F2"/>
    <w:rsid w:val="00C14338"/>
    <w:rsid w:val="00C14B98"/>
    <w:rsid w:val="00C14F87"/>
    <w:rsid w:val="00C15761"/>
    <w:rsid w:val="00C1579F"/>
    <w:rsid w:val="00C15BB6"/>
    <w:rsid w:val="00C15D51"/>
    <w:rsid w:val="00C15DD6"/>
    <w:rsid w:val="00C164F8"/>
    <w:rsid w:val="00C17836"/>
    <w:rsid w:val="00C179D7"/>
    <w:rsid w:val="00C17AAC"/>
    <w:rsid w:val="00C17AB7"/>
    <w:rsid w:val="00C17DF3"/>
    <w:rsid w:val="00C17E9E"/>
    <w:rsid w:val="00C200C5"/>
    <w:rsid w:val="00C202ED"/>
    <w:rsid w:val="00C20416"/>
    <w:rsid w:val="00C2080E"/>
    <w:rsid w:val="00C21361"/>
    <w:rsid w:val="00C2168B"/>
    <w:rsid w:val="00C217EF"/>
    <w:rsid w:val="00C2198D"/>
    <w:rsid w:val="00C2203B"/>
    <w:rsid w:val="00C22101"/>
    <w:rsid w:val="00C2222D"/>
    <w:rsid w:val="00C224AB"/>
    <w:rsid w:val="00C22DB2"/>
    <w:rsid w:val="00C22E97"/>
    <w:rsid w:val="00C238A0"/>
    <w:rsid w:val="00C246F6"/>
    <w:rsid w:val="00C24E8F"/>
    <w:rsid w:val="00C24EE5"/>
    <w:rsid w:val="00C250C7"/>
    <w:rsid w:val="00C2524E"/>
    <w:rsid w:val="00C258FA"/>
    <w:rsid w:val="00C25CAC"/>
    <w:rsid w:val="00C26232"/>
    <w:rsid w:val="00C26DAA"/>
    <w:rsid w:val="00C270F6"/>
    <w:rsid w:val="00C2733F"/>
    <w:rsid w:val="00C274D3"/>
    <w:rsid w:val="00C275A8"/>
    <w:rsid w:val="00C2782A"/>
    <w:rsid w:val="00C27ED1"/>
    <w:rsid w:val="00C27F15"/>
    <w:rsid w:val="00C27FC9"/>
    <w:rsid w:val="00C30462"/>
    <w:rsid w:val="00C30494"/>
    <w:rsid w:val="00C30CE9"/>
    <w:rsid w:val="00C31335"/>
    <w:rsid w:val="00C316B3"/>
    <w:rsid w:val="00C329CE"/>
    <w:rsid w:val="00C32BB8"/>
    <w:rsid w:val="00C33017"/>
    <w:rsid w:val="00C333BA"/>
    <w:rsid w:val="00C33BD0"/>
    <w:rsid w:val="00C33E86"/>
    <w:rsid w:val="00C347D0"/>
    <w:rsid w:val="00C34ADA"/>
    <w:rsid w:val="00C34BB9"/>
    <w:rsid w:val="00C35712"/>
    <w:rsid w:val="00C35720"/>
    <w:rsid w:val="00C357C4"/>
    <w:rsid w:val="00C3604F"/>
    <w:rsid w:val="00C36091"/>
    <w:rsid w:val="00C364A3"/>
    <w:rsid w:val="00C3667E"/>
    <w:rsid w:val="00C3676E"/>
    <w:rsid w:val="00C3686F"/>
    <w:rsid w:val="00C36CE3"/>
    <w:rsid w:val="00C36DF1"/>
    <w:rsid w:val="00C402D0"/>
    <w:rsid w:val="00C4034D"/>
    <w:rsid w:val="00C405D0"/>
    <w:rsid w:val="00C40A02"/>
    <w:rsid w:val="00C40C9C"/>
    <w:rsid w:val="00C414BF"/>
    <w:rsid w:val="00C4150D"/>
    <w:rsid w:val="00C4180E"/>
    <w:rsid w:val="00C41878"/>
    <w:rsid w:val="00C42623"/>
    <w:rsid w:val="00C4277B"/>
    <w:rsid w:val="00C42794"/>
    <w:rsid w:val="00C42910"/>
    <w:rsid w:val="00C429E8"/>
    <w:rsid w:val="00C42A28"/>
    <w:rsid w:val="00C42F57"/>
    <w:rsid w:val="00C44874"/>
    <w:rsid w:val="00C44EEE"/>
    <w:rsid w:val="00C44F67"/>
    <w:rsid w:val="00C454BA"/>
    <w:rsid w:val="00C45517"/>
    <w:rsid w:val="00C4575D"/>
    <w:rsid w:val="00C4586D"/>
    <w:rsid w:val="00C45A12"/>
    <w:rsid w:val="00C45B05"/>
    <w:rsid w:val="00C45B40"/>
    <w:rsid w:val="00C45D01"/>
    <w:rsid w:val="00C4601A"/>
    <w:rsid w:val="00C46163"/>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3F8A"/>
    <w:rsid w:val="00C545BD"/>
    <w:rsid w:val="00C54DE2"/>
    <w:rsid w:val="00C5548F"/>
    <w:rsid w:val="00C5584D"/>
    <w:rsid w:val="00C564BE"/>
    <w:rsid w:val="00C56A4F"/>
    <w:rsid w:val="00C571ED"/>
    <w:rsid w:val="00C57AB3"/>
    <w:rsid w:val="00C57C4D"/>
    <w:rsid w:val="00C60BF5"/>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BAE"/>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A2A"/>
    <w:rsid w:val="00C71BBA"/>
    <w:rsid w:val="00C72901"/>
    <w:rsid w:val="00C72A87"/>
    <w:rsid w:val="00C72CED"/>
    <w:rsid w:val="00C72DD5"/>
    <w:rsid w:val="00C72E0E"/>
    <w:rsid w:val="00C734BC"/>
    <w:rsid w:val="00C7360F"/>
    <w:rsid w:val="00C7398B"/>
    <w:rsid w:val="00C739DF"/>
    <w:rsid w:val="00C73B11"/>
    <w:rsid w:val="00C73C0B"/>
    <w:rsid w:val="00C73C8E"/>
    <w:rsid w:val="00C74704"/>
    <w:rsid w:val="00C747AC"/>
    <w:rsid w:val="00C74A2B"/>
    <w:rsid w:val="00C74EB2"/>
    <w:rsid w:val="00C7520C"/>
    <w:rsid w:val="00C758FA"/>
    <w:rsid w:val="00C76034"/>
    <w:rsid w:val="00C76170"/>
    <w:rsid w:val="00C766E6"/>
    <w:rsid w:val="00C767E5"/>
    <w:rsid w:val="00C76803"/>
    <w:rsid w:val="00C76C72"/>
    <w:rsid w:val="00C77271"/>
    <w:rsid w:val="00C77717"/>
    <w:rsid w:val="00C77980"/>
    <w:rsid w:val="00C77A02"/>
    <w:rsid w:val="00C77BED"/>
    <w:rsid w:val="00C77BFC"/>
    <w:rsid w:val="00C77FE5"/>
    <w:rsid w:val="00C807E1"/>
    <w:rsid w:val="00C809A6"/>
    <w:rsid w:val="00C8147F"/>
    <w:rsid w:val="00C81CCA"/>
    <w:rsid w:val="00C81F69"/>
    <w:rsid w:val="00C8204C"/>
    <w:rsid w:val="00C82FB3"/>
    <w:rsid w:val="00C831E4"/>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54F"/>
    <w:rsid w:val="00C87903"/>
    <w:rsid w:val="00C90770"/>
    <w:rsid w:val="00C90E3E"/>
    <w:rsid w:val="00C9115F"/>
    <w:rsid w:val="00C913B8"/>
    <w:rsid w:val="00C92704"/>
    <w:rsid w:val="00C92B1A"/>
    <w:rsid w:val="00C92EEC"/>
    <w:rsid w:val="00C9306A"/>
    <w:rsid w:val="00C9353D"/>
    <w:rsid w:val="00C941D1"/>
    <w:rsid w:val="00C94528"/>
    <w:rsid w:val="00C946DF"/>
    <w:rsid w:val="00C94AFC"/>
    <w:rsid w:val="00C94CA7"/>
    <w:rsid w:val="00C94CCD"/>
    <w:rsid w:val="00C94D6D"/>
    <w:rsid w:val="00C94EED"/>
    <w:rsid w:val="00C94F01"/>
    <w:rsid w:val="00C954E4"/>
    <w:rsid w:val="00C96174"/>
    <w:rsid w:val="00C962BD"/>
    <w:rsid w:val="00C969F1"/>
    <w:rsid w:val="00C96E6C"/>
    <w:rsid w:val="00C973E9"/>
    <w:rsid w:val="00C97668"/>
    <w:rsid w:val="00C9768F"/>
    <w:rsid w:val="00C9792C"/>
    <w:rsid w:val="00C97B51"/>
    <w:rsid w:val="00CA0447"/>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802"/>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66E"/>
    <w:rsid w:val="00CB56A5"/>
    <w:rsid w:val="00CB5D98"/>
    <w:rsid w:val="00CB5E67"/>
    <w:rsid w:val="00CB6BDF"/>
    <w:rsid w:val="00CB6F4B"/>
    <w:rsid w:val="00CB723C"/>
    <w:rsid w:val="00CB7272"/>
    <w:rsid w:val="00CB73C5"/>
    <w:rsid w:val="00CB74C0"/>
    <w:rsid w:val="00CB7529"/>
    <w:rsid w:val="00CB79A6"/>
    <w:rsid w:val="00CB7FB5"/>
    <w:rsid w:val="00CC07DA"/>
    <w:rsid w:val="00CC08B7"/>
    <w:rsid w:val="00CC0B3E"/>
    <w:rsid w:val="00CC0D33"/>
    <w:rsid w:val="00CC110F"/>
    <w:rsid w:val="00CC1A65"/>
    <w:rsid w:val="00CC2003"/>
    <w:rsid w:val="00CC32A4"/>
    <w:rsid w:val="00CC33AC"/>
    <w:rsid w:val="00CC3446"/>
    <w:rsid w:val="00CC346F"/>
    <w:rsid w:val="00CC3CC1"/>
    <w:rsid w:val="00CC3E6C"/>
    <w:rsid w:val="00CC4119"/>
    <w:rsid w:val="00CC43F9"/>
    <w:rsid w:val="00CC4438"/>
    <w:rsid w:val="00CC5380"/>
    <w:rsid w:val="00CC558F"/>
    <w:rsid w:val="00CC57D5"/>
    <w:rsid w:val="00CC5A94"/>
    <w:rsid w:val="00CC6C91"/>
    <w:rsid w:val="00CC6FB5"/>
    <w:rsid w:val="00CC701B"/>
    <w:rsid w:val="00CC7043"/>
    <w:rsid w:val="00CC7851"/>
    <w:rsid w:val="00CC7D04"/>
    <w:rsid w:val="00CC7E17"/>
    <w:rsid w:val="00CD032D"/>
    <w:rsid w:val="00CD041F"/>
    <w:rsid w:val="00CD0609"/>
    <w:rsid w:val="00CD090B"/>
    <w:rsid w:val="00CD09AB"/>
    <w:rsid w:val="00CD0B72"/>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19E"/>
    <w:rsid w:val="00CD4638"/>
    <w:rsid w:val="00CD46F0"/>
    <w:rsid w:val="00CD4CC7"/>
    <w:rsid w:val="00CD5421"/>
    <w:rsid w:val="00CD5509"/>
    <w:rsid w:val="00CD5CFE"/>
    <w:rsid w:val="00CD5D0D"/>
    <w:rsid w:val="00CD5EA1"/>
    <w:rsid w:val="00CD62DC"/>
    <w:rsid w:val="00CD6B9F"/>
    <w:rsid w:val="00CD6C35"/>
    <w:rsid w:val="00CD716D"/>
    <w:rsid w:val="00CE0567"/>
    <w:rsid w:val="00CE0603"/>
    <w:rsid w:val="00CE1262"/>
    <w:rsid w:val="00CE1823"/>
    <w:rsid w:val="00CE1B3B"/>
    <w:rsid w:val="00CE2169"/>
    <w:rsid w:val="00CE28B5"/>
    <w:rsid w:val="00CE2CA6"/>
    <w:rsid w:val="00CE3138"/>
    <w:rsid w:val="00CE341A"/>
    <w:rsid w:val="00CE3BA0"/>
    <w:rsid w:val="00CE4058"/>
    <w:rsid w:val="00CE4351"/>
    <w:rsid w:val="00CE4715"/>
    <w:rsid w:val="00CE4A02"/>
    <w:rsid w:val="00CE4B5F"/>
    <w:rsid w:val="00CE4CDE"/>
    <w:rsid w:val="00CE5AC9"/>
    <w:rsid w:val="00CE61B6"/>
    <w:rsid w:val="00CE62DB"/>
    <w:rsid w:val="00CE67A3"/>
    <w:rsid w:val="00CE696E"/>
    <w:rsid w:val="00CE6C00"/>
    <w:rsid w:val="00CE6CAA"/>
    <w:rsid w:val="00CE70CB"/>
    <w:rsid w:val="00CE71BC"/>
    <w:rsid w:val="00CE737C"/>
    <w:rsid w:val="00CE755B"/>
    <w:rsid w:val="00CE77D3"/>
    <w:rsid w:val="00CE7FEC"/>
    <w:rsid w:val="00CF00AA"/>
    <w:rsid w:val="00CF0559"/>
    <w:rsid w:val="00CF059E"/>
    <w:rsid w:val="00CF069B"/>
    <w:rsid w:val="00CF0780"/>
    <w:rsid w:val="00CF1453"/>
    <w:rsid w:val="00CF181E"/>
    <w:rsid w:val="00CF1A4C"/>
    <w:rsid w:val="00CF21C4"/>
    <w:rsid w:val="00CF24B1"/>
    <w:rsid w:val="00CF252F"/>
    <w:rsid w:val="00CF29AB"/>
    <w:rsid w:val="00CF2F09"/>
    <w:rsid w:val="00CF38E1"/>
    <w:rsid w:val="00CF3C8E"/>
    <w:rsid w:val="00CF3CDA"/>
    <w:rsid w:val="00CF4038"/>
    <w:rsid w:val="00CF4218"/>
    <w:rsid w:val="00CF434A"/>
    <w:rsid w:val="00CF49D3"/>
    <w:rsid w:val="00CF4D0C"/>
    <w:rsid w:val="00CF4DB3"/>
    <w:rsid w:val="00CF4F6A"/>
    <w:rsid w:val="00CF569C"/>
    <w:rsid w:val="00CF5CAE"/>
    <w:rsid w:val="00CF6238"/>
    <w:rsid w:val="00CF6341"/>
    <w:rsid w:val="00CF6885"/>
    <w:rsid w:val="00CF6CB3"/>
    <w:rsid w:val="00CF6F15"/>
    <w:rsid w:val="00CF702A"/>
    <w:rsid w:val="00CF7059"/>
    <w:rsid w:val="00CF7BAF"/>
    <w:rsid w:val="00D0049C"/>
    <w:rsid w:val="00D00671"/>
    <w:rsid w:val="00D01495"/>
    <w:rsid w:val="00D01956"/>
    <w:rsid w:val="00D01DCE"/>
    <w:rsid w:val="00D020A9"/>
    <w:rsid w:val="00D022E1"/>
    <w:rsid w:val="00D025F0"/>
    <w:rsid w:val="00D027E0"/>
    <w:rsid w:val="00D03A5E"/>
    <w:rsid w:val="00D03E22"/>
    <w:rsid w:val="00D0406F"/>
    <w:rsid w:val="00D04564"/>
    <w:rsid w:val="00D045BF"/>
    <w:rsid w:val="00D0462C"/>
    <w:rsid w:val="00D0494D"/>
    <w:rsid w:val="00D04DDE"/>
    <w:rsid w:val="00D051A9"/>
    <w:rsid w:val="00D063D9"/>
    <w:rsid w:val="00D06468"/>
    <w:rsid w:val="00D06D91"/>
    <w:rsid w:val="00D070CC"/>
    <w:rsid w:val="00D075D9"/>
    <w:rsid w:val="00D07911"/>
    <w:rsid w:val="00D07B32"/>
    <w:rsid w:val="00D07C18"/>
    <w:rsid w:val="00D1068C"/>
    <w:rsid w:val="00D10CDC"/>
    <w:rsid w:val="00D111A5"/>
    <w:rsid w:val="00D112D5"/>
    <w:rsid w:val="00D11602"/>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4EC"/>
    <w:rsid w:val="00D17694"/>
    <w:rsid w:val="00D1782D"/>
    <w:rsid w:val="00D17EB5"/>
    <w:rsid w:val="00D20268"/>
    <w:rsid w:val="00D202BD"/>
    <w:rsid w:val="00D20526"/>
    <w:rsid w:val="00D20914"/>
    <w:rsid w:val="00D20AFE"/>
    <w:rsid w:val="00D20D85"/>
    <w:rsid w:val="00D20EE7"/>
    <w:rsid w:val="00D20F45"/>
    <w:rsid w:val="00D20F4B"/>
    <w:rsid w:val="00D2113D"/>
    <w:rsid w:val="00D214F2"/>
    <w:rsid w:val="00D21A8B"/>
    <w:rsid w:val="00D21AB2"/>
    <w:rsid w:val="00D21F4D"/>
    <w:rsid w:val="00D22216"/>
    <w:rsid w:val="00D235EB"/>
    <w:rsid w:val="00D23728"/>
    <w:rsid w:val="00D23BA8"/>
    <w:rsid w:val="00D23DF1"/>
    <w:rsid w:val="00D23FC4"/>
    <w:rsid w:val="00D243BA"/>
    <w:rsid w:val="00D249EB"/>
    <w:rsid w:val="00D251EE"/>
    <w:rsid w:val="00D26005"/>
    <w:rsid w:val="00D26954"/>
    <w:rsid w:val="00D26B4F"/>
    <w:rsid w:val="00D27693"/>
    <w:rsid w:val="00D3031C"/>
    <w:rsid w:val="00D30468"/>
    <w:rsid w:val="00D304F7"/>
    <w:rsid w:val="00D305C4"/>
    <w:rsid w:val="00D3097A"/>
    <w:rsid w:val="00D30BC7"/>
    <w:rsid w:val="00D30CE9"/>
    <w:rsid w:val="00D315BF"/>
    <w:rsid w:val="00D31CE3"/>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5CBA"/>
    <w:rsid w:val="00D36493"/>
    <w:rsid w:val="00D36525"/>
    <w:rsid w:val="00D37C56"/>
    <w:rsid w:val="00D407B3"/>
    <w:rsid w:val="00D41553"/>
    <w:rsid w:val="00D41592"/>
    <w:rsid w:val="00D42BDA"/>
    <w:rsid w:val="00D42CA6"/>
    <w:rsid w:val="00D44411"/>
    <w:rsid w:val="00D44483"/>
    <w:rsid w:val="00D44564"/>
    <w:rsid w:val="00D448BD"/>
    <w:rsid w:val="00D44E06"/>
    <w:rsid w:val="00D451AF"/>
    <w:rsid w:val="00D459C1"/>
    <w:rsid w:val="00D45B65"/>
    <w:rsid w:val="00D45E8F"/>
    <w:rsid w:val="00D45F0A"/>
    <w:rsid w:val="00D46037"/>
    <w:rsid w:val="00D467D0"/>
    <w:rsid w:val="00D46E7B"/>
    <w:rsid w:val="00D47041"/>
    <w:rsid w:val="00D47A28"/>
    <w:rsid w:val="00D47A7B"/>
    <w:rsid w:val="00D47D89"/>
    <w:rsid w:val="00D5003C"/>
    <w:rsid w:val="00D50103"/>
    <w:rsid w:val="00D507FD"/>
    <w:rsid w:val="00D518D0"/>
    <w:rsid w:val="00D51AC1"/>
    <w:rsid w:val="00D52375"/>
    <w:rsid w:val="00D524DC"/>
    <w:rsid w:val="00D52716"/>
    <w:rsid w:val="00D52733"/>
    <w:rsid w:val="00D52A15"/>
    <w:rsid w:val="00D52AAB"/>
    <w:rsid w:val="00D52B34"/>
    <w:rsid w:val="00D53543"/>
    <w:rsid w:val="00D53962"/>
    <w:rsid w:val="00D53B0C"/>
    <w:rsid w:val="00D53FC0"/>
    <w:rsid w:val="00D54416"/>
    <w:rsid w:val="00D5444B"/>
    <w:rsid w:val="00D54CE1"/>
    <w:rsid w:val="00D5519C"/>
    <w:rsid w:val="00D55A25"/>
    <w:rsid w:val="00D55AAD"/>
    <w:rsid w:val="00D55B47"/>
    <w:rsid w:val="00D55EB8"/>
    <w:rsid w:val="00D55F0E"/>
    <w:rsid w:val="00D5638B"/>
    <w:rsid w:val="00D5646D"/>
    <w:rsid w:val="00D5659E"/>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3243"/>
    <w:rsid w:val="00D63255"/>
    <w:rsid w:val="00D63AFB"/>
    <w:rsid w:val="00D64609"/>
    <w:rsid w:val="00D64C17"/>
    <w:rsid w:val="00D64CAB"/>
    <w:rsid w:val="00D64DD8"/>
    <w:rsid w:val="00D64FEF"/>
    <w:rsid w:val="00D6527D"/>
    <w:rsid w:val="00D65DDF"/>
    <w:rsid w:val="00D65E6D"/>
    <w:rsid w:val="00D66289"/>
    <w:rsid w:val="00D664C2"/>
    <w:rsid w:val="00D666A9"/>
    <w:rsid w:val="00D668D6"/>
    <w:rsid w:val="00D6709E"/>
    <w:rsid w:val="00D671C3"/>
    <w:rsid w:val="00D67F8E"/>
    <w:rsid w:val="00D7024E"/>
    <w:rsid w:val="00D705BA"/>
    <w:rsid w:val="00D709D8"/>
    <w:rsid w:val="00D70F4E"/>
    <w:rsid w:val="00D70F7D"/>
    <w:rsid w:val="00D71136"/>
    <w:rsid w:val="00D7146B"/>
    <w:rsid w:val="00D71A19"/>
    <w:rsid w:val="00D725D9"/>
    <w:rsid w:val="00D73265"/>
    <w:rsid w:val="00D7341A"/>
    <w:rsid w:val="00D73435"/>
    <w:rsid w:val="00D73D4D"/>
    <w:rsid w:val="00D73F5A"/>
    <w:rsid w:val="00D747E8"/>
    <w:rsid w:val="00D74BD2"/>
    <w:rsid w:val="00D756C0"/>
    <w:rsid w:val="00D75B2E"/>
    <w:rsid w:val="00D76368"/>
    <w:rsid w:val="00D76775"/>
    <w:rsid w:val="00D77065"/>
    <w:rsid w:val="00D771D6"/>
    <w:rsid w:val="00D775F5"/>
    <w:rsid w:val="00D77A8C"/>
    <w:rsid w:val="00D77DF7"/>
    <w:rsid w:val="00D8039F"/>
    <w:rsid w:val="00D80489"/>
    <w:rsid w:val="00D80562"/>
    <w:rsid w:val="00D8059E"/>
    <w:rsid w:val="00D80883"/>
    <w:rsid w:val="00D81865"/>
    <w:rsid w:val="00D81AEA"/>
    <w:rsid w:val="00D81B1B"/>
    <w:rsid w:val="00D81C37"/>
    <w:rsid w:val="00D81F75"/>
    <w:rsid w:val="00D82476"/>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06D"/>
    <w:rsid w:val="00D918AF"/>
    <w:rsid w:val="00D9203B"/>
    <w:rsid w:val="00D92378"/>
    <w:rsid w:val="00D926DD"/>
    <w:rsid w:val="00D932D3"/>
    <w:rsid w:val="00D93D5B"/>
    <w:rsid w:val="00D94381"/>
    <w:rsid w:val="00D94792"/>
    <w:rsid w:val="00D948B5"/>
    <w:rsid w:val="00D95210"/>
    <w:rsid w:val="00D95547"/>
    <w:rsid w:val="00D955BF"/>
    <w:rsid w:val="00D9676D"/>
    <w:rsid w:val="00D971D9"/>
    <w:rsid w:val="00D97B0E"/>
    <w:rsid w:val="00DA11B1"/>
    <w:rsid w:val="00DA1D19"/>
    <w:rsid w:val="00DA20EB"/>
    <w:rsid w:val="00DA2383"/>
    <w:rsid w:val="00DA23EA"/>
    <w:rsid w:val="00DA23F7"/>
    <w:rsid w:val="00DA25AA"/>
    <w:rsid w:val="00DA269C"/>
    <w:rsid w:val="00DA2F18"/>
    <w:rsid w:val="00DA3397"/>
    <w:rsid w:val="00DA3B5B"/>
    <w:rsid w:val="00DA4294"/>
    <w:rsid w:val="00DA48F3"/>
    <w:rsid w:val="00DA4EDE"/>
    <w:rsid w:val="00DA50C8"/>
    <w:rsid w:val="00DA5F73"/>
    <w:rsid w:val="00DA6130"/>
    <w:rsid w:val="00DA62EE"/>
    <w:rsid w:val="00DA6D60"/>
    <w:rsid w:val="00DA6E03"/>
    <w:rsid w:val="00DA6EF4"/>
    <w:rsid w:val="00DA70C1"/>
    <w:rsid w:val="00DA740B"/>
    <w:rsid w:val="00DA7883"/>
    <w:rsid w:val="00DA7E98"/>
    <w:rsid w:val="00DB013F"/>
    <w:rsid w:val="00DB19AB"/>
    <w:rsid w:val="00DB1DED"/>
    <w:rsid w:val="00DB1F6F"/>
    <w:rsid w:val="00DB3F2D"/>
    <w:rsid w:val="00DB42B7"/>
    <w:rsid w:val="00DB4319"/>
    <w:rsid w:val="00DB4393"/>
    <w:rsid w:val="00DB46C2"/>
    <w:rsid w:val="00DB51C7"/>
    <w:rsid w:val="00DB5BB4"/>
    <w:rsid w:val="00DB5DB1"/>
    <w:rsid w:val="00DB62CD"/>
    <w:rsid w:val="00DB6A57"/>
    <w:rsid w:val="00DB6C73"/>
    <w:rsid w:val="00DB6EE1"/>
    <w:rsid w:val="00DB715E"/>
    <w:rsid w:val="00DB7972"/>
    <w:rsid w:val="00DC0590"/>
    <w:rsid w:val="00DC0C91"/>
    <w:rsid w:val="00DC1309"/>
    <w:rsid w:val="00DC180E"/>
    <w:rsid w:val="00DC1B0B"/>
    <w:rsid w:val="00DC2598"/>
    <w:rsid w:val="00DC264C"/>
    <w:rsid w:val="00DC270B"/>
    <w:rsid w:val="00DC2731"/>
    <w:rsid w:val="00DC2C43"/>
    <w:rsid w:val="00DC3548"/>
    <w:rsid w:val="00DC3913"/>
    <w:rsid w:val="00DC4A57"/>
    <w:rsid w:val="00DC5530"/>
    <w:rsid w:val="00DC60C7"/>
    <w:rsid w:val="00DC6A68"/>
    <w:rsid w:val="00DC6D7F"/>
    <w:rsid w:val="00DC71BD"/>
    <w:rsid w:val="00DC7A0B"/>
    <w:rsid w:val="00DC7FB7"/>
    <w:rsid w:val="00DD0212"/>
    <w:rsid w:val="00DD0317"/>
    <w:rsid w:val="00DD0AEC"/>
    <w:rsid w:val="00DD0FE7"/>
    <w:rsid w:val="00DD1D52"/>
    <w:rsid w:val="00DD1EA2"/>
    <w:rsid w:val="00DD2138"/>
    <w:rsid w:val="00DD2978"/>
    <w:rsid w:val="00DD2D8E"/>
    <w:rsid w:val="00DD3F78"/>
    <w:rsid w:val="00DD4EF4"/>
    <w:rsid w:val="00DD4FC3"/>
    <w:rsid w:val="00DD5213"/>
    <w:rsid w:val="00DD56C7"/>
    <w:rsid w:val="00DD5EE2"/>
    <w:rsid w:val="00DD630D"/>
    <w:rsid w:val="00DD6783"/>
    <w:rsid w:val="00DD6850"/>
    <w:rsid w:val="00DD6C5A"/>
    <w:rsid w:val="00DD6F72"/>
    <w:rsid w:val="00DD718C"/>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4E7"/>
    <w:rsid w:val="00DE35AD"/>
    <w:rsid w:val="00DE38BA"/>
    <w:rsid w:val="00DE48AD"/>
    <w:rsid w:val="00DE5B52"/>
    <w:rsid w:val="00DE5D8A"/>
    <w:rsid w:val="00DE6020"/>
    <w:rsid w:val="00DE655A"/>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63"/>
    <w:rsid w:val="00DF22FA"/>
    <w:rsid w:val="00DF2472"/>
    <w:rsid w:val="00DF24C3"/>
    <w:rsid w:val="00DF2ADD"/>
    <w:rsid w:val="00DF35B0"/>
    <w:rsid w:val="00DF3783"/>
    <w:rsid w:val="00DF3BA4"/>
    <w:rsid w:val="00DF3F98"/>
    <w:rsid w:val="00DF40EB"/>
    <w:rsid w:val="00DF42A5"/>
    <w:rsid w:val="00DF503F"/>
    <w:rsid w:val="00DF5B4D"/>
    <w:rsid w:val="00DF5C2D"/>
    <w:rsid w:val="00DF6011"/>
    <w:rsid w:val="00DF6A65"/>
    <w:rsid w:val="00DF7692"/>
    <w:rsid w:val="00DF7CED"/>
    <w:rsid w:val="00E00B0E"/>
    <w:rsid w:val="00E00D07"/>
    <w:rsid w:val="00E00FC6"/>
    <w:rsid w:val="00E01320"/>
    <w:rsid w:val="00E016A6"/>
    <w:rsid w:val="00E01C7A"/>
    <w:rsid w:val="00E026D8"/>
    <w:rsid w:val="00E02B43"/>
    <w:rsid w:val="00E03100"/>
    <w:rsid w:val="00E0388B"/>
    <w:rsid w:val="00E042E9"/>
    <w:rsid w:val="00E04360"/>
    <w:rsid w:val="00E04509"/>
    <w:rsid w:val="00E05595"/>
    <w:rsid w:val="00E05699"/>
    <w:rsid w:val="00E05A55"/>
    <w:rsid w:val="00E0611F"/>
    <w:rsid w:val="00E06689"/>
    <w:rsid w:val="00E069D5"/>
    <w:rsid w:val="00E06E97"/>
    <w:rsid w:val="00E0761D"/>
    <w:rsid w:val="00E0777A"/>
    <w:rsid w:val="00E07BF0"/>
    <w:rsid w:val="00E07D98"/>
    <w:rsid w:val="00E10F8B"/>
    <w:rsid w:val="00E1111A"/>
    <w:rsid w:val="00E114B7"/>
    <w:rsid w:val="00E12055"/>
    <w:rsid w:val="00E12082"/>
    <w:rsid w:val="00E12BEB"/>
    <w:rsid w:val="00E12F37"/>
    <w:rsid w:val="00E13771"/>
    <w:rsid w:val="00E13B64"/>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3789"/>
    <w:rsid w:val="00E240B4"/>
    <w:rsid w:val="00E241D5"/>
    <w:rsid w:val="00E247B0"/>
    <w:rsid w:val="00E255D1"/>
    <w:rsid w:val="00E25632"/>
    <w:rsid w:val="00E258CB"/>
    <w:rsid w:val="00E25EBB"/>
    <w:rsid w:val="00E26942"/>
    <w:rsid w:val="00E27030"/>
    <w:rsid w:val="00E27A9F"/>
    <w:rsid w:val="00E27C68"/>
    <w:rsid w:val="00E27F46"/>
    <w:rsid w:val="00E30564"/>
    <w:rsid w:val="00E30830"/>
    <w:rsid w:val="00E31495"/>
    <w:rsid w:val="00E317AF"/>
    <w:rsid w:val="00E31B6E"/>
    <w:rsid w:val="00E31D45"/>
    <w:rsid w:val="00E3228E"/>
    <w:rsid w:val="00E3234E"/>
    <w:rsid w:val="00E3257A"/>
    <w:rsid w:val="00E3269F"/>
    <w:rsid w:val="00E32BFF"/>
    <w:rsid w:val="00E32D50"/>
    <w:rsid w:val="00E32E64"/>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ECC"/>
    <w:rsid w:val="00E4017E"/>
    <w:rsid w:val="00E40950"/>
    <w:rsid w:val="00E40D5D"/>
    <w:rsid w:val="00E41D22"/>
    <w:rsid w:val="00E42148"/>
    <w:rsid w:val="00E4269C"/>
    <w:rsid w:val="00E42BE9"/>
    <w:rsid w:val="00E4331E"/>
    <w:rsid w:val="00E43A6B"/>
    <w:rsid w:val="00E43A8B"/>
    <w:rsid w:val="00E446BB"/>
    <w:rsid w:val="00E44986"/>
    <w:rsid w:val="00E44CD1"/>
    <w:rsid w:val="00E44D85"/>
    <w:rsid w:val="00E4533B"/>
    <w:rsid w:val="00E459A3"/>
    <w:rsid w:val="00E45A96"/>
    <w:rsid w:val="00E463A1"/>
    <w:rsid w:val="00E46426"/>
    <w:rsid w:val="00E465FF"/>
    <w:rsid w:val="00E46CA4"/>
    <w:rsid w:val="00E47480"/>
    <w:rsid w:val="00E47606"/>
    <w:rsid w:val="00E50D28"/>
    <w:rsid w:val="00E51119"/>
    <w:rsid w:val="00E515B1"/>
    <w:rsid w:val="00E51F16"/>
    <w:rsid w:val="00E52440"/>
    <w:rsid w:val="00E52636"/>
    <w:rsid w:val="00E52840"/>
    <w:rsid w:val="00E53FE1"/>
    <w:rsid w:val="00E5451C"/>
    <w:rsid w:val="00E547CF"/>
    <w:rsid w:val="00E54BAA"/>
    <w:rsid w:val="00E55215"/>
    <w:rsid w:val="00E55710"/>
    <w:rsid w:val="00E56082"/>
    <w:rsid w:val="00E56EE7"/>
    <w:rsid w:val="00E56FAE"/>
    <w:rsid w:val="00E570EA"/>
    <w:rsid w:val="00E57768"/>
    <w:rsid w:val="00E57E58"/>
    <w:rsid w:val="00E602B3"/>
    <w:rsid w:val="00E60AB0"/>
    <w:rsid w:val="00E60DF7"/>
    <w:rsid w:val="00E61549"/>
    <w:rsid w:val="00E62BF4"/>
    <w:rsid w:val="00E63B0D"/>
    <w:rsid w:val="00E63DB0"/>
    <w:rsid w:val="00E64161"/>
    <w:rsid w:val="00E64C3B"/>
    <w:rsid w:val="00E64D6C"/>
    <w:rsid w:val="00E64DA8"/>
    <w:rsid w:val="00E64E3F"/>
    <w:rsid w:val="00E6511F"/>
    <w:rsid w:val="00E65349"/>
    <w:rsid w:val="00E653B0"/>
    <w:rsid w:val="00E65A70"/>
    <w:rsid w:val="00E65E18"/>
    <w:rsid w:val="00E65E4F"/>
    <w:rsid w:val="00E66812"/>
    <w:rsid w:val="00E670D7"/>
    <w:rsid w:val="00E67E9B"/>
    <w:rsid w:val="00E703FF"/>
    <w:rsid w:val="00E7046E"/>
    <w:rsid w:val="00E70D9E"/>
    <w:rsid w:val="00E71162"/>
    <w:rsid w:val="00E7172B"/>
    <w:rsid w:val="00E71DA6"/>
    <w:rsid w:val="00E71DD0"/>
    <w:rsid w:val="00E72CC4"/>
    <w:rsid w:val="00E738D0"/>
    <w:rsid w:val="00E73E26"/>
    <w:rsid w:val="00E73EDF"/>
    <w:rsid w:val="00E73EFA"/>
    <w:rsid w:val="00E7425C"/>
    <w:rsid w:val="00E749CA"/>
    <w:rsid w:val="00E74BD1"/>
    <w:rsid w:val="00E74D26"/>
    <w:rsid w:val="00E750A8"/>
    <w:rsid w:val="00E7510B"/>
    <w:rsid w:val="00E75440"/>
    <w:rsid w:val="00E75599"/>
    <w:rsid w:val="00E758EB"/>
    <w:rsid w:val="00E75D61"/>
    <w:rsid w:val="00E75E97"/>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6C8"/>
    <w:rsid w:val="00E818E6"/>
    <w:rsid w:val="00E81D1A"/>
    <w:rsid w:val="00E82933"/>
    <w:rsid w:val="00E82DD6"/>
    <w:rsid w:val="00E82F2E"/>
    <w:rsid w:val="00E83708"/>
    <w:rsid w:val="00E8382C"/>
    <w:rsid w:val="00E83848"/>
    <w:rsid w:val="00E839EB"/>
    <w:rsid w:val="00E83A9A"/>
    <w:rsid w:val="00E83C31"/>
    <w:rsid w:val="00E83FD8"/>
    <w:rsid w:val="00E84D72"/>
    <w:rsid w:val="00E857C6"/>
    <w:rsid w:val="00E857F9"/>
    <w:rsid w:val="00E85886"/>
    <w:rsid w:val="00E8597A"/>
    <w:rsid w:val="00E86233"/>
    <w:rsid w:val="00E86C3C"/>
    <w:rsid w:val="00E86C41"/>
    <w:rsid w:val="00E87316"/>
    <w:rsid w:val="00E878AD"/>
    <w:rsid w:val="00E901A3"/>
    <w:rsid w:val="00E90BAE"/>
    <w:rsid w:val="00E913DC"/>
    <w:rsid w:val="00E9147F"/>
    <w:rsid w:val="00E91794"/>
    <w:rsid w:val="00E91B3A"/>
    <w:rsid w:val="00E9203C"/>
    <w:rsid w:val="00E93889"/>
    <w:rsid w:val="00E93F7B"/>
    <w:rsid w:val="00E94BA1"/>
    <w:rsid w:val="00E94BDF"/>
    <w:rsid w:val="00E9506B"/>
    <w:rsid w:val="00E9599C"/>
    <w:rsid w:val="00E968DE"/>
    <w:rsid w:val="00E9720E"/>
    <w:rsid w:val="00E97237"/>
    <w:rsid w:val="00E976B8"/>
    <w:rsid w:val="00E979BF"/>
    <w:rsid w:val="00E97D44"/>
    <w:rsid w:val="00E97E06"/>
    <w:rsid w:val="00EA0691"/>
    <w:rsid w:val="00EA06F2"/>
    <w:rsid w:val="00EA0927"/>
    <w:rsid w:val="00EA12CF"/>
    <w:rsid w:val="00EA1309"/>
    <w:rsid w:val="00EA14C4"/>
    <w:rsid w:val="00EA184E"/>
    <w:rsid w:val="00EA1858"/>
    <w:rsid w:val="00EA1AA7"/>
    <w:rsid w:val="00EA1D84"/>
    <w:rsid w:val="00EA1E1C"/>
    <w:rsid w:val="00EA2347"/>
    <w:rsid w:val="00EA2742"/>
    <w:rsid w:val="00EA3A23"/>
    <w:rsid w:val="00EA3D28"/>
    <w:rsid w:val="00EA3EC8"/>
    <w:rsid w:val="00EA4472"/>
    <w:rsid w:val="00EA45A3"/>
    <w:rsid w:val="00EA466D"/>
    <w:rsid w:val="00EA48B3"/>
    <w:rsid w:val="00EA4A23"/>
    <w:rsid w:val="00EA4B3B"/>
    <w:rsid w:val="00EA594C"/>
    <w:rsid w:val="00EA6322"/>
    <w:rsid w:val="00EA6628"/>
    <w:rsid w:val="00EA678E"/>
    <w:rsid w:val="00EA74BD"/>
    <w:rsid w:val="00EA795E"/>
    <w:rsid w:val="00EB1073"/>
    <w:rsid w:val="00EB1EAB"/>
    <w:rsid w:val="00EB1EC2"/>
    <w:rsid w:val="00EB295B"/>
    <w:rsid w:val="00EB3E75"/>
    <w:rsid w:val="00EB40D1"/>
    <w:rsid w:val="00EB4CE4"/>
    <w:rsid w:val="00EB4D7C"/>
    <w:rsid w:val="00EB4E8D"/>
    <w:rsid w:val="00EB4F32"/>
    <w:rsid w:val="00EB4FB6"/>
    <w:rsid w:val="00EB5C2F"/>
    <w:rsid w:val="00EB64A3"/>
    <w:rsid w:val="00EB6AD0"/>
    <w:rsid w:val="00EB6C6B"/>
    <w:rsid w:val="00EB6EC2"/>
    <w:rsid w:val="00EB7243"/>
    <w:rsid w:val="00EB7416"/>
    <w:rsid w:val="00EB77AD"/>
    <w:rsid w:val="00EC073D"/>
    <w:rsid w:val="00EC0D4C"/>
    <w:rsid w:val="00EC2334"/>
    <w:rsid w:val="00EC2822"/>
    <w:rsid w:val="00EC29F3"/>
    <w:rsid w:val="00EC2BF4"/>
    <w:rsid w:val="00EC3C14"/>
    <w:rsid w:val="00EC3C97"/>
    <w:rsid w:val="00EC495D"/>
    <w:rsid w:val="00EC4977"/>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340"/>
    <w:rsid w:val="00EC758C"/>
    <w:rsid w:val="00EC7658"/>
    <w:rsid w:val="00EC7978"/>
    <w:rsid w:val="00EC7E96"/>
    <w:rsid w:val="00EC7F81"/>
    <w:rsid w:val="00ED0396"/>
    <w:rsid w:val="00ED1D4F"/>
    <w:rsid w:val="00ED2615"/>
    <w:rsid w:val="00ED2883"/>
    <w:rsid w:val="00ED2BC3"/>
    <w:rsid w:val="00ED2E2D"/>
    <w:rsid w:val="00ED2EB7"/>
    <w:rsid w:val="00ED2EB8"/>
    <w:rsid w:val="00ED326A"/>
    <w:rsid w:val="00ED3408"/>
    <w:rsid w:val="00ED34FB"/>
    <w:rsid w:val="00ED37D8"/>
    <w:rsid w:val="00ED3CA7"/>
    <w:rsid w:val="00ED3DA4"/>
    <w:rsid w:val="00ED4329"/>
    <w:rsid w:val="00ED43E6"/>
    <w:rsid w:val="00ED49F1"/>
    <w:rsid w:val="00ED4CE2"/>
    <w:rsid w:val="00ED5315"/>
    <w:rsid w:val="00ED534C"/>
    <w:rsid w:val="00ED57B5"/>
    <w:rsid w:val="00ED6249"/>
    <w:rsid w:val="00ED6293"/>
    <w:rsid w:val="00ED66A1"/>
    <w:rsid w:val="00ED6C78"/>
    <w:rsid w:val="00ED73BE"/>
    <w:rsid w:val="00ED77F8"/>
    <w:rsid w:val="00ED7E96"/>
    <w:rsid w:val="00EE03F7"/>
    <w:rsid w:val="00EE048C"/>
    <w:rsid w:val="00EE0CBC"/>
    <w:rsid w:val="00EE160D"/>
    <w:rsid w:val="00EE1D8D"/>
    <w:rsid w:val="00EE2572"/>
    <w:rsid w:val="00EE27FD"/>
    <w:rsid w:val="00EE2B60"/>
    <w:rsid w:val="00EE3119"/>
    <w:rsid w:val="00EE3248"/>
    <w:rsid w:val="00EE338D"/>
    <w:rsid w:val="00EE36D2"/>
    <w:rsid w:val="00EE37E6"/>
    <w:rsid w:val="00EE3905"/>
    <w:rsid w:val="00EE3A11"/>
    <w:rsid w:val="00EE4252"/>
    <w:rsid w:val="00EE4FB1"/>
    <w:rsid w:val="00EE52EE"/>
    <w:rsid w:val="00EE5683"/>
    <w:rsid w:val="00EE5A24"/>
    <w:rsid w:val="00EE5EC8"/>
    <w:rsid w:val="00EE753C"/>
    <w:rsid w:val="00EE784E"/>
    <w:rsid w:val="00EE7C40"/>
    <w:rsid w:val="00EF0628"/>
    <w:rsid w:val="00EF07CD"/>
    <w:rsid w:val="00EF0D9A"/>
    <w:rsid w:val="00EF11A3"/>
    <w:rsid w:val="00EF1C32"/>
    <w:rsid w:val="00EF26BB"/>
    <w:rsid w:val="00EF2834"/>
    <w:rsid w:val="00EF29A3"/>
    <w:rsid w:val="00EF2B1E"/>
    <w:rsid w:val="00EF3746"/>
    <w:rsid w:val="00EF48D9"/>
    <w:rsid w:val="00EF4B5A"/>
    <w:rsid w:val="00EF4C46"/>
    <w:rsid w:val="00EF53DB"/>
    <w:rsid w:val="00EF579B"/>
    <w:rsid w:val="00EF623F"/>
    <w:rsid w:val="00EF65D5"/>
    <w:rsid w:val="00EF6A9B"/>
    <w:rsid w:val="00EF6B49"/>
    <w:rsid w:val="00EF7303"/>
    <w:rsid w:val="00EF75D1"/>
    <w:rsid w:val="00EF7DDD"/>
    <w:rsid w:val="00F00925"/>
    <w:rsid w:val="00F0123B"/>
    <w:rsid w:val="00F013CB"/>
    <w:rsid w:val="00F017DA"/>
    <w:rsid w:val="00F018AE"/>
    <w:rsid w:val="00F02481"/>
    <w:rsid w:val="00F0261B"/>
    <w:rsid w:val="00F02CA8"/>
    <w:rsid w:val="00F02EFB"/>
    <w:rsid w:val="00F0314B"/>
    <w:rsid w:val="00F03A6D"/>
    <w:rsid w:val="00F03E34"/>
    <w:rsid w:val="00F046A7"/>
    <w:rsid w:val="00F05000"/>
    <w:rsid w:val="00F051AE"/>
    <w:rsid w:val="00F054C0"/>
    <w:rsid w:val="00F0580B"/>
    <w:rsid w:val="00F05D8A"/>
    <w:rsid w:val="00F06070"/>
    <w:rsid w:val="00F06681"/>
    <w:rsid w:val="00F06B16"/>
    <w:rsid w:val="00F06F81"/>
    <w:rsid w:val="00F0732D"/>
    <w:rsid w:val="00F07556"/>
    <w:rsid w:val="00F07AAD"/>
    <w:rsid w:val="00F07BEF"/>
    <w:rsid w:val="00F10323"/>
    <w:rsid w:val="00F10535"/>
    <w:rsid w:val="00F10832"/>
    <w:rsid w:val="00F1093C"/>
    <w:rsid w:val="00F10B5F"/>
    <w:rsid w:val="00F112EA"/>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608"/>
    <w:rsid w:val="00F15BDB"/>
    <w:rsid w:val="00F15CBE"/>
    <w:rsid w:val="00F15DD8"/>
    <w:rsid w:val="00F16080"/>
    <w:rsid w:val="00F16386"/>
    <w:rsid w:val="00F1690D"/>
    <w:rsid w:val="00F16B13"/>
    <w:rsid w:val="00F16C32"/>
    <w:rsid w:val="00F16DC4"/>
    <w:rsid w:val="00F16E17"/>
    <w:rsid w:val="00F16F9C"/>
    <w:rsid w:val="00F172F7"/>
    <w:rsid w:val="00F174DF"/>
    <w:rsid w:val="00F17C1B"/>
    <w:rsid w:val="00F2070B"/>
    <w:rsid w:val="00F20F63"/>
    <w:rsid w:val="00F213E3"/>
    <w:rsid w:val="00F21B0F"/>
    <w:rsid w:val="00F21F29"/>
    <w:rsid w:val="00F2248E"/>
    <w:rsid w:val="00F22ABC"/>
    <w:rsid w:val="00F22CA2"/>
    <w:rsid w:val="00F23126"/>
    <w:rsid w:val="00F2313B"/>
    <w:rsid w:val="00F23387"/>
    <w:rsid w:val="00F2366B"/>
    <w:rsid w:val="00F23885"/>
    <w:rsid w:val="00F2439C"/>
    <w:rsid w:val="00F24A6E"/>
    <w:rsid w:val="00F24D2F"/>
    <w:rsid w:val="00F24E5C"/>
    <w:rsid w:val="00F257D8"/>
    <w:rsid w:val="00F25B32"/>
    <w:rsid w:val="00F26230"/>
    <w:rsid w:val="00F26910"/>
    <w:rsid w:val="00F27193"/>
    <w:rsid w:val="00F274DC"/>
    <w:rsid w:val="00F27996"/>
    <w:rsid w:val="00F27D3F"/>
    <w:rsid w:val="00F3088A"/>
    <w:rsid w:val="00F31985"/>
    <w:rsid w:val="00F31BD1"/>
    <w:rsid w:val="00F31C4C"/>
    <w:rsid w:val="00F329D9"/>
    <w:rsid w:val="00F33440"/>
    <w:rsid w:val="00F33899"/>
    <w:rsid w:val="00F338C7"/>
    <w:rsid w:val="00F33F94"/>
    <w:rsid w:val="00F341E9"/>
    <w:rsid w:val="00F34474"/>
    <w:rsid w:val="00F349F7"/>
    <w:rsid w:val="00F34AE8"/>
    <w:rsid w:val="00F34BD3"/>
    <w:rsid w:val="00F35414"/>
    <w:rsid w:val="00F3561D"/>
    <w:rsid w:val="00F3661C"/>
    <w:rsid w:val="00F366D0"/>
    <w:rsid w:val="00F376A8"/>
    <w:rsid w:val="00F37A19"/>
    <w:rsid w:val="00F37AB6"/>
    <w:rsid w:val="00F40F63"/>
    <w:rsid w:val="00F41388"/>
    <w:rsid w:val="00F41522"/>
    <w:rsid w:val="00F419EE"/>
    <w:rsid w:val="00F41AE1"/>
    <w:rsid w:val="00F425AE"/>
    <w:rsid w:val="00F43108"/>
    <w:rsid w:val="00F43C6E"/>
    <w:rsid w:val="00F43CBF"/>
    <w:rsid w:val="00F445AB"/>
    <w:rsid w:val="00F44652"/>
    <w:rsid w:val="00F45057"/>
    <w:rsid w:val="00F455E8"/>
    <w:rsid w:val="00F45809"/>
    <w:rsid w:val="00F45B9B"/>
    <w:rsid w:val="00F45DC3"/>
    <w:rsid w:val="00F469D8"/>
    <w:rsid w:val="00F46AE9"/>
    <w:rsid w:val="00F46F95"/>
    <w:rsid w:val="00F46FAD"/>
    <w:rsid w:val="00F50F12"/>
    <w:rsid w:val="00F512FD"/>
    <w:rsid w:val="00F515F8"/>
    <w:rsid w:val="00F52224"/>
    <w:rsid w:val="00F52266"/>
    <w:rsid w:val="00F526A6"/>
    <w:rsid w:val="00F527F0"/>
    <w:rsid w:val="00F52FF1"/>
    <w:rsid w:val="00F53119"/>
    <w:rsid w:val="00F5356A"/>
    <w:rsid w:val="00F53C7B"/>
    <w:rsid w:val="00F53F35"/>
    <w:rsid w:val="00F540C5"/>
    <w:rsid w:val="00F541D7"/>
    <w:rsid w:val="00F542C1"/>
    <w:rsid w:val="00F543F9"/>
    <w:rsid w:val="00F54BDE"/>
    <w:rsid w:val="00F550AD"/>
    <w:rsid w:val="00F559C8"/>
    <w:rsid w:val="00F55C03"/>
    <w:rsid w:val="00F55C58"/>
    <w:rsid w:val="00F561EF"/>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5B7"/>
    <w:rsid w:val="00F627CA"/>
    <w:rsid w:val="00F62883"/>
    <w:rsid w:val="00F62D9C"/>
    <w:rsid w:val="00F62EF3"/>
    <w:rsid w:val="00F63976"/>
    <w:rsid w:val="00F64013"/>
    <w:rsid w:val="00F64310"/>
    <w:rsid w:val="00F64632"/>
    <w:rsid w:val="00F646C5"/>
    <w:rsid w:val="00F64994"/>
    <w:rsid w:val="00F64E09"/>
    <w:rsid w:val="00F64F5F"/>
    <w:rsid w:val="00F64FB2"/>
    <w:rsid w:val="00F65036"/>
    <w:rsid w:val="00F655FF"/>
    <w:rsid w:val="00F65777"/>
    <w:rsid w:val="00F6586F"/>
    <w:rsid w:val="00F658C2"/>
    <w:rsid w:val="00F65C15"/>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2DD5"/>
    <w:rsid w:val="00F73053"/>
    <w:rsid w:val="00F7327B"/>
    <w:rsid w:val="00F73546"/>
    <w:rsid w:val="00F73F96"/>
    <w:rsid w:val="00F7422B"/>
    <w:rsid w:val="00F742D1"/>
    <w:rsid w:val="00F74497"/>
    <w:rsid w:val="00F7464A"/>
    <w:rsid w:val="00F746C9"/>
    <w:rsid w:val="00F748DA"/>
    <w:rsid w:val="00F74BFD"/>
    <w:rsid w:val="00F74FF0"/>
    <w:rsid w:val="00F7501E"/>
    <w:rsid w:val="00F756EF"/>
    <w:rsid w:val="00F75961"/>
    <w:rsid w:val="00F77283"/>
    <w:rsid w:val="00F77BBA"/>
    <w:rsid w:val="00F77CAE"/>
    <w:rsid w:val="00F77F80"/>
    <w:rsid w:val="00F8032A"/>
    <w:rsid w:val="00F818A4"/>
    <w:rsid w:val="00F81CA9"/>
    <w:rsid w:val="00F8205D"/>
    <w:rsid w:val="00F82626"/>
    <w:rsid w:val="00F8284C"/>
    <w:rsid w:val="00F82A55"/>
    <w:rsid w:val="00F83050"/>
    <w:rsid w:val="00F83549"/>
    <w:rsid w:val="00F835FA"/>
    <w:rsid w:val="00F839CB"/>
    <w:rsid w:val="00F83A10"/>
    <w:rsid w:val="00F843C7"/>
    <w:rsid w:val="00F845F5"/>
    <w:rsid w:val="00F84945"/>
    <w:rsid w:val="00F84D1A"/>
    <w:rsid w:val="00F85008"/>
    <w:rsid w:val="00F85351"/>
    <w:rsid w:val="00F8569B"/>
    <w:rsid w:val="00F859DD"/>
    <w:rsid w:val="00F86434"/>
    <w:rsid w:val="00F86671"/>
    <w:rsid w:val="00F86C39"/>
    <w:rsid w:val="00F871AC"/>
    <w:rsid w:val="00F87339"/>
    <w:rsid w:val="00F877B3"/>
    <w:rsid w:val="00F87DB7"/>
    <w:rsid w:val="00F87E98"/>
    <w:rsid w:val="00F90090"/>
    <w:rsid w:val="00F90502"/>
    <w:rsid w:val="00F90A42"/>
    <w:rsid w:val="00F91ACD"/>
    <w:rsid w:val="00F91AEA"/>
    <w:rsid w:val="00F92336"/>
    <w:rsid w:val="00F92718"/>
    <w:rsid w:val="00F92E80"/>
    <w:rsid w:val="00F93329"/>
    <w:rsid w:val="00F9375B"/>
    <w:rsid w:val="00F93D5E"/>
    <w:rsid w:val="00F9402D"/>
    <w:rsid w:val="00F9431F"/>
    <w:rsid w:val="00F94C5F"/>
    <w:rsid w:val="00F952D2"/>
    <w:rsid w:val="00F955B6"/>
    <w:rsid w:val="00F95747"/>
    <w:rsid w:val="00F958AA"/>
    <w:rsid w:val="00F95EF3"/>
    <w:rsid w:val="00F962D8"/>
    <w:rsid w:val="00F966E2"/>
    <w:rsid w:val="00F967D6"/>
    <w:rsid w:val="00F96B74"/>
    <w:rsid w:val="00F96DD3"/>
    <w:rsid w:val="00F974DC"/>
    <w:rsid w:val="00F9774D"/>
    <w:rsid w:val="00F97807"/>
    <w:rsid w:val="00FA035A"/>
    <w:rsid w:val="00FA04E3"/>
    <w:rsid w:val="00FA0794"/>
    <w:rsid w:val="00FA0A06"/>
    <w:rsid w:val="00FA145E"/>
    <w:rsid w:val="00FA14E3"/>
    <w:rsid w:val="00FA212D"/>
    <w:rsid w:val="00FA2341"/>
    <w:rsid w:val="00FA2A53"/>
    <w:rsid w:val="00FA3286"/>
    <w:rsid w:val="00FA331F"/>
    <w:rsid w:val="00FA3536"/>
    <w:rsid w:val="00FA37E5"/>
    <w:rsid w:val="00FA3B47"/>
    <w:rsid w:val="00FA3FE3"/>
    <w:rsid w:val="00FA4ADC"/>
    <w:rsid w:val="00FA5003"/>
    <w:rsid w:val="00FA520B"/>
    <w:rsid w:val="00FA5432"/>
    <w:rsid w:val="00FA5945"/>
    <w:rsid w:val="00FA5B65"/>
    <w:rsid w:val="00FA5E0D"/>
    <w:rsid w:val="00FA6DCC"/>
    <w:rsid w:val="00FA7B0F"/>
    <w:rsid w:val="00FA7F57"/>
    <w:rsid w:val="00FB00F7"/>
    <w:rsid w:val="00FB0730"/>
    <w:rsid w:val="00FB090D"/>
    <w:rsid w:val="00FB0ABE"/>
    <w:rsid w:val="00FB14C3"/>
    <w:rsid w:val="00FB1967"/>
    <w:rsid w:val="00FB1A7B"/>
    <w:rsid w:val="00FB1B05"/>
    <w:rsid w:val="00FB1E21"/>
    <w:rsid w:val="00FB21BA"/>
    <w:rsid w:val="00FB2364"/>
    <w:rsid w:val="00FB2C29"/>
    <w:rsid w:val="00FB2D0C"/>
    <w:rsid w:val="00FB31E6"/>
    <w:rsid w:val="00FB32E2"/>
    <w:rsid w:val="00FB3617"/>
    <w:rsid w:val="00FB3DE1"/>
    <w:rsid w:val="00FB40B9"/>
    <w:rsid w:val="00FB43FB"/>
    <w:rsid w:val="00FB482B"/>
    <w:rsid w:val="00FB4C78"/>
    <w:rsid w:val="00FB4CE8"/>
    <w:rsid w:val="00FB4D82"/>
    <w:rsid w:val="00FB50DE"/>
    <w:rsid w:val="00FB537A"/>
    <w:rsid w:val="00FB5779"/>
    <w:rsid w:val="00FB5AFA"/>
    <w:rsid w:val="00FB69BF"/>
    <w:rsid w:val="00FB7B25"/>
    <w:rsid w:val="00FB7BCB"/>
    <w:rsid w:val="00FB7EC4"/>
    <w:rsid w:val="00FC08B8"/>
    <w:rsid w:val="00FC0B78"/>
    <w:rsid w:val="00FC2B39"/>
    <w:rsid w:val="00FC2CC2"/>
    <w:rsid w:val="00FC2DC0"/>
    <w:rsid w:val="00FC3681"/>
    <w:rsid w:val="00FC3DEC"/>
    <w:rsid w:val="00FC3F38"/>
    <w:rsid w:val="00FC44DB"/>
    <w:rsid w:val="00FC4515"/>
    <w:rsid w:val="00FC49EA"/>
    <w:rsid w:val="00FC4F3A"/>
    <w:rsid w:val="00FC4FDF"/>
    <w:rsid w:val="00FC5354"/>
    <w:rsid w:val="00FC5540"/>
    <w:rsid w:val="00FC56B9"/>
    <w:rsid w:val="00FC597A"/>
    <w:rsid w:val="00FC5B16"/>
    <w:rsid w:val="00FC5E3F"/>
    <w:rsid w:val="00FC5F0B"/>
    <w:rsid w:val="00FC6358"/>
    <w:rsid w:val="00FC67E4"/>
    <w:rsid w:val="00FC6C12"/>
    <w:rsid w:val="00FC7850"/>
    <w:rsid w:val="00FC79F5"/>
    <w:rsid w:val="00FC7D7E"/>
    <w:rsid w:val="00FC7F6D"/>
    <w:rsid w:val="00FD0757"/>
    <w:rsid w:val="00FD0758"/>
    <w:rsid w:val="00FD0A83"/>
    <w:rsid w:val="00FD0BDD"/>
    <w:rsid w:val="00FD1559"/>
    <w:rsid w:val="00FD1995"/>
    <w:rsid w:val="00FD2294"/>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9E9"/>
    <w:rsid w:val="00FD7D00"/>
    <w:rsid w:val="00FE01B9"/>
    <w:rsid w:val="00FE0C90"/>
    <w:rsid w:val="00FE0FEB"/>
    <w:rsid w:val="00FE10DF"/>
    <w:rsid w:val="00FE1465"/>
    <w:rsid w:val="00FE1B77"/>
    <w:rsid w:val="00FE2769"/>
    <w:rsid w:val="00FE2D96"/>
    <w:rsid w:val="00FE3073"/>
    <w:rsid w:val="00FE3262"/>
    <w:rsid w:val="00FE3397"/>
    <w:rsid w:val="00FE34D7"/>
    <w:rsid w:val="00FE39C5"/>
    <w:rsid w:val="00FE3A75"/>
    <w:rsid w:val="00FE3FCB"/>
    <w:rsid w:val="00FE4562"/>
    <w:rsid w:val="00FE4F92"/>
    <w:rsid w:val="00FE5391"/>
    <w:rsid w:val="00FE556C"/>
    <w:rsid w:val="00FE5BE2"/>
    <w:rsid w:val="00FE5D32"/>
    <w:rsid w:val="00FE5F88"/>
    <w:rsid w:val="00FE6CC5"/>
    <w:rsid w:val="00FE70F0"/>
    <w:rsid w:val="00FE725E"/>
    <w:rsid w:val="00FE729E"/>
    <w:rsid w:val="00FE7CF4"/>
    <w:rsid w:val="00FF0187"/>
    <w:rsid w:val="00FF0220"/>
    <w:rsid w:val="00FF0AD4"/>
    <w:rsid w:val="00FF10F5"/>
    <w:rsid w:val="00FF1A57"/>
    <w:rsid w:val="00FF1B56"/>
    <w:rsid w:val="00FF264A"/>
    <w:rsid w:val="00FF26E4"/>
    <w:rsid w:val="00FF2935"/>
    <w:rsid w:val="00FF29C6"/>
    <w:rsid w:val="00FF2D9A"/>
    <w:rsid w:val="00FF352C"/>
    <w:rsid w:val="00FF3E83"/>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7394EF"/>
  <w15:chartTrackingRefBased/>
  <w15:docId w15:val="{AB081E55-927E-4BC5-A45C-95026179D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 w:type="character" w:customStyle="1" w:styleId="viiyi">
    <w:name w:val="viiyi"/>
    <w:basedOn w:val="DefaultParagraphFont"/>
    <w:rsid w:val="00713A65"/>
  </w:style>
  <w:style w:type="numbering" w:customStyle="1" w:styleId="Style1">
    <w:name w:val="Style1"/>
    <w:uiPriority w:val="99"/>
    <w:rsid w:val="003304ED"/>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559">
      <w:bodyDiv w:val="1"/>
      <w:marLeft w:val="0"/>
      <w:marRight w:val="0"/>
      <w:marTop w:val="0"/>
      <w:marBottom w:val="0"/>
      <w:divBdr>
        <w:top w:val="none" w:sz="0" w:space="0" w:color="auto"/>
        <w:left w:val="none" w:sz="0" w:space="0" w:color="auto"/>
        <w:bottom w:val="none" w:sz="0" w:space="0" w:color="auto"/>
        <w:right w:val="none" w:sz="0" w:space="0" w:color="auto"/>
      </w:divBdr>
    </w:div>
    <w:div w:id="64498087">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270743874">
      <w:bodyDiv w:val="1"/>
      <w:marLeft w:val="0"/>
      <w:marRight w:val="0"/>
      <w:marTop w:val="0"/>
      <w:marBottom w:val="0"/>
      <w:divBdr>
        <w:top w:val="none" w:sz="0" w:space="0" w:color="auto"/>
        <w:left w:val="none" w:sz="0" w:space="0" w:color="auto"/>
        <w:bottom w:val="none" w:sz="0" w:space="0" w:color="auto"/>
        <w:right w:val="none" w:sz="0" w:space="0" w:color="auto"/>
      </w:divBdr>
    </w:div>
    <w:div w:id="320276729">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02085910">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01305323">
      <w:bodyDiv w:val="1"/>
      <w:marLeft w:val="0"/>
      <w:marRight w:val="0"/>
      <w:marTop w:val="0"/>
      <w:marBottom w:val="0"/>
      <w:divBdr>
        <w:top w:val="none" w:sz="0" w:space="0" w:color="auto"/>
        <w:left w:val="none" w:sz="0" w:space="0" w:color="auto"/>
        <w:bottom w:val="none" w:sz="0" w:space="0" w:color="auto"/>
        <w:right w:val="none" w:sz="0" w:space="0" w:color="auto"/>
      </w:divBdr>
    </w:div>
    <w:div w:id="642195363">
      <w:bodyDiv w:val="1"/>
      <w:marLeft w:val="0"/>
      <w:marRight w:val="0"/>
      <w:marTop w:val="0"/>
      <w:marBottom w:val="0"/>
      <w:divBdr>
        <w:top w:val="none" w:sz="0" w:space="0" w:color="auto"/>
        <w:left w:val="none" w:sz="0" w:space="0" w:color="auto"/>
        <w:bottom w:val="none" w:sz="0" w:space="0" w:color="auto"/>
        <w:right w:val="none" w:sz="0" w:space="0" w:color="auto"/>
      </w:divBdr>
    </w:div>
    <w:div w:id="696541561">
      <w:bodyDiv w:val="1"/>
      <w:marLeft w:val="0"/>
      <w:marRight w:val="0"/>
      <w:marTop w:val="0"/>
      <w:marBottom w:val="0"/>
      <w:divBdr>
        <w:top w:val="none" w:sz="0" w:space="0" w:color="auto"/>
        <w:left w:val="none" w:sz="0" w:space="0" w:color="auto"/>
        <w:bottom w:val="none" w:sz="0" w:space="0" w:color="auto"/>
        <w:right w:val="none" w:sz="0" w:space="0" w:color="auto"/>
      </w:divBdr>
    </w:div>
    <w:div w:id="850879078">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7916774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002508727">
      <w:bodyDiv w:val="1"/>
      <w:marLeft w:val="0"/>
      <w:marRight w:val="0"/>
      <w:marTop w:val="0"/>
      <w:marBottom w:val="0"/>
      <w:divBdr>
        <w:top w:val="none" w:sz="0" w:space="0" w:color="auto"/>
        <w:left w:val="none" w:sz="0" w:space="0" w:color="auto"/>
        <w:bottom w:val="none" w:sz="0" w:space="0" w:color="auto"/>
        <w:right w:val="none" w:sz="0" w:space="0" w:color="auto"/>
      </w:divBdr>
    </w:div>
    <w:div w:id="10079014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7567461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627278717">
      <w:bodyDiv w:val="1"/>
      <w:marLeft w:val="0"/>
      <w:marRight w:val="0"/>
      <w:marTop w:val="0"/>
      <w:marBottom w:val="0"/>
      <w:divBdr>
        <w:top w:val="none" w:sz="0" w:space="0" w:color="auto"/>
        <w:left w:val="none" w:sz="0" w:space="0" w:color="auto"/>
        <w:bottom w:val="none" w:sz="0" w:space="0" w:color="auto"/>
        <w:right w:val="none" w:sz="0" w:space="0" w:color="auto"/>
      </w:divBdr>
    </w:div>
    <w:div w:id="1659654302">
      <w:bodyDiv w:val="1"/>
      <w:marLeft w:val="0"/>
      <w:marRight w:val="0"/>
      <w:marTop w:val="0"/>
      <w:marBottom w:val="0"/>
      <w:divBdr>
        <w:top w:val="none" w:sz="0" w:space="0" w:color="auto"/>
        <w:left w:val="none" w:sz="0" w:space="0" w:color="auto"/>
        <w:bottom w:val="none" w:sz="0" w:space="0" w:color="auto"/>
        <w:right w:val="none" w:sz="0" w:space="0" w:color="auto"/>
      </w:divBdr>
    </w:div>
    <w:div w:id="1701516118">
      <w:bodyDiv w:val="1"/>
      <w:marLeft w:val="0"/>
      <w:marRight w:val="0"/>
      <w:marTop w:val="0"/>
      <w:marBottom w:val="0"/>
      <w:divBdr>
        <w:top w:val="none" w:sz="0" w:space="0" w:color="auto"/>
        <w:left w:val="none" w:sz="0" w:space="0" w:color="auto"/>
        <w:bottom w:val="none" w:sz="0" w:space="0" w:color="auto"/>
        <w:right w:val="none" w:sz="0" w:space="0" w:color="auto"/>
      </w:divBdr>
    </w:div>
    <w:div w:id="1710102544">
      <w:bodyDiv w:val="1"/>
      <w:marLeft w:val="0"/>
      <w:marRight w:val="0"/>
      <w:marTop w:val="0"/>
      <w:marBottom w:val="0"/>
      <w:divBdr>
        <w:top w:val="none" w:sz="0" w:space="0" w:color="auto"/>
        <w:left w:val="none" w:sz="0" w:space="0" w:color="auto"/>
        <w:bottom w:val="none" w:sz="0" w:space="0" w:color="auto"/>
        <w:right w:val="none" w:sz="0" w:space="0" w:color="auto"/>
      </w:divBdr>
    </w:div>
    <w:div w:id="1918008344">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083792497">
      <w:bodyDiv w:val="1"/>
      <w:marLeft w:val="0"/>
      <w:marRight w:val="0"/>
      <w:marTop w:val="0"/>
      <w:marBottom w:val="0"/>
      <w:divBdr>
        <w:top w:val="none" w:sz="0" w:space="0" w:color="auto"/>
        <w:left w:val="none" w:sz="0" w:space="0" w:color="auto"/>
        <w:bottom w:val="none" w:sz="0" w:space="0" w:color="auto"/>
        <w:right w:val="none" w:sz="0" w:space="0" w:color="auto"/>
      </w:divBdr>
    </w:div>
    <w:div w:id="209539630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482C9-A736-447C-85EF-E63469C36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3CBF8-398A-434E-BD42-0AC158E0BC97}">
  <ds:schemaRefs>
    <ds:schemaRef ds:uri="http://schemas.microsoft.com/sharepoint/v3/contenttype/forms"/>
  </ds:schemaRefs>
</ds:datastoreItem>
</file>

<file path=customXml/itemProps3.xml><?xml version="1.0" encoding="utf-8"?>
<ds:datastoreItem xmlns:ds="http://schemas.openxmlformats.org/officeDocument/2006/customXml" ds:itemID="{E34105B8-CEEB-4C5D-B153-BF4A5D9A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33</TotalTime>
  <Pages>5</Pages>
  <Words>1471</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9</cp:revision>
  <cp:lastPrinted>2025-02-27T11:53:00Z</cp:lastPrinted>
  <dcterms:created xsi:type="dcterms:W3CDTF">2025-02-27T10:12:00Z</dcterms:created>
  <dcterms:modified xsi:type="dcterms:W3CDTF">2025-02-28T09:41:00Z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