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69829" w14:textId="77777777" w:rsidR="00013408" w:rsidRPr="00AB1762" w:rsidRDefault="00013408" w:rsidP="00727A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00" w:afterAutospacing="1" w:line="240" w:lineRule="auto"/>
        <w:jc w:val="center"/>
        <w:rPr>
          <w:rFonts w:ascii="Angsana New" w:hAnsi="Angsana New" w:cs="Angsana New"/>
          <w:sz w:val="48"/>
          <w:szCs w:val="48"/>
          <w:cs/>
        </w:rPr>
      </w:pPr>
      <w:r w:rsidRPr="00AB1762">
        <w:rPr>
          <w:rFonts w:ascii="Angsana New" w:hAnsi="Angsana New" w:cs="Angsana New"/>
          <w:sz w:val="48"/>
          <w:szCs w:val="48"/>
          <w:cs/>
        </w:rPr>
        <w:t xml:space="preserve">บริษัท สแกน อินเตอร์ จำกัด (มหาชน) </w:t>
      </w:r>
      <w:r w:rsidRPr="00AB1762">
        <w:rPr>
          <w:rFonts w:ascii="Angsana New" w:hAnsi="Angsana New" w:cs="Angsana New"/>
          <w:sz w:val="48"/>
          <w:szCs w:val="48"/>
          <w:cs/>
        </w:rPr>
        <w:br/>
        <w:t>และบริษัทย่อย</w:t>
      </w:r>
    </w:p>
    <w:p w14:paraId="55A82533" w14:textId="77777777" w:rsidR="00013408" w:rsidRPr="00AB1762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0"/>
          <w:szCs w:val="40"/>
        </w:rPr>
      </w:pPr>
    </w:p>
    <w:p w14:paraId="2EA7FA3B" w14:textId="759ED18C" w:rsidR="00013408" w:rsidRPr="00CD5B9D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CD5B9D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งบการเงินสำหรับปีสิ้นสุดวันที่ </w:t>
      </w:r>
      <w:r w:rsidR="00796827" w:rsidRPr="00796827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CD5B9D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="00796827" w:rsidRPr="00796827">
        <w:rPr>
          <w:rFonts w:ascii="Angsana New" w:hAnsi="Angsana New" w:cs="Angsana New"/>
          <w:b w:val="0"/>
          <w:bCs w:val="0"/>
          <w:sz w:val="30"/>
          <w:szCs w:val="30"/>
        </w:rPr>
        <w:t>2567</w:t>
      </w:r>
    </w:p>
    <w:p w14:paraId="7D378811" w14:textId="77777777" w:rsidR="00013408" w:rsidRPr="00CD5B9D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0"/>
          <w:szCs w:val="30"/>
          <w:lang w:eastAsia="ja-JP"/>
        </w:rPr>
      </w:pPr>
      <w:r w:rsidRPr="00CD5B9D">
        <w:rPr>
          <w:rFonts w:ascii="Angsana New" w:hAnsi="Angsana New" w:cs="Angsana New"/>
          <w:b w:val="0"/>
          <w:bCs w:val="0"/>
          <w:sz w:val="30"/>
          <w:szCs w:val="30"/>
          <w:cs/>
        </w:rPr>
        <w:t>แล</w:t>
      </w:r>
      <w:r w:rsidRPr="00CD5B9D">
        <w:rPr>
          <w:rFonts w:ascii="Angsana New" w:eastAsia="MS Mincho" w:hAnsi="Angsana New" w:cs="Angsana New"/>
          <w:b w:val="0"/>
          <w:bCs w:val="0"/>
          <w:sz w:val="30"/>
          <w:szCs w:val="30"/>
          <w:cs/>
          <w:lang w:eastAsia="ja-JP"/>
        </w:rPr>
        <w:t>ะ</w:t>
      </w:r>
    </w:p>
    <w:p w14:paraId="566BDDD3" w14:textId="77777777" w:rsidR="00013408" w:rsidRPr="00CD5B9D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CD5B9D">
        <w:rPr>
          <w:rFonts w:ascii="Angsana New" w:hAnsi="Angsana New" w:cs="Angsana New"/>
          <w:b w:val="0"/>
          <w:bCs w:val="0"/>
          <w:sz w:val="30"/>
          <w:szCs w:val="30"/>
          <w:cs/>
        </w:rPr>
        <w:t>รายงานของผู้สอบบัญชีรับอนุญาต</w:t>
      </w:r>
    </w:p>
    <w:p w14:paraId="0329C5FE" w14:textId="77777777" w:rsidR="00013408" w:rsidRPr="00AB1762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14:paraId="749D48AF" w14:textId="77777777" w:rsidR="00013408" w:rsidRPr="00AB1762" w:rsidRDefault="00013408" w:rsidP="00013408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  <w:sectPr w:rsidR="00013408" w:rsidRPr="00AB1762" w:rsidSect="00CE7F3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1440" w:right="1440" w:bottom="1440" w:left="1440" w:header="720" w:footer="720" w:gutter="0"/>
          <w:pgNumType w:start="0"/>
          <w:cols w:space="720"/>
          <w:titlePg/>
          <w:docGrid w:linePitch="245"/>
        </w:sectPr>
      </w:pPr>
    </w:p>
    <w:tbl>
      <w:tblPr>
        <w:tblpPr w:leftFromText="180" w:rightFromText="180" w:vertAnchor="text" w:horzAnchor="page" w:tblpX="3251" w:tblpY="-28"/>
        <w:tblW w:w="6210" w:type="dxa"/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116"/>
        <w:gridCol w:w="3094"/>
      </w:tblGrid>
      <w:tr w:rsidR="00AC4CEA" w:rsidRPr="00AB1762" w14:paraId="3274F1FC" w14:textId="77777777" w:rsidTr="00E1543C">
        <w:tc>
          <w:tcPr>
            <w:tcW w:w="3116" w:type="dxa"/>
          </w:tcPr>
          <w:p w14:paraId="6E7023FD" w14:textId="5FA10584" w:rsidR="00AC4CEA" w:rsidRPr="00AB1762" w:rsidRDefault="00AC4CEA" w:rsidP="00E1543C">
            <w:pPr>
              <w:pStyle w:val="zKISOffAddress"/>
              <w:framePr w:hSpace="0" w:wrap="auto" w:vAnchor="margin" w:hAnchor="text" w:xAlign="left" w:yAlign="inline"/>
              <w:spacing w:line="276" w:lineRule="auto"/>
              <w:rPr>
                <w:rFonts w:ascii="Univers 45 Light" w:hAnsi="Univers 45 Light" w:cstheme="minorBidi"/>
                <w:sz w:val="20"/>
                <w:szCs w:val="20"/>
                <w:lang w:bidi="th-TH"/>
              </w:rPr>
            </w:pPr>
          </w:p>
        </w:tc>
        <w:tc>
          <w:tcPr>
            <w:tcW w:w="3094" w:type="dxa"/>
          </w:tcPr>
          <w:p w14:paraId="4560ED1B" w14:textId="17A541C3" w:rsidR="00AC4CEA" w:rsidRPr="00AB1762" w:rsidRDefault="00AC4CEA" w:rsidP="00E1543C">
            <w:pPr>
              <w:pStyle w:val="zKISOffAddress"/>
              <w:framePr w:hSpace="0" w:wrap="auto" w:vAnchor="margin" w:hAnchor="text" w:xAlign="left" w:yAlign="inline"/>
              <w:spacing w:line="260" w:lineRule="exact"/>
              <w:rPr>
                <w:rFonts w:asciiTheme="minorHAnsi" w:hAnsiTheme="minorHAnsi" w:cs="CordiaUPC"/>
                <w:sz w:val="24"/>
                <w:szCs w:val="24"/>
                <w:lang w:bidi="th-TH"/>
              </w:rPr>
            </w:pPr>
          </w:p>
        </w:tc>
      </w:tr>
    </w:tbl>
    <w:p w14:paraId="2DE5563B" w14:textId="2C962A79" w:rsidR="00013408" w:rsidRPr="00AB1762" w:rsidRDefault="00013408" w:rsidP="00013408">
      <w:pPr>
        <w:pStyle w:val="StandaardOpinion"/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229EB00" w14:textId="77777777" w:rsidR="00013408" w:rsidRPr="00AB1762" w:rsidRDefault="00013408" w:rsidP="00013408">
      <w:pPr>
        <w:pStyle w:val="StandaardOpinion"/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D294979" w14:textId="77777777" w:rsidR="00013408" w:rsidRPr="00AB1762" w:rsidRDefault="00013408" w:rsidP="00013408">
      <w:pPr>
        <w:pStyle w:val="StandaardOpinion"/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5C5DCD1" w14:textId="301DD564" w:rsidR="00013408" w:rsidRPr="00AB1762" w:rsidRDefault="00013408" w:rsidP="00E56DBA">
      <w:pPr>
        <w:pStyle w:val="StandaardOpinion"/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39033E0" w14:textId="4E22C3FC" w:rsidR="000E0DFC" w:rsidRPr="00AB1762" w:rsidRDefault="000E0DFC" w:rsidP="00E56DBA">
      <w:pPr>
        <w:pStyle w:val="StandaardOpinion"/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6C56973" w14:textId="7E6B1E84" w:rsidR="000E0DFC" w:rsidRDefault="000E0DFC" w:rsidP="00E56DBA">
      <w:pPr>
        <w:pStyle w:val="StandaardOpinion"/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E8FCD2E" w14:textId="77777777" w:rsidR="00027937" w:rsidRPr="00AB1762" w:rsidRDefault="00027937" w:rsidP="00E56DBA">
      <w:pPr>
        <w:pStyle w:val="StandaardOpinion"/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ED7F99A" w14:textId="77777777" w:rsidR="000E0DFC" w:rsidRPr="00AB1762" w:rsidRDefault="000E0DFC" w:rsidP="00E56DBA">
      <w:pPr>
        <w:pStyle w:val="StandaardOpinion"/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2B4FB4C" w14:textId="77777777" w:rsidR="00013408" w:rsidRPr="00241B93" w:rsidRDefault="00013408" w:rsidP="00E83E89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 w:rsidRPr="00241B93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4193D04" w14:textId="77777777" w:rsidR="00013408" w:rsidRPr="00027937" w:rsidRDefault="00013408" w:rsidP="00781BA3">
      <w:pPr>
        <w:spacing w:after="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746BB52" w14:textId="282FB437" w:rsidR="00013408" w:rsidRPr="00241B93" w:rsidRDefault="00013408" w:rsidP="00E83E89">
      <w:pPr>
        <w:spacing w:after="0"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1B93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99064C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241B93">
        <w:rPr>
          <w:rFonts w:ascii="Angsana New" w:hAnsi="Angsana New"/>
          <w:b/>
          <w:bCs/>
          <w:sz w:val="30"/>
          <w:szCs w:val="30"/>
          <w:cs/>
        </w:rPr>
        <w:t>บริษัท สแกน อินเตอร์ จำกัด (มหาชน)</w:t>
      </w:r>
    </w:p>
    <w:p w14:paraId="3F8CDC61" w14:textId="77777777" w:rsidR="00013408" w:rsidRPr="00027937" w:rsidRDefault="00013408" w:rsidP="00E83E89">
      <w:pPr>
        <w:spacing w:after="0" w:line="240" w:lineRule="auto"/>
        <w:ind w:right="562"/>
        <w:jc w:val="thaiDistribute"/>
        <w:rPr>
          <w:rFonts w:ascii="Angsana New" w:hAnsi="Angsana New"/>
          <w:sz w:val="28"/>
          <w:szCs w:val="28"/>
        </w:rPr>
      </w:pPr>
    </w:p>
    <w:p w14:paraId="19EF59CB" w14:textId="77777777" w:rsidR="00013408" w:rsidRPr="00241B93" w:rsidRDefault="00013408" w:rsidP="00E83E89">
      <w:pPr>
        <w:spacing w:after="0"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41B93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0E549172" w14:textId="77777777" w:rsidR="00013408" w:rsidRPr="00027937" w:rsidRDefault="00013408" w:rsidP="00E83E89">
      <w:pPr>
        <w:spacing w:after="0" w:line="240" w:lineRule="auto"/>
        <w:jc w:val="thaiDistribute"/>
        <w:rPr>
          <w:rFonts w:ascii="Angsana New" w:eastAsia="Calibri" w:hAnsi="Angsana New"/>
          <w:sz w:val="28"/>
          <w:szCs w:val="28"/>
        </w:rPr>
      </w:pPr>
    </w:p>
    <w:p w14:paraId="42BE33FD" w14:textId="7031478D" w:rsidR="00013408" w:rsidRPr="00241B93" w:rsidRDefault="00013408" w:rsidP="000F44D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241B93">
        <w:rPr>
          <w:rFonts w:ascii="Angsana New" w:eastAsia="Calibri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สแกน อินเตอร์ จำกัด (มหาชน) </w:t>
      </w:r>
      <w:r w:rsidRPr="00241B93">
        <w:rPr>
          <w:rFonts w:ascii="Angsana New" w:hAnsi="Angsana New"/>
          <w:sz w:val="30"/>
          <w:szCs w:val="30"/>
          <w:cs/>
        </w:rPr>
        <w:t>และบริษัทย่อย (</w:t>
      </w:r>
      <w:r w:rsidR="00C50205" w:rsidRPr="00241B93">
        <w:rPr>
          <w:rFonts w:ascii="Angsana New" w:hAnsi="Angsana New"/>
          <w:sz w:val="30"/>
          <w:szCs w:val="30"/>
        </w:rPr>
        <w:t>“</w:t>
      </w:r>
      <w:r w:rsidRPr="00241B93">
        <w:rPr>
          <w:rFonts w:ascii="Angsana New" w:hAnsi="Angsana New"/>
          <w:sz w:val="30"/>
          <w:szCs w:val="30"/>
          <w:cs/>
        </w:rPr>
        <w:t>กลุ่มบริษัท</w:t>
      </w:r>
      <w:r w:rsidR="00C50205" w:rsidRPr="00241B93">
        <w:rPr>
          <w:rFonts w:ascii="Angsana New" w:hAnsi="Angsana New"/>
          <w:sz w:val="30"/>
          <w:szCs w:val="30"/>
        </w:rPr>
        <w:t>”</w:t>
      </w:r>
      <w:r w:rsidRPr="00241B93">
        <w:rPr>
          <w:rFonts w:ascii="Angsana New" w:hAnsi="Angsana New"/>
          <w:sz w:val="30"/>
          <w:szCs w:val="30"/>
          <w:cs/>
        </w:rPr>
        <w:t>) และของเฉพาะบริษัท สแกน อินเตอร์ จำกัด (มหาชน) (</w:t>
      </w:r>
      <w:r w:rsidR="00C50205" w:rsidRPr="00241B93">
        <w:rPr>
          <w:rFonts w:ascii="Angsana New" w:hAnsi="Angsana New"/>
          <w:sz w:val="30"/>
          <w:szCs w:val="30"/>
        </w:rPr>
        <w:t>“</w:t>
      </w:r>
      <w:r w:rsidRPr="00241B93">
        <w:rPr>
          <w:rFonts w:ascii="Angsana New" w:hAnsi="Angsana New"/>
          <w:sz w:val="30"/>
          <w:szCs w:val="30"/>
          <w:cs/>
        </w:rPr>
        <w:t>บริษัท</w:t>
      </w:r>
      <w:r w:rsidR="00C50205" w:rsidRPr="00241B93">
        <w:rPr>
          <w:rFonts w:ascii="Angsana New" w:hAnsi="Angsana New"/>
          <w:sz w:val="30"/>
          <w:szCs w:val="30"/>
        </w:rPr>
        <w:t>”</w:t>
      </w:r>
      <w:r w:rsidRPr="00241B93">
        <w:rPr>
          <w:rFonts w:ascii="Angsana New" w:hAnsi="Angsana New"/>
          <w:sz w:val="30"/>
          <w:szCs w:val="30"/>
          <w:cs/>
        </w:rPr>
        <w:t>) ตามลำดับ ซึ่งประกอบด้วย</w:t>
      </w:r>
      <w:r w:rsidR="0009546E" w:rsidRPr="00241B93">
        <w:rPr>
          <w:rFonts w:ascii="Angsana New" w:hAnsi="Angsana New"/>
          <w:sz w:val="30"/>
          <w:szCs w:val="30"/>
          <w:cs/>
        </w:rPr>
        <w:t>งบฐานะการเงิน</w:t>
      </w:r>
      <w:r w:rsidRPr="00241B93">
        <w:rPr>
          <w:rFonts w:ascii="Angsana New" w:hAnsi="Angsana New"/>
          <w:sz w:val="30"/>
          <w:szCs w:val="30"/>
          <w:cs/>
        </w:rPr>
        <w:t>รวมและ</w:t>
      </w:r>
      <w:r w:rsidR="0009546E" w:rsidRPr="00241B93">
        <w:rPr>
          <w:rFonts w:ascii="Angsana New" w:hAnsi="Angsana New"/>
          <w:sz w:val="30"/>
          <w:szCs w:val="30"/>
          <w:cs/>
        </w:rPr>
        <w:t>งบฐานะการเงิน</w:t>
      </w:r>
      <w:r w:rsidRPr="00241B93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="00796827" w:rsidRPr="00796827">
        <w:rPr>
          <w:rFonts w:ascii="Angsana New" w:hAnsi="Angsana New"/>
          <w:sz w:val="30"/>
          <w:szCs w:val="30"/>
        </w:rPr>
        <w:t>31</w:t>
      </w:r>
      <w:r w:rsidRPr="00241B9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Pr="00241B93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8F3D60" w:rsidRPr="00241B93">
        <w:rPr>
          <w:rFonts w:ascii="Angsana New" w:hAnsi="Angsana New"/>
          <w:sz w:val="30"/>
          <w:szCs w:val="30"/>
        </w:rPr>
        <w:t xml:space="preserve"> </w:t>
      </w:r>
      <w:r w:rsidRPr="00241B93">
        <w:rPr>
          <w:rFonts w:ascii="Angsana New" w:hAnsi="Angsana New"/>
          <w:sz w:val="30"/>
          <w:szCs w:val="30"/>
          <w:cs/>
        </w:rPr>
        <w:t xml:space="preserve">และงบกระแสเงินสดรวมและงบกระแสเงินสดเฉพาะกิจการ สำหรับปีสิ้นสุดวันเดียวกัน </w:t>
      </w:r>
      <w:r w:rsidR="000F44D6" w:rsidRPr="00241B93">
        <w:rPr>
          <w:rFonts w:ascii="Angsana New" w:hAnsi="Angsana New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790DC63F" w14:textId="77777777" w:rsidR="00F45714" w:rsidRPr="00027937" w:rsidRDefault="00F45714" w:rsidP="000F44D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5DD37CC" w14:textId="79343B61" w:rsidR="00013408" w:rsidRPr="00241B93" w:rsidRDefault="00013408" w:rsidP="00E83E89">
      <w:pPr>
        <w:spacing w:after="0"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241B9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241B93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796827" w:rsidRPr="00796827">
        <w:rPr>
          <w:rFonts w:ascii="Angsana New" w:hAnsi="Angsana New"/>
          <w:sz w:val="30"/>
          <w:szCs w:val="30"/>
        </w:rPr>
        <w:t>31</w:t>
      </w:r>
      <w:r w:rsidRPr="00241B9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Pr="00241B93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241B9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41B93">
        <w:rPr>
          <w:rFonts w:ascii="Angsana New" w:hAnsi="Angsana New"/>
          <w:sz w:val="30"/>
          <w:szCs w:val="30"/>
          <w:cs/>
        </w:rPr>
        <w:t>น</w:t>
      </w:r>
    </w:p>
    <w:p w14:paraId="62B23A24" w14:textId="77777777" w:rsidR="00013408" w:rsidRPr="00027937" w:rsidRDefault="00013408" w:rsidP="00E83E89">
      <w:pPr>
        <w:tabs>
          <w:tab w:val="left" w:pos="5490"/>
        </w:tabs>
        <w:spacing w:after="0" w:line="240" w:lineRule="auto"/>
        <w:ind w:right="29"/>
        <w:jc w:val="thaiDistribute"/>
        <w:rPr>
          <w:rFonts w:ascii="Angsana New" w:hAnsi="Angsana New"/>
          <w:spacing w:val="6"/>
          <w:sz w:val="28"/>
          <w:szCs w:val="28"/>
        </w:rPr>
      </w:pPr>
    </w:p>
    <w:p w14:paraId="6A6D5749" w14:textId="77777777" w:rsidR="00013408" w:rsidRPr="00241B93" w:rsidRDefault="00013408" w:rsidP="00E83E89">
      <w:pPr>
        <w:spacing w:after="0"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41B93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FBA6E0C" w14:textId="77777777" w:rsidR="00013408" w:rsidRPr="00027937" w:rsidRDefault="00013408" w:rsidP="00E83E89">
      <w:pPr>
        <w:spacing w:after="0" w:line="240" w:lineRule="auto"/>
        <w:jc w:val="thaiDistribute"/>
        <w:rPr>
          <w:rFonts w:ascii="Angsana New" w:eastAsia="Calibri" w:hAnsi="Angsana New"/>
          <w:sz w:val="28"/>
          <w:szCs w:val="28"/>
        </w:rPr>
      </w:pPr>
    </w:p>
    <w:p w14:paraId="46A969C2" w14:textId="112DA39B" w:rsidR="00027937" w:rsidRPr="00241B93" w:rsidRDefault="00013408" w:rsidP="00027937">
      <w:pPr>
        <w:spacing w:after="0"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41B9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241B9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41B9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</w:t>
      </w:r>
      <w:r w:rsidRPr="00241B93">
        <w:rPr>
          <w:rFonts w:ascii="Angsana New" w:eastAsia="Calibri" w:hAnsi="Angsana New"/>
          <w:spacing w:val="-6"/>
          <w:sz w:val="30"/>
          <w:szCs w:val="30"/>
          <w:cs/>
        </w:rPr>
        <w:t>ความเป็นอิสระจากกลุ่มบริษัทและบริษัทตาม</w:t>
      </w:r>
      <w:r w:rsidR="00A97BEC" w:rsidRPr="00241B93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ประมวล</w:t>
      </w:r>
      <w:r w:rsidRPr="00241B93">
        <w:rPr>
          <w:rFonts w:ascii="Angsana New" w:eastAsia="Calibri" w:hAnsi="Angsana New"/>
          <w:i/>
          <w:iCs/>
          <w:spacing w:val="-6"/>
          <w:sz w:val="30"/>
          <w:szCs w:val="30"/>
          <w:cs/>
        </w:rPr>
        <w:t>จรรยาบรรณของผู้ประกอบวิชาชีพบัญชี</w:t>
      </w:r>
      <w:r w:rsidR="00C610FD" w:rsidRPr="00241B93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 </w:t>
      </w:r>
      <w:r w:rsidR="00A97BEC" w:rsidRPr="00241B93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รวมถึง</w:t>
      </w:r>
      <w:r w:rsidR="00C610FD" w:rsidRPr="00241B93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 </w:t>
      </w:r>
      <w:r w:rsidR="00A97BEC" w:rsidRPr="00241B93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มาตรฐานเรื่องความเป็นอิสระ</w:t>
      </w:r>
      <w:r w:rsidR="00A97BEC" w:rsidRPr="00241B93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 </w:t>
      </w:r>
      <w:r w:rsidRPr="00241B93">
        <w:rPr>
          <w:rFonts w:ascii="Angsana New" w:eastAsia="Calibri" w:hAnsi="Angsana New"/>
          <w:spacing w:val="-6"/>
          <w:sz w:val="30"/>
          <w:szCs w:val="30"/>
          <w:cs/>
        </w:rPr>
        <w:t>ที่กำหนดโดยสภาวิชาชีพบัญชี</w:t>
      </w:r>
      <w:r w:rsidR="00A97BEC" w:rsidRPr="00241B93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(</w:t>
      </w:r>
      <w:r w:rsidR="00C50205" w:rsidRPr="00241B93">
        <w:rPr>
          <w:rFonts w:ascii="Angsana New" w:eastAsia="Calibri" w:hAnsi="Angsana New"/>
          <w:spacing w:val="-6"/>
          <w:sz w:val="30"/>
          <w:szCs w:val="30"/>
        </w:rPr>
        <w:t>“</w:t>
      </w:r>
      <w:r w:rsidR="00A97BEC" w:rsidRPr="00241B93">
        <w:rPr>
          <w:rFonts w:ascii="Angsana New" w:eastAsia="Calibri" w:hAnsi="Angsana New" w:hint="cs"/>
          <w:spacing w:val="-6"/>
          <w:sz w:val="30"/>
          <w:szCs w:val="30"/>
          <w:cs/>
        </w:rPr>
        <w:t>ประมวล</w:t>
      </w:r>
      <w:r w:rsidR="00A97BEC" w:rsidRPr="00241B93">
        <w:rPr>
          <w:rFonts w:ascii="Angsana New" w:eastAsia="Calibri" w:hAnsi="Angsana New"/>
          <w:spacing w:val="-6"/>
          <w:sz w:val="30"/>
          <w:szCs w:val="30"/>
          <w:cs/>
        </w:rPr>
        <w:t>จรรยาบรรณของผู้ประกอบวิชาชีพบัญชี</w:t>
      </w:r>
      <w:r w:rsidR="00C50205" w:rsidRPr="00241B93">
        <w:rPr>
          <w:rFonts w:ascii="Angsana New" w:eastAsia="Calibri" w:hAnsi="Angsana New"/>
          <w:spacing w:val="-6"/>
          <w:sz w:val="30"/>
          <w:szCs w:val="30"/>
        </w:rPr>
        <w:t>”</w:t>
      </w:r>
      <w:r w:rsidR="00A97BEC" w:rsidRPr="00241B93">
        <w:rPr>
          <w:rFonts w:ascii="Angsana New" w:eastAsia="Calibri" w:hAnsi="Angsana New" w:hint="cs"/>
          <w:spacing w:val="-6"/>
          <w:sz w:val="30"/>
          <w:szCs w:val="30"/>
          <w:cs/>
        </w:rPr>
        <w:t>)</w:t>
      </w:r>
      <w:r w:rsidR="00A97BEC" w:rsidRPr="00241B93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241B9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237984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41B93">
        <w:rPr>
          <w:rFonts w:ascii="Angsana New" w:eastAsia="Calibri" w:hAnsi="Angsana New"/>
          <w:sz w:val="30"/>
          <w:szCs w:val="30"/>
          <w:cs/>
        </w:rPr>
        <w:t>ๆ</w:t>
      </w:r>
      <w:r w:rsidR="00027937" w:rsidRPr="00241B93">
        <w:rPr>
          <w:rFonts w:ascii="Angsana New" w:eastAsia="Calibri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027937" w:rsidRPr="00241B93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3D3968" w14:textId="77777777" w:rsidR="00027937" w:rsidRPr="00027937" w:rsidRDefault="00027937" w:rsidP="00027937">
      <w:pPr>
        <w:spacing w:after="0" w:line="240" w:lineRule="auto"/>
        <w:jc w:val="thaiDistribute"/>
        <w:rPr>
          <w:rFonts w:ascii="Angsana New" w:eastAsia="Calibri" w:hAnsi="Angsana New"/>
          <w:sz w:val="30"/>
          <w:szCs w:val="30"/>
          <w:cs/>
        </w:rPr>
        <w:sectPr w:rsidR="00027937" w:rsidRPr="00027937" w:rsidSect="00AD7CE5">
          <w:footerReference w:type="default" r:id="rId16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3137EFE5" w14:textId="77777777" w:rsidR="00027937" w:rsidRDefault="00027937" w:rsidP="00CA36A8">
      <w:pPr>
        <w:spacing w:after="0"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487ACE8" w14:textId="77777777" w:rsidR="00027937" w:rsidRDefault="00027937" w:rsidP="00CA36A8">
      <w:pPr>
        <w:spacing w:after="0"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CAF6243" w14:textId="77777777" w:rsidR="00027937" w:rsidRDefault="00027937" w:rsidP="00CA36A8">
      <w:pPr>
        <w:spacing w:after="0"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0D9F662" w14:textId="12328220" w:rsidR="00013408" w:rsidRPr="00027937" w:rsidRDefault="00013408" w:rsidP="00CA36A8">
      <w:pPr>
        <w:spacing w:after="0"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41B93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4CE0A48" w14:textId="77777777" w:rsidR="00013408" w:rsidRPr="00241B93" w:rsidRDefault="00013408" w:rsidP="00781BA3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F6D4F97" w14:textId="77777777" w:rsidR="00013408" w:rsidRPr="00241B93" w:rsidRDefault="00013408" w:rsidP="00863094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41B9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241B93">
        <w:rPr>
          <w:rFonts w:ascii="Angsana New" w:hAnsi="Angsana New"/>
          <w:sz w:val="30"/>
          <w:szCs w:val="30"/>
          <w:cs/>
        </w:rPr>
        <w:t>ข้าพเจ้า</w:t>
      </w:r>
      <w:r w:rsidRPr="00241B9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241B93">
        <w:rPr>
          <w:rFonts w:ascii="Angsana New" w:hAnsi="Angsana New"/>
          <w:sz w:val="30"/>
          <w:szCs w:val="30"/>
          <w:cs/>
        </w:rPr>
        <w:t>ข้าพเจ้า</w:t>
      </w:r>
      <w:r w:rsidRPr="00241B9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F9308D5" w14:textId="77777777" w:rsidR="00013408" w:rsidRPr="0040163C" w:rsidRDefault="00013408" w:rsidP="00013408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Style w:val="TableGrid1"/>
        <w:tblW w:w="9720" w:type="dxa"/>
        <w:tblInd w:w="-5" w:type="dxa"/>
        <w:tblLook w:val="04A0" w:firstRow="1" w:lastRow="0" w:firstColumn="1" w:lastColumn="0" w:noHBand="0" w:noVBand="1"/>
      </w:tblPr>
      <w:tblGrid>
        <w:gridCol w:w="4770"/>
        <w:gridCol w:w="4950"/>
      </w:tblGrid>
      <w:tr w:rsidR="00013408" w:rsidRPr="00AB1762" w14:paraId="0B9A556E" w14:textId="77777777" w:rsidTr="00863094">
        <w:tc>
          <w:tcPr>
            <w:tcW w:w="9720" w:type="dxa"/>
            <w:gridSpan w:val="2"/>
          </w:tcPr>
          <w:p w14:paraId="06C696F8" w14:textId="6C8A7CB6" w:rsidR="00013408" w:rsidRPr="00241B93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1B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การทดสอบการด้อยค่าของค่าความนิยม</w:t>
            </w:r>
            <w:r w:rsidR="00DE74A6" w:rsidRPr="00241B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4779C" w:rsidRPr="00241B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เงินลงทุนในบริษัทย่อย </w:t>
            </w:r>
            <w:r w:rsidR="00C1428E" w:rsidRPr="00241B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013408" w:rsidRPr="00AB1762" w14:paraId="41015179" w14:textId="77777777" w:rsidTr="00863094">
        <w:tc>
          <w:tcPr>
            <w:tcW w:w="9720" w:type="dxa"/>
            <w:gridSpan w:val="2"/>
          </w:tcPr>
          <w:p w14:paraId="3ACC0C51" w14:textId="35A8460C" w:rsidR="00013408" w:rsidRPr="00241B93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1B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796827" w:rsidRPr="007968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E51493" w:rsidRPr="00241B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="007B4CC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ฒ</w:t>
            </w:r>
            <w:r w:rsidR="00E51493" w:rsidRPr="00241B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  <w:r w:rsidR="00C50205" w:rsidRPr="00241B9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C50205" w:rsidRPr="00241B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ข้อ </w:t>
            </w:r>
            <w:r w:rsidR="00796827" w:rsidRPr="007968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Pr="00241B9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41B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 w:rsidRPr="00241B9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41B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ข้อ </w:t>
            </w:r>
            <w:r w:rsidR="00796827" w:rsidRPr="007968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</w:p>
        </w:tc>
      </w:tr>
      <w:tr w:rsidR="00013408" w:rsidRPr="00AB1762" w14:paraId="14FC84D8" w14:textId="77777777" w:rsidTr="00863094">
        <w:tc>
          <w:tcPr>
            <w:tcW w:w="4770" w:type="dxa"/>
          </w:tcPr>
          <w:p w14:paraId="6A9F64D3" w14:textId="77777777" w:rsidR="00013408" w:rsidRPr="00241B93" w:rsidRDefault="00013408" w:rsidP="009E17D9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1B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</w:tcPr>
          <w:p w14:paraId="7FEBD2A2" w14:textId="77777777" w:rsidR="00013408" w:rsidRPr="00241B93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1B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13408" w:rsidRPr="00AB1762" w14:paraId="32B84705" w14:textId="77777777" w:rsidTr="00863094">
        <w:tc>
          <w:tcPr>
            <w:tcW w:w="4770" w:type="dxa"/>
          </w:tcPr>
          <w:p w14:paraId="36810CD7" w14:textId="38A2C616" w:rsidR="00013408" w:rsidRPr="00241B93" w:rsidRDefault="00013408" w:rsidP="009E17D9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ต้องพิจารณาการด้อยค่าของค่าความนิยมอย่างสม่ำเสมอรวมถึงพิจารณาการด้อยค่าของเงินลงทุนใน</w:t>
            </w:r>
            <w:r w:rsidR="006F5969" w:rsidRPr="00241B93">
              <w:rPr>
                <w:rFonts w:ascii="Angsana New" w:hAnsi="Angsana New" w:cs="Angsana New" w:hint="cs"/>
                <w:sz w:val="30"/>
                <w:szCs w:val="30"/>
                <w:cs/>
              </w:rPr>
              <w:t>บร</w:t>
            </w:r>
            <w:r w:rsidR="009C2347" w:rsidRPr="00241B93">
              <w:rPr>
                <w:rFonts w:ascii="Angsana New" w:hAnsi="Angsana New" w:cs="Angsana New" w:hint="cs"/>
                <w:sz w:val="30"/>
                <w:szCs w:val="30"/>
                <w:cs/>
              </w:rPr>
              <w:t>ิษั</w:t>
            </w:r>
            <w:r w:rsidR="006F5969" w:rsidRPr="00241B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ทย่อย </w:t>
            </w: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  <w:r w:rsidRPr="00241B93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เมื่อมีข้อบ่งชี้ ซึ่งปัจจัยหลักที่กระทบต่อการด้อยค่าของค่าความนิยม เงินลงทุนใน</w:t>
            </w:r>
            <w:r w:rsidR="006F5969" w:rsidRPr="00241B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บริษัทย่อย </w:t>
            </w: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  <w:r w:rsidRPr="00241B93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นั้นเกี่ยวข้องกับภาวการณ์ของตลาด การพิจารณาดังกล่าวต้องใช้ดุลยพินิจของผู้บริหาร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  <w:p w14:paraId="0FD65AB1" w14:textId="77777777" w:rsidR="00013408" w:rsidRPr="00241B93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14:paraId="2D61EFD3" w14:textId="77777777" w:rsidR="00013408" w:rsidRPr="00241B93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13A3BFC" w14:textId="77777777" w:rsidR="00013408" w:rsidRPr="00241B93" w:rsidRDefault="00013408" w:rsidP="00013408">
            <w:pPr>
              <w:pStyle w:val="ListParagraph"/>
              <w:numPr>
                <w:ilvl w:val="0"/>
                <w:numId w:val="32"/>
              </w:num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การทำความเข้าใจกระบวนการทดสอบการด้อยค่าของผู้บริหาร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521BED37" w14:textId="77777777" w:rsidR="00013408" w:rsidRPr="00241B93" w:rsidRDefault="00013408" w:rsidP="00013408">
            <w:pPr>
              <w:pStyle w:val="ListParagraph"/>
              <w:numPr>
                <w:ilvl w:val="0"/>
                <w:numId w:val="32"/>
              </w:num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การทดสอบข้อสมมติที่สำคัญที่สนับสนุนการประมาณการกระแสเงินสดที่จะได้รับในอนาคตคิดลด</w:t>
            </w:r>
            <w:r w:rsidRPr="00241B9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เป็นมูลค่าปัจจุบันของผู้บริหาร โดยอ้างอิงถึงภาวการณ์ของตลาด สภาพแวดล้อมการดำเนินงาน ความรู้เกี่ยวกับ</w:t>
            </w: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อุตสาหกรรม และข้อมูลอื่นที่ได้รับ </w:t>
            </w:r>
          </w:p>
          <w:p w14:paraId="14683970" w14:textId="77777777" w:rsidR="00013408" w:rsidRPr="00241B93" w:rsidRDefault="00013408" w:rsidP="00013408">
            <w:pPr>
              <w:pStyle w:val="ListParagraph"/>
              <w:numPr>
                <w:ilvl w:val="0"/>
                <w:numId w:val="32"/>
              </w:num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7D704B16" w14:textId="3D930CE6" w:rsidR="00013408" w:rsidRPr="00241B93" w:rsidRDefault="00013408" w:rsidP="00013408">
            <w:pPr>
              <w:pStyle w:val="ListParagraph"/>
              <w:numPr>
                <w:ilvl w:val="0"/>
                <w:numId w:val="32"/>
              </w:num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พิจารณา</w:t>
            </w:r>
            <w:r w:rsidR="000B6F50" w:rsidRPr="00241B93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ความเพียงพอของ</w:t>
            </w: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การเปิดเผยข้อมูลตามมาตรฐานการรายงานทางการเงิน</w:t>
            </w:r>
          </w:p>
          <w:p w14:paraId="57FD7D2F" w14:textId="77777777" w:rsidR="00013408" w:rsidRPr="00241B93" w:rsidRDefault="00013408" w:rsidP="009E17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62896793" w14:textId="77777777" w:rsidR="00013408" w:rsidRPr="00AB1762" w:rsidRDefault="00013408" w:rsidP="0001340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2"/>
          <w:szCs w:val="22"/>
        </w:rPr>
      </w:pPr>
    </w:p>
    <w:p w14:paraId="42FB8B4D" w14:textId="5FFB9529" w:rsidR="00700531" w:rsidRPr="00AB1762" w:rsidRDefault="00700531" w:rsidP="007B43A2">
      <w:pPr>
        <w:rPr>
          <w:rFonts w:ascii="Angsana New" w:hAnsi="Angsana New"/>
          <w:i/>
          <w:iCs/>
          <w:sz w:val="28"/>
          <w:szCs w:val="28"/>
        </w:rPr>
      </w:pPr>
      <w:r w:rsidRPr="00AB1762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03466A1A" w14:textId="36B6B38F" w:rsidR="00B21C6E" w:rsidRPr="00B21C6E" w:rsidRDefault="00B21C6E" w:rsidP="0086309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88E201F" w14:textId="77777777" w:rsidR="00723AB6" w:rsidRPr="00723AB6" w:rsidRDefault="00723AB6" w:rsidP="0086309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4C576DA9" w14:textId="55A8D206" w:rsidR="00013408" w:rsidRPr="00241B93" w:rsidRDefault="00013408" w:rsidP="0086309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41B93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03D8ABCD" w14:textId="77777777" w:rsidR="006B6987" w:rsidRPr="00241B93" w:rsidRDefault="006B6987" w:rsidP="00781BA3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7097AAC9" w14:textId="4C736D70" w:rsidR="00013408" w:rsidRPr="00241B93" w:rsidRDefault="00013408" w:rsidP="0086309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30"/>
          <w:szCs w:val="30"/>
        </w:rPr>
      </w:pPr>
      <w:r w:rsidRPr="00241B93">
        <w:rPr>
          <w:rFonts w:ascii="Angsana New" w:eastAsiaTheme="minorHAnsi" w:hAnsi="Angsana New"/>
          <w:color w:val="000000"/>
          <w:sz w:val="30"/>
          <w:szCs w:val="30"/>
          <w:cs/>
        </w:rPr>
        <w:t>ผู้บริหาร</w:t>
      </w:r>
      <w:r w:rsidRPr="00241B93">
        <w:rPr>
          <w:rFonts w:ascii="Angsana New" w:eastAsiaTheme="minorHAnsi" w:hAnsi="Angsana New"/>
          <w:sz w:val="30"/>
          <w:szCs w:val="30"/>
          <w:cs/>
        </w:rPr>
        <w:t>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241B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41B93">
        <w:rPr>
          <w:rFonts w:ascii="Angsana New" w:eastAsiaTheme="minorHAnsi" w:hAnsi="Angsana New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33A37F9" w14:textId="6B81F1D1" w:rsidR="00547C58" w:rsidRPr="00241B93" w:rsidRDefault="00547C58" w:rsidP="00781BA3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30"/>
          <w:szCs w:val="30"/>
        </w:rPr>
      </w:pPr>
    </w:p>
    <w:p w14:paraId="163DB60A" w14:textId="1B93500C" w:rsidR="00013408" w:rsidRPr="00241B93" w:rsidRDefault="00013408" w:rsidP="0086309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30"/>
          <w:szCs w:val="30"/>
        </w:rPr>
      </w:pPr>
      <w:r w:rsidRPr="00241B93">
        <w:rPr>
          <w:rFonts w:ascii="Angsana New" w:eastAsiaTheme="minorHAnsi" w:hAnsi="Angsana New"/>
          <w:sz w:val="30"/>
          <w:szCs w:val="30"/>
          <w:cs/>
        </w:rPr>
        <w:t>ความเห็นของข้าพเจ้าต่องบการเงิน</w:t>
      </w:r>
      <w:r w:rsidRPr="00241B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41B93">
        <w:rPr>
          <w:rFonts w:ascii="Angsana New" w:eastAsiaTheme="minorHAns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241B93">
        <w:rPr>
          <w:rFonts w:ascii="Angsana New" w:eastAsiaTheme="minorHAnsi" w:hAnsi="Angsana New"/>
          <w:sz w:val="30"/>
          <w:szCs w:val="30"/>
          <w:cs/>
        </w:rPr>
        <w:br/>
        <w:t xml:space="preserve">ความเชื่อมั่นต่อข้อมูลอื่น </w:t>
      </w:r>
    </w:p>
    <w:p w14:paraId="3FBDAE4E" w14:textId="77777777" w:rsidR="00B61A38" w:rsidRPr="00241B93" w:rsidRDefault="00B61A38" w:rsidP="0086309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30"/>
          <w:szCs w:val="30"/>
        </w:rPr>
      </w:pPr>
    </w:p>
    <w:p w14:paraId="5D3572F8" w14:textId="578BB36B" w:rsidR="00700531" w:rsidRPr="00241B93" w:rsidRDefault="00013408" w:rsidP="0086309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241B93">
        <w:rPr>
          <w:rFonts w:ascii="Angsana New" w:eastAsiaTheme="minorHAns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41B93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241B93">
        <w:rPr>
          <w:rFonts w:ascii="Angsana New" w:eastAsiaTheme="minorHAnsi" w:hAnsi="Angsana New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241B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41B93">
        <w:rPr>
          <w:rFonts w:ascii="Angsana New" w:eastAsiaTheme="minorHAns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56EFF11" w14:textId="700AA292" w:rsidR="00700531" w:rsidRPr="00241B93" w:rsidRDefault="00700531">
      <w:pPr>
        <w:rPr>
          <w:rFonts w:ascii="Angsana New" w:eastAsiaTheme="minorHAnsi" w:hAnsi="Angsana New"/>
          <w:sz w:val="30"/>
          <w:szCs w:val="30"/>
          <w:cs/>
        </w:rPr>
      </w:pPr>
    </w:p>
    <w:p w14:paraId="70FFD2B8" w14:textId="77777777" w:rsidR="00983B78" w:rsidRPr="00241B93" w:rsidRDefault="00013408" w:rsidP="00983B78">
      <w:pPr>
        <w:pStyle w:val="Default"/>
        <w:spacing w:line="240" w:lineRule="auto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41B93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4F3EC83" w14:textId="77777777" w:rsidR="00983B78" w:rsidRPr="003E36F3" w:rsidRDefault="00983B78" w:rsidP="008D31E3">
      <w:pPr>
        <w:rPr>
          <w:rFonts w:ascii="Angsana New" w:hAnsi="Angsana New"/>
          <w:sz w:val="30"/>
          <w:szCs w:val="30"/>
        </w:rPr>
      </w:pPr>
    </w:p>
    <w:p w14:paraId="623EFB50" w14:textId="5043D29F" w:rsidR="00013408" w:rsidRPr="00241B93" w:rsidRDefault="00013408" w:rsidP="00983B78">
      <w:pPr>
        <w:pStyle w:val="Default"/>
        <w:spacing w:line="240" w:lineRule="auto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F6541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53C17A9" w14:textId="5EC2145E" w:rsidR="00013408" w:rsidRPr="0040163C" w:rsidRDefault="00BB6044" w:rsidP="008D31E3">
      <w:pPr>
        <w:rPr>
          <w:rFonts w:ascii="Angsana New" w:eastAsia="Calibri" w:hAnsi="Angsana New"/>
          <w:sz w:val="30"/>
          <w:szCs w:val="30"/>
        </w:rPr>
      </w:pPr>
      <w:r w:rsidRPr="00AB1762">
        <w:rPr>
          <w:rFonts w:ascii="Angsana New" w:eastAsia="Calibri" w:hAnsi="Angsana New"/>
          <w:sz w:val="28"/>
          <w:szCs w:val="28"/>
        </w:rPr>
        <w:tab/>
      </w:r>
    </w:p>
    <w:p w14:paraId="0D6481F1" w14:textId="48DF94F6" w:rsidR="00013408" w:rsidRPr="00241B93" w:rsidRDefault="00013408" w:rsidP="00DC1C8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41B9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41B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41B93">
        <w:rPr>
          <w:rFonts w:ascii="Angsana New" w:eastAsia="Calibri" w:hAnsi="Angsana New"/>
          <w:sz w:val="30"/>
          <w:szCs w:val="30"/>
          <w:cs/>
        </w:rPr>
        <w:t>เหล่านี้โดยถูกต้องตาม</w:t>
      </w:r>
      <w:r w:rsidR="00DF313A" w:rsidRPr="00241B93">
        <w:rPr>
          <w:rFonts w:ascii="Angsana New" w:eastAsia="Calibri" w:hAnsi="Angsana New"/>
          <w:sz w:val="30"/>
          <w:szCs w:val="30"/>
        </w:rPr>
        <w:br/>
      </w:r>
      <w:r w:rsidRPr="00241B93">
        <w:rPr>
          <w:rFonts w:ascii="Angsana New" w:eastAsia="Calibri" w:hAnsi="Angsana New"/>
          <w:sz w:val="30"/>
          <w:szCs w:val="30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41B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41B9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3D9C255" w14:textId="77777777" w:rsidR="00013408" w:rsidRPr="00241B93" w:rsidRDefault="00013408" w:rsidP="00A610B2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401112B" w14:textId="77777777" w:rsidR="00013408" w:rsidRPr="00241B93" w:rsidRDefault="00013408" w:rsidP="00DC1C8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41B93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241B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41B93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7FC73BE" w14:textId="77777777" w:rsidR="00013408" w:rsidRPr="00241B93" w:rsidRDefault="00013408" w:rsidP="00A610B2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AF100B0" w14:textId="3984055F" w:rsidR="00013408" w:rsidRPr="00241B93" w:rsidRDefault="00013408" w:rsidP="00DC1C80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41B9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73C71">
        <w:rPr>
          <w:rFonts w:ascii="Angsana New" w:eastAsia="Calibri" w:hAnsi="Angsana New" w:hint="cs"/>
          <w:sz w:val="30"/>
          <w:szCs w:val="30"/>
          <w:cs/>
        </w:rPr>
        <w:t>กำกับดูแล</w:t>
      </w:r>
      <w:r w:rsidRPr="00241B93">
        <w:rPr>
          <w:rFonts w:ascii="Angsana New" w:eastAsia="Calibri" w:hAnsi="Angsana New"/>
          <w:sz w:val="30"/>
          <w:szCs w:val="30"/>
          <w:cs/>
        </w:rPr>
        <w:t>กระบวนการในการจัดทำรายงานทางการเงินของ</w:t>
      </w:r>
      <w:r w:rsidRPr="00241B93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2AB4306A" w14:textId="77777777" w:rsidR="00013408" w:rsidRPr="00027937" w:rsidRDefault="00013408" w:rsidP="00A610B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9D6B5B" w14:textId="77777777" w:rsidR="004D41CE" w:rsidRPr="00027937" w:rsidRDefault="004D41CE" w:rsidP="00A610B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FF618B" w14:textId="77777777" w:rsidR="004D41CE" w:rsidRPr="00027937" w:rsidRDefault="004D41CE" w:rsidP="00A610B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375903" w14:textId="38EF8DC5" w:rsidR="00027937" w:rsidRPr="00027937" w:rsidRDefault="00027937" w:rsidP="00A610B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865F16" w14:textId="77777777" w:rsidR="00B21C6E" w:rsidRPr="00723AB6" w:rsidRDefault="00B21C6E" w:rsidP="00DC1C80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DB20921" w14:textId="3F611C45" w:rsidR="00013408" w:rsidRPr="00241B93" w:rsidRDefault="00013408" w:rsidP="00DC1C80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41B9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A9650ED" w14:textId="77777777" w:rsidR="006B6987" w:rsidRPr="00241B93" w:rsidRDefault="006B6987" w:rsidP="00A610B2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F97AB24" w14:textId="6AB49874" w:rsidR="00700531" w:rsidRPr="00241B93" w:rsidRDefault="00013408" w:rsidP="00E75D89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41B9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41B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41B9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41B9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52BDC82" w14:textId="3D0CC123" w:rsidR="00141510" w:rsidRPr="00241B93" w:rsidRDefault="00141510" w:rsidP="00700531">
      <w:pPr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2C516B12" w14:textId="752B4131" w:rsidR="00C6217C" w:rsidRDefault="00013408" w:rsidP="00027937">
      <w:pPr>
        <w:spacing w:after="0"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41B9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CFF625" w14:textId="77777777" w:rsidR="00027937" w:rsidRPr="004D41CE" w:rsidRDefault="00027937" w:rsidP="00027937">
      <w:pPr>
        <w:spacing w:after="0"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59F895F" w14:textId="659E731F" w:rsidR="00013408" w:rsidRPr="00083099" w:rsidRDefault="00013408" w:rsidP="00146944">
      <w:pPr>
        <w:numPr>
          <w:ilvl w:val="0"/>
          <w:numId w:val="31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083099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083099">
        <w:rPr>
          <w:rFonts w:ascii="Angsana New" w:eastAsia="Calibri" w:hAnsi="Angsana New"/>
          <w:sz w:val="30"/>
          <w:szCs w:val="30"/>
          <w:cs/>
        </w:rPr>
        <w:br/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465E458" w14:textId="77777777" w:rsidR="00013408" w:rsidRPr="00083099" w:rsidRDefault="00013408" w:rsidP="00705476">
      <w:pPr>
        <w:numPr>
          <w:ilvl w:val="0"/>
          <w:numId w:val="31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083099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83099">
        <w:rPr>
          <w:rFonts w:ascii="Angsana New" w:hAnsi="Angsana New"/>
          <w:sz w:val="30"/>
          <w:szCs w:val="30"/>
          <w:cs/>
        </w:rPr>
        <w:t>บริษัท</w:t>
      </w:r>
    </w:p>
    <w:p w14:paraId="23F5CDDA" w14:textId="77777777" w:rsidR="00013408" w:rsidRPr="00083099" w:rsidRDefault="00013408" w:rsidP="00705476">
      <w:pPr>
        <w:numPr>
          <w:ilvl w:val="0"/>
          <w:numId w:val="31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083099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83099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7E6DB6B" w14:textId="695CB9E6" w:rsidR="00013408" w:rsidRPr="00083099" w:rsidRDefault="00013408" w:rsidP="00290254">
      <w:pPr>
        <w:numPr>
          <w:ilvl w:val="0"/>
          <w:numId w:val="31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83099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083099">
        <w:rPr>
          <w:rFonts w:ascii="Angsana New" w:hAnsi="Angsana New"/>
          <w:sz w:val="30"/>
          <w:szCs w:val="30"/>
          <w:cs/>
        </w:rPr>
        <w:br/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</w:t>
      </w:r>
      <w:r w:rsidR="00290254" w:rsidRPr="00083099">
        <w:rPr>
          <w:rFonts w:ascii="Angsana New" w:hAnsi="Angsana New" w:hint="cs"/>
          <w:sz w:val="30"/>
          <w:szCs w:val="30"/>
          <w:cs/>
        </w:rPr>
        <w:t>่ใน</w:t>
      </w:r>
      <w:r w:rsidRPr="00083099">
        <w:rPr>
          <w:rFonts w:ascii="Angsana New" w:hAnsi="Angsana New"/>
          <w:sz w:val="30"/>
          <w:szCs w:val="30"/>
          <w:cs/>
        </w:rPr>
        <w:t xml:space="preserve">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7A2A8C6" w14:textId="591E8885" w:rsidR="00723AB6" w:rsidRPr="00723AB6" w:rsidRDefault="00723AB6" w:rsidP="00723AB6">
      <w:pPr>
        <w:spacing w:line="240" w:lineRule="auto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535B2FCB" w14:textId="77777777" w:rsidR="00723AB6" w:rsidRDefault="00723AB6" w:rsidP="00723AB6">
      <w:pPr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E7C6CB0" w14:textId="30F44FB5" w:rsidR="00013408" w:rsidRPr="00083099" w:rsidRDefault="00013408" w:rsidP="00705476">
      <w:pPr>
        <w:numPr>
          <w:ilvl w:val="0"/>
          <w:numId w:val="31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83099"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6628D74" w14:textId="1B878EFF" w:rsidR="00700531" w:rsidRPr="00083099" w:rsidRDefault="00013408" w:rsidP="00705476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83099">
        <w:rPr>
          <w:rFonts w:ascii="Angsana New" w:hAnsi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</w:t>
      </w:r>
      <w:r w:rsidR="00355153" w:rsidRPr="00083099"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Pr="00083099">
        <w:rPr>
          <w:rFonts w:ascii="Angsana New" w:hAnsi="Angsana New"/>
          <w:color w:val="000000"/>
          <w:sz w:val="30"/>
          <w:szCs w:val="30"/>
          <w:cs/>
        </w:rPr>
        <w:t>ธุรกิจ</w:t>
      </w:r>
      <w:r w:rsidRPr="00083099">
        <w:rPr>
          <w:rFonts w:ascii="Angsana New" w:hAnsi="Angsana New"/>
          <w:sz w:val="30"/>
          <w:szCs w:val="30"/>
          <w:cs/>
        </w:rPr>
        <w:t>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Pr="00083099">
        <w:rPr>
          <w:rFonts w:ascii="Angsana New" w:hAnsi="Angsana New"/>
          <w:sz w:val="30"/>
          <w:szCs w:val="30"/>
          <w:cs/>
        </w:rPr>
        <w:br/>
        <w:t>การควบคุมดูแล และการปฏิบัติงานตรวจสอบกลุ่มบริษัท ข้าพเจ้าเป็นผู้รับผิดชอบ</w:t>
      </w:r>
      <w:r w:rsidRPr="00083099">
        <w:rPr>
          <w:rFonts w:ascii="Angsana New" w:hAnsi="Angsana New"/>
          <w:color w:val="000000"/>
          <w:sz w:val="30"/>
          <w:szCs w:val="30"/>
          <w:cs/>
        </w:rPr>
        <w:t>แต่เพียงผู้เดียวต่อความเห็นของข้าพเจ้า</w:t>
      </w:r>
    </w:p>
    <w:p w14:paraId="45118F02" w14:textId="7D87F1BF" w:rsidR="00004D4F" w:rsidRPr="00083099" w:rsidRDefault="00004D4F" w:rsidP="0070547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070A75C" w14:textId="5BF88306" w:rsidR="00C6217C" w:rsidRPr="004D41CE" w:rsidRDefault="00013408" w:rsidP="00E75D8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3099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83099">
        <w:rPr>
          <w:rFonts w:ascii="Angsana New" w:hAnsi="Angsana New"/>
          <w:sz w:val="30"/>
          <w:szCs w:val="30"/>
          <w:cs/>
        </w:rPr>
        <w:t>งข้าพเจ้า</w:t>
      </w:r>
    </w:p>
    <w:p w14:paraId="6AD0B660" w14:textId="77777777" w:rsidR="00C6217C" w:rsidRPr="00027937" w:rsidRDefault="00C6217C" w:rsidP="00E75D89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E6B0953" w14:textId="404D26A7" w:rsidR="00013408" w:rsidRPr="006D1819" w:rsidRDefault="00013408" w:rsidP="00E75D89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D1819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6D1819">
        <w:rPr>
          <w:rFonts w:ascii="Angsana New" w:eastAsia="Calibri" w:hAnsi="Angsana New"/>
          <w:sz w:val="30"/>
          <w:szCs w:val="30"/>
          <w:cs/>
        </w:rPr>
        <w:br/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14CE3" w:rsidRPr="006D1819">
        <w:rPr>
          <w:rFonts w:ascii="Angsana New" w:eastAsia="Calibri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5B51742A" w14:textId="4F16EA6B" w:rsidR="00FA45D9" w:rsidRPr="006D1819" w:rsidRDefault="00FA45D9">
      <w:pPr>
        <w:rPr>
          <w:rFonts w:ascii="Angsana New" w:hAnsi="Angsana New"/>
          <w:sz w:val="30"/>
          <w:szCs w:val="30"/>
        </w:rPr>
      </w:pPr>
    </w:p>
    <w:p w14:paraId="5EE2663E" w14:textId="0E5706F1" w:rsidR="00013408" w:rsidRPr="006D1819" w:rsidRDefault="00013408" w:rsidP="00E75D8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1819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6D1819">
        <w:rPr>
          <w:rFonts w:ascii="Angsana New" w:hAnsi="Angsana New"/>
          <w:sz w:val="30"/>
          <w:szCs w:val="30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E794373" w14:textId="77777777" w:rsidR="00013408" w:rsidRPr="00027937" w:rsidRDefault="00013408" w:rsidP="00013408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D1D4DF8" w14:textId="77777777" w:rsidR="00013408" w:rsidRPr="00027937" w:rsidRDefault="00013408" w:rsidP="00013408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8450FF6" w14:textId="7C5C2B15" w:rsidR="00013408" w:rsidRPr="00027937" w:rsidRDefault="00013408" w:rsidP="00013408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21F918" w14:textId="77777777" w:rsidR="004423D1" w:rsidRPr="0040163C" w:rsidRDefault="004423D1" w:rsidP="00013408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C824DB9" w14:textId="77777777" w:rsidR="00013408" w:rsidRPr="00237984" w:rsidRDefault="00013408" w:rsidP="00013408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237984">
        <w:rPr>
          <w:rFonts w:ascii="Angsana New" w:hAnsi="Angsana New"/>
          <w:sz w:val="30"/>
          <w:szCs w:val="30"/>
        </w:rPr>
        <w:t>(</w:t>
      </w:r>
      <w:r w:rsidRPr="00237984">
        <w:rPr>
          <w:rFonts w:ascii="Angsana New" w:hAnsi="Angsana New" w:hint="cs"/>
          <w:sz w:val="30"/>
          <w:szCs w:val="30"/>
          <w:cs/>
          <w:lang w:val="th-TH"/>
        </w:rPr>
        <w:t>ณัฐพงศ์ ตันติจัตตานนท์</w:t>
      </w:r>
      <w:r w:rsidRPr="00237984">
        <w:rPr>
          <w:rFonts w:ascii="Angsana New" w:hAnsi="Angsana New"/>
          <w:sz w:val="30"/>
          <w:szCs w:val="30"/>
        </w:rPr>
        <w:t>)</w:t>
      </w:r>
    </w:p>
    <w:p w14:paraId="6DEC879F" w14:textId="77777777" w:rsidR="00013408" w:rsidRPr="00237984" w:rsidRDefault="00013408" w:rsidP="00013408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23798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61BE1AA" w14:textId="6AC99DCF" w:rsidR="00013408" w:rsidRPr="00237984" w:rsidRDefault="00013408" w:rsidP="00013408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23798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796827" w:rsidRPr="00796827">
        <w:rPr>
          <w:rFonts w:ascii="Angsana New" w:hAnsi="Angsana New"/>
          <w:sz w:val="30"/>
          <w:szCs w:val="30"/>
        </w:rPr>
        <w:t>8829</w:t>
      </w:r>
    </w:p>
    <w:p w14:paraId="16ACF6D3" w14:textId="77777777" w:rsidR="00013408" w:rsidRPr="00237984" w:rsidRDefault="00013408" w:rsidP="00013408">
      <w:pPr>
        <w:tabs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485BBBF" w14:textId="77777777" w:rsidR="00013408" w:rsidRPr="00237984" w:rsidRDefault="00013408" w:rsidP="00013408">
      <w:pPr>
        <w:tabs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2379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9803F9E" w14:textId="77777777" w:rsidR="00013408" w:rsidRPr="00237984" w:rsidRDefault="00013408" w:rsidP="00013408">
      <w:pPr>
        <w:tabs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23798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98D3573" w14:textId="53DB5824" w:rsidR="00DC10DA" w:rsidRPr="00DC10DA" w:rsidRDefault="00796827" w:rsidP="00C477D1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796827">
        <w:rPr>
          <w:rFonts w:ascii="Angsana New" w:hAnsi="Angsana New"/>
          <w:b w:val="0"/>
          <w:sz w:val="30"/>
          <w:szCs w:val="30"/>
          <w:lang w:val="en-US" w:bidi="th-TH"/>
        </w:rPr>
        <w:t>28</w:t>
      </w:r>
      <w:r w:rsidR="00013408" w:rsidRPr="00237984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กุมภาพันธ์ </w:t>
      </w:r>
      <w:r w:rsidRPr="00796827">
        <w:rPr>
          <w:rFonts w:ascii="Angsana New" w:hAnsi="Angsana New"/>
          <w:b w:val="0"/>
          <w:sz w:val="30"/>
          <w:szCs w:val="30"/>
          <w:lang w:val="en-US" w:bidi="th-TH"/>
        </w:rPr>
        <w:t>2568</w:t>
      </w:r>
    </w:p>
    <w:sectPr w:rsidR="00DC10DA" w:rsidRPr="00DC10DA" w:rsidSect="00586A38"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D4639" w14:textId="77777777" w:rsidR="00887E6D" w:rsidRDefault="00887E6D">
      <w:r>
        <w:separator/>
      </w:r>
    </w:p>
  </w:endnote>
  <w:endnote w:type="continuationSeparator" w:id="0">
    <w:p w14:paraId="500E4516" w14:textId="77777777" w:rsidR="00887E6D" w:rsidRDefault="0088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41112" w14:textId="2166E283" w:rsidR="000A5C0F" w:rsidRDefault="000A5C0F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</w:t>
    </w:r>
    <w:r w:rsidR="00796827" w:rsidRPr="00796827">
      <w:rPr>
        <w:rStyle w:val="PageNumber"/>
        <w:noProof/>
        <w:lang w:val="en-US"/>
      </w:rPr>
      <w:t>5</w:t>
    </w:r>
    <w:r>
      <w:rPr>
        <w:rStyle w:val="PageNumber"/>
        <w:cs/>
      </w:rPr>
      <w:fldChar w:fldCharType="end"/>
    </w:r>
  </w:p>
  <w:p w14:paraId="6F3FAB4A" w14:textId="77777777" w:rsidR="000A5C0F" w:rsidRDefault="000A5C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2F3BD" w14:textId="128E8880" w:rsidR="000A5C0F" w:rsidRPr="00CB24EB" w:rsidRDefault="000A5C0F" w:rsidP="006C798A">
    <w:pPr>
      <w:pStyle w:val="Footer"/>
      <w:framePr w:wrap="around" w:vAnchor="text" w:hAnchor="margin" w:xAlign="right" w:y="1"/>
      <w:tabs>
        <w:tab w:val="clear" w:pos="4536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="00796827" w:rsidRPr="00796827">
      <w:rPr>
        <w:rStyle w:val="PageNumber"/>
        <w:rFonts w:ascii="Angsana New" w:hAnsi="Angsana New"/>
        <w:noProof/>
        <w:sz w:val="30"/>
        <w:szCs w:val="30"/>
        <w:lang w:val="en-US"/>
      </w:rPr>
      <w:t>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14:paraId="362D7C31" w14:textId="77777777" w:rsidR="000A5C0F" w:rsidRPr="006C798A" w:rsidRDefault="000A5C0F" w:rsidP="007B1DFC">
    <w:pPr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E9BA3" w14:textId="7A4B58C9" w:rsidR="00E42EFA" w:rsidRPr="00A51784" w:rsidRDefault="00E42EFA" w:rsidP="00CA36A8">
    <w:pPr>
      <w:pStyle w:val="Footer"/>
      <w:tabs>
        <w:tab w:val="left" w:pos="3502"/>
        <w:tab w:val="left" w:pos="3840"/>
      </w:tabs>
      <w:spacing w:after="100" w:afterAutospacing="1" w:line="20" w:lineRule="atLeast"/>
      <w:jc w:val="center"/>
      <w:rPr>
        <w:rFonts w:ascii="Univers 45 Light" w:hAnsi="Univers 45 Light" w:cs="Arial"/>
        <w:color w:val="7F7F7F"/>
        <w:sz w:val="12"/>
        <w:szCs w:val="12"/>
        <w:lang w:eastAsia="ja-JP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57A5B" w14:textId="728564B6" w:rsidR="000A5C0F" w:rsidRPr="00136FE4" w:rsidRDefault="000A5C0F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617C5C">
      <w:rPr>
        <w:rFonts w:ascii="Angsana New" w:hAnsi="Angsana New"/>
        <w:noProof/>
        <w:sz w:val="30"/>
        <w:szCs w:val="30"/>
        <w:lang w:val="en-US"/>
      </w:rPr>
      <w:t>11</w:t>
    </w:r>
    <w:r w:rsidR="00796827" w:rsidRPr="00796827">
      <w:rPr>
        <w:rFonts w:ascii="Angsana New" w:hAnsi="Angsana New"/>
        <w:noProof/>
        <w:sz w:val="30"/>
        <w:szCs w:val="30"/>
        <w:lang w:val="en-US"/>
      </w:rPr>
      <w:t>1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22465" w14:textId="77777777" w:rsidR="00887E6D" w:rsidRDefault="00887E6D">
      <w:r>
        <w:separator/>
      </w:r>
    </w:p>
  </w:footnote>
  <w:footnote w:type="continuationSeparator" w:id="0">
    <w:p w14:paraId="6A3F5F62" w14:textId="77777777" w:rsidR="00887E6D" w:rsidRDefault="00887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49B6" w14:textId="77777777" w:rsidR="000A5C0F" w:rsidRDefault="00C477D1">
    <w:pPr>
      <w:pStyle w:val="Header"/>
    </w:pPr>
    <w:r>
      <w:rPr>
        <w:noProof/>
      </w:rPr>
      <w:pict w14:anchorId="3CFD53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0D118" w14:textId="77777777" w:rsidR="000A5C0F" w:rsidRPr="00F9367B" w:rsidRDefault="000A5C0F" w:rsidP="00E248F1">
    <w:pPr>
      <w:pStyle w:val="Header"/>
      <w:jc w:val="right"/>
      <w:rPr>
        <w:sz w:val="16"/>
        <w:szCs w:val="16"/>
      </w:rPr>
    </w:pPr>
  </w:p>
  <w:p w14:paraId="23025765" w14:textId="77777777" w:rsidR="000A5C0F" w:rsidRPr="00F9367B" w:rsidRDefault="000A5C0F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EBDB5" w14:textId="77777777" w:rsidR="000A5C0F" w:rsidRPr="00CA36A8" w:rsidRDefault="000A5C0F" w:rsidP="00CA36A8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sz w:val="52"/>
        <w:szCs w:val="52"/>
      </w:rPr>
    </w:pPr>
  </w:p>
  <w:p w14:paraId="5F86A4AA" w14:textId="77777777" w:rsidR="000A5C0F" w:rsidRPr="00CA36A8" w:rsidRDefault="000A5C0F" w:rsidP="00CA36A8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sz w:val="52"/>
        <w:szCs w:val="52"/>
      </w:rPr>
    </w:pPr>
  </w:p>
  <w:p w14:paraId="59160134" w14:textId="4B67EE31" w:rsidR="000A5C0F" w:rsidRPr="00CA36A8" w:rsidRDefault="000A5C0F" w:rsidP="00CA36A8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sz w:val="52"/>
        <w:szCs w:val="52"/>
      </w:rPr>
    </w:pPr>
  </w:p>
  <w:p w14:paraId="3C390B05" w14:textId="77777777" w:rsidR="000A5C0F" w:rsidRPr="00CA36A8" w:rsidRDefault="000A5C0F" w:rsidP="00CA36A8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sz w:val="52"/>
        <w:szCs w:val="52"/>
      </w:rPr>
    </w:pPr>
  </w:p>
  <w:p w14:paraId="7368A491" w14:textId="77777777" w:rsidR="000A5C0F" w:rsidRPr="00CA36A8" w:rsidRDefault="000A5C0F" w:rsidP="00CA36A8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sz w:val="52"/>
        <w:szCs w:val="52"/>
      </w:rPr>
    </w:pPr>
  </w:p>
  <w:p w14:paraId="56BC3578" w14:textId="77777777" w:rsidR="000A5C0F" w:rsidRPr="00CA36A8" w:rsidRDefault="000A5C0F" w:rsidP="00CA36A8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sz w:val="52"/>
        <w:szCs w:val="5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D534E208"/>
    <w:lvl w:ilvl="0" w:tplc="0FFA61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55C1DC3"/>
    <w:multiLevelType w:val="hybridMultilevel"/>
    <w:tmpl w:val="48F6705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85C3160"/>
    <w:multiLevelType w:val="multilevel"/>
    <w:tmpl w:val="D6CAB8D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37062F"/>
    <w:multiLevelType w:val="hybridMultilevel"/>
    <w:tmpl w:val="0C0EB704"/>
    <w:lvl w:ilvl="0" w:tplc="C818F14E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669314A"/>
    <w:multiLevelType w:val="hybridMultilevel"/>
    <w:tmpl w:val="CAF0F02C"/>
    <w:lvl w:ilvl="0" w:tplc="EAE048D6">
      <w:start w:val="4"/>
      <w:numFmt w:val="bullet"/>
      <w:lvlText w:val="-"/>
      <w:lvlJc w:val="left"/>
      <w:pPr>
        <w:ind w:left="2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6" w:hanging="360"/>
      </w:pPr>
      <w:rPr>
        <w:rFonts w:ascii="Wingdings" w:hAnsi="Wingdings" w:hint="default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EBA4D06"/>
    <w:multiLevelType w:val="hybridMultilevel"/>
    <w:tmpl w:val="F2D44A02"/>
    <w:lvl w:ilvl="0" w:tplc="893E8242">
      <w:start w:val="1"/>
      <w:numFmt w:val="thaiLetters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9FB7ED3"/>
    <w:multiLevelType w:val="hybridMultilevel"/>
    <w:tmpl w:val="2DC658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EF50EF2"/>
    <w:multiLevelType w:val="hybridMultilevel"/>
    <w:tmpl w:val="1422D3D4"/>
    <w:lvl w:ilvl="0" w:tplc="A4C6CBA0">
      <w:start w:val="1"/>
      <w:numFmt w:val="bullet"/>
      <w:lvlText w:val="-"/>
      <w:lvlJc w:val="left"/>
      <w:pPr>
        <w:ind w:left="194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4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0D26E002"/>
    <w:lvl w:ilvl="0" w:tplc="299471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4F1165A"/>
    <w:multiLevelType w:val="hybridMultilevel"/>
    <w:tmpl w:val="5EA6649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D80ADE"/>
    <w:multiLevelType w:val="hybridMultilevel"/>
    <w:tmpl w:val="DFE623EA"/>
    <w:lvl w:ilvl="0" w:tplc="505C3814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1F21DB"/>
    <w:multiLevelType w:val="multilevel"/>
    <w:tmpl w:val="F01C1478"/>
    <w:lvl w:ilvl="0">
      <w:start w:val="1"/>
      <w:numFmt w:val="decimal"/>
      <w:lvlText w:val="%1.0-"/>
      <w:lvlJc w:val="left"/>
      <w:pPr>
        <w:ind w:left="296" w:hanging="375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872" w:hanging="37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793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36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945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3881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4457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5393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5969" w:hanging="1440"/>
      </w:pPr>
      <w:rPr>
        <w:rFonts w:hint="default"/>
      </w:rPr>
    </w:lvl>
  </w:abstractNum>
  <w:abstractNum w:abstractNumId="30" w15:restartNumberingAfterBreak="0">
    <w:nsid w:val="4E3161E8"/>
    <w:multiLevelType w:val="hybridMultilevel"/>
    <w:tmpl w:val="3934FC0E"/>
    <w:lvl w:ilvl="0" w:tplc="79D2084A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1" w15:restartNumberingAfterBreak="0">
    <w:nsid w:val="504B21B1"/>
    <w:multiLevelType w:val="hybridMultilevel"/>
    <w:tmpl w:val="7286D970"/>
    <w:lvl w:ilvl="0" w:tplc="C818F14E">
      <w:start w:val="1"/>
      <w:numFmt w:val="bullet"/>
      <w:lvlText w:val="-"/>
      <w:lvlJc w:val="left"/>
      <w:pPr>
        <w:ind w:left="977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2" w15:restartNumberingAfterBreak="0">
    <w:nsid w:val="5B755AFC"/>
    <w:multiLevelType w:val="hybridMultilevel"/>
    <w:tmpl w:val="19089D6E"/>
    <w:lvl w:ilvl="0" w:tplc="F714719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cs"/>
        <w:b w:val="0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EE46A31"/>
    <w:multiLevelType w:val="hybridMultilevel"/>
    <w:tmpl w:val="A560E31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b w:val="0"/>
        <w:bCs/>
        <w:i w:val="0"/>
        <w:iCs/>
        <w:color w:val="auto"/>
        <w:sz w:val="30"/>
        <w:szCs w:val="30"/>
      </w:rPr>
    </w:lvl>
    <w:lvl w:ilvl="1" w:tplc="FFFFFFFF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6" w15:restartNumberingAfterBreak="0">
    <w:nsid w:val="726D0AD8"/>
    <w:multiLevelType w:val="hybridMultilevel"/>
    <w:tmpl w:val="DFE623EA"/>
    <w:lvl w:ilvl="0" w:tplc="FFFFFFFF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672531244">
    <w:abstractNumId w:val="6"/>
  </w:num>
  <w:num w:numId="2" w16cid:durableId="298417490">
    <w:abstractNumId w:val="5"/>
  </w:num>
  <w:num w:numId="3" w16cid:durableId="1478108303">
    <w:abstractNumId w:val="9"/>
  </w:num>
  <w:num w:numId="4" w16cid:durableId="1215383595">
    <w:abstractNumId w:val="7"/>
  </w:num>
  <w:num w:numId="5" w16cid:durableId="1914125369">
    <w:abstractNumId w:val="8"/>
  </w:num>
  <w:num w:numId="6" w16cid:durableId="26223626">
    <w:abstractNumId w:val="3"/>
  </w:num>
  <w:num w:numId="7" w16cid:durableId="487475756">
    <w:abstractNumId w:val="2"/>
  </w:num>
  <w:num w:numId="8" w16cid:durableId="1273242022">
    <w:abstractNumId w:val="0"/>
  </w:num>
  <w:num w:numId="9" w16cid:durableId="772819693">
    <w:abstractNumId w:val="1"/>
  </w:num>
  <w:num w:numId="10" w16cid:durableId="689061764">
    <w:abstractNumId w:val="4"/>
  </w:num>
  <w:num w:numId="11" w16cid:durableId="202179138">
    <w:abstractNumId w:val="22"/>
  </w:num>
  <w:num w:numId="12" w16cid:durableId="1271233183">
    <w:abstractNumId w:val="16"/>
  </w:num>
  <w:num w:numId="13" w16cid:durableId="1319335916">
    <w:abstractNumId w:val="33"/>
  </w:num>
  <w:num w:numId="14" w16cid:durableId="109011669">
    <w:abstractNumId w:val="20"/>
  </w:num>
  <w:num w:numId="15" w16cid:durableId="1694069373">
    <w:abstractNumId w:val="25"/>
  </w:num>
  <w:num w:numId="16" w16cid:durableId="803039912">
    <w:abstractNumId w:val="37"/>
  </w:num>
  <w:num w:numId="17" w16cid:durableId="908542392">
    <w:abstractNumId w:val="38"/>
  </w:num>
  <w:num w:numId="18" w16cid:durableId="615331478">
    <w:abstractNumId w:val="28"/>
  </w:num>
  <w:num w:numId="19" w16cid:durableId="1382553684">
    <w:abstractNumId w:val="26"/>
  </w:num>
  <w:num w:numId="20" w16cid:durableId="201868501">
    <w:abstractNumId w:val="14"/>
  </w:num>
  <w:num w:numId="21" w16cid:durableId="977880108">
    <w:abstractNumId w:val="13"/>
  </w:num>
  <w:num w:numId="22" w16cid:durableId="34820163">
    <w:abstractNumId w:val="40"/>
  </w:num>
  <w:num w:numId="23" w16cid:durableId="1954702319">
    <w:abstractNumId w:val="15"/>
  </w:num>
  <w:num w:numId="24" w16cid:durableId="239340333">
    <w:abstractNumId w:val="34"/>
  </w:num>
  <w:num w:numId="25" w16cid:durableId="548154977">
    <w:abstractNumId w:val="18"/>
  </w:num>
  <w:num w:numId="26" w16cid:durableId="1830973536">
    <w:abstractNumId w:val="41"/>
  </w:num>
  <w:num w:numId="27" w16cid:durableId="671686550">
    <w:abstractNumId w:val="19"/>
  </w:num>
  <w:num w:numId="28" w16cid:durableId="1460681029">
    <w:abstractNumId w:val="11"/>
  </w:num>
  <w:num w:numId="29" w16cid:durableId="642195924">
    <w:abstractNumId w:val="39"/>
  </w:num>
  <w:num w:numId="30" w16cid:durableId="2026244602">
    <w:abstractNumId w:val="21"/>
  </w:num>
  <w:num w:numId="31" w16cid:durableId="636683166">
    <w:abstractNumId w:val="10"/>
  </w:num>
  <w:num w:numId="32" w16cid:durableId="2112969081">
    <w:abstractNumId w:val="23"/>
  </w:num>
  <w:num w:numId="33" w16cid:durableId="401219488">
    <w:abstractNumId w:val="29"/>
  </w:num>
  <w:num w:numId="34" w16cid:durableId="1516651435">
    <w:abstractNumId w:val="24"/>
  </w:num>
  <w:num w:numId="35" w16cid:durableId="220294193">
    <w:abstractNumId w:val="27"/>
  </w:num>
  <w:num w:numId="36" w16cid:durableId="1175531516">
    <w:abstractNumId w:val="20"/>
  </w:num>
  <w:num w:numId="37" w16cid:durableId="2011978699">
    <w:abstractNumId w:val="36"/>
  </w:num>
  <w:num w:numId="38" w16cid:durableId="1231038009">
    <w:abstractNumId w:val="31"/>
  </w:num>
  <w:num w:numId="39" w16cid:durableId="1077364806">
    <w:abstractNumId w:val="32"/>
  </w:num>
  <w:num w:numId="40" w16cid:durableId="1626034931">
    <w:abstractNumId w:val="17"/>
  </w:num>
  <w:num w:numId="41" w16cid:durableId="2029289322">
    <w:abstractNumId w:val="12"/>
  </w:num>
  <w:num w:numId="42" w16cid:durableId="2089299942">
    <w:abstractNumId w:val="30"/>
  </w:num>
  <w:num w:numId="43" w16cid:durableId="501118665">
    <w:abstractNumId w:val="3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3E5"/>
    <w:rsid w:val="00000533"/>
    <w:rsid w:val="00000646"/>
    <w:rsid w:val="00000835"/>
    <w:rsid w:val="00000A3E"/>
    <w:rsid w:val="00000CAE"/>
    <w:rsid w:val="00000D00"/>
    <w:rsid w:val="00000F80"/>
    <w:rsid w:val="000011B8"/>
    <w:rsid w:val="0000124A"/>
    <w:rsid w:val="0000127F"/>
    <w:rsid w:val="000013CE"/>
    <w:rsid w:val="00001715"/>
    <w:rsid w:val="00001828"/>
    <w:rsid w:val="0000189B"/>
    <w:rsid w:val="00001A90"/>
    <w:rsid w:val="00001BE7"/>
    <w:rsid w:val="00001D8E"/>
    <w:rsid w:val="00001EA7"/>
    <w:rsid w:val="00002207"/>
    <w:rsid w:val="000024D0"/>
    <w:rsid w:val="00002544"/>
    <w:rsid w:val="000025E7"/>
    <w:rsid w:val="0000296B"/>
    <w:rsid w:val="00002ED0"/>
    <w:rsid w:val="00002EF8"/>
    <w:rsid w:val="000034EC"/>
    <w:rsid w:val="00003540"/>
    <w:rsid w:val="0000365E"/>
    <w:rsid w:val="0000389C"/>
    <w:rsid w:val="00003905"/>
    <w:rsid w:val="00003B73"/>
    <w:rsid w:val="00003E4C"/>
    <w:rsid w:val="00003EC0"/>
    <w:rsid w:val="0000414B"/>
    <w:rsid w:val="00004190"/>
    <w:rsid w:val="00004386"/>
    <w:rsid w:val="000046C2"/>
    <w:rsid w:val="000047B8"/>
    <w:rsid w:val="0000481B"/>
    <w:rsid w:val="000048CC"/>
    <w:rsid w:val="00004A31"/>
    <w:rsid w:val="00004D4F"/>
    <w:rsid w:val="00004FB9"/>
    <w:rsid w:val="0000505B"/>
    <w:rsid w:val="00005144"/>
    <w:rsid w:val="00005173"/>
    <w:rsid w:val="0000518E"/>
    <w:rsid w:val="00005218"/>
    <w:rsid w:val="000057C9"/>
    <w:rsid w:val="00005910"/>
    <w:rsid w:val="00005ACD"/>
    <w:rsid w:val="00005CBB"/>
    <w:rsid w:val="00005E88"/>
    <w:rsid w:val="00006056"/>
    <w:rsid w:val="0000610F"/>
    <w:rsid w:val="00006270"/>
    <w:rsid w:val="00006398"/>
    <w:rsid w:val="00006482"/>
    <w:rsid w:val="000066FF"/>
    <w:rsid w:val="00006702"/>
    <w:rsid w:val="000068E4"/>
    <w:rsid w:val="00006A67"/>
    <w:rsid w:val="00006A97"/>
    <w:rsid w:val="00006C25"/>
    <w:rsid w:val="00006D8F"/>
    <w:rsid w:val="00006E55"/>
    <w:rsid w:val="000070BC"/>
    <w:rsid w:val="0000713D"/>
    <w:rsid w:val="000072BA"/>
    <w:rsid w:val="000073B9"/>
    <w:rsid w:val="00007495"/>
    <w:rsid w:val="00007872"/>
    <w:rsid w:val="000078AF"/>
    <w:rsid w:val="0000796E"/>
    <w:rsid w:val="00007C4B"/>
    <w:rsid w:val="00007DD6"/>
    <w:rsid w:val="00007FEE"/>
    <w:rsid w:val="00010063"/>
    <w:rsid w:val="000100A8"/>
    <w:rsid w:val="00010482"/>
    <w:rsid w:val="00010497"/>
    <w:rsid w:val="0001056F"/>
    <w:rsid w:val="000107C8"/>
    <w:rsid w:val="000107D4"/>
    <w:rsid w:val="00010826"/>
    <w:rsid w:val="00010AA4"/>
    <w:rsid w:val="00010ABF"/>
    <w:rsid w:val="00010C8C"/>
    <w:rsid w:val="00010CC5"/>
    <w:rsid w:val="00010D39"/>
    <w:rsid w:val="00010E04"/>
    <w:rsid w:val="00010F8A"/>
    <w:rsid w:val="00010FE5"/>
    <w:rsid w:val="0001106F"/>
    <w:rsid w:val="00011195"/>
    <w:rsid w:val="000111C4"/>
    <w:rsid w:val="0001189B"/>
    <w:rsid w:val="000118B0"/>
    <w:rsid w:val="00011934"/>
    <w:rsid w:val="000119C8"/>
    <w:rsid w:val="00011F69"/>
    <w:rsid w:val="0001204C"/>
    <w:rsid w:val="00012158"/>
    <w:rsid w:val="0001218C"/>
    <w:rsid w:val="000131EC"/>
    <w:rsid w:val="00013297"/>
    <w:rsid w:val="000132A8"/>
    <w:rsid w:val="0001330E"/>
    <w:rsid w:val="00013340"/>
    <w:rsid w:val="00013408"/>
    <w:rsid w:val="00013682"/>
    <w:rsid w:val="000137CC"/>
    <w:rsid w:val="000138DA"/>
    <w:rsid w:val="00013D36"/>
    <w:rsid w:val="00013D4F"/>
    <w:rsid w:val="00013D9D"/>
    <w:rsid w:val="00013E8C"/>
    <w:rsid w:val="00013EE1"/>
    <w:rsid w:val="00014183"/>
    <w:rsid w:val="000142B6"/>
    <w:rsid w:val="0001448B"/>
    <w:rsid w:val="00014584"/>
    <w:rsid w:val="0001469E"/>
    <w:rsid w:val="000146DF"/>
    <w:rsid w:val="00014724"/>
    <w:rsid w:val="00014A4B"/>
    <w:rsid w:val="00014ED6"/>
    <w:rsid w:val="0001516F"/>
    <w:rsid w:val="0001523D"/>
    <w:rsid w:val="00015280"/>
    <w:rsid w:val="00015288"/>
    <w:rsid w:val="000155B6"/>
    <w:rsid w:val="000156A3"/>
    <w:rsid w:val="00015766"/>
    <w:rsid w:val="00015924"/>
    <w:rsid w:val="00015CD3"/>
    <w:rsid w:val="00015CDA"/>
    <w:rsid w:val="00015DF2"/>
    <w:rsid w:val="00015E0E"/>
    <w:rsid w:val="000161B1"/>
    <w:rsid w:val="00016235"/>
    <w:rsid w:val="00016265"/>
    <w:rsid w:val="000162BA"/>
    <w:rsid w:val="000165FB"/>
    <w:rsid w:val="00016668"/>
    <w:rsid w:val="00016762"/>
    <w:rsid w:val="0001682E"/>
    <w:rsid w:val="00016864"/>
    <w:rsid w:val="000168CE"/>
    <w:rsid w:val="00016B19"/>
    <w:rsid w:val="00016D80"/>
    <w:rsid w:val="00016FBB"/>
    <w:rsid w:val="000171A8"/>
    <w:rsid w:val="0001721D"/>
    <w:rsid w:val="00017243"/>
    <w:rsid w:val="00017314"/>
    <w:rsid w:val="000173B3"/>
    <w:rsid w:val="0001760A"/>
    <w:rsid w:val="00017718"/>
    <w:rsid w:val="00017C12"/>
    <w:rsid w:val="00017C5A"/>
    <w:rsid w:val="00017DCC"/>
    <w:rsid w:val="00017FAC"/>
    <w:rsid w:val="0002026C"/>
    <w:rsid w:val="0002034C"/>
    <w:rsid w:val="0002043D"/>
    <w:rsid w:val="000205E4"/>
    <w:rsid w:val="00020770"/>
    <w:rsid w:val="000207C5"/>
    <w:rsid w:val="0002085B"/>
    <w:rsid w:val="0002085F"/>
    <w:rsid w:val="00020913"/>
    <w:rsid w:val="00020C52"/>
    <w:rsid w:val="00020CB7"/>
    <w:rsid w:val="00020D51"/>
    <w:rsid w:val="000212FC"/>
    <w:rsid w:val="00021412"/>
    <w:rsid w:val="000217F0"/>
    <w:rsid w:val="0002189C"/>
    <w:rsid w:val="00021CB6"/>
    <w:rsid w:val="00022577"/>
    <w:rsid w:val="000227DB"/>
    <w:rsid w:val="000228C8"/>
    <w:rsid w:val="00022CA8"/>
    <w:rsid w:val="0002301B"/>
    <w:rsid w:val="0002331A"/>
    <w:rsid w:val="000233EE"/>
    <w:rsid w:val="00023407"/>
    <w:rsid w:val="0002370E"/>
    <w:rsid w:val="00023868"/>
    <w:rsid w:val="000238B5"/>
    <w:rsid w:val="00023A10"/>
    <w:rsid w:val="00023A77"/>
    <w:rsid w:val="00023AD3"/>
    <w:rsid w:val="00023AEC"/>
    <w:rsid w:val="00023CE7"/>
    <w:rsid w:val="00023EB0"/>
    <w:rsid w:val="00024006"/>
    <w:rsid w:val="000240F9"/>
    <w:rsid w:val="000242CC"/>
    <w:rsid w:val="00024486"/>
    <w:rsid w:val="0002477D"/>
    <w:rsid w:val="00024AB2"/>
    <w:rsid w:val="00024BE1"/>
    <w:rsid w:val="00024CE6"/>
    <w:rsid w:val="00024F6A"/>
    <w:rsid w:val="00025178"/>
    <w:rsid w:val="000251DD"/>
    <w:rsid w:val="00025263"/>
    <w:rsid w:val="0002535F"/>
    <w:rsid w:val="0002540D"/>
    <w:rsid w:val="00025587"/>
    <w:rsid w:val="00025B62"/>
    <w:rsid w:val="00025BCA"/>
    <w:rsid w:val="00025BDB"/>
    <w:rsid w:val="00025BFA"/>
    <w:rsid w:val="00025CDF"/>
    <w:rsid w:val="00025F0B"/>
    <w:rsid w:val="00025F32"/>
    <w:rsid w:val="00026055"/>
    <w:rsid w:val="00026185"/>
    <w:rsid w:val="0002659A"/>
    <w:rsid w:val="0002664A"/>
    <w:rsid w:val="000267D1"/>
    <w:rsid w:val="000267F3"/>
    <w:rsid w:val="00026E6A"/>
    <w:rsid w:val="00026FF0"/>
    <w:rsid w:val="000271FB"/>
    <w:rsid w:val="00027629"/>
    <w:rsid w:val="00027701"/>
    <w:rsid w:val="0002781D"/>
    <w:rsid w:val="00027937"/>
    <w:rsid w:val="00027A4F"/>
    <w:rsid w:val="00027CCF"/>
    <w:rsid w:val="0003023B"/>
    <w:rsid w:val="00030326"/>
    <w:rsid w:val="00030364"/>
    <w:rsid w:val="000304F7"/>
    <w:rsid w:val="000305CA"/>
    <w:rsid w:val="00030697"/>
    <w:rsid w:val="0003072E"/>
    <w:rsid w:val="00030938"/>
    <w:rsid w:val="00030CCE"/>
    <w:rsid w:val="00030DAD"/>
    <w:rsid w:val="00030F85"/>
    <w:rsid w:val="0003102E"/>
    <w:rsid w:val="00031088"/>
    <w:rsid w:val="0003115F"/>
    <w:rsid w:val="0003123A"/>
    <w:rsid w:val="0003126A"/>
    <w:rsid w:val="0003181F"/>
    <w:rsid w:val="00031B6D"/>
    <w:rsid w:val="00031F10"/>
    <w:rsid w:val="00032492"/>
    <w:rsid w:val="00032546"/>
    <w:rsid w:val="000328FB"/>
    <w:rsid w:val="0003295A"/>
    <w:rsid w:val="000329B2"/>
    <w:rsid w:val="00032A0B"/>
    <w:rsid w:val="00032C1A"/>
    <w:rsid w:val="00032C2F"/>
    <w:rsid w:val="00032C89"/>
    <w:rsid w:val="00032E07"/>
    <w:rsid w:val="0003307A"/>
    <w:rsid w:val="000330A2"/>
    <w:rsid w:val="000332E7"/>
    <w:rsid w:val="0003363B"/>
    <w:rsid w:val="00033705"/>
    <w:rsid w:val="00033750"/>
    <w:rsid w:val="00033900"/>
    <w:rsid w:val="00033A6A"/>
    <w:rsid w:val="00033BDA"/>
    <w:rsid w:val="00033E6B"/>
    <w:rsid w:val="000344A9"/>
    <w:rsid w:val="0003466A"/>
    <w:rsid w:val="00034B35"/>
    <w:rsid w:val="00034DDD"/>
    <w:rsid w:val="0003505D"/>
    <w:rsid w:val="000350F8"/>
    <w:rsid w:val="000351C3"/>
    <w:rsid w:val="000352C9"/>
    <w:rsid w:val="00035321"/>
    <w:rsid w:val="00035427"/>
    <w:rsid w:val="0003551E"/>
    <w:rsid w:val="0003575A"/>
    <w:rsid w:val="000357D8"/>
    <w:rsid w:val="0003582A"/>
    <w:rsid w:val="00035930"/>
    <w:rsid w:val="00035BB5"/>
    <w:rsid w:val="00036188"/>
    <w:rsid w:val="000365B1"/>
    <w:rsid w:val="000366A2"/>
    <w:rsid w:val="000366F7"/>
    <w:rsid w:val="0003673C"/>
    <w:rsid w:val="00036AF6"/>
    <w:rsid w:val="00036BE1"/>
    <w:rsid w:val="00036C97"/>
    <w:rsid w:val="00036DD0"/>
    <w:rsid w:val="00036F17"/>
    <w:rsid w:val="000370B8"/>
    <w:rsid w:val="000372BE"/>
    <w:rsid w:val="0003758A"/>
    <w:rsid w:val="0003787A"/>
    <w:rsid w:val="000379B0"/>
    <w:rsid w:val="00037A27"/>
    <w:rsid w:val="00037B3A"/>
    <w:rsid w:val="00037D07"/>
    <w:rsid w:val="00037DC8"/>
    <w:rsid w:val="00037F45"/>
    <w:rsid w:val="00037F78"/>
    <w:rsid w:val="0004021C"/>
    <w:rsid w:val="00040229"/>
    <w:rsid w:val="0004046C"/>
    <w:rsid w:val="0004048C"/>
    <w:rsid w:val="00040512"/>
    <w:rsid w:val="00040576"/>
    <w:rsid w:val="0004068B"/>
    <w:rsid w:val="0004072C"/>
    <w:rsid w:val="00040962"/>
    <w:rsid w:val="00040CB2"/>
    <w:rsid w:val="00040CFC"/>
    <w:rsid w:val="00040D69"/>
    <w:rsid w:val="00040E4F"/>
    <w:rsid w:val="00040F0A"/>
    <w:rsid w:val="00040F59"/>
    <w:rsid w:val="000414C5"/>
    <w:rsid w:val="0004160A"/>
    <w:rsid w:val="00041697"/>
    <w:rsid w:val="00041708"/>
    <w:rsid w:val="0004188C"/>
    <w:rsid w:val="00041C99"/>
    <w:rsid w:val="00042063"/>
    <w:rsid w:val="000424F2"/>
    <w:rsid w:val="00042582"/>
    <w:rsid w:val="000426B9"/>
    <w:rsid w:val="0004277E"/>
    <w:rsid w:val="00042864"/>
    <w:rsid w:val="000428FE"/>
    <w:rsid w:val="00042EBF"/>
    <w:rsid w:val="00042FF6"/>
    <w:rsid w:val="000431D8"/>
    <w:rsid w:val="00043291"/>
    <w:rsid w:val="000433A6"/>
    <w:rsid w:val="00043561"/>
    <w:rsid w:val="0004379D"/>
    <w:rsid w:val="000439F7"/>
    <w:rsid w:val="00043A2B"/>
    <w:rsid w:val="00043A75"/>
    <w:rsid w:val="00043C60"/>
    <w:rsid w:val="00043D2E"/>
    <w:rsid w:val="000446EA"/>
    <w:rsid w:val="000447B2"/>
    <w:rsid w:val="000447B7"/>
    <w:rsid w:val="000447B8"/>
    <w:rsid w:val="00044BEA"/>
    <w:rsid w:val="00044D6F"/>
    <w:rsid w:val="00044F4F"/>
    <w:rsid w:val="00045126"/>
    <w:rsid w:val="00045186"/>
    <w:rsid w:val="0004539A"/>
    <w:rsid w:val="000453BC"/>
    <w:rsid w:val="0004560C"/>
    <w:rsid w:val="00045625"/>
    <w:rsid w:val="0004570C"/>
    <w:rsid w:val="000457F4"/>
    <w:rsid w:val="000459F3"/>
    <w:rsid w:val="00045B61"/>
    <w:rsid w:val="00045BC3"/>
    <w:rsid w:val="00045BC9"/>
    <w:rsid w:val="00045C80"/>
    <w:rsid w:val="00045DD1"/>
    <w:rsid w:val="00045E36"/>
    <w:rsid w:val="00045EBB"/>
    <w:rsid w:val="00045FFC"/>
    <w:rsid w:val="00046096"/>
    <w:rsid w:val="000460B1"/>
    <w:rsid w:val="000460F8"/>
    <w:rsid w:val="000461EA"/>
    <w:rsid w:val="0004662B"/>
    <w:rsid w:val="000467A0"/>
    <w:rsid w:val="0004683A"/>
    <w:rsid w:val="00046899"/>
    <w:rsid w:val="00046C35"/>
    <w:rsid w:val="00046CD4"/>
    <w:rsid w:val="00046F7E"/>
    <w:rsid w:val="0004708B"/>
    <w:rsid w:val="000470CD"/>
    <w:rsid w:val="0004723E"/>
    <w:rsid w:val="00047804"/>
    <w:rsid w:val="000478BE"/>
    <w:rsid w:val="00047962"/>
    <w:rsid w:val="00047DFA"/>
    <w:rsid w:val="00047E31"/>
    <w:rsid w:val="00047FCD"/>
    <w:rsid w:val="00050015"/>
    <w:rsid w:val="00050040"/>
    <w:rsid w:val="000503E7"/>
    <w:rsid w:val="00050760"/>
    <w:rsid w:val="000507AA"/>
    <w:rsid w:val="000507F0"/>
    <w:rsid w:val="000508E7"/>
    <w:rsid w:val="00050AE9"/>
    <w:rsid w:val="00050C39"/>
    <w:rsid w:val="00050E3D"/>
    <w:rsid w:val="00050FDB"/>
    <w:rsid w:val="00051079"/>
    <w:rsid w:val="0005109F"/>
    <w:rsid w:val="000515CE"/>
    <w:rsid w:val="00051BED"/>
    <w:rsid w:val="00052175"/>
    <w:rsid w:val="0005238D"/>
    <w:rsid w:val="000523D1"/>
    <w:rsid w:val="0005246B"/>
    <w:rsid w:val="0005246C"/>
    <w:rsid w:val="00052831"/>
    <w:rsid w:val="00052A4D"/>
    <w:rsid w:val="00052AAE"/>
    <w:rsid w:val="00052C43"/>
    <w:rsid w:val="00052D2C"/>
    <w:rsid w:val="00052D78"/>
    <w:rsid w:val="00052DC0"/>
    <w:rsid w:val="00052DC7"/>
    <w:rsid w:val="00052F3E"/>
    <w:rsid w:val="0005352D"/>
    <w:rsid w:val="0005365F"/>
    <w:rsid w:val="0005373E"/>
    <w:rsid w:val="000539B9"/>
    <w:rsid w:val="00053A5F"/>
    <w:rsid w:val="00053AEE"/>
    <w:rsid w:val="00053FA0"/>
    <w:rsid w:val="00054000"/>
    <w:rsid w:val="000543AC"/>
    <w:rsid w:val="0005454F"/>
    <w:rsid w:val="000548C6"/>
    <w:rsid w:val="00054AB5"/>
    <w:rsid w:val="00054D3F"/>
    <w:rsid w:val="00054E9A"/>
    <w:rsid w:val="00054EBD"/>
    <w:rsid w:val="00054FB7"/>
    <w:rsid w:val="00055276"/>
    <w:rsid w:val="00055616"/>
    <w:rsid w:val="0005591D"/>
    <w:rsid w:val="000559A0"/>
    <w:rsid w:val="00055C06"/>
    <w:rsid w:val="00055FE1"/>
    <w:rsid w:val="00056318"/>
    <w:rsid w:val="000563A1"/>
    <w:rsid w:val="00056557"/>
    <w:rsid w:val="00056815"/>
    <w:rsid w:val="000572D3"/>
    <w:rsid w:val="0005732E"/>
    <w:rsid w:val="000574F5"/>
    <w:rsid w:val="0005762A"/>
    <w:rsid w:val="00057818"/>
    <w:rsid w:val="000579C8"/>
    <w:rsid w:val="00057A96"/>
    <w:rsid w:val="00057AEF"/>
    <w:rsid w:val="00057B67"/>
    <w:rsid w:val="00057EB6"/>
    <w:rsid w:val="00060426"/>
    <w:rsid w:val="00060600"/>
    <w:rsid w:val="0006060D"/>
    <w:rsid w:val="00060AA7"/>
    <w:rsid w:val="00060AD0"/>
    <w:rsid w:val="00060E6E"/>
    <w:rsid w:val="0006115F"/>
    <w:rsid w:val="00061302"/>
    <w:rsid w:val="00061321"/>
    <w:rsid w:val="00061503"/>
    <w:rsid w:val="0006189A"/>
    <w:rsid w:val="000619B9"/>
    <w:rsid w:val="00061A23"/>
    <w:rsid w:val="00061E39"/>
    <w:rsid w:val="00061EB7"/>
    <w:rsid w:val="00062275"/>
    <w:rsid w:val="0006235E"/>
    <w:rsid w:val="0006242A"/>
    <w:rsid w:val="0006270A"/>
    <w:rsid w:val="00062854"/>
    <w:rsid w:val="00062B9E"/>
    <w:rsid w:val="00062D0E"/>
    <w:rsid w:val="00062DBC"/>
    <w:rsid w:val="00063026"/>
    <w:rsid w:val="000630B6"/>
    <w:rsid w:val="0006335E"/>
    <w:rsid w:val="000634C2"/>
    <w:rsid w:val="0006362E"/>
    <w:rsid w:val="000636FE"/>
    <w:rsid w:val="000638D1"/>
    <w:rsid w:val="00063CB4"/>
    <w:rsid w:val="00063CF4"/>
    <w:rsid w:val="00063E4C"/>
    <w:rsid w:val="00064002"/>
    <w:rsid w:val="000641A3"/>
    <w:rsid w:val="000641B3"/>
    <w:rsid w:val="000641DD"/>
    <w:rsid w:val="000642D3"/>
    <w:rsid w:val="000643D4"/>
    <w:rsid w:val="00064784"/>
    <w:rsid w:val="000647A6"/>
    <w:rsid w:val="0006482C"/>
    <w:rsid w:val="00064ABA"/>
    <w:rsid w:val="00064B8B"/>
    <w:rsid w:val="00064CC6"/>
    <w:rsid w:val="00064D86"/>
    <w:rsid w:val="00064FCF"/>
    <w:rsid w:val="000651B1"/>
    <w:rsid w:val="000651E6"/>
    <w:rsid w:val="00065233"/>
    <w:rsid w:val="000653B7"/>
    <w:rsid w:val="00065428"/>
    <w:rsid w:val="00065847"/>
    <w:rsid w:val="00065982"/>
    <w:rsid w:val="00065D88"/>
    <w:rsid w:val="00065E1F"/>
    <w:rsid w:val="00065E3A"/>
    <w:rsid w:val="00065ED6"/>
    <w:rsid w:val="00065F73"/>
    <w:rsid w:val="000660E6"/>
    <w:rsid w:val="000661FF"/>
    <w:rsid w:val="0006637E"/>
    <w:rsid w:val="00066447"/>
    <w:rsid w:val="000667B6"/>
    <w:rsid w:val="000668FC"/>
    <w:rsid w:val="000669B0"/>
    <w:rsid w:val="00066B57"/>
    <w:rsid w:val="00066EAF"/>
    <w:rsid w:val="00066F3A"/>
    <w:rsid w:val="00067062"/>
    <w:rsid w:val="000672E9"/>
    <w:rsid w:val="00067363"/>
    <w:rsid w:val="00067739"/>
    <w:rsid w:val="00067A1F"/>
    <w:rsid w:val="00067AD8"/>
    <w:rsid w:val="00067BA5"/>
    <w:rsid w:val="00067CD2"/>
    <w:rsid w:val="00067EE9"/>
    <w:rsid w:val="00067F59"/>
    <w:rsid w:val="00067F93"/>
    <w:rsid w:val="00070355"/>
    <w:rsid w:val="00070479"/>
    <w:rsid w:val="0007049C"/>
    <w:rsid w:val="000705E4"/>
    <w:rsid w:val="00070786"/>
    <w:rsid w:val="00070792"/>
    <w:rsid w:val="000708D0"/>
    <w:rsid w:val="00070916"/>
    <w:rsid w:val="000709DF"/>
    <w:rsid w:val="00070BE0"/>
    <w:rsid w:val="00070C00"/>
    <w:rsid w:val="00070DA0"/>
    <w:rsid w:val="00071537"/>
    <w:rsid w:val="000717CD"/>
    <w:rsid w:val="000717D5"/>
    <w:rsid w:val="0007191E"/>
    <w:rsid w:val="00071FC6"/>
    <w:rsid w:val="00072128"/>
    <w:rsid w:val="0007255C"/>
    <w:rsid w:val="00072B79"/>
    <w:rsid w:val="00072CBA"/>
    <w:rsid w:val="00072EB7"/>
    <w:rsid w:val="000733C3"/>
    <w:rsid w:val="00073415"/>
    <w:rsid w:val="0007346C"/>
    <w:rsid w:val="000735A3"/>
    <w:rsid w:val="000737FA"/>
    <w:rsid w:val="00073A03"/>
    <w:rsid w:val="00073B38"/>
    <w:rsid w:val="00073D8E"/>
    <w:rsid w:val="00074169"/>
    <w:rsid w:val="000744F1"/>
    <w:rsid w:val="00074A93"/>
    <w:rsid w:val="00074C22"/>
    <w:rsid w:val="00074D34"/>
    <w:rsid w:val="00074FF3"/>
    <w:rsid w:val="00075161"/>
    <w:rsid w:val="000753A6"/>
    <w:rsid w:val="000755C8"/>
    <w:rsid w:val="00075675"/>
    <w:rsid w:val="000759F4"/>
    <w:rsid w:val="00075ABC"/>
    <w:rsid w:val="00075CA7"/>
    <w:rsid w:val="00075CB3"/>
    <w:rsid w:val="00075FC4"/>
    <w:rsid w:val="00076391"/>
    <w:rsid w:val="000763DA"/>
    <w:rsid w:val="000765A2"/>
    <w:rsid w:val="00076763"/>
    <w:rsid w:val="000769A3"/>
    <w:rsid w:val="00076D7E"/>
    <w:rsid w:val="00077112"/>
    <w:rsid w:val="000771C7"/>
    <w:rsid w:val="000774D8"/>
    <w:rsid w:val="000778C5"/>
    <w:rsid w:val="000779B6"/>
    <w:rsid w:val="000779C5"/>
    <w:rsid w:val="00077CC8"/>
    <w:rsid w:val="00077D2D"/>
    <w:rsid w:val="00077DD3"/>
    <w:rsid w:val="00077EEF"/>
    <w:rsid w:val="00077FC0"/>
    <w:rsid w:val="00080198"/>
    <w:rsid w:val="00080690"/>
    <w:rsid w:val="00080CFB"/>
    <w:rsid w:val="00080E39"/>
    <w:rsid w:val="00080EF3"/>
    <w:rsid w:val="00081141"/>
    <w:rsid w:val="0008123C"/>
    <w:rsid w:val="00081618"/>
    <w:rsid w:val="00081E72"/>
    <w:rsid w:val="00081F48"/>
    <w:rsid w:val="00082176"/>
    <w:rsid w:val="000823DB"/>
    <w:rsid w:val="000824E7"/>
    <w:rsid w:val="00082652"/>
    <w:rsid w:val="000826ED"/>
    <w:rsid w:val="00082714"/>
    <w:rsid w:val="00082B5A"/>
    <w:rsid w:val="00082CB4"/>
    <w:rsid w:val="00082D49"/>
    <w:rsid w:val="00082D79"/>
    <w:rsid w:val="00082E0D"/>
    <w:rsid w:val="00083099"/>
    <w:rsid w:val="00083356"/>
    <w:rsid w:val="000836EF"/>
    <w:rsid w:val="000838CE"/>
    <w:rsid w:val="000839F7"/>
    <w:rsid w:val="00083B7A"/>
    <w:rsid w:val="00083DC0"/>
    <w:rsid w:val="00083E5A"/>
    <w:rsid w:val="00084C07"/>
    <w:rsid w:val="00084D99"/>
    <w:rsid w:val="00084EC4"/>
    <w:rsid w:val="00085582"/>
    <w:rsid w:val="0008574F"/>
    <w:rsid w:val="00085850"/>
    <w:rsid w:val="00085866"/>
    <w:rsid w:val="00085AFC"/>
    <w:rsid w:val="00085BCA"/>
    <w:rsid w:val="00085D5D"/>
    <w:rsid w:val="00085FF7"/>
    <w:rsid w:val="00086045"/>
    <w:rsid w:val="00086094"/>
    <w:rsid w:val="00086213"/>
    <w:rsid w:val="0008656E"/>
    <w:rsid w:val="000866C6"/>
    <w:rsid w:val="0008679F"/>
    <w:rsid w:val="0008686B"/>
    <w:rsid w:val="00086BF5"/>
    <w:rsid w:val="00086C09"/>
    <w:rsid w:val="00086C66"/>
    <w:rsid w:val="00086DF9"/>
    <w:rsid w:val="00086E2D"/>
    <w:rsid w:val="00086F03"/>
    <w:rsid w:val="00086FB6"/>
    <w:rsid w:val="0008702A"/>
    <w:rsid w:val="000872E4"/>
    <w:rsid w:val="000874A3"/>
    <w:rsid w:val="000875DD"/>
    <w:rsid w:val="00087698"/>
    <w:rsid w:val="0008771A"/>
    <w:rsid w:val="00087771"/>
    <w:rsid w:val="00087AAB"/>
    <w:rsid w:val="00087B79"/>
    <w:rsid w:val="00087C49"/>
    <w:rsid w:val="00087CF8"/>
    <w:rsid w:val="00087D0E"/>
    <w:rsid w:val="00087DB5"/>
    <w:rsid w:val="00087E02"/>
    <w:rsid w:val="00087EA8"/>
    <w:rsid w:val="00087FD1"/>
    <w:rsid w:val="000900C0"/>
    <w:rsid w:val="0009010F"/>
    <w:rsid w:val="00090294"/>
    <w:rsid w:val="00090466"/>
    <w:rsid w:val="000904F4"/>
    <w:rsid w:val="0009061F"/>
    <w:rsid w:val="0009089C"/>
    <w:rsid w:val="00090C71"/>
    <w:rsid w:val="00090DC4"/>
    <w:rsid w:val="00090F07"/>
    <w:rsid w:val="000911E1"/>
    <w:rsid w:val="00091252"/>
    <w:rsid w:val="00091293"/>
    <w:rsid w:val="00091328"/>
    <w:rsid w:val="00091390"/>
    <w:rsid w:val="000916D1"/>
    <w:rsid w:val="0009191D"/>
    <w:rsid w:val="00091A1E"/>
    <w:rsid w:val="00091B61"/>
    <w:rsid w:val="00091C2E"/>
    <w:rsid w:val="00091CF4"/>
    <w:rsid w:val="00091E98"/>
    <w:rsid w:val="000920DC"/>
    <w:rsid w:val="00092593"/>
    <w:rsid w:val="0009264A"/>
    <w:rsid w:val="000929FC"/>
    <w:rsid w:val="00092DEC"/>
    <w:rsid w:val="00092E3F"/>
    <w:rsid w:val="00092EB8"/>
    <w:rsid w:val="00092FFB"/>
    <w:rsid w:val="00093089"/>
    <w:rsid w:val="0009325E"/>
    <w:rsid w:val="00093492"/>
    <w:rsid w:val="000934A0"/>
    <w:rsid w:val="00093881"/>
    <w:rsid w:val="000939F4"/>
    <w:rsid w:val="00093AE6"/>
    <w:rsid w:val="00093E4B"/>
    <w:rsid w:val="00093E7A"/>
    <w:rsid w:val="000941AA"/>
    <w:rsid w:val="000944F9"/>
    <w:rsid w:val="00094B02"/>
    <w:rsid w:val="00094C14"/>
    <w:rsid w:val="00094D07"/>
    <w:rsid w:val="00094D91"/>
    <w:rsid w:val="0009546E"/>
    <w:rsid w:val="000957B0"/>
    <w:rsid w:val="000958C4"/>
    <w:rsid w:val="000958E0"/>
    <w:rsid w:val="000959B1"/>
    <w:rsid w:val="00095BE5"/>
    <w:rsid w:val="00095CAE"/>
    <w:rsid w:val="00095CD4"/>
    <w:rsid w:val="00095CE4"/>
    <w:rsid w:val="00095DAA"/>
    <w:rsid w:val="000960D5"/>
    <w:rsid w:val="00096333"/>
    <w:rsid w:val="00096443"/>
    <w:rsid w:val="000964E9"/>
    <w:rsid w:val="00096528"/>
    <w:rsid w:val="0009664A"/>
    <w:rsid w:val="000969D5"/>
    <w:rsid w:val="00096BD0"/>
    <w:rsid w:val="00096C0D"/>
    <w:rsid w:val="00096D28"/>
    <w:rsid w:val="00096FF0"/>
    <w:rsid w:val="000970D5"/>
    <w:rsid w:val="00097348"/>
    <w:rsid w:val="00097421"/>
    <w:rsid w:val="00097500"/>
    <w:rsid w:val="00097950"/>
    <w:rsid w:val="00097998"/>
    <w:rsid w:val="00097A33"/>
    <w:rsid w:val="00097A59"/>
    <w:rsid w:val="00097B03"/>
    <w:rsid w:val="00097DAB"/>
    <w:rsid w:val="00097F02"/>
    <w:rsid w:val="00097F05"/>
    <w:rsid w:val="000A019C"/>
    <w:rsid w:val="000A01F4"/>
    <w:rsid w:val="000A0454"/>
    <w:rsid w:val="000A0716"/>
    <w:rsid w:val="000A0873"/>
    <w:rsid w:val="000A0947"/>
    <w:rsid w:val="000A099D"/>
    <w:rsid w:val="000A0ABA"/>
    <w:rsid w:val="000A0B7F"/>
    <w:rsid w:val="000A0BEC"/>
    <w:rsid w:val="000A0CAB"/>
    <w:rsid w:val="000A0D7F"/>
    <w:rsid w:val="000A1097"/>
    <w:rsid w:val="000A13B7"/>
    <w:rsid w:val="000A17D7"/>
    <w:rsid w:val="000A18AA"/>
    <w:rsid w:val="000A18E6"/>
    <w:rsid w:val="000A198C"/>
    <w:rsid w:val="000A1BE0"/>
    <w:rsid w:val="000A2350"/>
    <w:rsid w:val="000A2BCB"/>
    <w:rsid w:val="000A2DA2"/>
    <w:rsid w:val="000A2DC1"/>
    <w:rsid w:val="000A2F82"/>
    <w:rsid w:val="000A2FC6"/>
    <w:rsid w:val="000A33E1"/>
    <w:rsid w:val="000A33F4"/>
    <w:rsid w:val="000A35BD"/>
    <w:rsid w:val="000A3917"/>
    <w:rsid w:val="000A3A4C"/>
    <w:rsid w:val="000A3D1B"/>
    <w:rsid w:val="000A3D77"/>
    <w:rsid w:val="000A3D96"/>
    <w:rsid w:val="000A3FA1"/>
    <w:rsid w:val="000A435D"/>
    <w:rsid w:val="000A45E8"/>
    <w:rsid w:val="000A4A70"/>
    <w:rsid w:val="000A4C33"/>
    <w:rsid w:val="000A4CDB"/>
    <w:rsid w:val="000A4E58"/>
    <w:rsid w:val="000A4EDA"/>
    <w:rsid w:val="000A4FF3"/>
    <w:rsid w:val="000A5192"/>
    <w:rsid w:val="000A5261"/>
    <w:rsid w:val="000A5417"/>
    <w:rsid w:val="000A563E"/>
    <w:rsid w:val="000A56CD"/>
    <w:rsid w:val="000A58F3"/>
    <w:rsid w:val="000A5C0F"/>
    <w:rsid w:val="000A5C58"/>
    <w:rsid w:val="000A5FA5"/>
    <w:rsid w:val="000A5FA7"/>
    <w:rsid w:val="000A604C"/>
    <w:rsid w:val="000A61CE"/>
    <w:rsid w:val="000A640F"/>
    <w:rsid w:val="000A642E"/>
    <w:rsid w:val="000A6550"/>
    <w:rsid w:val="000A65BC"/>
    <w:rsid w:val="000A6C7B"/>
    <w:rsid w:val="000A6F7A"/>
    <w:rsid w:val="000A70CE"/>
    <w:rsid w:val="000A7164"/>
    <w:rsid w:val="000A7416"/>
    <w:rsid w:val="000A75C3"/>
    <w:rsid w:val="000A7688"/>
    <w:rsid w:val="000A7946"/>
    <w:rsid w:val="000A7C69"/>
    <w:rsid w:val="000A7CB4"/>
    <w:rsid w:val="000B0370"/>
    <w:rsid w:val="000B04C8"/>
    <w:rsid w:val="000B054E"/>
    <w:rsid w:val="000B0631"/>
    <w:rsid w:val="000B0B23"/>
    <w:rsid w:val="000B0B4A"/>
    <w:rsid w:val="000B0D72"/>
    <w:rsid w:val="000B11F5"/>
    <w:rsid w:val="000B14F4"/>
    <w:rsid w:val="000B198D"/>
    <w:rsid w:val="000B1A49"/>
    <w:rsid w:val="000B1BCF"/>
    <w:rsid w:val="000B1D42"/>
    <w:rsid w:val="000B27AD"/>
    <w:rsid w:val="000B27FB"/>
    <w:rsid w:val="000B28CF"/>
    <w:rsid w:val="000B2A63"/>
    <w:rsid w:val="000B2AE0"/>
    <w:rsid w:val="000B2BED"/>
    <w:rsid w:val="000B2EF3"/>
    <w:rsid w:val="000B3287"/>
    <w:rsid w:val="000B334E"/>
    <w:rsid w:val="000B3549"/>
    <w:rsid w:val="000B35BC"/>
    <w:rsid w:val="000B3794"/>
    <w:rsid w:val="000B37AD"/>
    <w:rsid w:val="000B3935"/>
    <w:rsid w:val="000B3945"/>
    <w:rsid w:val="000B3ACB"/>
    <w:rsid w:val="000B3B42"/>
    <w:rsid w:val="000B3B7D"/>
    <w:rsid w:val="000B3BBA"/>
    <w:rsid w:val="000B3D68"/>
    <w:rsid w:val="000B407D"/>
    <w:rsid w:val="000B433C"/>
    <w:rsid w:val="000B440F"/>
    <w:rsid w:val="000B45FF"/>
    <w:rsid w:val="000B46F9"/>
    <w:rsid w:val="000B47E1"/>
    <w:rsid w:val="000B4B53"/>
    <w:rsid w:val="000B4CEA"/>
    <w:rsid w:val="000B4D91"/>
    <w:rsid w:val="000B4FCE"/>
    <w:rsid w:val="000B50EB"/>
    <w:rsid w:val="000B5189"/>
    <w:rsid w:val="000B51B6"/>
    <w:rsid w:val="000B5390"/>
    <w:rsid w:val="000B54F9"/>
    <w:rsid w:val="000B5534"/>
    <w:rsid w:val="000B5568"/>
    <w:rsid w:val="000B57E4"/>
    <w:rsid w:val="000B59AD"/>
    <w:rsid w:val="000B5A2E"/>
    <w:rsid w:val="000B5A8C"/>
    <w:rsid w:val="000B5C19"/>
    <w:rsid w:val="000B5C77"/>
    <w:rsid w:val="000B5F53"/>
    <w:rsid w:val="000B60E0"/>
    <w:rsid w:val="000B610E"/>
    <w:rsid w:val="000B61D7"/>
    <w:rsid w:val="000B63AC"/>
    <w:rsid w:val="000B64D4"/>
    <w:rsid w:val="000B65F7"/>
    <w:rsid w:val="000B6699"/>
    <w:rsid w:val="000B689E"/>
    <w:rsid w:val="000B6ACF"/>
    <w:rsid w:val="000B6B71"/>
    <w:rsid w:val="000B6F50"/>
    <w:rsid w:val="000B7127"/>
    <w:rsid w:val="000B74C7"/>
    <w:rsid w:val="000B76CC"/>
    <w:rsid w:val="000B76D0"/>
    <w:rsid w:val="000B78F7"/>
    <w:rsid w:val="000B7AD3"/>
    <w:rsid w:val="000B7CAE"/>
    <w:rsid w:val="000C021B"/>
    <w:rsid w:val="000C032B"/>
    <w:rsid w:val="000C04B5"/>
    <w:rsid w:val="000C08FB"/>
    <w:rsid w:val="000C0B73"/>
    <w:rsid w:val="000C0C35"/>
    <w:rsid w:val="000C0E62"/>
    <w:rsid w:val="000C0EF4"/>
    <w:rsid w:val="000C0FFE"/>
    <w:rsid w:val="000C11BF"/>
    <w:rsid w:val="000C1261"/>
    <w:rsid w:val="000C13D5"/>
    <w:rsid w:val="000C1434"/>
    <w:rsid w:val="000C1707"/>
    <w:rsid w:val="000C1930"/>
    <w:rsid w:val="000C1AB6"/>
    <w:rsid w:val="000C1C29"/>
    <w:rsid w:val="000C1C6C"/>
    <w:rsid w:val="000C1CC7"/>
    <w:rsid w:val="000C1FD1"/>
    <w:rsid w:val="000C22CE"/>
    <w:rsid w:val="000C2313"/>
    <w:rsid w:val="000C2385"/>
    <w:rsid w:val="000C24E6"/>
    <w:rsid w:val="000C260D"/>
    <w:rsid w:val="000C26C4"/>
    <w:rsid w:val="000C2855"/>
    <w:rsid w:val="000C2965"/>
    <w:rsid w:val="000C2970"/>
    <w:rsid w:val="000C2BC6"/>
    <w:rsid w:val="000C2E71"/>
    <w:rsid w:val="000C3008"/>
    <w:rsid w:val="000C312E"/>
    <w:rsid w:val="000C3178"/>
    <w:rsid w:val="000C3306"/>
    <w:rsid w:val="000C34D2"/>
    <w:rsid w:val="000C361C"/>
    <w:rsid w:val="000C3816"/>
    <w:rsid w:val="000C38BD"/>
    <w:rsid w:val="000C3B0A"/>
    <w:rsid w:val="000C3C8E"/>
    <w:rsid w:val="000C439F"/>
    <w:rsid w:val="000C44F5"/>
    <w:rsid w:val="000C498D"/>
    <w:rsid w:val="000C5010"/>
    <w:rsid w:val="000C5172"/>
    <w:rsid w:val="000C5200"/>
    <w:rsid w:val="000C524B"/>
    <w:rsid w:val="000C52F3"/>
    <w:rsid w:val="000C540B"/>
    <w:rsid w:val="000C5469"/>
    <w:rsid w:val="000C553E"/>
    <w:rsid w:val="000C57DD"/>
    <w:rsid w:val="000C57E3"/>
    <w:rsid w:val="000C57E4"/>
    <w:rsid w:val="000C5884"/>
    <w:rsid w:val="000C5886"/>
    <w:rsid w:val="000C588A"/>
    <w:rsid w:val="000C58D1"/>
    <w:rsid w:val="000C58F9"/>
    <w:rsid w:val="000C5B63"/>
    <w:rsid w:val="000C5B76"/>
    <w:rsid w:val="000C5BA6"/>
    <w:rsid w:val="000C5DB9"/>
    <w:rsid w:val="000C5EC2"/>
    <w:rsid w:val="000C5F55"/>
    <w:rsid w:val="000C6163"/>
    <w:rsid w:val="000C616A"/>
    <w:rsid w:val="000C6363"/>
    <w:rsid w:val="000C648A"/>
    <w:rsid w:val="000C66E6"/>
    <w:rsid w:val="000C68B0"/>
    <w:rsid w:val="000C6901"/>
    <w:rsid w:val="000C6906"/>
    <w:rsid w:val="000C6935"/>
    <w:rsid w:val="000C701F"/>
    <w:rsid w:val="000C739B"/>
    <w:rsid w:val="000C77EC"/>
    <w:rsid w:val="000C78AF"/>
    <w:rsid w:val="000C7DF0"/>
    <w:rsid w:val="000D0159"/>
    <w:rsid w:val="000D02FA"/>
    <w:rsid w:val="000D06D2"/>
    <w:rsid w:val="000D08F3"/>
    <w:rsid w:val="000D0AA2"/>
    <w:rsid w:val="000D0CFF"/>
    <w:rsid w:val="000D0E1A"/>
    <w:rsid w:val="000D0EDC"/>
    <w:rsid w:val="000D0EDF"/>
    <w:rsid w:val="000D1463"/>
    <w:rsid w:val="000D1782"/>
    <w:rsid w:val="000D1925"/>
    <w:rsid w:val="000D1C5C"/>
    <w:rsid w:val="000D2173"/>
    <w:rsid w:val="000D2340"/>
    <w:rsid w:val="000D2485"/>
    <w:rsid w:val="000D252E"/>
    <w:rsid w:val="000D27EE"/>
    <w:rsid w:val="000D29D9"/>
    <w:rsid w:val="000D3019"/>
    <w:rsid w:val="000D30AE"/>
    <w:rsid w:val="000D3189"/>
    <w:rsid w:val="000D337A"/>
    <w:rsid w:val="000D3697"/>
    <w:rsid w:val="000D3B0F"/>
    <w:rsid w:val="000D3B36"/>
    <w:rsid w:val="000D3C8D"/>
    <w:rsid w:val="000D4369"/>
    <w:rsid w:val="000D44EA"/>
    <w:rsid w:val="000D4577"/>
    <w:rsid w:val="000D45DD"/>
    <w:rsid w:val="000D4640"/>
    <w:rsid w:val="000D46B0"/>
    <w:rsid w:val="000D46FB"/>
    <w:rsid w:val="000D4753"/>
    <w:rsid w:val="000D4B1E"/>
    <w:rsid w:val="000D4EA8"/>
    <w:rsid w:val="000D5068"/>
    <w:rsid w:val="000D56FA"/>
    <w:rsid w:val="000D5970"/>
    <w:rsid w:val="000D59EE"/>
    <w:rsid w:val="000D5BBA"/>
    <w:rsid w:val="000D5C21"/>
    <w:rsid w:val="000D600D"/>
    <w:rsid w:val="000D6438"/>
    <w:rsid w:val="000D666A"/>
    <w:rsid w:val="000D6700"/>
    <w:rsid w:val="000D6896"/>
    <w:rsid w:val="000D68D4"/>
    <w:rsid w:val="000D69DF"/>
    <w:rsid w:val="000D6A07"/>
    <w:rsid w:val="000D6B87"/>
    <w:rsid w:val="000D6D1F"/>
    <w:rsid w:val="000D6EAD"/>
    <w:rsid w:val="000D6F10"/>
    <w:rsid w:val="000D7924"/>
    <w:rsid w:val="000D7B1A"/>
    <w:rsid w:val="000D7B7E"/>
    <w:rsid w:val="000E02A6"/>
    <w:rsid w:val="000E0349"/>
    <w:rsid w:val="000E049A"/>
    <w:rsid w:val="000E09F3"/>
    <w:rsid w:val="000E0AF5"/>
    <w:rsid w:val="000E0BE6"/>
    <w:rsid w:val="000E0DFC"/>
    <w:rsid w:val="000E12CF"/>
    <w:rsid w:val="000E15F6"/>
    <w:rsid w:val="000E1729"/>
    <w:rsid w:val="000E176D"/>
    <w:rsid w:val="000E190B"/>
    <w:rsid w:val="000E19DE"/>
    <w:rsid w:val="000E1A93"/>
    <w:rsid w:val="000E1DF2"/>
    <w:rsid w:val="000E1E02"/>
    <w:rsid w:val="000E20F7"/>
    <w:rsid w:val="000E2231"/>
    <w:rsid w:val="000E24C8"/>
    <w:rsid w:val="000E255A"/>
    <w:rsid w:val="000E2998"/>
    <w:rsid w:val="000E2BCC"/>
    <w:rsid w:val="000E2F34"/>
    <w:rsid w:val="000E3191"/>
    <w:rsid w:val="000E35DE"/>
    <w:rsid w:val="000E3639"/>
    <w:rsid w:val="000E3706"/>
    <w:rsid w:val="000E384D"/>
    <w:rsid w:val="000E3A23"/>
    <w:rsid w:val="000E3DF7"/>
    <w:rsid w:val="000E3EE5"/>
    <w:rsid w:val="000E3F35"/>
    <w:rsid w:val="000E3F43"/>
    <w:rsid w:val="000E42C3"/>
    <w:rsid w:val="000E4618"/>
    <w:rsid w:val="000E4751"/>
    <w:rsid w:val="000E4798"/>
    <w:rsid w:val="000E479E"/>
    <w:rsid w:val="000E483C"/>
    <w:rsid w:val="000E48A5"/>
    <w:rsid w:val="000E49B5"/>
    <w:rsid w:val="000E49EB"/>
    <w:rsid w:val="000E4AAA"/>
    <w:rsid w:val="000E4BB6"/>
    <w:rsid w:val="000E4D0A"/>
    <w:rsid w:val="000E4DF1"/>
    <w:rsid w:val="000E51EF"/>
    <w:rsid w:val="000E53B0"/>
    <w:rsid w:val="000E5418"/>
    <w:rsid w:val="000E5601"/>
    <w:rsid w:val="000E5690"/>
    <w:rsid w:val="000E5AC1"/>
    <w:rsid w:val="000E5BAA"/>
    <w:rsid w:val="000E5E98"/>
    <w:rsid w:val="000E5EB8"/>
    <w:rsid w:val="000E5FCA"/>
    <w:rsid w:val="000E6043"/>
    <w:rsid w:val="000E6117"/>
    <w:rsid w:val="000E6210"/>
    <w:rsid w:val="000E62C9"/>
    <w:rsid w:val="000E6570"/>
    <w:rsid w:val="000E66E4"/>
    <w:rsid w:val="000E69D9"/>
    <w:rsid w:val="000E6DC5"/>
    <w:rsid w:val="000E6F18"/>
    <w:rsid w:val="000E70CA"/>
    <w:rsid w:val="000E720A"/>
    <w:rsid w:val="000E73B6"/>
    <w:rsid w:val="000E7527"/>
    <w:rsid w:val="000E76CD"/>
    <w:rsid w:val="000E786B"/>
    <w:rsid w:val="000E7D75"/>
    <w:rsid w:val="000F00B9"/>
    <w:rsid w:val="000F017F"/>
    <w:rsid w:val="000F01E9"/>
    <w:rsid w:val="000F0200"/>
    <w:rsid w:val="000F033C"/>
    <w:rsid w:val="000F03CA"/>
    <w:rsid w:val="000F040D"/>
    <w:rsid w:val="000F0482"/>
    <w:rsid w:val="000F061C"/>
    <w:rsid w:val="000F0837"/>
    <w:rsid w:val="000F097A"/>
    <w:rsid w:val="000F0A58"/>
    <w:rsid w:val="000F0E3E"/>
    <w:rsid w:val="000F0F93"/>
    <w:rsid w:val="000F13D7"/>
    <w:rsid w:val="000F16E1"/>
    <w:rsid w:val="000F175D"/>
    <w:rsid w:val="000F18FF"/>
    <w:rsid w:val="000F1D3D"/>
    <w:rsid w:val="000F1D6D"/>
    <w:rsid w:val="000F1E8B"/>
    <w:rsid w:val="000F1F65"/>
    <w:rsid w:val="000F23FD"/>
    <w:rsid w:val="000F249B"/>
    <w:rsid w:val="000F290C"/>
    <w:rsid w:val="000F2960"/>
    <w:rsid w:val="000F2A50"/>
    <w:rsid w:val="000F3093"/>
    <w:rsid w:val="000F3136"/>
    <w:rsid w:val="000F31AE"/>
    <w:rsid w:val="000F31E1"/>
    <w:rsid w:val="000F32B1"/>
    <w:rsid w:val="000F3585"/>
    <w:rsid w:val="000F36BE"/>
    <w:rsid w:val="000F3752"/>
    <w:rsid w:val="000F3877"/>
    <w:rsid w:val="000F39E1"/>
    <w:rsid w:val="000F3BAD"/>
    <w:rsid w:val="000F3D1D"/>
    <w:rsid w:val="000F3EC8"/>
    <w:rsid w:val="000F44D6"/>
    <w:rsid w:val="000F4B64"/>
    <w:rsid w:val="000F4D17"/>
    <w:rsid w:val="000F4E27"/>
    <w:rsid w:val="000F4F7C"/>
    <w:rsid w:val="000F500F"/>
    <w:rsid w:val="000F53A2"/>
    <w:rsid w:val="000F5439"/>
    <w:rsid w:val="000F54A1"/>
    <w:rsid w:val="000F5522"/>
    <w:rsid w:val="000F55BE"/>
    <w:rsid w:val="000F56CF"/>
    <w:rsid w:val="000F579D"/>
    <w:rsid w:val="000F5816"/>
    <w:rsid w:val="000F59B8"/>
    <w:rsid w:val="000F5C51"/>
    <w:rsid w:val="000F5E15"/>
    <w:rsid w:val="000F5F5B"/>
    <w:rsid w:val="000F609E"/>
    <w:rsid w:val="000F621B"/>
    <w:rsid w:val="000F6405"/>
    <w:rsid w:val="000F675A"/>
    <w:rsid w:val="000F6845"/>
    <w:rsid w:val="000F6A64"/>
    <w:rsid w:val="000F6C17"/>
    <w:rsid w:val="000F6C72"/>
    <w:rsid w:val="000F6DD5"/>
    <w:rsid w:val="000F7085"/>
    <w:rsid w:val="000F729D"/>
    <w:rsid w:val="000F72BB"/>
    <w:rsid w:val="000F7761"/>
    <w:rsid w:val="000F78C0"/>
    <w:rsid w:val="000F78EA"/>
    <w:rsid w:val="000F78F6"/>
    <w:rsid w:val="000F7A31"/>
    <w:rsid w:val="000F7A47"/>
    <w:rsid w:val="000F7C1F"/>
    <w:rsid w:val="001000D4"/>
    <w:rsid w:val="001003D0"/>
    <w:rsid w:val="0010079B"/>
    <w:rsid w:val="00100F8C"/>
    <w:rsid w:val="00101352"/>
    <w:rsid w:val="00101481"/>
    <w:rsid w:val="0010150D"/>
    <w:rsid w:val="00101576"/>
    <w:rsid w:val="001018AD"/>
    <w:rsid w:val="00101D23"/>
    <w:rsid w:val="00101E73"/>
    <w:rsid w:val="0010204E"/>
    <w:rsid w:val="001022B4"/>
    <w:rsid w:val="001022EC"/>
    <w:rsid w:val="0010254B"/>
    <w:rsid w:val="001026DF"/>
    <w:rsid w:val="00102897"/>
    <w:rsid w:val="00102BE5"/>
    <w:rsid w:val="00103209"/>
    <w:rsid w:val="0010326D"/>
    <w:rsid w:val="0010330A"/>
    <w:rsid w:val="0010363D"/>
    <w:rsid w:val="00103751"/>
    <w:rsid w:val="00103861"/>
    <w:rsid w:val="0010386E"/>
    <w:rsid w:val="001038F5"/>
    <w:rsid w:val="00103AD6"/>
    <w:rsid w:val="00103ADD"/>
    <w:rsid w:val="00103C73"/>
    <w:rsid w:val="00103D75"/>
    <w:rsid w:val="001042F3"/>
    <w:rsid w:val="00104377"/>
    <w:rsid w:val="00104435"/>
    <w:rsid w:val="001045EF"/>
    <w:rsid w:val="0010463A"/>
    <w:rsid w:val="001048B8"/>
    <w:rsid w:val="00104A81"/>
    <w:rsid w:val="00104CF2"/>
    <w:rsid w:val="00104DE9"/>
    <w:rsid w:val="00105189"/>
    <w:rsid w:val="0010550F"/>
    <w:rsid w:val="00105617"/>
    <w:rsid w:val="001056F1"/>
    <w:rsid w:val="001059AB"/>
    <w:rsid w:val="001059B2"/>
    <w:rsid w:val="00105C64"/>
    <w:rsid w:val="00105C87"/>
    <w:rsid w:val="00105E15"/>
    <w:rsid w:val="00106264"/>
    <w:rsid w:val="00106347"/>
    <w:rsid w:val="00106401"/>
    <w:rsid w:val="001067C2"/>
    <w:rsid w:val="00106814"/>
    <w:rsid w:val="00106B31"/>
    <w:rsid w:val="00106B51"/>
    <w:rsid w:val="00106C20"/>
    <w:rsid w:val="00106ED7"/>
    <w:rsid w:val="00106FD0"/>
    <w:rsid w:val="00107118"/>
    <w:rsid w:val="001071AA"/>
    <w:rsid w:val="00107EC0"/>
    <w:rsid w:val="00107F0D"/>
    <w:rsid w:val="001101F3"/>
    <w:rsid w:val="00110253"/>
    <w:rsid w:val="001103BB"/>
    <w:rsid w:val="001105C1"/>
    <w:rsid w:val="0011062F"/>
    <w:rsid w:val="00110A5A"/>
    <w:rsid w:val="001111F3"/>
    <w:rsid w:val="0011131F"/>
    <w:rsid w:val="00111416"/>
    <w:rsid w:val="0011158A"/>
    <w:rsid w:val="00111614"/>
    <w:rsid w:val="0011197B"/>
    <w:rsid w:val="00111B28"/>
    <w:rsid w:val="00111C69"/>
    <w:rsid w:val="00111C81"/>
    <w:rsid w:val="00112261"/>
    <w:rsid w:val="00112560"/>
    <w:rsid w:val="00112707"/>
    <w:rsid w:val="00112708"/>
    <w:rsid w:val="00112763"/>
    <w:rsid w:val="0011277D"/>
    <w:rsid w:val="001127D0"/>
    <w:rsid w:val="00112916"/>
    <w:rsid w:val="00112A67"/>
    <w:rsid w:val="00112CFD"/>
    <w:rsid w:val="00112EAC"/>
    <w:rsid w:val="00112ED3"/>
    <w:rsid w:val="00112F85"/>
    <w:rsid w:val="00112FDE"/>
    <w:rsid w:val="00113008"/>
    <w:rsid w:val="00113044"/>
    <w:rsid w:val="00113091"/>
    <w:rsid w:val="0011329F"/>
    <w:rsid w:val="00113497"/>
    <w:rsid w:val="001135A5"/>
    <w:rsid w:val="0011365D"/>
    <w:rsid w:val="0011399B"/>
    <w:rsid w:val="00113BA2"/>
    <w:rsid w:val="00113BBF"/>
    <w:rsid w:val="00113D5D"/>
    <w:rsid w:val="00113DF5"/>
    <w:rsid w:val="00113F3C"/>
    <w:rsid w:val="00114052"/>
    <w:rsid w:val="00114346"/>
    <w:rsid w:val="00114432"/>
    <w:rsid w:val="0011460E"/>
    <w:rsid w:val="00114C40"/>
    <w:rsid w:val="0011523E"/>
    <w:rsid w:val="001155D5"/>
    <w:rsid w:val="0011562D"/>
    <w:rsid w:val="001158E5"/>
    <w:rsid w:val="001159AB"/>
    <w:rsid w:val="00115A54"/>
    <w:rsid w:val="00115BD0"/>
    <w:rsid w:val="00115CCB"/>
    <w:rsid w:val="00115D81"/>
    <w:rsid w:val="00115DDE"/>
    <w:rsid w:val="00115F8A"/>
    <w:rsid w:val="001160C6"/>
    <w:rsid w:val="00116284"/>
    <w:rsid w:val="0011660D"/>
    <w:rsid w:val="0011689F"/>
    <w:rsid w:val="001169FA"/>
    <w:rsid w:val="00116C76"/>
    <w:rsid w:val="00116D5D"/>
    <w:rsid w:val="00117209"/>
    <w:rsid w:val="00117303"/>
    <w:rsid w:val="001174A8"/>
    <w:rsid w:val="00117842"/>
    <w:rsid w:val="001178E1"/>
    <w:rsid w:val="001179AF"/>
    <w:rsid w:val="00117C00"/>
    <w:rsid w:val="001201C4"/>
    <w:rsid w:val="00120237"/>
    <w:rsid w:val="00120319"/>
    <w:rsid w:val="00120877"/>
    <w:rsid w:val="00120881"/>
    <w:rsid w:val="00120921"/>
    <w:rsid w:val="00120DED"/>
    <w:rsid w:val="00121119"/>
    <w:rsid w:val="0012122F"/>
    <w:rsid w:val="00121337"/>
    <w:rsid w:val="00121385"/>
    <w:rsid w:val="00121575"/>
    <w:rsid w:val="0012157F"/>
    <w:rsid w:val="00121AAD"/>
    <w:rsid w:val="00121C11"/>
    <w:rsid w:val="00121C61"/>
    <w:rsid w:val="0012210C"/>
    <w:rsid w:val="001224DD"/>
    <w:rsid w:val="001225CC"/>
    <w:rsid w:val="001228E0"/>
    <w:rsid w:val="001229C5"/>
    <w:rsid w:val="00122C75"/>
    <w:rsid w:val="00123148"/>
    <w:rsid w:val="00123177"/>
    <w:rsid w:val="00123235"/>
    <w:rsid w:val="0012329C"/>
    <w:rsid w:val="001232BD"/>
    <w:rsid w:val="00123433"/>
    <w:rsid w:val="001238B0"/>
    <w:rsid w:val="00123947"/>
    <w:rsid w:val="0012405D"/>
    <w:rsid w:val="001242DF"/>
    <w:rsid w:val="00124354"/>
    <w:rsid w:val="001247DD"/>
    <w:rsid w:val="00124C47"/>
    <w:rsid w:val="00124DF3"/>
    <w:rsid w:val="0012524E"/>
    <w:rsid w:val="00125364"/>
    <w:rsid w:val="0012545D"/>
    <w:rsid w:val="00125514"/>
    <w:rsid w:val="00125526"/>
    <w:rsid w:val="001255ED"/>
    <w:rsid w:val="00125673"/>
    <w:rsid w:val="00125D13"/>
    <w:rsid w:val="00125D27"/>
    <w:rsid w:val="00125EE5"/>
    <w:rsid w:val="001260FB"/>
    <w:rsid w:val="00126155"/>
    <w:rsid w:val="0012623A"/>
    <w:rsid w:val="0012634A"/>
    <w:rsid w:val="001263D0"/>
    <w:rsid w:val="00126529"/>
    <w:rsid w:val="001266D2"/>
    <w:rsid w:val="00126722"/>
    <w:rsid w:val="00126AA3"/>
    <w:rsid w:val="00126B07"/>
    <w:rsid w:val="00126B4F"/>
    <w:rsid w:val="00126C1B"/>
    <w:rsid w:val="00126D01"/>
    <w:rsid w:val="00126E5D"/>
    <w:rsid w:val="00126F8E"/>
    <w:rsid w:val="0012700D"/>
    <w:rsid w:val="00127026"/>
    <w:rsid w:val="00127586"/>
    <w:rsid w:val="00127697"/>
    <w:rsid w:val="00127EB0"/>
    <w:rsid w:val="00127FA0"/>
    <w:rsid w:val="00127FDA"/>
    <w:rsid w:val="00130229"/>
    <w:rsid w:val="0013027C"/>
    <w:rsid w:val="001303E7"/>
    <w:rsid w:val="00130487"/>
    <w:rsid w:val="001305E6"/>
    <w:rsid w:val="0013075F"/>
    <w:rsid w:val="001307FA"/>
    <w:rsid w:val="001309B1"/>
    <w:rsid w:val="00130A4F"/>
    <w:rsid w:val="00130BB3"/>
    <w:rsid w:val="00130D59"/>
    <w:rsid w:val="00130D5A"/>
    <w:rsid w:val="00130FF9"/>
    <w:rsid w:val="0013101C"/>
    <w:rsid w:val="00131025"/>
    <w:rsid w:val="0013106B"/>
    <w:rsid w:val="0013139F"/>
    <w:rsid w:val="001313BB"/>
    <w:rsid w:val="00131509"/>
    <w:rsid w:val="00131689"/>
    <w:rsid w:val="00131755"/>
    <w:rsid w:val="001317D0"/>
    <w:rsid w:val="00131AB2"/>
    <w:rsid w:val="00131E2C"/>
    <w:rsid w:val="001322CE"/>
    <w:rsid w:val="001322EF"/>
    <w:rsid w:val="001324D5"/>
    <w:rsid w:val="001326A6"/>
    <w:rsid w:val="0013278A"/>
    <w:rsid w:val="001330D0"/>
    <w:rsid w:val="00133523"/>
    <w:rsid w:val="00133837"/>
    <w:rsid w:val="00133AC7"/>
    <w:rsid w:val="00133C4A"/>
    <w:rsid w:val="00133CAC"/>
    <w:rsid w:val="00133E5F"/>
    <w:rsid w:val="00134061"/>
    <w:rsid w:val="00134114"/>
    <w:rsid w:val="00134531"/>
    <w:rsid w:val="001345F0"/>
    <w:rsid w:val="0013467C"/>
    <w:rsid w:val="00134AD2"/>
    <w:rsid w:val="00134B1E"/>
    <w:rsid w:val="00134D08"/>
    <w:rsid w:val="00134D09"/>
    <w:rsid w:val="00134E8C"/>
    <w:rsid w:val="00134F04"/>
    <w:rsid w:val="00135208"/>
    <w:rsid w:val="00135253"/>
    <w:rsid w:val="00135292"/>
    <w:rsid w:val="001354BD"/>
    <w:rsid w:val="0013550B"/>
    <w:rsid w:val="001358B1"/>
    <w:rsid w:val="00135A5F"/>
    <w:rsid w:val="00135A95"/>
    <w:rsid w:val="00135CE1"/>
    <w:rsid w:val="00135D11"/>
    <w:rsid w:val="00135DEE"/>
    <w:rsid w:val="001363B9"/>
    <w:rsid w:val="00136469"/>
    <w:rsid w:val="00136482"/>
    <w:rsid w:val="001365A3"/>
    <w:rsid w:val="0013688C"/>
    <w:rsid w:val="001368CC"/>
    <w:rsid w:val="001368DD"/>
    <w:rsid w:val="00136CB2"/>
    <w:rsid w:val="00136D09"/>
    <w:rsid w:val="00136E62"/>
    <w:rsid w:val="00136F6D"/>
    <w:rsid w:val="00136FE4"/>
    <w:rsid w:val="0013713C"/>
    <w:rsid w:val="00137245"/>
    <w:rsid w:val="001375AB"/>
    <w:rsid w:val="00137748"/>
    <w:rsid w:val="0013799A"/>
    <w:rsid w:val="001379C9"/>
    <w:rsid w:val="00137A80"/>
    <w:rsid w:val="00137C73"/>
    <w:rsid w:val="00137DE9"/>
    <w:rsid w:val="00137F8D"/>
    <w:rsid w:val="001401BE"/>
    <w:rsid w:val="0014041E"/>
    <w:rsid w:val="00140513"/>
    <w:rsid w:val="00140A29"/>
    <w:rsid w:val="00140BBD"/>
    <w:rsid w:val="00140D78"/>
    <w:rsid w:val="00140FA9"/>
    <w:rsid w:val="00141102"/>
    <w:rsid w:val="001412A5"/>
    <w:rsid w:val="00141510"/>
    <w:rsid w:val="001417BC"/>
    <w:rsid w:val="00141BB6"/>
    <w:rsid w:val="00141BC1"/>
    <w:rsid w:val="00141EF3"/>
    <w:rsid w:val="00141F7D"/>
    <w:rsid w:val="00142129"/>
    <w:rsid w:val="00142168"/>
    <w:rsid w:val="00142342"/>
    <w:rsid w:val="001425BC"/>
    <w:rsid w:val="001427FD"/>
    <w:rsid w:val="001428E1"/>
    <w:rsid w:val="00142AE0"/>
    <w:rsid w:val="00142E91"/>
    <w:rsid w:val="00142F28"/>
    <w:rsid w:val="0014301C"/>
    <w:rsid w:val="001432F2"/>
    <w:rsid w:val="0014332B"/>
    <w:rsid w:val="00143349"/>
    <w:rsid w:val="0014337B"/>
    <w:rsid w:val="0014342F"/>
    <w:rsid w:val="00143466"/>
    <w:rsid w:val="001435EA"/>
    <w:rsid w:val="001438A9"/>
    <w:rsid w:val="00143E70"/>
    <w:rsid w:val="00143F12"/>
    <w:rsid w:val="00143F59"/>
    <w:rsid w:val="00143FAF"/>
    <w:rsid w:val="00144239"/>
    <w:rsid w:val="00144504"/>
    <w:rsid w:val="00144569"/>
    <w:rsid w:val="00144783"/>
    <w:rsid w:val="0014485D"/>
    <w:rsid w:val="00144883"/>
    <w:rsid w:val="001448C9"/>
    <w:rsid w:val="00144AC7"/>
    <w:rsid w:val="00144B4D"/>
    <w:rsid w:val="00144B53"/>
    <w:rsid w:val="00145008"/>
    <w:rsid w:val="001450B7"/>
    <w:rsid w:val="0014533D"/>
    <w:rsid w:val="0014535F"/>
    <w:rsid w:val="00145875"/>
    <w:rsid w:val="00145953"/>
    <w:rsid w:val="00145AB2"/>
    <w:rsid w:val="0014606C"/>
    <w:rsid w:val="001460BA"/>
    <w:rsid w:val="001463E2"/>
    <w:rsid w:val="00146587"/>
    <w:rsid w:val="00146898"/>
    <w:rsid w:val="00146944"/>
    <w:rsid w:val="00146A5D"/>
    <w:rsid w:val="00146F19"/>
    <w:rsid w:val="0014702F"/>
    <w:rsid w:val="00147047"/>
    <w:rsid w:val="001471BB"/>
    <w:rsid w:val="00147634"/>
    <w:rsid w:val="0014777E"/>
    <w:rsid w:val="00147AAA"/>
    <w:rsid w:val="00147C21"/>
    <w:rsid w:val="00147D7B"/>
    <w:rsid w:val="00147EAE"/>
    <w:rsid w:val="00150964"/>
    <w:rsid w:val="00150BC8"/>
    <w:rsid w:val="0015119A"/>
    <w:rsid w:val="001512B4"/>
    <w:rsid w:val="001512F9"/>
    <w:rsid w:val="00151355"/>
    <w:rsid w:val="001513D9"/>
    <w:rsid w:val="001514ED"/>
    <w:rsid w:val="0015152C"/>
    <w:rsid w:val="00151541"/>
    <w:rsid w:val="00151A28"/>
    <w:rsid w:val="00151A49"/>
    <w:rsid w:val="00151BDF"/>
    <w:rsid w:val="00151C04"/>
    <w:rsid w:val="00151DCE"/>
    <w:rsid w:val="00151FFF"/>
    <w:rsid w:val="001521A5"/>
    <w:rsid w:val="00152232"/>
    <w:rsid w:val="00152389"/>
    <w:rsid w:val="0015259D"/>
    <w:rsid w:val="00152644"/>
    <w:rsid w:val="00152710"/>
    <w:rsid w:val="0015273A"/>
    <w:rsid w:val="001528F8"/>
    <w:rsid w:val="00152981"/>
    <w:rsid w:val="00152A1C"/>
    <w:rsid w:val="00152A56"/>
    <w:rsid w:val="00152ACF"/>
    <w:rsid w:val="00152B13"/>
    <w:rsid w:val="00152B56"/>
    <w:rsid w:val="00152C62"/>
    <w:rsid w:val="00152EFC"/>
    <w:rsid w:val="00153042"/>
    <w:rsid w:val="00153394"/>
    <w:rsid w:val="001533DA"/>
    <w:rsid w:val="001534C2"/>
    <w:rsid w:val="0015368B"/>
    <w:rsid w:val="00153772"/>
    <w:rsid w:val="0015399A"/>
    <w:rsid w:val="00153A0C"/>
    <w:rsid w:val="00153A45"/>
    <w:rsid w:val="00153B81"/>
    <w:rsid w:val="00153F2B"/>
    <w:rsid w:val="001540FC"/>
    <w:rsid w:val="00154160"/>
    <w:rsid w:val="00154560"/>
    <w:rsid w:val="00154717"/>
    <w:rsid w:val="00154751"/>
    <w:rsid w:val="00154B5C"/>
    <w:rsid w:val="00154B82"/>
    <w:rsid w:val="00154E5D"/>
    <w:rsid w:val="00154F60"/>
    <w:rsid w:val="00154F62"/>
    <w:rsid w:val="00155053"/>
    <w:rsid w:val="0015535B"/>
    <w:rsid w:val="00155442"/>
    <w:rsid w:val="001556D6"/>
    <w:rsid w:val="00155721"/>
    <w:rsid w:val="0015578E"/>
    <w:rsid w:val="001557C9"/>
    <w:rsid w:val="001559F6"/>
    <w:rsid w:val="00155A68"/>
    <w:rsid w:val="00155B43"/>
    <w:rsid w:val="00155C35"/>
    <w:rsid w:val="00155F6D"/>
    <w:rsid w:val="00156235"/>
    <w:rsid w:val="001562C6"/>
    <w:rsid w:val="0015636F"/>
    <w:rsid w:val="00156714"/>
    <w:rsid w:val="0015693F"/>
    <w:rsid w:val="00156BCE"/>
    <w:rsid w:val="00156C9D"/>
    <w:rsid w:val="00156D8E"/>
    <w:rsid w:val="00156D95"/>
    <w:rsid w:val="00156EA4"/>
    <w:rsid w:val="00156FE2"/>
    <w:rsid w:val="001572AF"/>
    <w:rsid w:val="001572C4"/>
    <w:rsid w:val="00157389"/>
    <w:rsid w:val="001573C7"/>
    <w:rsid w:val="001574AD"/>
    <w:rsid w:val="001574BB"/>
    <w:rsid w:val="0015788A"/>
    <w:rsid w:val="001578EF"/>
    <w:rsid w:val="00157B94"/>
    <w:rsid w:val="001605BC"/>
    <w:rsid w:val="00160613"/>
    <w:rsid w:val="0016090C"/>
    <w:rsid w:val="0016091E"/>
    <w:rsid w:val="00160952"/>
    <w:rsid w:val="001609F6"/>
    <w:rsid w:val="00160FB6"/>
    <w:rsid w:val="0016103F"/>
    <w:rsid w:val="001611C8"/>
    <w:rsid w:val="00161265"/>
    <w:rsid w:val="0016158D"/>
    <w:rsid w:val="001615BE"/>
    <w:rsid w:val="00161623"/>
    <w:rsid w:val="00161796"/>
    <w:rsid w:val="001618A9"/>
    <w:rsid w:val="00161A2C"/>
    <w:rsid w:val="00161B66"/>
    <w:rsid w:val="00161DA3"/>
    <w:rsid w:val="00161DE8"/>
    <w:rsid w:val="00161F93"/>
    <w:rsid w:val="00161FA4"/>
    <w:rsid w:val="00162178"/>
    <w:rsid w:val="001623C7"/>
    <w:rsid w:val="0016267A"/>
    <w:rsid w:val="001626F9"/>
    <w:rsid w:val="0016272D"/>
    <w:rsid w:val="0016276F"/>
    <w:rsid w:val="001627DD"/>
    <w:rsid w:val="001628BE"/>
    <w:rsid w:val="0016295B"/>
    <w:rsid w:val="00162BCF"/>
    <w:rsid w:val="001632D0"/>
    <w:rsid w:val="00163759"/>
    <w:rsid w:val="00163995"/>
    <w:rsid w:val="00163A2B"/>
    <w:rsid w:val="00163C3F"/>
    <w:rsid w:val="00163DFB"/>
    <w:rsid w:val="0016445A"/>
    <w:rsid w:val="00164A24"/>
    <w:rsid w:val="00164B4D"/>
    <w:rsid w:val="00164BFA"/>
    <w:rsid w:val="00164DC1"/>
    <w:rsid w:val="00164DC2"/>
    <w:rsid w:val="00164E07"/>
    <w:rsid w:val="00164E75"/>
    <w:rsid w:val="00164EA8"/>
    <w:rsid w:val="0016519F"/>
    <w:rsid w:val="00165672"/>
    <w:rsid w:val="00165B77"/>
    <w:rsid w:val="00165CE1"/>
    <w:rsid w:val="00165D9D"/>
    <w:rsid w:val="00165EB6"/>
    <w:rsid w:val="00165EEC"/>
    <w:rsid w:val="00165F62"/>
    <w:rsid w:val="00166156"/>
    <w:rsid w:val="00166169"/>
    <w:rsid w:val="0016621C"/>
    <w:rsid w:val="0016624B"/>
    <w:rsid w:val="0016628F"/>
    <w:rsid w:val="00166331"/>
    <w:rsid w:val="00166402"/>
    <w:rsid w:val="001664C4"/>
    <w:rsid w:val="0016661B"/>
    <w:rsid w:val="001666D8"/>
    <w:rsid w:val="00166923"/>
    <w:rsid w:val="00166E4C"/>
    <w:rsid w:val="00167107"/>
    <w:rsid w:val="0016712C"/>
    <w:rsid w:val="0016714D"/>
    <w:rsid w:val="00167214"/>
    <w:rsid w:val="001676AF"/>
    <w:rsid w:val="001677EB"/>
    <w:rsid w:val="0016786C"/>
    <w:rsid w:val="0016792D"/>
    <w:rsid w:val="00167AF9"/>
    <w:rsid w:val="0017026D"/>
    <w:rsid w:val="0017037C"/>
    <w:rsid w:val="001705DE"/>
    <w:rsid w:val="00170617"/>
    <w:rsid w:val="001706FA"/>
    <w:rsid w:val="001707A3"/>
    <w:rsid w:val="00170864"/>
    <w:rsid w:val="001709B5"/>
    <w:rsid w:val="00170BE0"/>
    <w:rsid w:val="00170CCB"/>
    <w:rsid w:val="00170D0D"/>
    <w:rsid w:val="00170D3B"/>
    <w:rsid w:val="00170DB3"/>
    <w:rsid w:val="00170EFD"/>
    <w:rsid w:val="00171008"/>
    <w:rsid w:val="00171131"/>
    <w:rsid w:val="00171168"/>
    <w:rsid w:val="00171201"/>
    <w:rsid w:val="00171225"/>
    <w:rsid w:val="001713CB"/>
    <w:rsid w:val="001713CE"/>
    <w:rsid w:val="0017162A"/>
    <w:rsid w:val="00171638"/>
    <w:rsid w:val="00171803"/>
    <w:rsid w:val="00171BBA"/>
    <w:rsid w:val="00171CAD"/>
    <w:rsid w:val="00171E50"/>
    <w:rsid w:val="00171EE6"/>
    <w:rsid w:val="00171F1F"/>
    <w:rsid w:val="00172254"/>
    <w:rsid w:val="001724DD"/>
    <w:rsid w:val="00172627"/>
    <w:rsid w:val="00172751"/>
    <w:rsid w:val="001727E6"/>
    <w:rsid w:val="00172BF0"/>
    <w:rsid w:val="00172C2B"/>
    <w:rsid w:val="00172D5E"/>
    <w:rsid w:val="00172F89"/>
    <w:rsid w:val="00172FD3"/>
    <w:rsid w:val="0017314A"/>
    <w:rsid w:val="001733E0"/>
    <w:rsid w:val="001737BA"/>
    <w:rsid w:val="001737E2"/>
    <w:rsid w:val="001739E5"/>
    <w:rsid w:val="00173B8E"/>
    <w:rsid w:val="00173C49"/>
    <w:rsid w:val="00173D29"/>
    <w:rsid w:val="0017436B"/>
    <w:rsid w:val="00174415"/>
    <w:rsid w:val="001744BE"/>
    <w:rsid w:val="0017459B"/>
    <w:rsid w:val="001748B0"/>
    <w:rsid w:val="00174C49"/>
    <w:rsid w:val="00175132"/>
    <w:rsid w:val="00175257"/>
    <w:rsid w:val="001753DF"/>
    <w:rsid w:val="00175403"/>
    <w:rsid w:val="001755C2"/>
    <w:rsid w:val="00175751"/>
    <w:rsid w:val="0017590E"/>
    <w:rsid w:val="00175DC8"/>
    <w:rsid w:val="00175E63"/>
    <w:rsid w:val="00175EC3"/>
    <w:rsid w:val="00176023"/>
    <w:rsid w:val="0017607E"/>
    <w:rsid w:val="0017653E"/>
    <w:rsid w:val="0017695B"/>
    <w:rsid w:val="00176A04"/>
    <w:rsid w:val="00176D67"/>
    <w:rsid w:val="0017730D"/>
    <w:rsid w:val="00177382"/>
    <w:rsid w:val="001773B5"/>
    <w:rsid w:val="00177721"/>
    <w:rsid w:val="00177C96"/>
    <w:rsid w:val="00177CEB"/>
    <w:rsid w:val="00177F7E"/>
    <w:rsid w:val="001800AD"/>
    <w:rsid w:val="001801F6"/>
    <w:rsid w:val="00180275"/>
    <w:rsid w:val="0018027F"/>
    <w:rsid w:val="00180311"/>
    <w:rsid w:val="00180627"/>
    <w:rsid w:val="0018085E"/>
    <w:rsid w:val="001809DD"/>
    <w:rsid w:val="00180B21"/>
    <w:rsid w:val="0018107C"/>
    <w:rsid w:val="00181159"/>
    <w:rsid w:val="001812E9"/>
    <w:rsid w:val="001814BE"/>
    <w:rsid w:val="001814E0"/>
    <w:rsid w:val="001815B4"/>
    <w:rsid w:val="0018181A"/>
    <w:rsid w:val="00181A1A"/>
    <w:rsid w:val="00181A6F"/>
    <w:rsid w:val="00181CC2"/>
    <w:rsid w:val="001825FB"/>
    <w:rsid w:val="00182628"/>
    <w:rsid w:val="001828D5"/>
    <w:rsid w:val="0018296C"/>
    <w:rsid w:val="00182973"/>
    <w:rsid w:val="00182978"/>
    <w:rsid w:val="00182B69"/>
    <w:rsid w:val="00182E81"/>
    <w:rsid w:val="00182E9D"/>
    <w:rsid w:val="00182EC6"/>
    <w:rsid w:val="00183097"/>
    <w:rsid w:val="0018346B"/>
    <w:rsid w:val="001834CF"/>
    <w:rsid w:val="0018353F"/>
    <w:rsid w:val="00183558"/>
    <w:rsid w:val="0018372C"/>
    <w:rsid w:val="001837CD"/>
    <w:rsid w:val="001838FC"/>
    <w:rsid w:val="0018399F"/>
    <w:rsid w:val="00183A1D"/>
    <w:rsid w:val="00183BD0"/>
    <w:rsid w:val="00184074"/>
    <w:rsid w:val="001840A5"/>
    <w:rsid w:val="001840D3"/>
    <w:rsid w:val="00184166"/>
    <w:rsid w:val="001841F5"/>
    <w:rsid w:val="0018434C"/>
    <w:rsid w:val="00184376"/>
    <w:rsid w:val="0018443E"/>
    <w:rsid w:val="001844D6"/>
    <w:rsid w:val="0018480A"/>
    <w:rsid w:val="00184881"/>
    <w:rsid w:val="00184923"/>
    <w:rsid w:val="00185022"/>
    <w:rsid w:val="001851D8"/>
    <w:rsid w:val="0018528A"/>
    <w:rsid w:val="00185604"/>
    <w:rsid w:val="0018571B"/>
    <w:rsid w:val="00185813"/>
    <w:rsid w:val="00185A57"/>
    <w:rsid w:val="00185B5F"/>
    <w:rsid w:val="00185BF4"/>
    <w:rsid w:val="00185C6C"/>
    <w:rsid w:val="00185CAC"/>
    <w:rsid w:val="00185D05"/>
    <w:rsid w:val="00185F95"/>
    <w:rsid w:val="00186501"/>
    <w:rsid w:val="00186575"/>
    <w:rsid w:val="001866C5"/>
    <w:rsid w:val="00186704"/>
    <w:rsid w:val="00186752"/>
    <w:rsid w:val="00186781"/>
    <w:rsid w:val="001868CC"/>
    <w:rsid w:val="00186A58"/>
    <w:rsid w:val="00186AB1"/>
    <w:rsid w:val="00186B36"/>
    <w:rsid w:val="00186D15"/>
    <w:rsid w:val="00186D49"/>
    <w:rsid w:val="00186DB2"/>
    <w:rsid w:val="00186DB3"/>
    <w:rsid w:val="00187053"/>
    <w:rsid w:val="00187195"/>
    <w:rsid w:val="0018727D"/>
    <w:rsid w:val="001875A2"/>
    <w:rsid w:val="001875AB"/>
    <w:rsid w:val="001879CC"/>
    <w:rsid w:val="00187A0D"/>
    <w:rsid w:val="00187B8F"/>
    <w:rsid w:val="00187FC3"/>
    <w:rsid w:val="00190598"/>
    <w:rsid w:val="001909B9"/>
    <w:rsid w:val="00190F26"/>
    <w:rsid w:val="00190F99"/>
    <w:rsid w:val="0019106C"/>
    <w:rsid w:val="001910D6"/>
    <w:rsid w:val="00191299"/>
    <w:rsid w:val="001914DC"/>
    <w:rsid w:val="00191547"/>
    <w:rsid w:val="00191AF1"/>
    <w:rsid w:val="00191C4C"/>
    <w:rsid w:val="0019210E"/>
    <w:rsid w:val="0019222F"/>
    <w:rsid w:val="00192366"/>
    <w:rsid w:val="001923F8"/>
    <w:rsid w:val="001924CD"/>
    <w:rsid w:val="00192615"/>
    <w:rsid w:val="0019279A"/>
    <w:rsid w:val="001928D0"/>
    <w:rsid w:val="00192F3F"/>
    <w:rsid w:val="001933C2"/>
    <w:rsid w:val="0019345E"/>
    <w:rsid w:val="001934F1"/>
    <w:rsid w:val="001935C8"/>
    <w:rsid w:val="001937BC"/>
    <w:rsid w:val="00193836"/>
    <w:rsid w:val="0019384A"/>
    <w:rsid w:val="001939E4"/>
    <w:rsid w:val="001940B5"/>
    <w:rsid w:val="00194507"/>
    <w:rsid w:val="001949A1"/>
    <w:rsid w:val="00194C38"/>
    <w:rsid w:val="00194E71"/>
    <w:rsid w:val="00195119"/>
    <w:rsid w:val="0019517B"/>
    <w:rsid w:val="00195252"/>
    <w:rsid w:val="0019559A"/>
    <w:rsid w:val="001955EB"/>
    <w:rsid w:val="00195644"/>
    <w:rsid w:val="001956B8"/>
    <w:rsid w:val="00195872"/>
    <w:rsid w:val="001958E6"/>
    <w:rsid w:val="00195961"/>
    <w:rsid w:val="00195A3C"/>
    <w:rsid w:val="00195BB0"/>
    <w:rsid w:val="00195E68"/>
    <w:rsid w:val="00195EC5"/>
    <w:rsid w:val="00195F7D"/>
    <w:rsid w:val="001961C7"/>
    <w:rsid w:val="001962AA"/>
    <w:rsid w:val="001963E2"/>
    <w:rsid w:val="001965BA"/>
    <w:rsid w:val="00196637"/>
    <w:rsid w:val="001966BA"/>
    <w:rsid w:val="0019678B"/>
    <w:rsid w:val="001967E5"/>
    <w:rsid w:val="00196C2D"/>
    <w:rsid w:val="00196E59"/>
    <w:rsid w:val="0019756C"/>
    <w:rsid w:val="001977D9"/>
    <w:rsid w:val="00197874"/>
    <w:rsid w:val="00197A3F"/>
    <w:rsid w:val="00197B05"/>
    <w:rsid w:val="00197EB4"/>
    <w:rsid w:val="00197F35"/>
    <w:rsid w:val="00197FD6"/>
    <w:rsid w:val="001A0082"/>
    <w:rsid w:val="001A015A"/>
    <w:rsid w:val="001A0202"/>
    <w:rsid w:val="001A0752"/>
    <w:rsid w:val="001A0896"/>
    <w:rsid w:val="001A0A9E"/>
    <w:rsid w:val="001A0B0C"/>
    <w:rsid w:val="001A0B42"/>
    <w:rsid w:val="001A0D01"/>
    <w:rsid w:val="001A0E3E"/>
    <w:rsid w:val="001A0EE0"/>
    <w:rsid w:val="001A0EFF"/>
    <w:rsid w:val="001A0F79"/>
    <w:rsid w:val="001A1238"/>
    <w:rsid w:val="001A13E4"/>
    <w:rsid w:val="001A1475"/>
    <w:rsid w:val="001A15BF"/>
    <w:rsid w:val="001A18C5"/>
    <w:rsid w:val="001A1C63"/>
    <w:rsid w:val="001A1C98"/>
    <w:rsid w:val="001A1D83"/>
    <w:rsid w:val="001A1DC3"/>
    <w:rsid w:val="001A1FDC"/>
    <w:rsid w:val="001A1FFF"/>
    <w:rsid w:val="001A25DF"/>
    <w:rsid w:val="001A28D1"/>
    <w:rsid w:val="001A2E16"/>
    <w:rsid w:val="001A2E7E"/>
    <w:rsid w:val="001A2F00"/>
    <w:rsid w:val="001A3123"/>
    <w:rsid w:val="001A31B4"/>
    <w:rsid w:val="001A31F6"/>
    <w:rsid w:val="001A326C"/>
    <w:rsid w:val="001A3270"/>
    <w:rsid w:val="001A347A"/>
    <w:rsid w:val="001A3606"/>
    <w:rsid w:val="001A37C9"/>
    <w:rsid w:val="001A3BC8"/>
    <w:rsid w:val="001A3DE7"/>
    <w:rsid w:val="001A43B3"/>
    <w:rsid w:val="001A448E"/>
    <w:rsid w:val="001A479F"/>
    <w:rsid w:val="001A4812"/>
    <w:rsid w:val="001A49F1"/>
    <w:rsid w:val="001A4A70"/>
    <w:rsid w:val="001A4B2E"/>
    <w:rsid w:val="001A4DA1"/>
    <w:rsid w:val="001A5206"/>
    <w:rsid w:val="001A52D5"/>
    <w:rsid w:val="001A52E9"/>
    <w:rsid w:val="001A53D5"/>
    <w:rsid w:val="001A5511"/>
    <w:rsid w:val="001A5626"/>
    <w:rsid w:val="001A573D"/>
    <w:rsid w:val="001A592D"/>
    <w:rsid w:val="001A593B"/>
    <w:rsid w:val="001A59E9"/>
    <w:rsid w:val="001A5DF6"/>
    <w:rsid w:val="001A5EEC"/>
    <w:rsid w:val="001A5F5B"/>
    <w:rsid w:val="001A5FC2"/>
    <w:rsid w:val="001A641A"/>
    <w:rsid w:val="001A6439"/>
    <w:rsid w:val="001A6576"/>
    <w:rsid w:val="001A65C9"/>
    <w:rsid w:val="001A68AB"/>
    <w:rsid w:val="001A69F7"/>
    <w:rsid w:val="001A6C93"/>
    <w:rsid w:val="001A6CB0"/>
    <w:rsid w:val="001A6CF4"/>
    <w:rsid w:val="001A6D01"/>
    <w:rsid w:val="001A6EB0"/>
    <w:rsid w:val="001A735A"/>
    <w:rsid w:val="001A7607"/>
    <w:rsid w:val="001A774B"/>
    <w:rsid w:val="001A77D7"/>
    <w:rsid w:val="001A786B"/>
    <w:rsid w:val="001A7A85"/>
    <w:rsid w:val="001A7E16"/>
    <w:rsid w:val="001A7F83"/>
    <w:rsid w:val="001B0159"/>
    <w:rsid w:val="001B0392"/>
    <w:rsid w:val="001B03A9"/>
    <w:rsid w:val="001B04B6"/>
    <w:rsid w:val="001B05C8"/>
    <w:rsid w:val="001B0601"/>
    <w:rsid w:val="001B06C1"/>
    <w:rsid w:val="001B0736"/>
    <w:rsid w:val="001B0992"/>
    <w:rsid w:val="001B09E7"/>
    <w:rsid w:val="001B09FD"/>
    <w:rsid w:val="001B0C29"/>
    <w:rsid w:val="001B0C8B"/>
    <w:rsid w:val="001B0CC2"/>
    <w:rsid w:val="001B0D7E"/>
    <w:rsid w:val="001B0EA5"/>
    <w:rsid w:val="001B144D"/>
    <w:rsid w:val="001B1697"/>
    <w:rsid w:val="001B194C"/>
    <w:rsid w:val="001B1A81"/>
    <w:rsid w:val="001B1AA1"/>
    <w:rsid w:val="001B1B05"/>
    <w:rsid w:val="001B24CE"/>
    <w:rsid w:val="001B26C0"/>
    <w:rsid w:val="001B2709"/>
    <w:rsid w:val="001B29AA"/>
    <w:rsid w:val="001B2CBB"/>
    <w:rsid w:val="001B2E14"/>
    <w:rsid w:val="001B2FF2"/>
    <w:rsid w:val="001B2FF5"/>
    <w:rsid w:val="001B3178"/>
    <w:rsid w:val="001B3241"/>
    <w:rsid w:val="001B37F0"/>
    <w:rsid w:val="001B3846"/>
    <w:rsid w:val="001B38F0"/>
    <w:rsid w:val="001B3BBA"/>
    <w:rsid w:val="001B3EDC"/>
    <w:rsid w:val="001B425E"/>
    <w:rsid w:val="001B43C2"/>
    <w:rsid w:val="001B446B"/>
    <w:rsid w:val="001B44BD"/>
    <w:rsid w:val="001B47D7"/>
    <w:rsid w:val="001B49D8"/>
    <w:rsid w:val="001B4BA2"/>
    <w:rsid w:val="001B4CB3"/>
    <w:rsid w:val="001B4D29"/>
    <w:rsid w:val="001B4D73"/>
    <w:rsid w:val="001B4FCF"/>
    <w:rsid w:val="001B53D5"/>
    <w:rsid w:val="001B5423"/>
    <w:rsid w:val="001B5495"/>
    <w:rsid w:val="001B54D1"/>
    <w:rsid w:val="001B58B4"/>
    <w:rsid w:val="001B5B97"/>
    <w:rsid w:val="001B5C49"/>
    <w:rsid w:val="001B5E77"/>
    <w:rsid w:val="001B5F79"/>
    <w:rsid w:val="001B60B3"/>
    <w:rsid w:val="001B62FE"/>
    <w:rsid w:val="001B6379"/>
    <w:rsid w:val="001B6456"/>
    <w:rsid w:val="001B6669"/>
    <w:rsid w:val="001B6888"/>
    <w:rsid w:val="001B6C03"/>
    <w:rsid w:val="001B72FB"/>
    <w:rsid w:val="001B7309"/>
    <w:rsid w:val="001B74AD"/>
    <w:rsid w:val="001B7847"/>
    <w:rsid w:val="001B7942"/>
    <w:rsid w:val="001B7944"/>
    <w:rsid w:val="001B7A73"/>
    <w:rsid w:val="001B7BFA"/>
    <w:rsid w:val="001B7C8F"/>
    <w:rsid w:val="001B7F17"/>
    <w:rsid w:val="001B7F30"/>
    <w:rsid w:val="001C0619"/>
    <w:rsid w:val="001C0829"/>
    <w:rsid w:val="001C087C"/>
    <w:rsid w:val="001C0A37"/>
    <w:rsid w:val="001C0B2C"/>
    <w:rsid w:val="001C10FA"/>
    <w:rsid w:val="001C1115"/>
    <w:rsid w:val="001C2020"/>
    <w:rsid w:val="001C2283"/>
    <w:rsid w:val="001C22A4"/>
    <w:rsid w:val="001C23FF"/>
    <w:rsid w:val="001C2527"/>
    <w:rsid w:val="001C25F8"/>
    <w:rsid w:val="001C28CF"/>
    <w:rsid w:val="001C29EA"/>
    <w:rsid w:val="001C2C4D"/>
    <w:rsid w:val="001C300E"/>
    <w:rsid w:val="001C3525"/>
    <w:rsid w:val="001C36CE"/>
    <w:rsid w:val="001C3769"/>
    <w:rsid w:val="001C394E"/>
    <w:rsid w:val="001C3AF9"/>
    <w:rsid w:val="001C3B3F"/>
    <w:rsid w:val="001C3D06"/>
    <w:rsid w:val="001C450F"/>
    <w:rsid w:val="001C487B"/>
    <w:rsid w:val="001C490D"/>
    <w:rsid w:val="001C4D57"/>
    <w:rsid w:val="001C4FBC"/>
    <w:rsid w:val="001C50C5"/>
    <w:rsid w:val="001C5256"/>
    <w:rsid w:val="001C549B"/>
    <w:rsid w:val="001C54F9"/>
    <w:rsid w:val="001C55D2"/>
    <w:rsid w:val="001C5742"/>
    <w:rsid w:val="001C5A1B"/>
    <w:rsid w:val="001C5C9E"/>
    <w:rsid w:val="001C6343"/>
    <w:rsid w:val="001C6370"/>
    <w:rsid w:val="001C681D"/>
    <w:rsid w:val="001C68E4"/>
    <w:rsid w:val="001C6936"/>
    <w:rsid w:val="001C6C27"/>
    <w:rsid w:val="001C6D02"/>
    <w:rsid w:val="001C6DBB"/>
    <w:rsid w:val="001C6E1A"/>
    <w:rsid w:val="001C7066"/>
    <w:rsid w:val="001C70E5"/>
    <w:rsid w:val="001C711F"/>
    <w:rsid w:val="001C7210"/>
    <w:rsid w:val="001C73DC"/>
    <w:rsid w:val="001C74BF"/>
    <w:rsid w:val="001C7527"/>
    <w:rsid w:val="001C76B9"/>
    <w:rsid w:val="001C76D2"/>
    <w:rsid w:val="001C76DA"/>
    <w:rsid w:val="001C7770"/>
    <w:rsid w:val="001C789D"/>
    <w:rsid w:val="001C796B"/>
    <w:rsid w:val="001C79F2"/>
    <w:rsid w:val="001C7D59"/>
    <w:rsid w:val="001C7E12"/>
    <w:rsid w:val="001C7E97"/>
    <w:rsid w:val="001D0056"/>
    <w:rsid w:val="001D01A1"/>
    <w:rsid w:val="001D02F9"/>
    <w:rsid w:val="001D039F"/>
    <w:rsid w:val="001D08AC"/>
    <w:rsid w:val="001D0B95"/>
    <w:rsid w:val="001D0E0A"/>
    <w:rsid w:val="001D1116"/>
    <w:rsid w:val="001D1120"/>
    <w:rsid w:val="001D1140"/>
    <w:rsid w:val="001D11EF"/>
    <w:rsid w:val="001D13F0"/>
    <w:rsid w:val="001D15D7"/>
    <w:rsid w:val="001D174F"/>
    <w:rsid w:val="001D17B1"/>
    <w:rsid w:val="001D18C8"/>
    <w:rsid w:val="001D1A89"/>
    <w:rsid w:val="001D1C91"/>
    <w:rsid w:val="001D1CC5"/>
    <w:rsid w:val="001D1E55"/>
    <w:rsid w:val="001D2017"/>
    <w:rsid w:val="001D213E"/>
    <w:rsid w:val="001D21CA"/>
    <w:rsid w:val="001D227E"/>
    <w:rsid w:val="001D2331"/>
    <w:rsid w:val="001D2461"/>
    <w:rsid w:val="001D24E2"/>
    <w:rsid w:val="001D29BC"/>
    <w:rsid w:val="001D2AF5"/>
    <w:rsid w:val="001D2E67"/>
    <w:rsid w:val="001D2F4A"/>
    <w:rsid w:val="001D311E"/>
    <w:rsid w:val="001D3248"/>
    <w:rsid w:val="001D327C"/>
    <w:rsid w:val="001D36C6"/>
    <w:rsid w:val="001D371D"/>
    <w:rsid w:val="001D38A1"/>
    <w:rsid w:val="001D39C6"/>
    <w:rsid w:val="001D3CFD"/>
    <w:rsid w:val="001D4472"/>
    <w:rsid w:val="001D456D"/>
    <w:rsid w:val="001D4687"/>
    <w:rsid w:val="001D46FC"/>
    <w:rsid w:val="001D49CC"/>
    <w:rsid w:val="001D4FAC"/>
    <w:rsid w:val="001D5006"/>
    <w:rsid w:val="001D51C7"/>
    <w:rsid w:val="001D532A"/>
    <w:rsid w:val="001D5482"/>
    <w:rsid w:val="001D54D5"/>
    <w:rsid w:val="001D550C"/>
    <w:rsid w:val="001D56B0"/>
    <w:rsid w:val="001D585D"/>
    <w:rsid w:val="001D5FCA"/>
    <w:rsid w:val="001D624D"/>
    <w:rsid w:val="001D6286"/>
    <w:rsid w:val="001D644A"/>
    <w:rsid w:val="001D69DB"/>
    <w:rsid w:val="001D6A9F"/>
    <w:rsid w:val="001D6B6A"/>
    <w:rsid w:val="001D6BA2"/>
    <w:rsid w:val="001D6DF0"/>
    <w:rsid w:val="001D6E5F"/>
    <w:rsid w:val="001D720A"/>
    <w:rsid w:val="001D7270"/>
    <w:rsid w:val="001D744A"/>
    <w:rsid w:val="001D75DA"/>
    <w:rsid w:val="001D7645"/>
    <w:rsid w:val="001D774B"/>
    <w:rsid w:val="001D7AB1"/>
    <w:rsid w:val="001D7C8A"/>
    <w:rsid w:val="001D7D35"/>
    <w:rsid w:val="001D7DFA"/>
    <w:rsid w:val="001E036B"/>
    <w:rsid w:val="001E072E"/>
    <w:rsid w:val="001E0833"/>
    <w:rsid w:val="001E089D"/>
    <w:rsid w:val="001E0C2D"/>
    <w:rsid w:val="001E10A5"/>
    <w:rsid w:val="001E116B"/>
    <w:rsid w:val="001E15FD"/>
    <w:rsid w:val="001E175B"/>
    <w:rsid w:val="001E197C"/>
    <w:rsid w:val="001E19B8"/>
    <w:rsid w:val="001E1A60"/>
    <w:rsid w:val="001E1B3B"/>
    <w:rsid w:val="001E1B56"/>
    <w:rsid w:val="001E1B80"/>
    <w:rsid w:val="001E1E0F"/>
    <w:rsid w:val="001E2011"/>
    <w:rsid w:val="001E21C4"/>
    <w:rsid w:val="001E22DB"/>
    <w:rsid w:val="001E25AC"/>
    <w:rsid w:val="001E264F"/>
    <w:rsid w:val="001E2A3C"/>
    <w:rsid w:val="001E2A52"/>
    <w:rsid w:val="001E2A7F"/>
    <w:rsid w:val="001E2C5F"/>
    <w:rsid w:val="001E2D35"/>
    <w:rsid w:val="001E2D8C"/>
    <w:rsid w:val="001E2DBD"/>
    <w:rsid w:val="001E2DC5"/>
    <w:rsid w:val="001E3248"/>
    <w:rsid w:val="001E341F"/>
    <w:rsid w:val="001E3510"/>
    <w:rsid w:val="001E3598"/>
    <w:rsid w:val="001E35F4"/>
    <w:rsid w:val="001E38D4"/>
    <w:rsid w:val="001E3A07"/>
    <w:rsid w:val="001E3C0C"/>
    <w:rsid w:val="001E3D52"/>
    <w:rsid w:val="001E3EE6"/>
    <w:rsid w:val="001E3F36"/>
    <w:rsid w:val="001E4013"/>
    <w:rsid w:val="001E40B9"/>
    <w:rsid w:val="001E416A"/>
    <w:rsid w:val="001E41DC"/>
    <w:rsid w:val="001E4239"/>
    <w:rsid w:val="001E428F"/>
    <w:rsid w:val="001E42CA"/>
    <w:rsid w:val="001E45D5"/>
    <w:rsid w:val="001E494B"/>
    <w:rsid w:val="001E4B9A"/>
    <w:rsid w:val="001E5087"/>
    <w:rsid w:val="001E52AE"/>
    <w:rsid w:val="001E536A"/>
    <w:rsid w:val="001E537F"/>
    <w:rsid w:val="001E563E"/>
    <w:rsid w:val="001E57FA"/>
    <w:rsid w:val="001E588B"/>
    <w:rsid w:val="001E5E85"/>
    <w:rsid w:val="001E5FAD"/>
    <w:rsid w:val="001E6549"/>
    <w:rsid w:val="001E65A5"/>
    <w:rsid w:val="001E6690"/>
    <w:rsid w:val="001E6899"/>
    <w:rsid w:val="001E6BE7"/>
    <w:rsid w:val="001E6E89"/>
    <w:rsid w:val="001E6F00"/>
    <w:rsid w:val="001E6FFD"/>
    <w:rsid w:val="001E70EF"/>
    <w:rsid w:val="001E722D"/>
    <w:rsid w:val="001E7544"/>
    <w:rsid w:val="001E75DE"/>
    <w:rsid w:val="001E76CA"/>
    <w:rsid w:val="001F009D"/>
    <w:rsid w:val="001F0276"/>
    <w:rsid w:val="001F0596"/>
    <w:rsid w:val="001F05F8"/>
    <w:rsid w:val="001F0821"/>
    <w:rsid w:val="001F0A31"/>
    <w:rsid w:val="001F0CBD"/>
    <w:rsid w:val="001F12AD"/>
    <w:rsid w:val="001F12DA"/>
    <w:rsid w:val="001F13D4"/>
    <w:rsid w:val="001F161C"/>
    <w:rsid w:val="001F16B0"/>
    <w:rsid w:val="001F1859"/>
    <w:rsid w:val="001F1937"/>
    <w:rsid w:val="001F1B69"/>
    <w:rsid w:val="001F1C3E"/>
    <w:rsid w:val="001F1E1F"/>
    <w:rsid w:val="001F1F48"/>
    <w:rsid w:val="001F1F67"/>
    <w:rsid w:val="001F20AF"/>
    <w:rsid w:val="001F23B3"/>
    <w:rsid w:val="001F2446"/>
    <w:rsid w:val="001F2504"/>
    <w:rsid w:val="001F26BF"/>
    <w:rsid w:val="001F2717"/>
    <w:rsid w:val="001F28ED"/>
    <w:rsid w:val="001F29FE"/>
    <w:rsid w:val="001F2A9E"/>
    <w:rsid w:val="001F2DBE"/>
    <w:rsid w:val="001F3193"/>
    <w:rsid w:val="001F3788"/>
    <w:rsid w:val="001F3889"/>
    <w:rsid w:val="001F3937"/>
    <w:rsid w:val="001F3C29"/>
    <w:rsid w:val="001F3DE2"/>
    <w:rsid w:val="001F3E98"/>
    <w:rsid w:val="001F3EBD"/>
    <w:rsid w:val="001F438F"/>
    <w:rsid w:val="001F44C6"/>
    <w:rsid w:val="001F4516"/>
    <w:rsid w:val="001F463D"/>
    <w:rsid w:val="001F481D"/>
    <w:rsid w:val="001F4A8A"/>
    <w:rsid w:val="001F4D40"/>
    <w:rsid w:val="001F51C1"/>
    <w:rsid w:val="001F5465"/>
    <w:rsid w:val="001F555C"/>
    <w:rsid w:val="001F57DA"/>
    <w:rsid w:val="001F5E02"/>
    <w:rsid w:val="001F61F4"/>
    <w:rsid w:val="001F63D5"/>
    <w:rsid w:val="001F63DA"/>
    <w:rsid w:val="001F64AC"/>
    <w:rsid w:val="001F64AE"/>
    <w:rsid w:val="001F68FD"/>
    <w:rsid w:val="001F6BA2"/>
    <w:rsid w:val="001F6EB9"/>
    <w:rsid w:val="001F71AF"/>
    <w:rsid w:val="001F7311"/>
    <w:rsid w:val="001F732F"/>
    <w:rsid w:val="001F738E"/>
    <w:rsid w:val="001F75C6"/>
    <w:rsid w:val="001F767D"/>
    <w:rsid w:val="001F774B"/>
    <w:rsid w:val="001F7A30"/>
    <w:rsid w:val="001F7D7D"/>
    <w:rsid w:val="001F7E2D"/>
    <w:rsid w:val="00200402"/>
    <w:rsid w:val="002004EE"/>
    <w:rsid w:val="0020080E"/>
    <w:rsid w:val="00200C1B"/>
    <w:rsid w:val="00200C31"/>
    <w:rsid w:val="00200D09"/>
    <w:rsid w:val="00200F14"/>
    <w:rsid w:val="0020117E"/>
    <w:rsid w:val="002013AA"/>
    <w:rsid w:val="002013B0"/>
    <w:rsid w:val="0020143E"/>
    <w:rsid w:val="00201757"/>
    <w:rsid w:val="002018B5"/>
    <w:rsid w:val="00201E47"/>
    <w:rsid w:val="00202144"/>
    <w:rsid w:val="00202157"/>
    <w:rsid w:val="00202188"/>
    <w:rsid w:val="00202265"/>
    <w:rsid w:val="0020230A"/>
    <w:rsid w:val="002027DA"/>
    <w:rsid w:val="002029E9"/>
    <w:rsid w:val="00202A1C"/>
    <w:rsid w:val="00202EE7"/>
    <w:rsid w:val="00202F87"/>
    <w:rsid w:val="00203094"/>
    <w:rsid w:val="00203290"/>
    <w:rsid w:val="002032AE"/>
    <w:rsid w:val="002032D7"/>
    <w:rsid w:val="00203334"/>
    <w:rsid w:val="0020364F"/>
    <w:rsid w:val="0020376B"/>
    <w:rsid w:val="0020394D"/>
    <w:rsid w:val="002039D6"/>
    <w:rsid w:val="00203AA1"/>
    <w:rsid w:val="00203CA9"/>
    <w:rsid w:val="00203CBF"/>
    <w:rsid w:val="0020455B"/>
    <w:rsid w:val="002046A1"/>
    <w:rsid w:val="00204B0C"/>
    <w:rsid w:val="00204BCD"/>
    <w:rsid w:val="00204D20"/>
    <w:rsid w:val="00204F79"/>
    <w:rsid w:val="00205132"/>
    <w:rsid w:val="00205195"/>
    <w:rsid w:val="00205321"/>
    <w:rsid w:val="0020569D"/>
    <w:rsid w:val="002058E1"/>
    <w:rsid w:val="00205B7F"/>
    <w:rsid w:val="00205DBE"/>
    <w:rsid w:val="00205E15"/>
    <w:rsid w:val="00205EC3"/>
    <w:rsid w:val="00205F03"/>
    <w:rsid w:val="002062ED"/>
    <w:rsid w:val="002062F5"/>
    <w:rsid w:val="0020652D"/>
    <w:rsid w:val="002065C1"/>
    <w:rsid w:val="00206637"/>
    <w:rsid w:val="0020690B"/>
    <w:rsid w:val="00206D49"/>
    <w:rsid w:val="00206E3E"/>
    <w:rsid w:val="002070D4"/>
    <w:rsid w:val="00207272"/>
    <w:rsid w:val="002072DD"/>
    <w:rsid w:val="002072FD"/>
    <w:rsid w:val="002076D7"/>
    <w:rsid w:val="00207947"/>
    <w:rsid w:val="0020796B"/>
    <w:rsid w:val="00207AF3"/>
    <w:rsid w:val="00207CB8"/>
    <w:rsid w:val="00210122"/>
    <w:rsid w:val="00210358"/>
    <w:rsid w:val="002103FA"/>
    <w:rsid w:val="002104F0"/>
    <w:rsid w:val="00210599"/>
    <w:rsid w:val="00210657"/>
    <w:rsid w:val="0021065B"/>
    <w:rsid w:val="00210A49"/>
    <w:rsid w:val="00210C77"/>
    <w:rsid w:val="00210D58"/>
    <w:rsid w:val="00211322"/>
    <w:rsid w:val="00211343"/>
    <w:rsid w:val="00211751"/>
    <w:rsid w:val="00211B30"/>
    <w:rsid w:val="00211C0F"/>
    <w:rsid w:val="00211DD3"/>
    <w:rsid w:val="00211DD6"/>
    <w:rsid w:val="00211E6A"/>
    <w:rsid w:val="00211E6E"/>
    <w:rsid w:val="00211ED1"/>
    <w:rsid w:val="00211FCE"/>
    <w:rsid w:val="002123A2"/>
    <w:rsid w:val="002125B3"/>
    <w:rsid w:val="002125C9"/>
    <w:rsid w:val="002126C7"/>
    <w:rsid w:val="00212722"/>
    <w:rsid w:val="0021288D"/>
    <w:rsid w:val="00212904"/>
    <w:rsid w:val="00212A50"/>
    <w:rsid w:val="00212BF4"/>
    <w:rsid w:val="00213245"/>
    <w:rsid w:val="002132B7"/>
    <w:rsid w:val="002138BA"/>
    <w:rsid w:val="00213945"/>
    <w:rsid w:val="00213BB3"/>
    <w:rsid w:val="00213C37"/>
    <w:rsid w:val="00213E67"/>
    <w:rsid w:val="00213F76"/>
    <w:rsid w:val="00214011"/>
    <w:rsid w:val="002141FF"/>
    <w:rsid w:val="00214318"/>
    <w:rsid w:val="00214364"/>
    <w:rsid w:val="00214380"/>
    <w:rsid w:val="002146FD"/>
    <w:rsid w:val="0021477A"/>
    <w:rsid w:val="00214809"/>
    <w:rsid w:val="00214828"/>
    <w:rsid w:val="002148E9"/>
    <w:rsid w:val="0021491F"/>
    <w:rsid w:val="00214C19"/>
    <w:rsid w:val="00214C39"/>
    <w:rsid w:val="00214EE7"/>
    <w:rsid w:val="00214F12"/>
    <w:rsid w:val="00214F14"/>
    <w:rsid w:val="00214FD9"/>
    <w:rsid w:val="00215382"/>
    <w:rsid w:val="002154F2"/>
    <w:rsid w:val="0021551A"/>
    <w:rsid w:val="0021563D"/>
    <w:rsid w:val="0021566B"/>
    <w:rsid w:val="0021579F"/>
    <w:rsid w:val="0021580A"/>
    <w:rsid w:val="0021580C"/>
    <w:rsid w:val="0021585C"/>
    <w:rsid w:val="002159C8"/>
    <w:rsid w:val="00215BD0"/>
    <w:rsid w:val="00215CAD"/>
    <w:rsid w:val="00215D1E"/>
    <w:rsid w:val="002161CF"/>
    <w:rsid w:val="002161EA"/>
    <w:rsid w:val="00216369"/>
    <w:rsid w:val="0021637E"/>
    <w:rsid w:val="002163C7"/>
    <w:rsid w:val="00216496"/>
    <w:rsid w:val="00216582"/>
    <w:rsid w:val="00216726"/>
    <w:rsid w:val="002167D6"/>
    <w:rsid w:val="00216D00"/>
    <w:rsid w:val="00216DF3"/>
    <w:rsid w:val="00216EF8"/>
    <w:rsid w:val="00217280"/>
    <w:rsid w:val="00217294"/>
    <w:rsid w:val="0021730B"/>
    <w:rsid w:val="0021751F"/>
    <w:rsid w:val="00217788"/>
    <w:rsid w:val="002177EB"/>
    <w:rsid w:val="002178C8"/>
    <w:rsid w:val="0021792C"/>
    <w:rsid w:val="00217A6F"/>
    <w:rsid w:val="00217B27"/>
    <w:rsid w:val="00217C29"/>
    <w:rsid w:val="00217D6D"/>
    <w:rsid w:val="00217DDD"/>
    <w:rsid w:val="00220545"/>
    <w:rsid w:val="00220645"/>
    <w:rsid w:val="00220646"/>
    <w:rsid w:val="002207B1"/>
    <w:rsid w:val="00220810"/>
    <w:rsid w:val="0022099F"/>
    <w:rsid w:val="00220C15"/>
    <w:rsid w:val="00220D68"/>
    <w:rsid w:val="00220D76"/>
    <w:rsid w:val="00220D8C"/>
    <w:rsid w:val="00220F42"/>
    <w:rsid w:val="0022102C"/>
    <w:rsid w:val="00221125"/>
    <w:rsid w:val="002211E8"/>
    <w:rsid w:val="00221445"/>
    <w:rsid w:val="002216FE"/>
    <w:rsid w:val="002219A8"/>
    <w:rsid w:val="00221A28"/>
    <w:rsid w:val="00221BD4"/>
    <w:rsid w:val="00221C6B"/>
    <w:rsid w:val="00221CFA"/>
    <w:rsid w:val="00221E29"/>
    <w:rsid w:val="00221FA1"/>
    <w:rsid w:val="0022215C"/>
    <w:rsid w:val="002222E4"/>
    <w:rsid w:val="00222CC2"/>
    <w:rsid w:val="00223264"/>
    <w:rsid w:val="0022336F"/>
    <w:rsid w:val="00223509"/>
    <w:rsid w:val="00223651"/>
    <w:rsid w:val="002237A7"/>
    <w:rsid w:val="00223824"/>
    <w:rsid w:val="002239B2"/>
    <w:rsid w:val="00223B6D"/>
    <w:rsid w:val="00223BAD"/>
    <w:rsid w:val="00224BAB"/>
    <w:rsid w:val="00224CD3"/>
    <w:rsid w:val="00224E95"/>
    <w:rsid w:val="00224F65"/>
    <w:rsid w:val="002256B4"/>
    <w:rsid w:val="00225934"/>
    <w:rsid w:val="00225ABA"/>
    <w:rsid w:val="00225E3B"/>
    <w:rsid w:val="00225EC1"/>
    <w:rsid w:val="00225ED4"/>
    <w:rsid w:val="00226082"/>
    <w:rsid w:val="00226266"/>
    <w:rsid w:val="002265F1"/>
    <w:rsid w:val="0022692B"/>
    <w:rsid w:val="002269C3"/>
    <w:rsid w:val="00226C17"/>
    <w:rsid w:val="002270A6"/>
    <w:rsid w:val="0022734F"/>
    <w:rsid w:val="002274E3"/>
    <w:rsid w:val="002275BD"/>
    <w:rsid w:val="002275D8"/>
    <w:rsid w:val="0022796D"/>
    <w:rsid w:val="00227C3D"/>
    <w:rsid w:val="00227CAE"/>
    <w:rsid w:val="00227DC5"/>
    <w:rsid w:val="00230267"/>
    <w:rsid w:val="002302EF"/>
    <w:rsid w:val="002304C4"/>
    <w:rsid w:val="002307A4"/>
    <w:rsid w:val="00230ED2"/>
    <w:rsid w:val="00230ED5"/>
    <w:rsid w:val="002315ED"/>
    <w:rsid w:val="00231678"/>
    <w:rsid w:val="002316D9"/>
    <w:rsid w:val="002318B1"/>
    <w:rsid w:val="00231A71"/>
    <w:rsid w:val="00231C38"/>
    <w:rsid w:val="00231CBA"/>
    <w:rsid w:val="00231FF0"/>
    <w:rsid w:val="00232181"/>
    <w:rsid w:val="002321F2"/>
    <w:rsid w:val="00232446"/>
    <w:rsid w:val="0023246F"/>
    <w:rsid w:val="002324A3"/>
    <w:rsid w:val="002324AA"/>
    <w:rsid w:val="002324B5"/>
    <w:rsid w:val="00232568"/>
    <w:rsid w:val="00232583"/>
    <w:rsid w:val="0023265A"/>
    <w:rsid w:val="002327B4"/>
    <w:rsid w:val="00232AA5"/>
    <w:rsid w:val="00232D06"/>
    <w:rsid w:val="00232F11"/>
    <w:rsid w:val="0023305E"/>
    <w:rsid w:val="0023318C"/>
    <w:rsid w:val="00233431"/>
    <w:rsid w:val="00233586"/>
    <w:rsid w:val="00233652"/>
    <w:rsid w:val="002337A5"/>
    <w:rsid w:val="00233A56"/>
    <w:rsid w:val="00233AD5"/>
    <w:rsid w:val="00233BBC"/>
    <w:rsid w:val="00233C2F"/>
    <w:rsid w:val="0023403D"/>
    <w:rsid w:val="00234213"/>
    <w:rsid w:val="002342C0"/>
    <w:rsid w:val="002342D5"/>
    <w:rsid w:val="002342D9"/>
    <w:rsid w:val="00234360"/>
    <w:rsid w:val="002343FF"/>
    <w:rsid w:val="002344A4"/>
    <w:rsid w:val="00234822"/>
    <w:rsid w:val="00234947"/>
    <w:rsid w:val="00234972"/>
    <w:rsid w:val="00234C3F"/>
    <w:rsid w:val="00234DA6"/>
    <w:rsid w:val="00234F4A"/>
    <w:rsid w:val="00234FC2"/>
    <w:rsid w:val="0023523F"/>
    <w:rsid w:val="002352FD"/>
    <w:rsid w:val="00235375"/>
    <w:rsid w:val="00235733"/>
    <w:rsid w:val="00235744"/>
    <w:rsid w:val="00235903"/>
    <w:rsid w:val="00235A4D"/>
    <w:rsid w:val="00235B0F"/>
    <w:rsid w:val="00235BE8"/>
    <w:rsid w:val="00235DA1"/>
    <w:rsid w:val="00235EB9"/>
    <w:rsid w:val="00235EED"/>
    <w:rsid w:val="00235F6E"/>
    <w:rsid w:val="0023640F"/>
    <w:rsid w:val="0023642A"/>
    <w:rsid w:val="0023646B"/>
    <w:rsid w:val="002364A0"/>
    <w:rsid w:val="002365DF"/>
    <w:rsid w:val="002368BC"/>
    <w:rsid w:val="00237107"/>
    <w:rsid w:val="002373FC"/>
    <w:rsid w:val="00237930"/>
    <w:rsid w:val="0023794F"/>
    <w:rsid w:val="00237984"/>
    <w:rsid w:val="00237A09"/>
    <w:rsid w:val="00237AB4"/>
    <w:rsid w:val="00237B7D"/>
    <w:rsid w:val="00237BBD"/>
    <w:rsid w:val="00237BE0"/>
    <w:rsid w:val="00237EBC"/>
    <w:rsid w:val="00237EF0"/>
    <w:rsid w:val="00240062"/>
    <w:rsid w:val="002401AC"/>
    <w:rsid w:val="00240361"/>
    <w:rsid w:val="0024045C"/>
    <w:rsid w:val="00240564"/>
    <w:rsid w:val="0024074F"/>
    <w:rsid w:val="00240CEF"/>
    <w:rsid w:val="00240FA6"/>
    <w:rsid w:val="00241336"/>
    <w:rsid w:val="00241441"/>
    <w:rsid w:val="00241515"/>
    <w:rsid w:val="00241551"/>
    <w:rsid w:val="00241B93"/>
    <w:rsid w:val="00241E0F"/>
    <w:rsid w:val="002420C5"/>
    <w:rsid w:val="00242127"/>
    <w:rsid w:val="002422AC"/>
    <w:rsid w:val="00242CA9"/>
    <w:rsid w:val="00242DC2"/>
    <w:rsid w:val="00242DCF"/>
    <w:rsid w:val="00242EEF"/>
    <w:rsid w:val="00242F12"/>
    <w:rsid w:val="00242F51"/>
    <w:rsid w:val="00242FC1"/>
    <w:rsid w:val="002432F4"/>
    <w:rsid w:val="002433CE"/>
    <w:rsid w:val="002434B9"/>
    <w:rsid w:val="00243666"/>
    <w:rsid w:val="002436C1"/>
    <w:rsid w:val="002438B8"/>
    <w:rsid w:val="002438FA"/>
    <w:rsid w:val="00243A30"/>
    <w:rsid w:val="00243B15"/>
    <w:rsid w:val="00243BD1"/>
    <w:rsid w:val="00243D66"/>
    <w:rsid w:val="0024406B"/>
    <w:rsid w:val="00244199"/>
    <w:rsid w:val="00244499"/>
    <w:rsid w:val="0024470C"/>
    <w:rsid w:val="00244741"/>
    <w:rsid w:val="002449EC"/>
    <w:rsid w:val="00244A7E"/>
    <w:rsid w:val="00244AD3"/>
    <w:rsid w:val="00244C0F"/>
    <w:rsid w:val="00244E6B"/>
    <w:rsid w:val="00245146"/>
    <w:rsid w:val="00245D33"/>
    <w:rsid w:val="00245E95"/>
    <w:rsid w:val="00245EDE"/>
    <w:rsid w:val="00245F9A"/>
    <w:rsid w:val="00246281"/>
    <w:rsid w:val="002463A2"/>
    <w:rsid w:val="002465CE"/>
    <w:rsid w:val="00246691"/>
    <w:rsid w:val="00246708"/>
    <w:rsid w:val="00246754"/>
    <w:rsid w:val="002469D6"/>
    <w:rsid w:val="00246BCB"/>
    <w:rsid w:val="0024722F"/>
    <w:rsid w:val="002472F5"/>
    <w:rsid w:val="00247310"/>
    <w:rsid w:val="00247377"/>
    <w:rsid w:val="0024747E"/>
    <w:rsid w:val="002474E6"/>
    <w:rsid w:val="0024755D"/>
    <w:rsid w:val="00247875"/>
    <w:rsid w:val="0024799D"/>
    <w:rsid w:val="002479E0"/>
    <w:rsid w:val="00247C48"/>
    <w:rsid w:val="00247C8F"/>
    <w:rsid w:val="00247CC3"/>
    <w:rsid w:val="00247FEE"/>
    <w:rsid w:val="002502CE"/>
    <w:rsid w:val="00250470"/>
    <w:rsid w:val="0025050A"/>
    <w:rsid w:val="00250943"/>
    <w:rsid w:val="002509D6"/>
    <w:rsid w:val="00250DED"/>
    <w:rsid w:val="0025120B"/>
    <w:rsid w:val="00251219"/>
    <w:rsid w:val="0025127C"/>
    <w:rsid w:val="002512FB"/>
    <w:rsid w:val="00251362"/>
    <w:rsid w:val="002515A4"/>
    <w:rsid w:val="002518CC"/>
    <w:rsid w:val="00251B3B"/>
    <w:rsid w:val="00251B81"/>
    <w:rsid w:val="00251C09"/>
    <w:rsid w:val="00251D48"/>
    <w:rsid w:val="00251D82"/>
    <w:rsid w:val="002520FA"/>
    <w:rsid w:val="002521AE"/>
    <w:rsid w:val="002521FB"/>
    <w:rsid w:val="002523BA"/>
    <w:rsid w:val="00252456"/>
    <w:rsid w:val="0025295B"/>
    <w:rsid w:val="00252C31"/>
    <w:rsid w:val="00252E82"/>
    <w:rsid w:val="002531A2"/>
    <w:rsid w:val="00253474"/>
    <w:rsid w:val="002535D2"/>
    <w:rsid w:val="00253635"/>
    <w:rsid w:val="00253780"/>
    <w:rsid w:val="00253B29"/>
    <w:rsid w:val="00253B9B"/>
    <w:rsid w:val="00253EA8"/>
    <w:rsid w:val="00253F4A"/>
    <w:rsid w:val="0025406C"/>
    <w:rsid w:val="002540D7"/>
    <w:rsid w:val="0025411B"/>
    <w:rsid w:val="00254377"/>
    <w:rsid w:val="002543A0"/>
    <w:rsid w:val="0025447F"/>
    <w:rsid w:val="002548A1"/>
    <w:rsid w:val="00254B40"/>
    <w:rsid w:val="00254CB2"/>
    <w:rsid w:val="00254D02"/>
    <w:rsid w:val="00254FE9"/>
    <w:rsid w:val="00254FF7"/>
    <w:rsid w:val="002550E0"/>
    <w:rsid w:val="002551BB"/>
    <w:rsid w:val="002555A1"/>
    <w:rsid w:val="002555FD"/>
    <w:rsid w:val="00255A44"/>
    <w:rsid w:val="00255A6A"/>
    <w:rsid w:val="00255E1C"/>
    <w:rsid w:val="00255FBC"/>
    <w:rsid w:val="002560CE"/>
    <w:rsid w:val="00256709"/>
    <w:rsid w:val="0025686C"/>
    <w:rsid w:val="002569B3"/>
    <w:rsid w:val="00256F35"/>
    <w:rsid w:val="00256F8E"/>
    <w:rsid w:val="00257186"/>
    <w:rsid w:val="00257229"/>
    <w:rsid w:val="002572CA"/>
    <w:rsid w:val="002576F0"/>
    <w:rsid w:val="00257761"/>
    <w:rsid w:val="00257C20"/>
    <w:rsid w:val="00257CC8"/>
    <w:rsid w:val="00257E4A"/>
    <w:rsid w:val="00257F3E"/>
    <w:rsid w:val="00257F9F"/>
    <w:rsid w:val="00260155"/>
    <w:rsid w:val="00260207"/>
    <w:rsid w:val="0026075D"/>
    <w:rsid w:val="00260C7F"/>
    <w:rsid w:val="00260D01"/>
    <w:rsid w:val="00260DBB"/>
    <w:rsid w:val="00260EAA"/>
    <w:rsid w:val="00261211"/>
    <w:rsid w:val="002612A5"/>
    <w:rsid w:val="002613AB"/>
    <w:rsid w:val="00261651"/>
    <w:rsid w:val="0026183B"/>
    <w:rsid w:val="00261924"/>
    <w:rsid w:val="00261B86"/>
    <w:rsid w:val="00261C04"/>
    <w:rsid w:val="00261C34"/>
    <w:rsid w:val="00261D70"/>
    <w:rsid w:val="002623C2"/>
    <w:rsid w:val="00262966"/>
    <w:rsid w:val="00262C8B"/>
    <w:rsid w:val="00262D4D"/>
    <w:rsid w:val="00263117"/>
    <w:rsid w:val="002632B3"/>
    <w:rsid w:val="00263337"/>
    <w:rsid w:val="002633E8"/>
    <w:rsid w:val="0026377F"/>
    <w:rsid w:val="00263785"/>
    <w:rsid w:val="002639A0"/>
    <w:rsid w:val="00263BDF"/>
    <w:rsid w:val="00263BF5"/>
    <w:rsid w:val="00263E45"/>
    <w:rsid w:val="0026445B"/>
    <w:rsid w:val="002644B5"/>
    <w:rsid w:val="0026453F"/>
    <w:rsid w:val="0026454E"/>
    <w:rsid w:val="00264982"/>
    <w:rsid w:val="002649CC"/>
    <w:rsid w:val="00265024"/>
    <w:rsid w:val="0026504B"/>
    <w:rsid w:val="002650B0"/>
    <w:rsid w:val="0026528A"/>
    <w:rsid w:val="00265559"/>
    <w:rsid w:val="00265C2E"/>
    <w:rsid w:val="00265C9A"/>
    <w:rsid w:val="00265CEE"/>
    <w:rsid w:val="00265E63"/>
    <w:rsid w:val="00265F0B"/>
    <w:rsid w:val="00265F27"/>
    <w:rsid w:val="00265FCE"/>
    <w:rsid w:val="00266049"/>
    <w:rsid w:val="00266152"/>
    <w:rsid w:val="00266580"/>
    <w:rsid w:val="00266AA6"/>
    <w:rsid w:val="00266CCF"/>
    <w:rsid w:val="002673E3"/>
    <w:rsid w:val="00267B1B"/>
    <w:rsid w:val="00267D70"/>
    <w:rsid w:val="00267DF9"/>
    <w:rsid w:val="00267E25"/>
    <w:rsid w:val="00270011"/>
    <w:rsid w:val="002700B7"/>
    <w:rsid w:val="0027046C"/>
    <w:rsid w:val="002704F7"/>
    <w:rsid w:val="00270777"/>
    <w:rsid w:val="00270AA2"/>
    <w:rsid w:val="00270DC0"/>
    <w:rsid w:val="00271308"/>
    <w:rsid w:val="00271325"/>
    <w:rsid w:val="002714D8"/>
    <w:rsid w:val="00271629"/>
    <w:rsid w:val="002716F6"/>
    <w:rsid w:val="002717EB"/>
    <w:rsid w:val="00271C14"/>
    <w:rsid w:val="00271DAC"/>
    <w:rsid w:val="00271ECE"/>
    <w:rsid w:val="00271F27"/>
    <w:rsid w:val="00271FD3"/>
    <w:rsid w:val="002722C3"/>
    <w:rsid w:val="0027237A"/>
    <w:rsid w:val="002724E3"/>
    <w:rsid w:val="00272636"/>
    <w:rsid w:val="00272683"/>
    <w:rsid w:val="0027295D"/>
    <w:rsid w:val="00272D42"/>
    <w:rsid w:val="00273331"/>
    <w:rsid w:val="002733B7"/>
    <w:rsid w:val="00273410"/>
    <w:rsid w:val="00273583"/>
    <w:rsid w:val="002737AD"/>
    <w:rsid w:val="002737CE"/>
    <w:rsid w:val="0027383E"/>
    <w:rsid w:val="00273847"/>
    <w:rsid w:val="00273A9A"/>
    <w:rsid w:val="00273EAD"/>
    <w:rsid w:val="002741BE"/>
    <w:rsid w:val="0027450D"/>
    <w:rsid w:val="002745E4"/>
    <w:rsid w:val="00274790"/>
    <w:rsid w:val="00274FC5"/>
    <w:rsid w:val="002750DF"/>
    <w:rsid w:val="00275197"/>
    <w:rsid w:val="002752D6"/>
    <w:rsid w:val="00275424"/>
    <w:rsid w:val="0027546F"/>
    <w:rsid w:val="00275505"/>
    <w:rsid w:val="002756D3"/>
    <w:rsid w:val="002758CA"/>
    <w:rsid w:val="002758DA"/>
    <w:rsid w:val="00275A96"/>
    <w:rsid w:val="00275EBE"/>
    <w:rsid w:val="00275F61"/>
    <w:rsid w:val="00276091"/>
    <w:rsid w:val="002760D3"/>
    <w:rsid w:val="0027616E"/>
    <w:rsid w:val="0027633B"/>
    <w:rsid w:val="0027635B"/>
    <w:rsid w:val="0027693F"/>
    <w:rsid w:val="00276C26"/>
    <w:rsid w:val="00277064"/>
    <w:rsid w:val="0027720C"/>
    <w:rsid w:val="00277387"/>
    <w:rsid w:val="0027755A"/>
    <w:rsid w:val="0027765B"/>
    <w:rsid w:val="00277985"/>
    <w:rsid w:val="00277C00"/>
    <w:rsid w:val="00277CDB"/>
    <w:rsid w:val="00280462"/>
    <w:rsid w:val="00280807"/>
    <w:rsid w:val="00280B7B"/>
    <w:rsid w:val="00280C84"/>
    <w:rsid w:val="0028104B"/>
    <w:rsid w:val="002811C1"/>
    <w:rsid w:val="002812C7"/>
    <w:rsid w:val="00281581"/>
    <w:rsid w:val="0028163C"/>
    <w:rsid w:val="00281C9E"/>
    <w:rsid w:val="00282292"/>
    <w:rsid w:val="00282330"/>
    <w:rsid w:val="0028236E"/>
    <w:rsid w:val="0028244D"/>
    <w:rsid w:val="002826C4"/>
    <w:rsid w:val="00282831"/>
    <w:rsid w:val="00282888"/>
    <w:rsid w:val="002828D2"/>
    <w:rsid w:val="00282935"/>
    <w:rsid w:val="00282A87"/>
    <w:rsid w:val="00282B07"/>
    <w:rsid w:val="00282CE1"/>
    <w:rsid w:val="00282D77"/>
    <w:rsid w:val="00282DF8"/>
    <w:rsid w:val="00282FBE"/>
    <w:rsid w:val="00283285"/>
    <w:rsid w:val="00283346"/>
    <w:rsid w:val="002835BA"/>
    <w:rsid w:val="002836FB"/>
    <w:rsid w:val="00283829"/>
    <w:rsid w:val="0028389F"/>
    <w:rsid w:val="00283A7A"/>
    <w:rsid w:val="00283B03"/>
    <w:rsid w:val="00283BC6"/>
    <w:rsid w:val="00284000"/>
    <w:rsid w:val="00284056"/>
    <w:rsid w:val="00284163"/>
    <w:rsid w:val="00284438"/>
    <w:rsid w:val="002845E6"/>
    <w:rsid w:val="00284704"/>
    <w:rsid w:val="00284AA0"/>
    <w:rsid w:val="00284BEE"/>
    <w:rsid w:val="00285084"/>
    <w:rsid w:val="002852F6"/>
    <w:rsid w:val="002854B6"/>
    <w:rsid w:val="00285578"/>
    <w:rsid w:val="0028559A"/>
    <w:rsid w:val="002856D3"/>
    <w:rsid w:val="00285725"/>
    <w:rsid w:val="002858EF"/>
    <w:rsid w:val="00285AF1"/>
    <w:rsid w:val="00285DD3"/>
    <w:rsid w:val="00285E0A"/>
    <w:rsid w:val="00285ECD"/>
    <w:rsid w:val="00286137"/>
    <w:rsid w:val="00286159"/>
    <w:rsid w:val="002864C5"/>
    <w:rsid w:val="00286502"/>
    <w:rsid w:val="002865DF"/>
    <w:rsid w:val="00286708"/>
    <w:rsid w:val="00286A7F"/>
    <w:rsid w:val="00286B4D"/>
    <w:rsid w:val="00286D50"/>
    <w:rsid w:val="00286D84"/>
    <w:rsid w:val="00286FB6"/>
    <w:rsid w:val="0028704E"/>
    <w:rsid w:val="002870CF"/>
    <w:rsid w:val="002873AB"/>
    <w:rsid w:val="002873CC"/>
    <w:rsid w:val="00287791"/>
    <w:rsid w:val="002879EE"/>
    <w:rsid w:val="00287C50"/>
    <w:rsid w:val="00287CAB"/>
    <w:rsid w:val="00287CB8"/>
    <w:rsid w:val="00287F2F"/>
    <w:rsid w:val="00290032"/>
    <w:rsid w:val="00290067"/>
    <w:rsid w:val="00290254"/>
    <w:rsid w:val="002903AF"/>
    <w:rsid w:val="0029044E"/>
    <w:rsid w:val="002904EE"/>
    <w:rsid w:val="002904EF"/>
    <w:rsid w:val="00290589"/>
    <w:rsid w:val="002905F1"/>
    <w:rsid w:val="002906FE"/>
    <w:rsid w:val="00290BA4"/>
    <w:rsid w:val="00290C40"/>
    <w:rsid w:val="00290C70"/>
    <w:rsid w:val="00290D62"/>
    <w:rsid w:val="00290E96"/>
    <w:rsid w:val="002913F1"/>
    <w:rsid w:val="002914F6"/>
    <w:rsid w:val="00291516"/>
    <w:rsid w:val="00291793"/>
    <w:rsid w:val="00291802"/>
    <w:rsid w:val="00291A4E"/>
    <w:rsid w:val="00291A64"/>
    <w:rsid w:val="00291A6D"/>
    <w:rsid w:val="00291DDE"/>
    <w:rsid w:val="00291EF1"/>
    <w:rsid w:val="00291F96"/>
    <w:rsid w:val="002920FC"/>
    <w:rsid w:val="002923B6"/>
    <w:rsid w:val="002925CB"/>
    <w:rsid w:val="0029282D"/>
    <w:rsid w:val="002928DB"/>
    <w:rsid w:val="0029293F"/>
    <w:rsid w:val="00292AA9"/>
    <w:rsid w:val="00292C76"/>
    <w:rsid w:val="00292F19"/>
    <w:rsid w:val="00293227"/>
    <w:rsid w:val="0029340E"/>
    <w:rsid w:val="0029361F"/>
    <w:rsid w:val="0029364B"/>
    <w:rsid w:val="002936ED"/>
    <w:rsid w:val="00293844"/>
    <w:rsid w:val="002938A0"/>
    <w:rsid w:val="00293BEC"/>
    <w:rsid w:val="00293C5F"/>
    <w:rsid w:val="00293C6D"/>
    <w:rsid w:val="00293D21"/>
    <w:rsid w:val="00293E4C"/>
    <w:rsid w:val="00293E62"/>
    <w:rsid w:val="00293EA4"/>
    <w:rsid w:val="00294110"/>
    <w:rsid w:val="002941ED"/>
    <w:rsid w:val="0029429D"/>
    <w:rsid w:val="002942C2"/>
    <w:rsid w:val="00294518"/>
    <w:rsid w:val="00294897"/>
    <w:rsid w:val="002948B1"/>
    <w:rsid w:val="00294978"/>
    <w:rsid w:val="00294FF3"/>
    <w:rsid w:val="00295134"/>
    <w:rsid w:val="00295C7E"/>
    <w:rsid w:val="00295D7E"/>
    <w:rsid w:val="00295D9B"/>
    <w:rsid w:val="00295FA1"/>
    <w:rsid w:val="0029602D"/>
    <w:rsid w:val="00296175"/>
    <w:rsid w:val="002961EE"/>
    <w:rsid w:val="002962F0"/>
    <w:rsid w:val="0029634D"/>
    <w:rsid w:val="00296D32"/>
    <w:rsid w:val="00296DA2"/>
    <w:rsid w:val="00296E0F"/>
    <w:rsid w:val="00296E70"/>
    <w:rsid w:val="00297089"/>
    <w:rsid w:val="002970B7"/>
    <w:rsid w:val="0029731F"/>
    <w:rsid w:val="00297A37"/>
    <w:rsid w:val="00297A6F"/>
    <w:rsid w:val="00297A88"/>
    <w:rsid w:val="00297AD1"/>
    <w:rsid w:val="00297CE2"/>
    <w:rsid w:val="00297FC9"/>
    <w:rsid w:val="002A0365"/>
    <w:rsid w:val="002A03BF"/>
    <w:rsid w:val="002A08CB"/>
    <w:rsid w:val="002A0952"/>
    <w:rsid w:val="002A099D"/>
    <w:rsid w:val="002A09CD"/>
    <w:rsid w:val="002A0AB4"/>
    <w:rsid w:val="002A0B76"/>
    <w:rsid w:val="002A0F3D"/>
    <w:rsid w:val="002A1019"/>
    <w:rsid w:val="002A10B5"/>
    <w:rsid w:val="002A10C9"/>
    <w:rsid w:val="002A11CE"/>
    <w:rsid w:val="002A1287"/>
    <w:rsid w:val="002A1381"/>
    <w:rsid w:val="002A13E2"/>
    <w:rsid w:val="002A1567"/>
    <w:rsid w:val="002A161C"/>
    <w:rsid w:val="002A16D4"/>
    <w:rsid w:val="002A1735"/>
    <w:rsid w:val="002A22C3"/>
    <w:rsid w:val="002A238A"/>
    <w:rsid w:val="002A2548"/>
    <w:rsid w:val="002A25E0"/>
    <w:rsid w:val="002A28CB"/>
    <w:rsid w:val="002A2A6E"/>
    <w:rsid w:val="002A2B73"/>
    <w:rsid w:val="002A2BAC"/>
    <w:rsid w:val="002A2D9D"/>
    <w:rsid w:val="002A2E39"/>
    <w:rsid w:val="002A2FBE"/>
    <w:rsid w:val="002A311C"/>
    <w:rsid w:val="002A318B"/>
    <w:rsid w:val="002A33C7"/>
    <w:rsid w:val="002A340B"/>
    <w:rsid w:val="002A3556"/>
    <w:rsid w:val="002A3D07"/>
    <w:rsid w:val="002A3F03"/>
    <w:rsid w:val="002A3F0C"/>
    <w:rsid w:val="002A41ED"/>
    <w:rsid w:val="002A4445"/>
    <w:rsid w:val="002A4544"/>
    <w:rsid w:val="002A47E7"/>
    <w:rsid w:val="002A493B"/>
    <w:rsid w:val="002A49BE"/>
    <w:rsid w:val="002A4AC5"/>
    <w:rsid w:val="002A4B2C"/>
    <w:rsid w:val="002A4B8B"/>
    <w:rsid w:val="002A4C4A"/>
    <w:rsid w:val="002A4D70"/>
    <w:rsid w:val="002A4D8C"/>
    <w:rsid w:val="002A4E7A"/>
    <w:rsid w:val="002A4F5D"/>
    <w:rsid w:val="002A4F66"/>
    <w:rsid w:val="002A536A"/>
    <w:rsid w:val="002A5727"/>
    <w:rsid w:val="002A585F"/>
    <w:rsid w:val="002A5BB6"/>
    <w:rsid w:val="002A5D05"/>
    <w:rsid w:val="002A5F57"/>
    <w:rsid w:val="002A60D8"/>
    <w:rsid w:val="002A6429"/>
    <w:rsid w:val="002A6506"/>
    <w:rsid w:val="002A67DC"/>
    <w:rsid w:val="002A697C"/>
    <w:rsid w:val="002A6AE3"/>
    <w:rsid w:val="002A6CCC"/>
    <w:rsid w:val="002A6E6F"/>
    <w:rsid w:val="002A6F30"/>
    <w:rsid w:val="002A768A"/>
    <w:rsid w:val="002A78F1"/>
    <w:rsid w:val="002A7918"/>
    <w:rsid w:val="002A7A71"/>
    <w:rsid w:val="002A7B38"/>
    <w:rsid w:val="002A7C81"/>
    <w:rsid w:val="002A7D30"/>
    <w:rsid w:val="002A7E38"/>
    <w:rsid w:val="002A7F3D"/>
    <w:rsid w:val="002A7FAC"/>
    <w:rsid w:val="002B011F"/>
    <w:rsid w:val="002B0244"/>
    <w:rsid w:val="002B04F6"/>
    <w:rsid w:val="002B05CC"/>
    <w:rsid w:val="002B08C4"/>
    <w:rsid w:val="002B0A5D"/>
    <w:rsid w:val="002B0AEC"/>
    <w:rsid w:val="002B0C85"/>
    <w:rsid w:val="002B0CBA"/>
    <w:rsid w:val="002B0FB1"/>
    <w:rsid w:val="002B0FFC"/>
    <w:rsid w:val="002B10BC"/>
    <w:rsid w:val="002B12EC"/>
    <w:rsid w:val="002B1409"/>
    <w:rsid w:val="002B16A0"/>
    <w:rsid w:val="002B17DC"/>
    <w:rsid w:val="002B184E"/>
    <w:rsid w:val="002B1A50"/>
    <w:rsid w:val="002B1B12"/>
    <w:rsid w:val="002B1B29"/>
    <w:rsid w:val="002B1BB6"/>
    <w:rsid w:val="002B1D4B"/>
    <w:rsid w:val="002B1EBA"/>
    <w:rsid w:val="002B1EFD"/>
    <w:rsid w:val="002B1F5C"/>
    <w:rsid w:val="002B21EB"/>
    <w:rsid w:val="002B2333"/>
    <w:rsid w:val="002B24BA"/>
    <w:rsid w:val="002B27A1"/>
    <w:rsid w:val="002B2995"/>
    <w:rsid w:val="002B2A71"/>
    <w:rsid w:val="002B2B52"/>
    <w:rsid w:val="002B2DA1"/>
    <w:rsid w:val="002B2F39"/>
    <w:rsid w:val="002B3107"/>
    <w:rsid w:val="002B3340"/>
    <w:rsid w:val="002B33EF"/>
    <w:rsid w:val="002B35A5"/>
    <w:rsid w:val="002B367F"/>
    <w:rsid w:val="002B3690"/>
    <w:rsid w:val="002B3A4E"/>
    <w:rsid w:val="002B3B05"/>
    <w:rsid w:val="002B3F33"/>
    <w:rsid w:val="002B3F9C"/>
    <w:rsid w:val="002B408C"/>
    <w:rsid w:val="002B42D5"/>
    <w:rsid w:val="002B4404"/>
    <w:rsid w:val="002B4472"/>
    <w:rsid w:val="002B456C"/>
    <w:rsid w:val="002B46EA"/>
    <w:rsid w:val="002B4831"/>
    <w:rsid w:val="002B4891"/>
    <w:rsid w:val="002B4B7A"/>
    <w:rsid w:val="002B4C36"/>
    <w:rsid w:val="002B4E45"/>
    <w:rsid w:val="002B51CB"/>
    <w:rsid w:val="002B534F"/>
    <w:rsid w:val="002B53AA"/>
    <w:rsid w:val="002B5568"/>
    <w:rsid w:val="002B5778"/>
    <w:rsid w:val="002B57DE"/>
    <w:rsid w:val="002B589F"/>
    <w:rsid w:val="002B5AF1"/>
    <w:rsid w:val="002B5C3A"/>
    <w:rsid w:val="002B5D59"/>
    <w:rsid w:val="002B5E53"/>
    <w:rsid w:val="002B6087"/>
    <w:rsid w:val="002B6371"/>
    <w:rsid w:val="002B63D3"/>
    <w:rsid w:val="002B660C"/>
    <w:rsid w:val="002B6A07"/>
    <w:rsid w:val="002B6CA8"/>
    <w:rsid w:val="002B6D08"/>
    <w:rsid w:val="002B6D7D"/>
    <w:rsid w:val="002B71CE"/>
    <w:rsid w:val="002B720D"/>
    <w:rsid w:val="002B72A3"/>
    <w:rsid w:val="002B7406"/>
    <w:rsid w:val="002B768F"/>
    <w:rsid w:val="002B76BA"/>
    <w:rsid w:val="002B772E"/>
    <w:rsid w:val="002B7914"/>
    <w:rsid w:val="002B79C9"/>
    <w:rsid w:val="002B79F4"/>
    <w:rsid w:val="002B7A60"/>
    <w:rsid w:val="002B7B68"/>
    <w:rsid w:val="002C01FC"/>
    <w:rsid w:val="002C025F"/>
    <w:rsid w:val="002C071C"/>
    <w:rsid w:val="002C0877"/>
    <w:rsid w:val="002C0933"/>
    <w:rsid w:val="002C0AD1"/>
    <w:rsid w:val="002C0BFA"/>
    <w:rsid w:val="002C0C47"/>
    <w:rsid w:val="002C12BC"/>
    <w:rsid w:val="002C1808"/>
    <w:rsid w:val="002C19EA"/>
    <w:rsid w:val="002C1A32"/>
    <w:rsid w:val="002C1D5F"/>
    <w:rsid w:val="002C2031"/>
    <w:rsid w:val="002C2681"/>
    <w:rsid w:val="002C2748"/>
    <w:rsid w:val="002C284C"/>
    <w:rsid w:val="002C2E7E"/>
    <w:rsid w:val="002C2EC9"/>
    <w:rsid w:val="002C334D"/>
    <w:rsid w:val="002C3395"/>
    <w:rsid w:val="002C351B"/>
    <w:rsid w:val="002C3651"/>
    <w:rsid w:val="002C3665"/>
    <w:rsid w:val="002C396C"/>
    <w:rsid w:val="002C3B9F"/>
    <w:rsid w:val="002C3EB3"/>
    <w:rsid w:val="002C3EE9"/>
    <w:rsid w:val="002C4168"/>
    <w:rsid w:val="002C4361"/>
    <w:rsid w:val="002C44D5"/>
    <w:rsid w:val="002C4580"/>
    <w:rsid w:val="002C458A"/>
    <w:rsid w:val="002C4A67"/>
    <w:rsid w:val="002C4C10"/>
    <w:rsid w:val="002C4D12"/>
    <w:rsid w:val="002C4D7A"/>
    <w:rsid w:val="002C4DEE"/>
    <w:rsid w:val="002C506D"/>
    <w:rsid w:val="002C5087"/>
    <w:rsid w:val="002C5163"/>
    <w:rsid w:val="002C521C"/>
    <w:rsid w:val="002C5233"/>
    <w:rsid w:val="002C528C"/>
    <w:rsid w:val="002C55BF"/>
    <w:rsid w:val="002C55E6"/>
    <w:rsid w:val="002C55F5"/>
    <w:rsid w:val="002C58FF"/>
    <w:rsid w:val="002C5930"/>
    <w:rsid w:val="002C59CA"/>
    <w:rsid w:val="002C5DE7"/>
    <w:rsid w:val="002C5EA0"/>
    <w:rsid w:val="002C61DB"/>
    <w:rsid w:val="002C6258"/>
    <w:rsid w:val="002C64A8"/>
    <w:rsid w:val="002C6A13"/>
    <w:rsid w:val="002C6A16"/>
    <w:rsid w:val="002C6C11"/>
    <w:rsid w:val="002C6F0A"/>
    <w:rsid w:val="002C70DA"/>
    <w:rsid w:val="002C70F4"/>
    <w:rsid w:val="002C7307"/>
    <w:rsid w:val="002C77D5"/>
    <w:rsid w:val="002C78F6"/>
    <w:rsid w:val="002C795B"/>
    <w:rsid w:val="002C7AF1"/>
    <w:rsid w:val="002C7C14"/>
    <w:rsid w:val="002C7F88"/>
    <w:rsid w:val="002C7FD1"/>
    <w:rsid w:val="002D0135"/>
    <w:rsid w:val="002D0273"/>
    <w:rsid w:val="002D02A0"/>
    <w:rsid w:val="002D037F"/>
    <w:rsid w:val="002D0601"/>
    <w:rsid w:val="002D09DA"/>
    <w:rsid w:val="002D0C04"/>
    <w:rsid w:val="002D0E15"/>
    <w:rsid w:val="002D1182"/>
    <w:rsid w:val="002D1376"/>
    <w:rsid w:val="002D1610"/>
    <w:rsid w:val="002D1753"/>
    <w:rsid w:val="002D1804"/>
    <w:rsid w:val="002D1B6F"/>
    <w:rsid w:val="002D1B8A"/>
    <w:rsid w:val="002D1BE9"/>
    <w:rsid w:val="002D1D51"/>
    <w:rsid w:val="002D1F1D"/>
    <w:rsid w:val="002D2003"/>
    <w:rsid w:val="002D2155"/>
    <w:rsid w:val="002D248F"/>
    <w:rsid w:val="002D2616"/>
    <w:rsid w:val="002D28DC"/>
    <w:rsid w:val="002D29D9"/>
    <w:rsid w:val="002D2B07"/>
    <w:rsid w:val="002D2BC7"/>
    <w:rsid w:val="002D2CB3"/>
    <w:rsid w:val="002D3265"/>
    <w:rsid w:val="002D3724"/>
    <w:rsid w:val="002D37FD"/>
    <w:rsid w:val="002D3AB4"/>
    <w:rsid w:val="002D3FFC"/>
    <w:rsid w:val="002D44B1"/>
    <w:rsid w:val="002D4563"/>
    <w:rsid w:val="002D4677"/>
    <w:rsid w:val="002D4850"/>
    <w:rsid w:val="002D4A06"/>
    <w:rsid w:val="002D4C98"/>
    <w:rsid w:val="002D4CAE"/>
    <w:rsid w:val="002D4EF1"/>
    <w:rsid w:val="002D508E"/>
    <w:rsid w:val="002D53FE"/>
    <w:rsid w:val="002D588E"/>
    <w:rsid w:val="002D58DE"/>
    <w:rsid w:val="002D5A45"/>
    <w:rsid w:val="002D5D17"/>
    <w:rsid w:val="002D5D18"/>
    <w:rsid w:val="002D5F23"/>
    <w:rsid w:val="002D6095"/>
    <w:rsid w:val="002D60F2"/>
    <w:rsid w:val="002D6909"/>
    <w:rsid w:val="002D6913"/>
    <w:rsid w:val="002D69F4"/>
    <w:rsid w:val="002D6A34"/>
    <w:rsid w:val="002D6D55"/>
    <w:rsid w:val="002D6E71"/>
    <w:rsid w:val="002D71C4"/>
    <w:rsid w:val="002D7242"/>
    <w:rsid w:val="002D73E7"/>
    <w:rsid w:val="002D7611"/>
    <w:rsid w:val="002D7C5F"/>
    <w:rsid w:val="002D7E35"/>
    <w:rsid w:val="002E020F"/>
    <w:rsid w:val="002E0568"/>
    <w:rsid w:val="002E0630"/>
    <w:rsid w:val="002E0828"/>
    <w:rsid w:val="002E0852"/>
    <w:rsid w:val="002E0953"/>
    <w:rsid w:val="002E0B5C"/>
    <w:rsid w:val="002E0BE3"/>
    <w:rsid w:val="002E0C47"/>
    <w:rsid w:val="002E0CFC"/>
    <w:rsid w:val="002E0EFA"/>
    <w:rsid w:val="002E11F7"/>
    <w:rsid w:val="002E120D"/>
    <w:rsid w:val="002E1233"/>
    <w:rsid w:val="002E12BF"/>
    <w:rsid w:val="002E130B"/>
    <w:rsid w:val="002E1433"/>
    <w:rsid w:val="002E1489"/>
    <w:rsid w:val="002E1587"/>
    <w:rsid w:val="002E1658"/>
    <w:rsid w:val="002E175E"/>
    <w:rsid w:val="002E1AEC"/>
    <w:rsid w:val="002E1BA4"/>
    <w:rsid w:val="002E2174"/>
    <w:rsid w:val="002E221D"/>
    <w:rsid w:val="002E2492"/>
    <w:rsid w:val="002E25C1"/>
    <w:rsid w:val="002E2677"/>
    <w:rsid w:val="002E2738"/>
    <w:rsid w:val="002E297C"/>
    <w:rsid w:val="002E2B8E"/>
    <w:rsid w:val="002E2DDA"/>
    <w:rsid w:val="002E2DE2"/>
    <w:rsid w:val="002E3126"/>
    <w:rsid w:val="002E345E"/>
    <w:rsid w:val="002E3764"/>
    <w:rsid w:val="002E37C0"/>
    <w:rsid w:val="002E3AC7"/>
    <w:rsid w:val="002E3CEF"/>
    <w:rsid w:val="002E3D97"/>
    <w:rsid w:val="002E403F"/>
    <w:rsid w:val="002E449D"/>
    <w:rsid w:val="002E46B2"/>
    <w:rsid w:val="002E49D7"/>
    <w:rsid w:val="002E4BC6"/>
    <w:rsid w:val="002E4C23"/>
    <w:rsid w:val="002E4F4A"/>
    <w:rsid w:val="002E5009"/>
    <w:rsid w:val="002E520D"/>
    <w:rsid w:val="002E52D3"/>
    <w:rsid w:val="002E53A1"/>
    <w:rsid w:val="002E5502"/>
    <w:rsid w:val="002E5616"/>
    <w:rsid w:val="002E5999"/>
    <w:rsid w:val="002E5AA8"/>
    <w:rsid w:val="002E5B07"/>
    <w:rsid w:val="002E5CD6"/>
    <w:rsid w:val="002E5DCD"/>
    <w:rsid w:val="002E5E25"/>
    <w:rsid w:val="002E5F8C"/>
    <w:rsid w:val="002E5FE0"/>
    <w:rsid w:val="002E62E3"/>
    <w:rsid w:val="002E63A1"/>
    <w:rsid w:val="002E675A"/>
    <w:rsid w:val="002E67C8"/>
    <w:rsid w:val="002E6902"/>
    <w:rsid w:val="002E6CAE"/>
    <w:rsid w:val="002E6CE2"/>
    <w:rsid w:val="002E6D40"/>
    <w:rsid w:val="002E70AF"/>
    <w:rsid w:val="002E7247"/>
    <w:rsid w:val="002E74A0"/>
    <w:rsid w:val="002E7914"/>
    <w:rsid w:val="002E7950"/>
    <w:rsid w:val="002E7A53"/>
    <w:rsid w:val="002E7A83"/>
    <w:rsid w:val="002E7AA9"/>
    <w:rsid w:val="002E7F01"/>
    <w:rsid w:val="002F02A5"/>
    <w:rsid w:val="002F030B"/>
    <w:rsid w:val="002F07E0"/>
    <w:rsid w:val="002F07E9"/>
    <w:rsid w:val="002F0999"/>
    <w:rsid w:val="002F0F45"/>
    <w:rsid w:val="002F0FE9"/>
    <w:rsid w:val="002F13DF"/>
    <w:rsid w:val="002F1CD5"/>
    <w:rsid w:val="002F2027"/>
    <w:rsid w:val="002F2033"/>
    <w:rsid w:val="002F21BE"/>
    <w:rsid w:val="002F2209"/>
    <w:rsid w:val="002F2451"/>
    <w:rsid w:val="002F25B9"/>
    <w:rsid w:val="002F27A4"/>
    <w:rsid w:val="002F29B6"/>
    <w:rsid w:val="002F29E7"/>
    <w:rsid w:val="002F2AA5"/>
    <w:rsid w:val="002F2C47"/>
    <w:rsid w:val="002F2CBF"/>
    <w:rsid w:val="002F3041"/>
    <w:rsid w:val="002F34FD"/>
    <w:rsid w:val="002F3698"/>
    <w:rsid w:val="002F39C7"/>
    <w:rsid w:val="002F3AF5"/>
    <w:rsid w:val="002F3C25"/>
    <w:rsid w:val="002F3C6C"/>
    <w:rsid w:val="002F3D10"/>
    <w:rsid w:val="002F3E0A"/>
    <w:rsid w:val="002F3F9F"/>
    <w:rsid w:val="002F404B"/>
    <w:rsid w:val="002F40B7"/>
    <w:rsid w:val="002F423E"/>
    <w:rsid w:val="002F447F"/>
    <w:rsid w:val="002F4730"/>
    <w:rsid w:val="002F4964"/>
    <w:rsid w:val="002F4A3C"/>
    <w:rsid w:val="002F4A5E"/>
    <w:rsid w:val="002F4B9F"/>
    <w:rsid w:val="002F4C64"/>
    <w:rsid w:val="002F5388"/>
    <w:rsid w:val="002F54C2"/>
    <w:rsid w:val="002F555F"/>
    <w:rsid w:val="002F55F0"/>
    <w:rsid w:val="002F5682"/>
    <w:rsid w:val="002F5B9A"/>
    <w:rsid w:val="002F5D29"/>
    <w:rsid w:val="002F5DC4"/>
    <w:rsid w:val="002F5FFF"/>
    <w:rsid w:val="002F658B"/>
    <w:rsid w:val="002F66AA"/>
    <w:rsid w:val="002F675C"/>
    <w:rsid w:val="002F67E5"/>
    <w:rsid w:val="002F6AD2"/>
    <w:rsid w:val="002F6E01"/>
    <w:rsid w:val="002F6ECF"/>
    <w:rsid w:val="002F752C"/>
    <w:rsid w:val="002F7665"/>
    <w:rsid w:val="002F7860"/>
    <w:rsid w:val="00300129"/>
    <w:rsid w:val="00300570"/>
    <w:rsid w:val="0030059F"/>
    <w:rsid w:val="00300784"/>
    <w:rsid w:val="003009CD"/>
    <w:rsid w:val="003009E0"/>
    <w:rsid w:val="00300D60"/>
    <w:rsid w:val="0030103D"/>
    <w:rsid w:val="00301082"/>
    <w:rsid w:val="00301215"/>
    <w:rsid w:val="0030126B"/>
    <w:rsid w:val="00301630"/>
    <w:rsid w:val="003017AA"/>
    <w:rsid w:val="003017CE"/>
    <w:rsid w:val="003018C4"/>
    <w:rsid w:val="00301A5E"/>
    <w:rsid w:val="00301B54"/>
    <w:rsid w:val="00301CC6"/>
    <w:rsid w:val="00301FB7"/>
    <w:rsid w:val="0030217E"/>
    <w:rsid w:val="00302411"/>
    <w:rsid w:val="00302AD0"/>
    <w:rsid w:val="00302BDE"/>
    <w:rsid w:val="00302C36"/>
    <w:rsid w:val="00302F4B"/>
    <w:rsid w:val="00303067"/>
    <w:rsid w:val="0030307D"/>
    <w:rsid w:val="00303137"/>
    <w:rsid w:val="003031D3"/>
    <w:rsid w:val="003032E4"/>
    <w:rsid w:val="0030359A"/>
    <w:rsid w:val="003037E5"/>
    <w:rsid w:val="003038B8"/>
    <w:rsid w:val="0030393F"/>
    <w:rsid w:val="00303CBE"/>
    <w:rsid w:val="00303F4D"/>
    <w:rsid w:val="003041D9"/>
    <w:rsid w:val="00304596"/>
    <w:rsid w:val="0030478A"/>
    <w:rsid w:val="003048C3"/>
    <w:rsid w:val="00304C16"/>
    <w:rsid w:val="00304E36"/>
    <w:rsid w:val="00304EAD"/>
    <w:rsid w:val="003051F9"/>
    <w:rsid w:val="003057E9"/>
    <w:rsid w:val="00305BE7"/>
    <w:rsid w:val="0030605F"/>
    <w:rsid w:val="003060A6"/>
    <w:rsid w:val="00306153"/>
    <w:rsid w:val="00306246"/>
    <w:rsid w:val="00306267"/>
    <w:rsid w:val="0030630A"/>
    <w:rsid w:val="00306489"/>
    <w:rsid w:val="00306527"/>
    <w:rsid w:val="003066E0"/>
    <w:rsid w:val="003067CA"/>
    <w:rsid w:val="003067D6"/>
    <w:rsid w:val="00306A55"/>
    <w:rsid w:val="00306B96"/>
    <w:rsid w:val="00306BCF"/>
    <w:rsid w:val="00306F1C"/>
    <w:rsid w:val="00306F27"/>
    <w:rsid w:val="003070A0"/>
    <w:rsid w:val="00307132"/>
    <w:rsid w:val="00307261"/>
    <w:rsid w:val="0030731E"/>
    <w:rsid w:val="003073E5"/>
    <w:rsid w:val="00307407"/>
    <w:rsid w:val="00307542"/>
    <w:rsid w:val="00307853"/>
    <w:rsid w:val="0030793F"/>
    <w:rsid w:val="0030797E"/>
    <w:rsid w:val="00307A43"/>
    <w:rsid w:val="00307B8D"/>
    <w:rsid w:val="00307BD7"/>
    <w:rsid w:val="00307D66"/>
    <w:rsid w:val="0031038D"/>
    <w:rsid w:val="003103EC"/>
    <w:rsid w:val="00310421"/>
    <w:rsid w:val="00310519"/>
    <w:rsid w:val="0031059D"/>
    <w:rsid w:val="003107B4"/>
    <w:rsid w:val="00310B21"/>
    <w:rsid w:val="00310C07"/>
    <w:rsid w:val="00310C5B"/>
    <w:rsid w:val="00311026"/>
    <w:rsid w:val="0031141B"/>
    <w:rsid w:val="00311432"/>
    <w:rsid w:val="0031161E"/>
    <w:rsid w:val="003118FC"/>
    <w:rsid w:val="003118FE"/>
    <w:rsid w:val="00311B7C"/>
    <w:rsid w:val="00311BF0"/>
    <w:rsid w:val="00311DFC"/>
    <w:rsid w:val="003120B0"/>
    <w:rsid w:val="00312387"/>
    <w:rsid w:val="003124A1"/>
    <w:rsid w:val="003127D1"/>
    <w:rsid w:val="0031285F"/>
    <w:rsid w:val="00312AF4"/>
    <w:rsid w:val="00312D02"/>
    <w:rsid w:val="00312F2D"/>
    <w:rsid w:val="003132D8"/>
    <w:rsid w:val="003132F9"/>
    <w:rsid w:val="00313529"/>
    <w:rsid w:val="003138D3"/>
    <w:rsid w:val="00313A53"/>
    <w:rsid w:val="00313DCB"/>
    <w:rsid w:val="00313EA3"/>
    <w:rsid w:val="00314009"/>
    <w:rsid w:val="00314116"/>
    <w:rsid w:val="003143EB"/>
    <w:rsid w:val="0031455E"/>
    <w:rsid w:val="0031460A"/>
    <w:rsid w:val="0031465F"/>
    <w:rsid w:val="00314678"/>
    <w:rsid w:val="00314679"/>
    <w:rsid w:val="00314A16"/>
    <w:rsid w:val="00314BFF"/>
    <w:rsid w:val="00314DCE"/>
    <w:rsid w:val="00314F53"/>
    <w:rsid w:val="00314FE5"/>
    <w:rsid w:val="00315484"/>
    <w:rsid w:val="0031559B"/>
    <w:rsid w:val="00315693"/>
    <w:rsid w:val="00315A6C"/>
    <w:rsid w:val="00316343"/>
    <w:rsid w:val="00316820"/>
    <w:rsid w:val="003168F1"/>
    <w:rsid w:val="00316925"/>
    <w:rsid w:val="00316BA3"/>
    <w:rsid w:val="00316CE3"/>
    <w:rsid w:val="003170A4"/>
    <w:rsid w:val="003172E9"/>
    <w:rsid w:val="003173ED"/>
    <w:rsid w:val="003174DD"/>
    <w:rsid w:val="0031756D"/>
    <w:rsid w:val="0031768E"/>
    <w:rsid w:val="00317730"/>
    <w:rsid w:val="00317878"/>
    <w:rsid w:val="003178DA"/>
    <w:rsid w:val="00317AD6"/>
    <w:rsid w:val="0032015C"/>
    <w:rsid w:val="0032052F"/>
    <w:rsid w:val="003205BF"/>
    <w:rsid w:val="0032061B"/>
    <w:rsid w:val="0032065D"/>
    <w:rsid w:val="00320B7D"/>
    <w:rsid w:val="00320BDF"/>
    <w:rsid w:val="00320CA2"/>
    <w:rsid w:val="00320D12"/>
    <w:rsid w:val="00320D52"/>
    <w:rsid w:val="00320D7E"/>
    <w:rsid w:val="00320F8D"/>
    <w:rsid w:val="00320FA8"/>
    <w:rsid w:val="0032110C"/>
    <w:rsid w:val="0032110D"/>
    <w:rsid w:val="003211D1"/>
    <w:rsid w:val="00321382"/>
    <w:rsid w:val="003214BC"/>
    <w:rsid w:val="003214F0"/>
    <w:rsid w:val="00321934"/>
    <w:rsid w:val="00321B17"/>
    <w:rsid w:val="00321B63"/>
    <w:rsid w:val="00321C9D"/>
    <w:rsid w:val="00321DBC"/>
    <w:rsid w:val="00321E5C"/>
    <w:rsid w:val="00321FC8"/>
    <w:rsid w:val="0032201A"/>
    <w:rsid w:val="00322031"/>
    <w:rsid w:val="0032220C"/>
    <w:rsid w:val="00322356"/>
    <w:rsid w:val="0032237B"/>
    <w:rsid w:val="003227F4"/>
    <w:rsid w:val="00322842"/>
    <w:rsid w:val="00322C6B"/>
    <w:rsid w:val="00323012"/>
    <w:rsid w:val="0032306A"/>
    <w:rsid w:val="00323114"/>
    <w:rsid w:val="00323933"/>
    <w:rsid w:val="00323E1B"/>
    <w:rsid w:val="00323E5C"/>
    <w:rsid w:val="00323EE8"/>
    <w:rsid w:val="0032430B"/>
    <w:rsid w:val="00324344"/>
    <w:rsid w:val="003243B6"/>
    <w:rsid w:val="0032467E"/>
    <w:rsid w:val="003247D9"/>
    <w:rsid w:val="003249AE"/>
    <w:rsid w:val="00324C5A"/>
    <w:rsid w:val="00324FB3"/>
    <w:rsid w:val="00325103"/>
    <w:rsid w:val="00325171"/>
    <w:rsid w:val="00325335"/>
    <w:rsid w:val="00325351"/>
    <w:rsid w:val="00325601"/>
    <w:rsid w:val="00325C57"/>
    <w:rsid w:val="00325C97"/>
    <w:rsid w:val="00325E05"/>
    <w:rsid w:val="00325E13"/>
    <w:rsid w:val="00325E36"/>
    <w:rsid w:val="00326084"/>
    <w:rsid w:val="00326A49"/>
    <w:rsid w:val="00326B67"/>
    <w:rsid w:val="00326C90"/>
    <w:rsid w:val="00326F36"/>
    <w:rsid w:val="00326F4D"/>
    <w:rsid w:val="00327347"/>
    <w:rsid w:val="0032740F"/>
    <w:rsid w:val="003274C5"/>
    <w:rsid w:val="0032752B"/>
    <w:rsid w:val="003279E0"/>
    <w:rsid w:val="00327B98"/>
    <w:rsid w:val="00327D27"/>
    <w:rsid w:val="00327D88"/>
    <w:rsid w:val="00327DA9"/>
    <w:rsid w:val="00327F50"/>
    <w:rsid w:val="00330334"/>
    <w:rsid w:val="0033058E"/>
    <w:rsid w:val="00330598"/>
    <w:rsid w:val="00330C19"/>
    <w:rsid w:val="00330D56"/>
    <w:rsid w:val="00330F4D"/>
    <w:rsid w:val="00330FE7"/>
    <w:rsid w:val="0033102F"/>
    <w:rsid w:val="003311F9"/>
    <w:rsid w:val="00331213"/>
    <w:rsid w:val="00331353"/>
    <w:rsid w:val="003314BE"/>
    <w:rsid w:val="003316D3"/>
    <w:rsid w:val="0033188C"/>
    <w:rsid w:val="003318AF"/>
    <w:rsid w:val="003318B0"/>
    <w:rsid w:val="00331997"/>
    <w:rsid w:val="00331A41"/>
    <w:rsid w:val="00332179"/>
    <w:rsid w:val="003321BB"/>
    <w:rsid w:val="00332381"/>
    <w:rsid w:val="003324D0"/>
    <w:rsid w:val="003326A7"/>
    <w:rsid w:val="00332757"/>
    <w:rsid w:val="0033278D"/>
    <w:rsid w:val="00332B2B"/>
    <w:rsid w:val="00332BDD"/>
    <w:rsid w:val="00333ABF"/>
    <w:rsid w:val="00333BC9"/>
    <w:rsid w:val="00333CF5"/>
    <w:rsid w:val="00333D08"/>
    <w:rsid w:val="00333F3C"/>
    <w:rsid w:val="00333F6F"/>
    <w:rsid w:val="0033407C"/>
    <w:rsid w:val="003342A5"/>
    <w:rsid w:val="003342FD"/>
    <w:rsid w:val="003348CE"/>
    <w:rsid w:val="00334C8C"/>
    <w:rsid w:val="00334D6E"/>
    <w:rsid w:val="00334D99"/>
    <w:rsid w:val="00334DF4"/>
    <w:rsid w:val="00334DFC"/>
    <w:rsid w:val="00335015"/>
    <w:rsid w:val="003351A5"/>
    <w:rsid w:val="00335395"/>
    <w:rsid w:val="00335424"/>
    <w:rsid w:val="003355B2"/>
    <w:rsid w:val="00335846"/>
    <w:rsid w:val="0033588C"/>
    <w:rsid w:val="00335925"/>
    <w:rsid w:val="00335B72"/>
    <w:rsid w:val="00335E25"/>
    <w:rsid w:val="00335F56"/>
    <w:rsid w:val="00336006"/>
    <w:rsid w:val="00336078"/>
    <w:rsid w:val="00336375"/>
    <w:rsid w:val="003368A8"/>
    <w:rsid w:val="00336F77"/>
    <w:rsid w:val="0033733C"/>
    <w:rsid w:val="003373BB"/>
    <w:rsid w:val="00337519"/>
    <w:rsid w:val="0033759A"/>
    <w:rsid w:val="00337B19"/>
    <w:rsid w:val="00337D63"/>
    <w:rsid w:val="00337F4E"/>
    <w:rsid w:val="00340307"/>
    <w:rsid w:val="0034079C"/>
    <w:rsid w:val="003409FE"/>
    <w:rsid w:val="00340AE5"/>
    <w:rsid w:val="00340D71"/>
    <w:rsid w:val="00340D81"/>
    <w:rsid w:val="00340F18"/>
    <w:rsid w:val="00340F7F"/>
    <w:rsid w:val="00341167"/>
    <w:rsid w:val="003412D7"/>
    <w:rsid w:val="00341363"/>
    <w:rsid w:val="003414B8"/>
    <w:rsid w:val="0034150B"/>
    <w:rsid w:val="00341519"/>
    <w:rsid w:val="003415E8"/>
    <w:rsid w:val="00341899"/>
    <w:rsid w:val="0034191B"/>
    <w:rsid w:val="003419FE"/>
    <w:rsid w:val="00341D96"/>
    <w:rsid w:val="00341F83"/>
    <w:rsid w:val="0034206B"/>
    <w:rsid w:val="003420F2"/>
    <w:rsid w:val="003421CE"/>
    <w:rsid w:val="003421EA"/>
    <w:rsid w:val="0034228B"/>
    <w:rsid w:val="00342366"/>
    <w:rsid w:val="0034243B"/>
    <w:rsid w:val="00342578"/>
    <w:rsid w:val="00342587"/>
    <w:rsid w:val="0034272A"/>
    <w:rsid w:val="0034276A"/>
    <w:rsid w:val="00342A73"/>
    <w:rsid w:val="00342B93"/>
    <w:rsid w:val="00342EE4"/>
    <w:rsid w:val="00342F85"/>
    <w:rsid w:val="003433C0"/>
    <w:rsid w:val="00343876"/>
    <w:rsid w:val="00343C0E"/>
    <w:rsid w:val="00343E75"/>
    <w:rsid w:val="00343EA3"/>
    <w:rsid w:val="00344030"/>
    <w:rsid w:val="003443B1"/>
    <w:rsid w:val="00344873"/>
    <w:rsid w:val="0034493E"/>
    <w:rsid w:val="0034494B"/>
    <w:rsid w:val="00344BDA"/>
    <w:rsid w:val="00344DCE"/>
    <w:rsid w:val="00344EB9"/>
    <w:rsid w:val="003450F6"/>
    <w:rsid w:val="00345273"/>
    <w:rsid w:val="00345674"/>
    <w:rsid w:val="0034574C"/>
    <w:rsid w:val="00345938"/>
    <w:rsid w:val="00345973"/>
    <w:rsid w:val="00345AEA"/>
    <w:rsid w:val="00345D22"/>
    <w:rsid w:val="00345E67"/>
    <w:rsid w:val="0034621A"/>
    <w:rsid w:val="00346277"/>
    <w:rsid w:val="00346BBC"/>
    <w:rsid w:val="00346C6D"/>
    <w:rsid w:val="00346E38"/>
    <w:rsid w:val="00346E9F"/>
    <w:rsid w:val="00346FE1"/>
    <w:rsid w:val="00346FF4"/>
    <w:rsid w:val="00347051"/>
    <w:rsid w:val="0034709C"/>
    <w:rsid w:val="003471AA"/>
    <w:rsid w:val="00347272"/>
    <w:rsid w:val="0034732C"/>
    <w:rsid w:val="00347346"/>
    <w:rsid w:val="0034767B"/>
    <w:rsid w:val="003477D5"/>
    <w:rsid w:val="00347B12"/>
    <w:rsid w:val="00347B51"/>
    <w:rsid w:val="00347B6D"/>
    <w:rsid w:val="00347E5D"/>
    <w:rsid w:val="00347FC5"/>
    <w:rsid w:val="0035017A"/>
    <w:rsid w:val="0035039A"/>
    <w:rsid w:val="003503FC"/>
    <w:rsid w:val="00350402"/>
    <w:rsid w:val="00350761"/>
    <w:rsid w:val="00350771"/>
    <w:rsid w:val="00350958"/>
    <w:rsid w:val="00350966"/>
    <w:rsid w:val="00350AE7"/>
    <w:rsid w:val="00350BFB"/>
    <w:rsid w:val="00351058"/>
    <w:rsid w:val="00351260"/>
    <w:rsid w:val="003512CD"/>
    <w:rsid w:val="00351A87"/>
    <w:rsid w:val="00351D05"/>
    <w:rsid w:val="003521B7"/>
    <w:rsid w:val="003525D9"/>
    <w:rsid w:val="00352778"/>
    <w:rsid w:val="00352947"/>
    <w:rsid w:val="00352968"/>
    <w:rsid w:val="003529D6"/>
    <w:rsid w:val="00352C7E"/>
    <w:rsid w:val="00353285"/>
    <w:rsid w:val="0035330B"/>
    <w:rsid w:val="003535A1"/>
    <w:rsid w:val="003535F7"/>
    <w:rsid w:val="003539F0"/>
    <w:rsid w:val="00353BC1"/>
    <w:rsid w:val="00353C24"/>
    <w:rsid w:val="00353F7F"/>
    <w:rsid w:val="00353FC1"/>
    <w:rsid w:val="003546FE"/>
    <w:rsid w:val="0035475C"/>
    <w:rsid w:val="00354AE6"/>
    <w:rsid w:val="00354C1B"/>
    <w:rsid w:val="0035514C"/>
    <w:rsid w:val="00355153"/>
    <w:rsid w:val="0035519D"/>
    <w:rsid w:val="0035529A"/>
    <w:rsid w:val="00355524"/>
    <w:rsid w:val="00355750"/>
    <w:rsid w:val="00355CB1"/>
    <w:rsid w:val="00355D6C"/>
    <w:rsid w:val="00355E8E"/>
    <w:rsid w:val="003560DA"/>
    <w:rsid w:val="003560F9"/>
    <w:rsid w:val="0035638E"/>
    <w:rsid w:val="003564C2"/>
    <w:rsid w:val="00356818"/>
    <w:rsid w:val="00356AB0"/>
    <w:rsid w:val="00356B23"/>
    <w:rsid w:val="00356CD6"/>
    <w:rsid w:val="0035711B"/>
    <w:rsid w:val="003574CE"/>
    <w:rsid w:val="0035759D"/>
    <w:rsid w:val="0035765A"/>
    <w:rsid w:val="00357787"/>
    <w:rsid w:val="003577C0"/>
    <w:rsid w:val="003577F5"/>
    <w:rsid w:val="003577F6"/>
    <w:rsid w:val="00357855"/>
    <w:rsid w:val="003579E5"/>
    <w:rsid w:val="00357A8F"/>
    <w:rsid w:val="00357DFD"/>
    <w:rsid w:val="00357E93"/>
    <w:rsid w:val="00357F84"/>
    <w:rsid w:val="00360198"/>
    <w:rsid w:val="00360350"/>
    <w:rsid w:val="0036061A"/>
    <w:rsid w:val="003608E5"/>
    <w:rsid w:val="00360C3A"/>
    <w:rsid w:val="00360E73"/>
    <w:rsid w:val="00360E8A"/>
    <w:rsid w:val="003610D1"/>
    <w:rsid w:val="00361193"/>
    <w:rsid w:val="003611E1"/>
    <w:rsid w:val="0036128C"/>
    <w:rsid w:val="003612BF"/>
    <w:rsid w:val="0036151E"/>
    <w:rsid w:val="00361778"/>
    <w:rsid w:val="00361A82"/>
    <w:rsid w:val="00361C1B"/>
    <w:rsid w:val="00361C42"/>
    <w:rsid w:val="00361CE0"/>
    <w:rsid w:val="0036213D"/>
    <w:rsid w:val="003621D9"/>
    <w:rsid w:val="003621F6"/>
    <w:rsid w:val="003629DE"/>
    <w:rsid w:val="00362CDB"/>
    <w:rsid w:val="00362DAD"/>
    <w:rsid w:val="00362F41"/>
    <w:rsid w:val="00363020"/>
    <w:rsid w:val="00363765"/>
    <w:rsid w:val="0036378F"/>
    <w:rsid w:val="00363B4C"/>
    <w:rsid w:val="00363E04"/>
    <w:rsid w:val="00363EEA"/>
    <w:rsid w:val="0036418F"/>
    <w:rsid w:val="0036421F"/>
    <w:rsid w:val="003643BE"/>
    <w:rsid w:val="00364496"/>
    <w:rsid w:val="00364589"/>
    <w:rsid w:val="003645EF"/>
    <w:rsid w:val="003647CD"/>
    <w:rsid w:val="00364810"/>
    <w:rsid w:val="00364870"/>
    <w:rsid w:val="0036496E"/>
    <w:rsid w:val="00364ADD"/>
    <w:rsid w:val="00364C22"/>
    <w:rsid w:val="00364DE0"/>
    <w:rsid w:val="00364DE5"/>
    <w:rsid w:val="00364E83"/>
    <w:rsid w:val="00365045"/>
    <w:rsid w:val="00365384"/>
    <w:rsid w:val="003654EA"/>
    <w:rsid w:val="003657B8"/>
    <w:rsid w:val="00365AB9"/>
    <w:rsid w:val="00365BF1"/>
    <w:rsid w:val="00365E85"/>
    <w:rsid w:val="00365FB9"/>
    <w:rsid w:val="00366040"/>
    <w:rsid w:val="003662A5"/>
    <w:rsid w:val="003662BF"/>
    <w:rsid w:val="003663E5"/>
    <w:rsid w:val="003663FA"/>
    <w:rsid w:val="003664A6"/>
    <w:rsid w:val="0036664B"/>
    <w:rsid w:val="00366B92"/>
    <w:rsid w:val="00366E59"/>
    <w:rsid w:val="00367321"/>
    <w:rsid w:val="003676AD"/>
    <w:rsid w:val="00367974"/>
    <w:rsid w:val="00367A66"/>
    <w:rsid w:val="00367B13"/>
    <w:rsid w:val="00367C97"/>
    <w:rsid w:val="00367E55"/>
    <w:rsid w:val="003701EA"/>
    <w:rsid w:val="0037064D"/>
    <w:rsid w:val="00370723"/>
    <w:rsid w:val="00370732"/>
    <w:rsid w:val="0037086F"/>
    <w:rsid w:val="00370972"/>
    <w:rsid w:val="00370C73"/>
    <w:rsid w:val="00370D7C"/>
    <w:rsid w:val="00370E6F"/>
    <w:rsid w:val="0037126C"/>
    <w:rsid w:val="0037144E"/>
    <w:rsid w:val="003718DD"/>
    <w:rsid w:val="003718E1"/>
    <w:rsid w:val="0037191F"/>
    <w:rsid w:val="003719DF"/>
    <w:rsid w:val="00371A31"/>
    <w:rsid w:val="00371B86"/>
    <w:rsid w:val="00371E15"/>
    <w:rsid w:val="00371F78"/>
    <w:rsid w:val="00372067"/>
    <w:rsid w:val="003722D6"/>
    <w:rsid w:val="0037231B"/>
    <w:rsid w:val="0037287D"/>
    <w:rsid w:val="00372895"/>
    <w:rsid w:val="00372898"/>
    <w:rsid w:val="003728B4"/>
    <w:rsid w:val="003728DF"/>
    <w:rsid w:val="0037297D"/>
    <w:rsid w:val="00372AE7"/>
    <w:rsid w:val="00372E31"/>
    <w:rsid w:val="00372EE9"/>
    <w:rsid w:val="00372F04"/>
    <w:rsid w:val="003731C1"/>
    <w:rsid w:val="00373548"/>
    <w:rsid w:val="0037392F"/>
    <w:rsid w:val="00373ABD"/>
    <w:rsid w:val="00373D3F"/>
    <w:rsid w:val="00373D4C"/>
    <w:rsid w:val="00373E93"/>
    <w:rsid w:val="00373F04"/>
    <w:rsid w:val="00373FB3"/>
    <w:rsid w:val="0037412B"/>
    <w:rsid w:val="0037441E"/>
    <w:rsid w:val="003744E0"/>
    <w:rsid w:val="003745F0"/>
    <w:rsid w:val="00374698"/>
    <w:rsid w:val="00374BFA"/>
    <w:rsid w:val="00374C0A"/>
    <w:rsid w:val="00374DB7"/>
    <w:rsid w:val="00374E05"/>
    <w:rsid w:val="00374EC7"/>
    <w:rsid w:val="00374FA9"/>
    <w:rsid w:val="00374FBF"/>
    <w:rsid w:val="0037500D"/>
    <w:rsid w:val="0037533E"/>
    <w:rsid w:val="0037542B"/>
    <w:rsid w:val="0037554E"/>
    <w:rsid w:val="0037559F"/>
    <w:rsid w:val="003756F9"/>
    <w:rsid w:val="00375A84"/>
    <w:rsid w:val="00375BE5"/>
    <w:rsid w:val="00375D0E"/>
    <w:rsid w:val="00375DDB"/>
    <w:rsid w:val="003760C7"/>
    <w:rsid w:val="0037621C"/>
    <w:rsid w:val="00376237"/>
    <w:rsid w:val="00376649"/>
    <w:rsid w:val="00376679"/>
    <w:rsid w:val="00376C07"/>
    <w:rsid w:val="00377359"/>
    <w:rsid w:val="003777C8"/>
    <w:rsid w:val="00377D9C"/>
    <w:rsid w:val="00380110"/>
    <w:rsid w:val="0038014D"/>
    <w:rsid w:val="0038029F"/>
    <w:rsid w:val="003802F8"/>
    <w:rsid w:val="0038033C"/>
    <w:rsid w:val="003803DD"/>
    <w:rsid w:val="00380483"/>
    <w:rsid w:val="003806A8"/>
    <w:rsid w:val="003806D5"/>
    <w:rsid w:val="003807DC"/>
    <w:rsid w:val="00380902"/>
    <w:rsid w:val="00380C1C"/>
    <w:rsid w:val="00380C8C"/>
    <w:rsid w:val="00380D01"/>
    <w:rsid w:val="00380F59"/>
    <w:rsid w:val="0038108B"/>
    <w:rsid w:val="003810AB"/>
    <w:rsid w:val="003811AE"/>
    <w:rsid w:val="0038124D"/>
    <w:rsid w:val="0038146D"/>
    <w:rsid w:val="0038149A"/>
    <w:rsid w:val="003814D7"/>
    <w:rsid w:val="0038154E"/>
    <w:rsid w:val="00381617"/>
    <w:rsid w:val="003816E3"/>
    <w:rsid w:val="00381A64"/>
    <w:rsid w:val="00381F12"/>
    <w:rsid w:val="00381FBA"/>
    <w:rsid w:val="003822FB"/>
    <w:rsid w:val="00382868"/>
    <w:rsid w:val="00382ACC"/>
    <w:rsid w:val="00382E05"/>
    <w:rsid w:val="00382EC1"/>
    <w:rsid w:val="003830CE"/>
    <w:rsid w:val="003831CE"/>
    <w:rsid w:val="0038358E"/>
    <w:rsid w:val="00383624"/>
    <w:rsid w:val="00383BE7"/>
    <w:rsid w:val="00383DE2"/>
    <w:rsid w:val="00383EDB"/>
    <w:rsid w:val="00383FB7"/>
    <w:rsid w:val="00384402"/>
    <w:rsid w:val="00384497"/>
    <w:rsid w:val="00384513"/>
    <w:rsid w:val="00384775"/>
    <w:rsid w:val="00384B00"/>
    <w:rsid w:val="00384BCF"/>
    <w:rsid w:val="00384C3F"/>
    <w:rsid w:val="0038518F"/>
    <w:rsid w:val="003853DC"/>
    <w:rsid w:val="003855A4"/>
    <w:rsid w:val="00385C32"/>
    <w:rsid w:val="00385D05"/>
    <w:rsid w:val="003860CE"/>
    <w:rsid w:val="00386865"/>
    <w:rsid w:val="00386975"/>
    <w:rsid w:val="003869BA"/>
    <w:rsid w:val="00386B37"/>
    <w:rsid w:val="003871C0"/>
    <w:rsid w:val="0038760F"/>
    <w:rsid w:val="003876B9"/>
    <w:rsid w:val="00387830"/>
    <w:rsid w:val="00387856"/>
    <w:rsid w:val="0038792D"/>
    <w:rsid w:val="00387B1B"/>
    <w:rsid w:val="00387B39"/>
    <w:rsid w:val="00387F7C"/>
    <w:rsid w:val="00390381"/>
    <w:rsid w:val="00390399"/>
    <w:rsid w:val="003904F8"/>
    <w:rsid w:val="003904FD"/>
    <w:rsid w:val="0039085C"/>
    <w:rsid w:val="00390F65"/>
    <w:rsid w:val="00390FD3"/>
    <w:rsid w:val="003914A2"/>
    <w:rsid w:val="003916AF"/>
    <w:rsid w:val="00391753"/>
    <w:rsid w:val="003918D8"/>
    <w:rsid w:val="003919B5"/>
    <w:rsid w:val="00391A7F"/>
    <w:rsid w:val="00391AF5"/>
    <w:rsid w:val="00391EA3"/>
    <w:rsid w:val="00391EDD"/>
    <w:rsid w:val="00392376"/>
    <w:rsid w:val="00392629"/>
    <w:rsid w:val="003927F3"/>
    <w:rsid w:val="00392A59"/>
    <w:rsid w:val="00392B3C"/>
    <w:rsid w:val="00392C28"/>
    <w:rsid w:val="00392C5D"/>
    <w:rsid w:val="00392C67"/>
    <w:rsid w:val="00392E2F"/>
    <w:rsid w:val="00392E99"/>
    <w:rsid w:val="00392EE0"/>
    <w:rsid w:val="00393108"/>
    <w:rsid w:val="0039317E"/>
    <w:rsid w:val="003931F1"/>
    <w:rsid w:val="00393219"/>
    <w:rsid w:val="0039332D"/>
    <w:rsid w:val="00393494"/>
    <w:rsid w:val="00393B1A"/>
    <w:rsid w:val="00393C81"/>
    <w:rsid w:val="00393C82"/>
    <w:rsid w:val="00393E22"/>
    <w:rsid w:val="00393F9B"/>
    <w:rsid w:val="00394014"/>
    <w:rsid w:val="003940BF"/>
    <w:rsid w:val="003942DB"/>
    <w:rsid w:val="003944A8"/>
    <w:rsid w:val="003944CE"/>
    <w:rsid w:val="00394569"/>
    <w:rsid w:val="003945A9"/>
    <w:rsid w:val="003945F6"/>
    <w:rsid w:val="0039489B"/>
    <w:rsid w:val="003949E3"/>
    <w:rsid w:val="00394D10"/>
    <w:rsid w:val="00394EF2"/>
    <w:rsid w:val="003950E4"/>
    <w:rsid w:val="0039510D"/>
    <w:rsid w:val="00395250"/>
    <w:rsid w:val="0039541D"/>
    <w:rsid w:val="003954C7"/>
    <w:rsid w:val="00395531"/>
    <w:rsid w:val="003955E4"/>
    <w:rsid w:val="00395668"/>
    <w:rsid w:val="00395733"/>
    <w:rsid w:val="003957D3"/>
    <w:rsid w:val="0039588E"/>
    <w:rsid w:val="003958EE"/>
    <w:rsid w:val="00395A8A"/>
    <w:rsid w:val="00395D34"/>
    <w:rsid w:val="00395D3C"/>
    <w:rsid w:val="00395E5F"/>
    <w:rsid w:val="003960D6"/>
    <w:rsid w:val="00396501"/>
    <w:rsid w:val="003968AC"/>
    <w:rsid w:val="00396ACD"/>
    <w:rsid w:val="00397179"/>
    <w:rsid w:val="00397354"/>
    <w:rsid w:val="00397473"/>
    <w:rsid w:val="00397985"/>
    <w:rsid w:val="00397A65"/>
    <w:rsid w:val="00397A8B"/>
    <w:rsid w:val="00397A9E"/>
    <w:rsid w:val="00397AF7"/>
    <w:rsid w:val="00397E6C"/>
    <w:rsid w:val="003A018B"/>
    <w:rsid w:val="003A01EB"/>
    <w:rsid w:val="003A0416"/>
    <w:rsid w:val="003A04BA"/>
    <w:rsid w:val="003A08F5"/>
    <w:rsid w:val="003A0968"/>
    <w:rsid w:val="003A0E0C"/>
    <w:rsid w:val="003A0F6D"/>
    <w:rsid w:val="003A125D"/>
    <w:rsid w:val="003A1672"/>
    <w:rsid w:val="003A17B0"/>
    <w:rsid w:val="003A1AF3"/>
    <w:rsid w:val="003A1F37"/>
    <w:rsid w:val="003A215E"/>
    <w:rsid w:val="003A23D9"/>
    <w:rsid w:val="003A24BE"/>
    <w:rsid w:val="003A2A23"/>
    <w:rsid w:val="003A2BAA"/>
    <w:rsid w:val="003A2C25"/>
    <w:rsid w:val="003A2CCC"/>
    <w:rsid w:val="003A2DA6"/>
    <w:rsid w:val="003A2E57"/>
    <w:rsid w:val="003A3058"/>
    <w:rsid w:val="003A319B"/>
    <w:rsid w:val="003A32F0"/>
    <w:rsid w:val="003A3327"/>
    <w:rsid w:val="003A3366"/>
    <w:rsid w:val="003A339D"/>
    <w:rsid w:val="003A3A3D"/>
    <w:rsid w:val="003A3CBE"/>
    <w:rsid w:val="003A3FD2"/>
    <w:rsid w:val="003A4134"/>
    <w:rsid w:val="003A42C3"/>
    <w:rsid w:val="003A4315"/>
    <w:rsid w:val="003A4394"/>
    <w:rsid w:val="003A440C"/>
    <w:rsid w:val="003A4429"/>
    <w:rsid w:val="003A47A0"/>
    <w:rsid w:val="003A4897"/>
    <w:rsid w:val="003A4A49"/>
    <w:rsid w:val="003A4A78"/>
    <w:rsid w:val="003A4A87"/>
    <w:rsid w:val="003A4AE9"/>
    <w:rsid w:val="003A4B2D"/>
    <w:rsid w:val="003A4EC5"/>
    <w:rsid w:val="003A535E"/>
    <w:rsid w:val="003A53F2"/>
    <w:rsid w:val="003A5670"/>
    <w:rsid w:val="003A59F3"/>
    <w:rsid w:val="003A5C30"/>
    <w:rsid w:val="003A5C35"/>
    <w:rsid w:val="003A5C36"/>
    <w:rsid w:val="003A5D23"/>
    <w:rsid w:val="003A5D4E"/>
    <w:rsid w:val="003A5FDB"/>
    <w:rsid w:val="003A64D6"/>
    <w:rsid w:val="003A6611"/>
    <w:rsid w:val="003A69FD"/>
    <w:rsid w:val="003A6CB6"/>
    <w:rsid w:val="003A6CD2"/>
    <w:rsid w:val="003A6DCA"/>
    <w:rsid w:val="003A6E67"/>
    <w:rsid w:val="003A7328"/>
    <w:rsid w:val="003A74AE"/>
    <w:rsid w:val="003A752E"/>
    <w:rsid w:val="003A7772"/>
    <w:rsid w:val="003A782E"/>
    <w:rsid w:val="003A7DCF"/>
    <w:rsid w:val="003A7F30"/>
    <w:rsid w:val="003A7F56"/>
    <w:rsid w:val="003A7F9B"/>
    <w:rsid w:val="003B01CB"/>
    <w:rsid w:val="003B0876"/>
    <w:rsid w:val="003B08A8"/>
    <w:rsid w:val="003B0A9F"/>
    <w:rsid w:val="003B0C1F"/>
    <w:rsid w:val="003B0C5E"/>
    <w:rsid w:val="003B0CE5"/>
    <w:rsid w:val="003B0F85"/>
    <w:rsid w:val="003B1099"/>
    <w:rsid w:val="003B10E8"/>
    <w:rsid w:val="003B1339"/>
    <w:rsid w:val="003B166B"/>
    <w:rsid w:val="003B17CF"/>
    <w:rsid w:val="003B1B8A"/>
    <w:rsid w:val="003B229B"/>
    <w:rsid w:val="003B22AE"/>
    <w:rsid w:val="003B2309"/>
    <w:rsid w:val="003B246B"/>
    <w:rsid w:val="003B2481"/>
    <w:rsid w:val="003B2570"/>
    <w:rsid w:val="003B25C5"/>
    <w:rsid w:val="003B27EB"/>
    <w:rsid w:val="003B2800"/>
    <w:rsid w:val="003B2844"/>
    <w:rsid w:val="003B2885"/>
    <w:rsid w:val="003B28FD"/>
    <w:rsid w:val="003B2905"/>
    <w:rsid w:val="003B2907"/>
    <w:rsid w:val="003B2E39"/>
    <w:rsid w:val="003B2E54"/>
    <w:rsid w:val="003B31CF"/>
    <w:rsid w:val="003B383F"/>
    <w:rsid w:val="003B3DA5"/>
    <w:rsid w:val="003B3F9A"/>
    <w:rsid w:val="003B410E"/>
    <w:rsid w:val="003B452B"/>
    <w:rsid w:val="003B4813"/>
    <w:rsid w:val="003B492D"/>
    <w:rsid w:val="003B4932"/>
    <w:rsid w:val="003B49C7"/>
    <w:rsid w:val="003B4BCA"/>
    <w:rsid w:val="003B4E29"/>
    <w:rsid w:val="003B4F77"/>
    <w:rsid w:val="003B4F89"/>
    <w:rsid w:val="003B50C9"/>
    <w:rsid w:val="003B51B3"/>
    <w:rsid w:val="003B51F1"/>
    <w:rsid w:val="003B5911"/>
    <w:rsid w:val="003B5C4D"/>
    <w:rsid w:val="003B5C8F"/>
    <w:rsid w:val="003B5E44"/>
    <w:rsid w:val="003B645F"/>
    <w:rsid w:val="003B65AD"/>
    <w:rsid w:val="003B667C"/>
    <w:rsid w:val="003B6775"/>
    <w:rsid w:val="003B68C6"/>
    <w:rsid w:val="003B691A"/>
    <w:rsid w:val="003B6D6D"/>
    <w:rsid w:val="003B6DBF"/>
    <w:rsid w:val="003B6FF0"/>
    <w:rsid w:val="003B7021"/>
    <w:rsid w:val="003B71A1"/>
    <w:rsid w:val="003B72FD"/>
    <w:rsid w:val="003B7469"/>
    <w:rsid w:val="003B747D"/>
    <w:rsid w:val="003B751D"/>
    <w:rsid w:val="003B75A3"/>
    <w:rsid w:val="003B75A8"/>
    <w:rsid w:val="003B79B8"/>
    <w:rsid w:val="003B7A8B"/>
    <w:rsid w:val="003B7AA0"/>
    <w:rsid w:val="003B7C01"/>
    <w:rsid w:val="003B7DE8"/>
    <w:rsid w:val="003B7F78"/>
    <w:rsid w:val="003C0368"/>
    <w:rsid w:val="003C04AF"/>
    <w:rsid w:val="003C0607"/>
    <w:rsid w:val="003C073A"/>
    <w:rsid w:val="003C0CE6"/>
    <w:rsid w:val="003C1046"/>
    <w:rsid w:val="003C135B"/>
    <w:rsid w:val="003C13A2"/>
    <w:rsid w:val="003C142C"/>
    <w:rsid w:val="003C15B8"/>
    <w:rsid w:val="003C19CD"/>
    <w:rsid w:val="003C2057"/>
    <w:rsid w:val="003C2146"/>
    <w:rsid w:val="003C2577"/>
    <w:rsid w:val="003C2706"/>
    <w:rsid w:val="003C28B6"/>
    <w:rsid w:val="003C2B79"/>
    <w:rsid w:val="003C2C0C"/>
    <w:rsid w:val="003C2CB0"/>
    <w:rsid w:val="003C2E27"/>
    <w:rsid w:val="003C302E"/>
    <w:rsid w:val="003C319A"/>
    <w:rsid w:val="003C31D2"/>
    <w:rsid w:val="003C328E"/>
    <w:rsid w:val="003C344E"/>
    <w:rsid w:val="003C3561"/>
    <w:rsid w:val="003C3824"/>
    <w:rsid w:val="003C384B"/>
    <w:rsid w:val="003C3CD4"/>
    <w:rsid w:val="003C3D30"/>
    <w:rsid w:val="003C3D85"/>
    <w:rsid w:val="003C4036"/>
    <w:rsid w:val="003C42A9"/>
    <w:rsid w:val="003C438F"/>
    <w:rsid w:val="003C447F"/>
    <w:rsid w:val="003C4650"/>
    <w:rsid w:val="003C4872"/>
    <w:rsid w:val="003C4985"/>
    <w:rsid w:val="003C4C52"/>
    <w:rsid w:val="003C4E14"/>
    <w:rsid w:val="003C4E25"/>
    <w:rsid w:val="003C515B"/>
    <w:rsid w:val="003C51BF"/>
    <w:rsid w:val="003C51F4"/>
    <w:rsid w:val="003C5207"/>
    <w:rsid w:val="003C5297"/>
    <w:rsid w:val="003C547B"/>
    <w:rsid w:val="003C551F"/>
    <w:rsid w:val="003C559C"/>
    <w:rsid w:val="003C5789"/>
    <w:rsid w:val="003C583C"/>
    <w:rsid w:val="003C58A4"/>
    <w:rsid w:val="003C5A05"/>
    <w:rsid w:val="003C5AE4"/>
    <w:rsid w:val="003C5D93"/>
    <w:rsid w:val="003C5F2F"/>
    <w:rsid w:val="003C6033"/>
    <w:rsid w:val="003C61A7"/>
    <w:rsid w:val="003C6279"/>
    <w:rsid w:val="003C63D9"/>
    <w:rsid w:val="003C63FC"/>
    <w:rsid w:val="003C65AD"/>
    <w:rsid w:val="003C66AB"/>
    <w:rsid w:val="003C66E0"/>
    <w:rsid w:val="003C6954"/>
    <w:rsid w:val="003C6BEB"/>
    <w:rsid w:val="003C6C49"/>
    <w:rsid w:val="003C6CBA"/>
    <w:rsid w:val="003C6F50"/>
    <w:rsid w:val="003C72C7"/>
    <w:rsid w:val="003C73D0"/>
    <w:rsid w:val="003C741F"/>
    <w:rsid w:val="003C7493"/>
    <w:rsid w:val="003C7565"/>
    <w:rsid w:val="003C778E"/>
    <w:rsid w:val="003C7A03"/>
    <w:rsid w:val="003C7A17"/>
    <w:rsid w:val="003C7A7C"/>
    <w:rsid w:val="003C7AB7"/>
    <w:rsid w:val="003C7D8E"/>
    <w:rsid w:val="003C7F44"/>
    <w:rsid w:val="003D02A1"/>
    <w:rsid w:val="003D03E0"/>
    <w:rsid w:val="003D0463"/>
    <w:rsid w:val="003D0495"/>
    <w:rsid w:val="003D0540"/>
    <w:rsid w:val="003D05AF"/>
    <w:rsid w:val="003D0AB9"/>
    <w:rsid w:val="003D0C28"/>
    <w:rsid w:val="003D0C64"/>
    <w:rsid w:val="003D0E75"/>
    <w:rsid w:val="003D0EAE"/>
    <w:rsid w:val="003D13AE"/>
    <w:rsid w:val="003D1464"/>
    <w:rsid w:val="003D14AE"/>
    <w:rsid w:val="003D167A"/>
    <w:rsid w:val="003D170C"/>
    <w:rsid w:val="003D1874"/>
    <w:rsid w:val="003D1993"/>
    <w:rsid w:val="003D1BF8"/>
    <w:rsid w:val="003D1CF2"/>
    <w:rsid w:val="003D1EE0"/>
    <w:rsid w:val="003D2108"/>
    <w:rsid w:val="003D22E5"/>
    <w:rsid w:val="003D260A"/>
    <w:rsid w:val="003D284D"/>
    <w:rsid w:val="003D2BCF"/>
    <w:rsid w:val="003D2DB4"/>
    <w:rsid w:val="003D3007"/>
    <w:rsid w:val="003D30EA"/>
    <w:rsid w:val="003D333D"/>
    <w:rsid w:val="003D33B8"/>
    <w:rsid w:val="003D34B8"/>
    <w:rsid w:val="003D35F4"/>
    <w:rsid w:val="003D3606"/>
    <w:rsid w:val="003D3868"/>
    <w:rsid w:val="003D3B0F"/>
    <w:rsid w:val="003D3D42"/>
    <w:rsid w:val="003D3E6B"/>
    <w:rsid w:val="003D3E85"/>
    <w:rsid w:val="003D3F92"/>
    <w:rsid w:val="003D4046"/>
    <w:rsid w:val="003D412D"/>
    <w:rsid w:val="003D428F"/>
    <w:rsid w:val="003D42AE"/>
    <w:rsid w:val="003D43A8"/>
    <w:rsid w:val="003D4448"/>
    <w:rsid w:val="003D45C8"/>
    <w:rsid w:val="003D4A21"/>
    <w:rsid w:val="003D4A64"/>
    <w:rsid w:val="003D4BCB"/>
    <w:rsid w:val="003D4DF3"/>
    <w:rsid w:val="003D4E1C"/>
    <w:rsid w:val="003D4EB7"/>
    <w:rsid w:val="003D4FA1"/>
    <w:rsid w:val="003D523E"/>
    <w:rsid w:val="003D52DD"/>
    <w:rsid w:val="003D5327"/>
    <w:rsid w:val="003D5691"/>
    <w:rsid w:val="003D58D8"/>
    <w:rsid w:val="003D5A85"/>
    <w:rsid w:val="003D5AA0"/>
    <w:rsid w:val="003D5EF6"/>
    <w:rsid w:val="003D5F42"/>
    <w:rsid w:val="003D5F89"/>
    <w:rsid w:val="003D620F"/>
    <w:rsid w:val="003D626F"/>
    <w:rsid w:val="003D6282"/>
    <w:rsid w:val="003D63AE"/>
    <w:rsid w:val="003D6482"/>
    <w:rsid w:val="003D6733"/>
    <w:rsid w:val="003D67D0"/>
    <w:rsid w:val="003D6905"/>
    <w:rsid w:val="003D6B6E"/>
    <w:rsid w:val="003D6E0A"/>
    <w:rsid w:val="003D6F1F"/>
    <w:rsid w:val="003D6F39"/>
    <w:rsid w:val="003D7213"/>
    <w:rsid w:val="003D733F"/>
    <w:rsid w:val="003D74E1"/>
    <w:rsid w:val="003D7637"/>
    <w:rsid w:val="003D7BDD"/>
    <w:rsid w:val="003D7C8E"/>
    <w:rsid w:val="003E0018"/>
    <w:rsid w:val="003E004C"/>
    <w:rsid w:val="003E00D3"/>
    <w:rsid w:val="003E012A"/>
    <w:rsid w:val="003E0337"/>
    <w:rsid w:val="003E0777"/>
    <w:rsid w:val="003E085D"/>
    <w:rsid w:val="003E0A73"/>
    <w:rsid w:val="003E0AE0"/>
    <w:rsid w:val="003E1003"/>
    <w:rsid w:val="003E110A"/>
    <w:rsid w:val="003E13C4"/>
    <w:rsid w:val="003E1609"/>
    <w:rsid w:val="003E1A0F"/>
    <w:rsid w:val="003E1BA3"/>
    <w:rsid w:val="003E20E4"/>
    <w:rsid w:val="003E21B6"/>
    <w:rsid w:val="003E2253"/>
    <w:rsid w:val="003E2339"/>
    <w:rsid w:val="003E27A2"/>
    <w:rsid w:val="003E286A"/>
    <w:rsid w:val="003E295F"/>
    <w:rsid w:val="003E29CE"/>
    <w:rsid w:val="003E2BB1"/>
    <w:rsid w:val="003E2C86"/>
    <w:rsid w:val="003E2DB7"/>
    <w:rsid w:val="003E2E4A"/>
    <w:rsid w:val="003E2F0D"/>
    <w:rsid w:val="003E3020"/>
    <w:rsid w:val="003E31B2"/>
    <w:rsid w:val="003E3368"/>
    <w:rsid w:val="003E3430"/>
    <w:rsid w:val="003E3589"/>
    <w:rsid w:val="003E35FD"/>
    <w:rsid w:val="003E36F3"/>
    <w:rsid w:val="003E370B"/>
    <w:rsid w:val="003E385F"/>
    <w:rsid w:val="003E3919"/>
    <w:rsid w:val="003E3958"/>
    <w:rsid w:val="003E3B8B"/>
    <w:rsid w:val="003E3D71"/>
    <w:rsid w:val="003E3D7D"/>
    <w:rsid w:val="003E3D8B"/>
    <w:rsid w:val="003E3DDE"/>
    <w:rsid w:val="003E3F15"/>
    <w:rsid w:val="003E414F"/>
    <w:rsid w:val="003E4205"/>
    <w:rsid w:val="003E42CA"/>
    <w:rsid w:val="003E4353"/>
    <w:rsid w:val="003E463E"/>
    <w:rsid w:val="003E4674"/>
    <w:rsid w:val="003E4759"/>
    <w:rsid w:val="003E4794"/>
    <w:rsid w:val="003E48DF"/>
    <w:rsid w:val="003E4CF3"/>
    <w:rsid w:val="003E4DFB"/>
    <w:rsid w:val="003E4F84"/>
    <w:rsid w:val="003E51C4"/>
    <w:rsid w:val="003E5434"/>
    <w:rsid w:val="003E5439"/>
    <w:rsid w:val="003E5626"/>
    <w:rsid w:val="003E5A42"/>
    <w:rsid w:val="003E5DDE"/>
    <w:rsid w:val="003E60D7"/>
    <w:rsid w:val="003E6648"/>
    <w:rsid w:val="003E6821"/>
    <w:rsid w:val="003E6877"/>
    <w:rsid w:val="003E6B61"/>
    <w:rsid w:val="003E6E38"/>
    <w:rsid w:val="003E6F1E"/>
    <w:rsid w:val="003E6F81"/>
    <w:rsid w:val="003E7076"/>
    <w:rsid w:val="003E71F2"/>
    <w:rsid w:val="003E71F8"/>
    <w:rsid w:val="003E72D4"/>
    <w:rsid w:val="003E734D"/>
    <w:rsid w:val="003E73F5"/>
    <w:rsid w:val="003E786D"/>
    <w:rsid w:val="003E7AAE"/>
    <w:rsid w:val="003E7B65"/>
    <w:rsid w:val="003E7E11"/>
    <w:rsid w:val="003E7F95"/>
    <w:rsid w:val="003F015E"/>
    <w:rsid w:val="003F01F5"/>
    <w:rsid w:val="003F0241"/>
    <w:rsid w:val="003F0495"/>
    <w:rsid w:val="003F04EE"/>
    <w:rsid w:val="003F05F1"/>
    <w:rsid w:val="003F0730"/>
    <w:rsid w:val="003F07E7"/>
    <w:rsid w:val="003F086D"/>
    <w:rsid w:val="003F090E"/>
    <w:rsid w:val="003F0B00"/>
    <w:rsid w:val="003F0BB5"/>
    <w:rsid w:val="003F0C55"/>
    <w:rsid w:val="003F0EDA"/>
    <w:rsid w:val="003F0F11"/>
    <w:rsid w:val="003F0F3F"/>
    <w:rsid w:val="003F1155"/>
    <w:rsid w:val="003F1312"/>
    <w:rsid w:val="003F1670"/>
    <w:rsid w:val="003F16C1"/>
    <w:rsid w:val="003F1BF6"/>
    <w:rsid w:val="003F1DF6"/>
    <w:rsid w:val="003F1E59"/>
    <w:rsid w:val="003F1F59"/>
    <w:rsid w:val="003F202B"/>
    <w:rsid w:val="003F2073"/>
    <w:rsid w:val="003F20B3"/>
    <w:rsid w:val="003F20F9"/>
    <w:rsid w:val="003F24AF"/>
    <w:rsid w:val="003F250D"/>
    <w:rsid w:val="003F25D7"/>
    <w:rsid w:val="003F26D5"/>
    <w:rsid w:val="003F2711"/>
    <w:rsid w:val="003F2A9C"/>
    <w:rsid w:val="003F2AD8"/>
    <w:rsid w:val="003F2B44"/>
    <w:rsid w:val="003F2B4D"/>
    <w:rsid w:val="003F32A8"/>
    <w:rsid w:val="003F3628"/>
    <w:rsid w:val="003F3A8F"/>
    <w:rsid w:val="003F3B18"/>
    <w:rsid w:val="003F3E22"/>
    <w:rsid w:val="003F3E8E"/>
    <w:rsid w:val="003F4210"/>
    <w:rsid w:val="003F4336"/>
    <w:rsid w:val="003F43FE"/>
    <w:rsid w:val="003F4A9D"/>
    <w:rsid w:val="003F526D"/>
    <w:rsid w:val="003F53EE"/>
    <w:rsid w:val="003F55ED"/>
    <w:rsid w:val="003F5946"/>
    <w:rsid w:val="003F595D"/>
    <w:rsid w:val="003F5C80"/>
    <w:rsid w:val="003F5EC0"/>
    <w:rsid w:val="003F5F87"/>
    <w:rsid w:val="003F602A"/>
    <w:rsid w:val="003F63E0"/>
    <w:rsid w:val="003F6486"/>
    <w:rsid w:val="003F65FD"/>
    <w:rsid w:val="003F6689"/>
    <w:rsid w:val="003F68C8"/>
    <w:rsid w:val="003F6B24"/>
    <w:rsid w:val="003F6CE4"/>
    <w:rsid w:val="003F6D5E"/>
    <w:rsid w:val="003F705A"/>
    <w:rsid w:val="003F7236"/>
    <w:rsid w:val="003F737C"/>
    <w:rsid w:val="003F7438"/>
    <w:rsid w:val="003F77D9"/>
    <w:rsid w:val="003F78B7"/>
    <w:rsid w:val="003F78BC"/>
    <w:rsid w:val="003F7A88"/>
    <w:rsid w:val="003F7B0E"/>
    <w:rsid w:val="003F7B9C"/>
    <w:rsid w:val="003F7C84"/>
    <w:rsid w:val="003F7F8C"/>
    <w:rsid w:val="003F7FDE"/>
    <w:rsid w:val="00400043"/>
    <w:rsid w:val="004000D0"/>
    <w:rsid w:val="00400151"/>
    <w:rsid w:val="00400154"/>
    <w:rsid w:val="004002B0"/>
    <w:rsid w:val="004003B0"/>
    <w:rsid w:val="00400435"/>
    <w:rsid w:val="004004C1"/>
    <w:rsid w:val="004006A7"/>
    <w:rsid w:val="004009FD"/>
    <w:rsid w:val="00400AC4"/>
    <w:rsid w:val="00400C52"/>
    <w:rsid w:val="00400D12"/>
    <w:rsid w:val="00400EE0"/>
    <w:rsid w:val="004012A7"/>
    <w:rsid w:val="004015BB"/>
    <w:rsid w:val="0040163C"/>
    <w:rsid w:val="00401771"/>
    <w:rsid w:val="00401931"/>
    <w:rsid w:val="00401A7E"/>
    <w:rsid w:val="00401AA0"/>
    <w:rsid w:val="00401D13"/>
    <w:rsid w:val="00401F5E"/>
    <w:rsid w:val="00401F83"/>
    <w:rsid w:val="0040203F"/>
    <w:rsid w:val="00402068"/>
    <w:rsid w:val="00402166"/>
    <w:rsid w:val="004023E6"/>
    <w:rsid w:val="004024E9"/>
    <w:rsid w:val="00402659"/>
    <w:rsid w:val="00402A5C"/>
    <w:rsid w:val="00402EE7"/>
    <w:rsid w:val="00402F8A"/>
    <w:rsid w:val="00403552"/>
    <w:rsid w:val="004036AF"/>
    <w:rsid w:val="00403823"/>
    <w:rsid w:val="00403A05"/>
    <w:rsid w:val="00403A64"/>
    <w:rsid w:val="00403C48"/>
    <w:rsid w:val="00403E26"/>
    <w:rsid w:val="00404054"/>
    <w:rsid w:val="00404071"/>
    <w:rsid w:val="004042D8"/>
    <w:rsid w:val="00404A0E"/>
    <w:rsid w:val="00404A52"/>
    <w:rsid w:val="00404C8D"/>
    <w:rsid w:val="00404CC4"/>
    <w:rsid w:val="00404CFC"/>
    <w:rsid w:val="00404ED5"/>
    <w:rsid w:val="004050E2"/>
    <w:rsid w:val="0040515F"/>
    <w:rsid w:val="004051C9"/>
    <w:rsid w:val="004056D9"/>
    <w:rsid w:val="00405723"/>
    <w:rsid w:val="00405A80"/>
    <w:rsid w:val="00405A86"/>
    <w:rsid w:val="00405AAB"/>
    <w:rsid w:val="00405E05"/>
    <w:rsid w:val="004061C9"/>
    <w:rsid w:val="004064EF"/>
    <w:rsid w:val="00406509"/>
    <w:rsid w:val="00406905"/>
    <w:rsid w:val="004069AA"/>
    <w:rsid w:val="004069DD"/>
    <w:rsid w:val="00406AA2"/>
    <w:rsid w:val="00406E4C"/>
    <w:rsid w:val="00406EA7"/>
    <w:rsid w:val="00406F64"/>
    <w:rsid w:val="00407010"/>
    <w:rsid w:val="004076E0"/>
    <w:rsid w:val="00407758"/>
    <w:rsid w:val="004077EF"/>
    <w:rsid w:val="00407AD0"/>
    <w:rsid w:val="00407B35"/>
    <w:rsid w:val="00407B38"/>
    <w:rsid w:val="00407B48"/>
    <w:rsid w:val="00407C75"/>
    <w:rsid w:val="00407D1E"/>
    <w:rsid w:val="00407D39"/>
    <w:rsid w:val="00407F67"/>
    <w:rsid w:val="0041034A"/>
    <w:rsid w:val="00410431"/>
    <w:rsid w:val="004104A8"/>
    <w:rsid w:val="00410590"/>
    <w:rsid w:val="00410B4C"/>
    <w:rsid w:val="00410E69"/>
    <w:rsid w:val="00411206"/>
    <w:rsid w:val="004112FE"/>
    <w:rsid w:val="00411568"/>
    <w:rsid w:val="00411960"/>
    <w:rsid w:val="00411C65"/>
    <w:rsid w:val="00411FE5"/>
    <w:rsid w:val="00412018"/>
    <w:rsid w:val="004121B7"/>
    <w:rsid w:val="0041235E"/>
    <w:rsid w:val="004125D0"/>
    <w:rsid w:val="0041307B"/>
    <w:rsid w:val="00413100"/>
    <w:rsid w:val="004132AA"/>
    <w:rsid w:val="00413316"/>
    <w:rsid w:val="00413463"/>
    <w:rsid w:val="00413468"/>
    <w:rsid w:val="00413A8B"/>
    <w:rsid w:val="00413C29"/>
    <w:rsid w:val="0041400C"/>
    <w:rsid w:val="004140B1"/>
    <w:rsid w:val="004141D1"/>
    <w:rsid w:val="004141F6"/>
    <w:rsid w:val="00414690"/>
    <w:rsid w:val="004147D5"/>
    <w:rsid w:val="00414819"/>
    <w:rsid w:val="00414A20"/>
    <w:rsid w:val="00414CC8"/>
    <w:rsid w:val="00414CD8"/>
    <w:rsid w:val="00414F6F"/>
    <w:rsid w:val="00415061"/>
    <w:rsid w:val="00415580"/>
    <w:rsid w:val="0041582E"/>
    <w:rsid w:val="00415A3D"/>
    <w:rsid w:val="00415AB4"/>
    <w:rsid w:val="00415C3B"/>
    <w:rsid w:val="00415ECA"/>
    <w:rsid w:val="00415EEA"/>
    <w:rsid w:val="00415F29"/>
    <w:rsid w:val="00415FDB"/>
    <w:rsid w:val="00416095"/>
    <w:rsid w:val="004161EE"/>
    <w:rsid w:val="004164FB"/>
    <w:rsid w:val="004166F8"/>
    <w:rsid w:val="0041699A"/>
    <w:rsid w:val="00416A35"/>
    <w:rsid w:val="00416B6D"/>
    <w:rsid w:val="00416BFA"/>
    <w:rsid w:val="00416C14"/>
    <w:rsid w:val="00416D76"/>
    <w:rsid w:val="00416F50"/>
    <w:rsid w:val="00416FA3"/>
    <w:rsid w:val="0041700E"/>
    <w:rsid w:val="00417138"/>
    <w:rsid w:val="00417559"/>
    <w:rsid w:val="004175E4"/>
    <w:rsid w:val="0041770F"/>
    <w:rsid w:val="004177C0"/>
    <w:rsid w:val="004177D9"/>
    <w:rsid w:val="00417B6E"/>
    <w:rsid w:val="00417C9B"/>
    <w:rsid w:val="00417CD6"/>
    <w:rsid w:val="00417F1D"/>
    <w:rsid w:val="0042035A"/>
    <w:rsid w:val="0042036F"/>
    <w:rsid w:val="00420406"/>
    <w:rsid w:val="004204CB"/>
    <w:rsid w:val="0042054B"/>
    <w:rsid w:val="0042096C"/>
    <w:rsid w:val="004209FE"/>
    <w:rsid w:val="00420BA4"/>
    <w:rsid w:val="00420E6C"/>
    <w:rsid w:val="00420EEE"/>
    <w:rsid w:val="00420F18"/>
    <w:rsid w:val="00421463"/>
    <w:rsid w:val="0042178E"/>
    <w:rsid w:val="004218A6"/>
    <w:rsid w:val="004218D1"/>
    <w:rsid w:val="00421B96"/>
    <w:rsid w:val="00421B9D"/>
    <w:rsid w:val="00421D3D"/>
    <w:rsid w:val="00421EDE"/>
    <w:rsid w:val="00421F83"/>
    <w:rsid w:val="0042208D"/>
    <w:rsid w:val="0042249B"/>
    <w:rsid w:val="004227AB"/>
    <w:rsid w:val="00422BD1"/>
    <w:rsid w:val="00422C1B"/>
    <w:rsid w:val="0042305E"/>
    <w:rsid w:val="004230D0"/>
    <w:rsid w:val="004232A7"/>
    <w:rsid w:val="0042330F"/>
    <w:rsid w:val="00423398"/>
    <w:rsid w:val="004236AB"/>
    <w:rsid w:val="0042387B"/>
    <w:rsid w:val="004238DD"/>
    <w:rsid w:val="0042391D"/>
    <w:rsid w:val="00423938"/>
    <w:rsid w:val="00423BD4"/>
    <w:rsid w:val="00423CD9"/>
    <w:rsid w:val="00423E86"/>
    <w:rsid w:val="00424364"/>
    <w:rsid w:val="0042450D"/>
    <w:rsid w:val="00424669"/>
    <w:rsid w:val="0042499C"/>
    <w:rsid w:val="00424CF8"/>
    <w:rsid w:val="00424D9D"/>
    <w:rsid w:val="00424EB0"/>
    <w:rsid w:val="00425161"/>
    <w:rsid w:val="004251CD"/>
    <w:rsid w:val="00425328"/>
    <w:rsid w:val="0042533D"/>
    <w:rsid w:val="004256C8"/>
    <w:rsid w:val="00425776"/>
    <w:rsid w:val="004258FD"/>
    <w:rsid w:val="004259AA"/>
    <w:rsid w:val="00425BAA"/>
    <w:rsid w:val="00426215"/>
    <w:rsid w:val="004262D7"/>
    <w:rsid w:val="00426729"/>
    <w:rsid w:val="0042680A"/>
    <w:rsid w:val="00426843"/>
    <w:rsid w:val="00426A1E"/>
    <w:rsid w:val="00426FAE"/>
    <w:rsid w:val="00426FBA"/>
    <w:rsid w:val="004270B0"/>
    <w:rsid w:val="0042717E"/>
    <w:rsid w:val="0042728C"/>
    <w:rsid w:val="00427291"/>
    <w:rsid w:val="004274C9"/>
    <w:rsid w:val="004274D7"/>
    <w:rsid w:val="004275F8"/>
    <w:rsid w:val="004278DB"/>
    <w:rsid w:val="00427913"/>
    <w:rsid w:val="00427A84"/>
    <w:rsid w:val="00427B5B"/>
    <w:rsid w:val="00427C03"/>
    <w:rsid w:val="00427C16"/>
    <w:rsid w:val="00427D0F"/>
    <w:rsid w:val="00427F92"/>
    <w:rsid w:val="004301F5"/>
    <w:rsid w:val="0043024B"/>
    <w:rsid w:val="0043037B"/>
    <w:rsid w:val="004305BA"/>
    <w:rsid w:val="004305CA"/>
    <w:rsid w:val="0043069B"/>
    <w:rsid w:val="004306B4"/>
    <w:rsid w:val="004307C0"/>
    <w:rsid w:val="00430C1F"/>
    <w:rsid w:val="00430DFE"/>
    <w:rsid w:val="00430E03"/>
    <w:rsid w:val="00430ED4"/>
    <w:rsid w:val="00431044"/>
    <w:rsid w:val="00431054"/>
    <w:rsid w:val="0043128D"/>
    <w:rsid w:val="0043133A"/>
    <w:rsid w:val="004313B2"/>
    <w:rsid w:val="004314B4"/>
    <w:rsid w:val="0043162F"/>
    <w:rsid w:val="004319B5"/>
    <w:rsid w:val="00431BAA"/>
    <w:rsid w:val="00431BB2"/>
    <w:rsid w:val="00431DD8"/>
    <w:rsid w:val="00431EDE"/>
    <w:rsid w:val="00431F34"/>
    <w:rsid w:val="0043251A"/>
    <w:rsid w:val="00432A01"/>
    <w:rsid w:val="00432C7E"/>
    <w:rsid w:val="00432F68"/>
    <w:rsid w:val="00433119"/>
    <w:rsid w:val="0043341C"/>
    <w:rsid w:val="00433458"/>
    <w:rsid w:val="00433470"/>
    <w:rsid w:val="00433C86"/>
    <w:rsid w:val="00433D11"/>
    <w:rsid w:val="00433DEB"/>
    <w:rsid w:val="004341C8"/>
    <w:rsid w:val="00434200"/>
    <w:rsid w:val="00434444"/>
    <w:rsid w:val="00434623"/>
    <w:rsid w:val="0043464B"/>
    <w:rsid w:val="004346FF"/>
    <w:rsid w:val="004349CA"/>
    <w:rsid w:val="00434A03"/>
    <w:rsid w:val="00434B1E"/>
    <w:rsid w:val="0043514A"/>
    <w:rsid w:val="004351E4"/>
    <w:rsid w:val="004352D5"/>
    <w:rsid w:val="004356F4"/>
    <w:rsid w:val="004357D1"/>
    <w:rsid w:val="0043585E"/>
    <w:rsid w:val="00435933"/>
    <w:rsid w:val="00435AEB"/>
    <w:rsid w:val="00435B06"/>
    <w:rsid w:val="00436221"/>
    <w:rsid w:val="00436224"/>
    <w:rsid w:val="00436651"/>
    <w:rsid w:val="00436781"/>
    <w:rsid w:val="00436B25"/>
    <w:rsid w:val="00436B6F"/>
    <w:rsid w:val="00436FB4"/>
    <w:rsid w:val="00437131"/>
    <w:rsid w:val="004373A2"/>
    <w:rsid w:val="00437470"/>
    <w:rsid w:val="004376DE"/>
    <w:rsid w:val="0043795C"/>
    <w:rsid w:val="0043796B"/>
    <w:rsid w:val="00437A50"/>
    <w:rsid w:val="00437C77"/>
    <w:rsid w:val="00437D55"/>
    <w:rsid w:val="004402F0"/>
    <w:rsid w:val="004406E0"/>
    <w:rsid w:val="0044085B"/>
    <w:rsid w:val="00440A33"/>
    <w:rsid w:val="00440A47"/>
    <w:rsid w:val="00440C8D"/>
    <w:rsid w:val="00440CBF"/>
    <w:rsid w:val="00440F08"/>
    <w:rsid w:val="00440F85"/>
    <w:rsid w:val="00440FFB"/>
    <w:rsid w:val="0044106F"/>
    <w:rsid w:val="004410FD"/>
    <w:rsid w:val="00441219"/>
    <w:rsid w:val="00441233"/>
    <w:rsid w:val="00441481"/>
    <w:rsid w:val="0044153D"/>
    <w:rsid w:val="0044166F"/>
    <w:rsid w:val="004417D0"/>
    <w:rsid w:val="004418A7"/>
    <w:rsid w:val="00441C58"/>
    <w:rsid w:val="00441DED"/>
    <w:rsid w:val="00442057"/>
    <w:rsid w:val="004420A5"/>
    <w:rsid w:val="0044225D"/>
    <w:rsid w:val="004423D1"/>
    <w:rsid w:val="0044244E"/>
    <w:rsid w:val="00442587"/>
    <w:rsid w:val="00442894"/>
    <w:rsid w:val="00442A20"/>
    <w:rsid w:val="00442C3F"/>
    <w:rsid w:val="00442DB9"/>
    <w:rsid w:val="00442DE4"/>
    <w:rsid w:val="0044335E"/>
    <w:rsid w:val="004433EC"/>
    <w:rsid w:val="0044346A"/>
    <w:rsid w:val="004434E9"/>
    <w:rsid w:val="004435EA"/>
    <w:rsid w:val="004435EC"/>
    <w:rsid w:val="00443607"/>
    <w:rsid w:val="0044362A"/>
    <w:rsid w:val="004437BF"/>
    <w:rsid w:val="00443928"/>
    <w:rsid w:val="004439A1"/>
    <w:rsid w:val="00443A52"/>
    <w:rsid w:val="00443BF7"/>
    <w:rsid w:val="00443C4D"/>
    <w:rsid w:val="00443D22"/>
    <w:rsid w:val="00443ECC"/>
    <w:rsid w:val="00444131"/>
    <w:rsid w:val="0044429D"/>
    <w:rsid w:val="0044469F"/>
    <w:rsid w:val="00444877"/>
    <w:rsid w:val="004449E9"/>
    <w:rsid w:val="00444A90"/>
    <w:rsid w:val="00444BD9"/>
    <w:rsid w:val="004450BB"/>
    <w:rsid w:val="0044512C"/>
    <w:rsid w:val="00445380"/>
    <w:rsid w:val="004453F1"/>
    <w:rsid w:val="004456A7"/>
    <w:rsid w:val="00445912"/>
    <w:rsid w:val="00445A47"/>
    <w:rsid w:val="00445CC6"/>
    <w:rsid w:val="00445CF0"/>
    <w:rsid w:val="00445D51"/>
    <w:rsid w:val="00445E50"/>
    <w:rsid w:val="00445EE5"/>
    <w:rsid w:val="00446556"/>
    <w:rsid w:val="0044670C"/>
    <w:rsid w:val="00446830"/>
    <w:rsid w:val="00446962"/>
    <w:rsid w:val="00446974"/>
    <w:rsid w:val="00446AD1"/>
    <w:rsid w:val="00446D04"/>
    <w:rsid w:val="00446DC8"/>
    <w:rsid w:val="00446E91"/>
    <w:rsid w:val="00446FB1"/>
    <w:rsid w:val="00447686"/>
    <w:rsid w:val="004477AD"/>
    <w:rsid w:val="00447F89"/>
    <w:rsid w:val="00450702"/>
    <w:rsid w:val="0045077B"/>
    <w:rsid w:val="00450950"/>
    <w:rsid w:val="00450AE6"/>
    <w:rsid w:val="00450B04"/>
    <w:rsid w:val="00450C86"/>
    <w:rsid w:val="00450EE7"/>
    <w:rsid w:val="00450F13"/>
    <w:rsid w:val="00451280"/>
    <w:rsid w:val="004512D4"/>
    <w:rsid w:val="00451320"/>
    <w:rsid w:val="004513BF"/>
    <w:rsid w:val="00451460"/>
    <w:rsid w:val="0045169F"/>
    <w:rsid w:val="00451C1C"/>
    <w:rsid w:val="00451E17"/>
    <w:rsid w:val="00451E21"/>
    <w:rsid w:val="00451E38"/>
    <w:rsid w:val="00451F92"/>
    <w:rsid w:val="00452071"/>
    <w:rsid w:val="00452161"/>
    <w:rsid w:val="004521B0"/>
    <w:rsid w:val="004523B0"/>
    <w:rsid w:val="004526F0"/>
    <w:rsid w:val="0045291C"/>
    <w:rsid w:val="00452BFD"/>
    <w:rsid w:val="00452E99"/>
    <w:rsid w:val="004537AD"/>
    <w:rsid w:val="00453FC4"/>
    <w:rsid w:val="0045435A"/>
    <w:rsid w:val="00454498"/>
    <w:rsid w:val="00454759"/>
    <w:rsid w:val="00454A57"/>
    <w:rsid w:val="00454D43"/>
    <w:rsid w:val="00454F3B"/>
    <w:rsid w:val="00454FFC"/>
    <w:rsid w:val="00455331"/>
    <w:rsid w:val="00455371"/>
    <w:rsid w:val="00455381"/>
    <w:rsid w:val="004553B2"/>
    <w:rsid w:val="004554FD"/>
    <w:rsid w:val="004555CE"/>
    <w:rsid w:val="004555E2"/>
    <w:rsid w:val="00455696"/>
    <w:rsid w:val="004556A2"/>
    <w:rsid w:val="00455709"/>
    <w:rsid w:val="0045578E"/>
    <w:rsid w:val="004557D2"/>
    <w:rsid w:val="0045585E"/>
    <w:rsid w:val="0045598E"/>
    <w:rsid w:val="00455CEF"/>
    <w:rsid w:val="00455E5D"/>
    <w:rsid w:val="00455F61"/>
    <w:rsid w:val="0045604F"/>
    <w:rsid w:val="004562D2"/>
    <w:rsid w:val="004563AF"/>
    <w:rsid w:val="0045670E"/>
    <w:rsid w:val="004567EC"/>
    <w:rsid w:val="004568AE"/>
    <w:rsid w:val="00456B9E"/>
    <w:rsid w:val="00456C28"/>
    <w:rsid w:val="00456C94"/>
    <w:rsid w:val="00456D17"/>
    <w:rsid w:val="00456D95"/>
    <w:rsid w:val="00456F20"/>
    <w:rsid w:val="00457222"/>
    <w:rsid w:val="00457A00"/>
    <w:rsid w:val="00457A7F"/>
    <w:rsid w:val="00457D0C"/>
    <w:rsid w:val="00457FFD"/>
    <w:rsid w:val="0046020B"/>
    <w:rsid w:val="0046043E"/>
    <w:rsid w:val="0046058F"/>
    <w:rsid w:val="00460720"/>
    <w:rsid w:val="00460C99"/>
    <w:rsid w:val="00460E0E"/>
    <w:rsid w:val="00460FA2"/>
    <w:rsid w:val="00460FB0"/>
    <w:rsid w:val="0046102B"/>
    <w:rsid w:val="00461473"/>
    <w:rsid w:val="0046149F"/>
    <w:rsid w:val="004614B8"/>
    <w:rsid w:val="00461A33"/>
    <w:rsid w:val="00461BB7"/>
    <w:rsid w:val="00462006"/>
    <w:rsid w:val="004620BD"/>
    <w:rsid w:val="0046252B"/>
    <w:rsid w:val="0046252C"/>
    <w:rsid w:val="00462559"/>
    <w:rsid w:val="00462574"/>
    <w:rsid w:val="004628AD"/>
    <w:rsid w:val="00462B2F"/>
    <w:rsid w:val="00462B98"/>
    <w:rsid w:val="00462BBA"/>
    <w:rsid w:val="00462DC6"/>
    <w:rsid w:val="00462E56"/>
    <w:rsid w:val="00462EDC"/>
    <w:rsid w:val="00463459"/>
    <w:rsid w:val="0046351B"/>
    <w:rsid w:val="004638E0"/>
    <w:rsid w:val="00463CF9"/>
    <w:rsid w:val="00463DFA"/>
    <w:rsid w:val="00463EA3"/>
    <w:rsid w:val="00464335"/>
    <w:rsid w:val="004648BA"/>
    <w:rsid w:val="0046498B"/>
    <w:rsid w:val="00464AD2"/>
    <w:rsid w:val="00464DBC"/>
    <w:rsid w:val="00464FB3"/>
    <w:rsid w:val="0046510A"/>
    <w:rsid w:val="0046562D"/>
    <w:rsid w:val="0046582C"/>
    <w:rsid w:val="00465988"/>
    <w:rsid w:val="00465D05"/>
    <w:rsid w:val="00465D71"/>
    <w:rsid w:val="00465DAA"/>
    <w:rsid w:val="00465DBB"/>
    <w:rsid w:val="00466072"/>
    <w:rsid w:val="004661FF"/>
    <w:rsid w:val="00466460"/>
    <w:rsid w:val="004664E1"/>
    <w:rsid w:val="004666B3"/>
    <w:rsid w:val="004668EF"/>
    <w:rsid w:val="00466C59"/>
    <w:rsid w:val="00466ED3"/>
    <w:rsid w:val="004670EB"/>
    <w:rsid w:val="00467187"/>
    <w:rsid w:val="004672D6"/>
    <w:rsid w:val="004674E4"/>
    <w:rsid w:val="004677D6"/>
    <w:rsid w:val="004679FC"/>
    <w:rsid w:val="00467C42"/>
    <w:rsid w:val="00467CBB"/>
    <w:rsid w:val="0047001C"/>
    <w:rsid w:val="004704A6"/>
    <w:rsid w:val="0047063A"/>
    <w:rsid w:val="00470655"/>
    <w:rsid w:val="004707D6"/>
    <w:rsid w:val="00470910"/>
    <w:rsid w:val="0047097E"/>
    <w:rsid w:val="00470ACE"/>
    <w:rsid w:val="00470DFF"/>
    <w:rsid w:val="00471001"/>
    <w:rsid w:val="00471118"/>
    <w:rsid w:val="00471539"/>
    <w:rsid w:val="00471946"/>
    <w:rsid w:val="004719B8"/>
    <w:rsid w:val="00471A84"/>
    <w:rsid w:val="00471C0F"/>
    <w:rsid w:val="0047200B"/>
    <w:rsid w:val="0047205F"/>
    <w:rsid w:val="004721CC"/>
    <w:rsid w:val="0047281F"/>
    <w:rsid w:val="004728FE"/>
    <w:rsid w:val="00472906"/>
    <w:rsid w:val="00472A8E"/>
    <w:rsid w:val="00472CBA"/>
    <w:rsid w:val="00472CDE"/>
    <w:rsid w:val="00472E4F"/>
    <w:rsid w:val="00472F78"/>
    <w:rsid w:val="00473378"/>
    <w:rsid w:val="004733C1"/>
    <w:rsid w:val="00473415"/>
    <w:rsid w:val="00473450"/>
    <w:rsid w:val="004736DB"/>
    <w:rsid w:val="00473734"/>
    <w:rsid w:val="004737CD"/>
    <w:rsid w:val="00473927"/>
    <w:rsid w:val="00473970"/>
    <w:rsid w:val="00473A07"/>
    <w:rsid w:val="00473FAE"/>
    <w:rsid w:val="00473FC7"/>
    <w:rsid w:val="00474117"/>
    <w:rsid w:val="00474411"/>
    <w:rsid w:val="004746C4"/>
    <w:rsid w:val="0047483D"/>
    <w:rsid w:val="00474910"/>
    <w:rsid w:val="00474943"/>
    <w:rsid w:val="00474A93"/>
    <w:rsid w:val="00474BD9"/>
    <w:rsid w:val="00474D67"/>
    <w:rsid w:val="00474DD3"/>
    <w:rsid w:val="00475020"/>
    <w:rsid w:val="004751E2"/>
    <w:rsid w:val="00475244"/>
    <w:rsid w:val="00475281"/>
    <w:rsid w:val="004755AE"/>
    <w:rsid w:val="00475625"/>
    <w:rsid w:val="004756E1"/>
    <w:rsid w:val="004758DE"/>
    <w:rsid w:val="00475AC8"/>
    <w:rsid w:val="00475ACF"/>
    <w:rsid w:val="00475B19"/>
    <w:rsid w:val="00475FF7"/>
    <w:rsid w:val="00476072"/>
    <w:rsid w:val="0047632E"/>
    <w:rsid w:val="00476605"/>
    <w:rsid w:val="004767C4"/>
    <w:rsid w:val="0047698F"/>
    <w:rsid w:val="00476AC5"/>
    <w:rsid w:val="00476B64"/>
    <w:rsid w:val="00476C9D"/>
    <w:rsid w:val="00477061"/>
    <w:rsid w:val="0047706E"/>
    <w:rsid w:val="004771B5"/>
    <w:rsid w:val="00477455"/>
    <w:rsid w:val="0047780A"/>
    <w:rsid w:val="004778C9"/>
    <w:rsid w:val="00477958"/>
    <w:rsid w:val="00477961"/>
    <w:rsid w:val="004779CF"/>
    <w:rsid w:val="00477AEC"/>
    <w:rsid w:val="00477C8E"/>
    <w:rsid w:val="00477FAC"/>
    <w:rsid w:val="0048024F"/>
    <w:rsid w:val="004802F2"/>
    <w:rsid w:val="004807E4"/>
    <w:rsid w:val="004808AF"/>
    <w:rsid w:val="0048098B"/>
    <w:rsid w:val="00480D94"/>
    <w:rsid w:val="00480E94"/>
    <w:rsid w:val="00481084"/>
    <w:rsid w:val="00481562"/>
    <w:rsid w:val="00481584"/>
    <w:rsid w:val="00481617"/>
    <w:rsid w:val="00481646"/>
    <w:rsid w:val="004816C5"/>
    <w:rsid w:val="004819E1"/>
    <w:rsid w:val="00481B81"/>
    <w:rsid w:val="00481BD1"/>
    <w:rsid w:val="00481E9E"/>
    <w:rsid w:val="0048200B"/>
    <w:rsid w:val="004825FA"/>
    <w:rsid w:val="00482AEE"/>
    <w:rsid w:val="00482B97"/>
    <w:rsid w:val="00482C06"/>
    <w:rsid w:val="00482F56"/>
    <w:rsid w:val="00483026"/>
    <w:rsid w:val="004831A8"/>
    <w:rsid w:val="004832A7"/>
    <w:rsid w:val="004832CF"/>
    <w:rsid w:val="004835D6"/>
    <w:rsid w:val="0048385A"/>
    <w:rsid w:val="004838B9"/>
    <w:rsid w:val="00483C15"/>
    <w:rsid w:val="00483CDD"/>
    <w:rsid w:val="00483D07"/>
    <w:rsid w:val="00483D71"/>
    <w:rsid w:val="0048489E"/>
    <w:rsid w:val="00484C3D"/>
    <w:rsid w:val="00484EB5"/>
    <w:rsid w:val="00484EF3"/>
    <w:rsid w:val="004850BC"/>
    <w:rsid w:val="0048518C"/>
    <w:rsid w:val="00485256"/>
    <w:rsid w:val="004852AA"/>
    <w:rsid w:val="004853A3"/>
    <w:rsid w:val="004853B2"/>
    <w:rsid w:val="00485613"/>
    <w:rsid w:val="0048576C"/>
    <w:rsid w:val="00485937"/>
    <w:rsid w:val="00485A8C"/>
    <w:rsid w:val="00485CA6"/>
    <w:rsid w:val="00485E50"/>
    <w:rsid w:val="00485EB0"/>
    <w:rsid w:val="00485FC4"/>
    <w:rsid w:val="0048601C"/>
    <w:rsid w:val="004862A7"/>
    <w:rsid w:val="00486816"/>
    <w:rsid w:val="00486B1C"/>
    <w:rsid w:val="00486B3B"/>
    <w:rsid w:val="00486C19"/>
    <w:rsid w:val="00486CA8"/>
    <w:rsid w:val="00486CAE"/>
    <w:rsid w:val="00486F15"/>
    <w:rsid w:val="004872A1"/>
    <w:rsid w:val="004872C7"/>
    <w:rsid w:val="004872CC"/>
    <w:rsid w:val="004876BC"/>
    <w:rsid w:val="0048786E"/>
    <w:rsid w:val="00487A31"/>
    <w:rsid w:val="00487A72"/>
    <w:rsid w:val="00487AF9"/>
    <w:rsid w:val="00487B08"/>
    <w:rsid w:val="00487D1A"/>
    <w:rsid w:val="00487E36"/>
    <w:rsid w:val="00487FE8"/>
    <w:rsid w:val="00490149"/>
    <w:rsid w:val="00490151"/>
    <w:rsid w:val="0049050F"/>
    <w:rsid w:val="00490851"/>
    <w:rsid w:val="00491103"/>
    <w:rsid w:val="00491159"/>
    <w:rsid w:val="004911BE"/>
    <w:rsid w:val="00491223"/>
    <w:rsid w:val="004913A8"/>
    <w:rsid w:val="00491600"/>
    <w:rsid w:val="0049182D"/>
    <w:rsid w:val="0049190B"/>
    <w:rsid w:val="00491D74"/>
    <w:rsid w:val="00491D79"/>
    <w:rsid w:val="00491E14"/>
    <w:rsid w:val="00491F73"/>
    <w:rsid w:val="00491FF3"/>
    <w:rsid w:val="004926CA"/>
    <w:rsid w:val="0049290E"/>
    <w:rsid w:val="00492A47"/>
    <w:rsid w:val="00492A59"/>
    <w:rsid w:val="00492B34"/>
    <w:rsid w:val="00492E5F"/>
    <w:rsid w:val="00492E7B"/>
    <w:rsid w:val="00493049"/>
    <w:rsid w:val="00493204"/>
    <w:rsid w:val="0049321B"/>
    <w:rsid w:val="0049325A"/>
    <w:rsid w:val="004933E3"/>
    <w:rsid w:val="004937E3"/>
    <w:rsid w:val="00493891"/>
    <w:rsid w:val="00493A4C"/>
    <w:rsid w:val="00493A73"/>
    <w:rsid w:val="00493B5E"/>
    <w:rsid w:val="00493D06"/>
    <w:rsid w:val="00493D20"/>
    <w:rsid w:val="00493DB6"/>
    <w:rsid w:val="00493F63"/>
    <w:rsid w:val="004946A7"/>
    <w:rsid w:val="004946F5"/>
    <w:rsid w:val="004947DA"/>
    <w:rsid w:val="00494AE8"/>
    <w:rsid w:val="00495365"/>
    <w:rsid w:val="00495676"/>
    <w:rsid w:val="004956B1"/>
    <w:rsid w:val="004956F7"/>
    <w:rsid w:val="00495723"/>
    <w:rsid w:val="0049593E"/>
    <w:rsid w:val="00495AD5"/>
    <w:rsid w:val="00495BE8"/>
    <w:rsid w:val="004969C2"/>
    <w:rsid w:val="00496A54"/>
    <w:rsid w:val="00496AC4"/>
    <w:rsid w:val="00496B25"/>
    <w:rsid w:val="00496B69"/>
    <w:rsid w:val="00496BC0"/>
    <w:rsid w:val="00496E1A"/>
    <w:rsid w:val="00496E75"/>
    <w:rsid w:val="00496F38"/>
    <w:rsid w:val="004970AA"/>
    <w:rsid w:val="004970D6"/>
    <w:rsid w:val="0049735A"/>
    <w:rsid w:val="004974B7"/>
    <w:rsid w:val="00497801"/>
    <w:rsid w:val="0049788B"/>
    <w:rsid w:val="00497AE2"/>
    <w:rsid w:val="00497C82"/>
    <w:rsid w:val="00497E51"/>
    <w:rsid w:val="004A05FD"/>
    <w:rsid w:val="004A0710"/>
    <w:rsid w:val="004A0736"/>
    <w:rsid w:val="004A08F9"/>
    <w:rsid w:val="004A098E"/>
    <w:rsid w:val="004A09EF"/>
    <w:rsid w:val="004A09F8"/>
    <w:rsid w:val="004A0D5B"/>
    <w:rsid w:val="004A0D6E"/>
    <w:rsid w:val="004A0EB1"/>
    <w:rsid w:val="004A0F3F"/>
    <w:rsid w:val="004A10FE"/>
    <w:rsid w:val="004A1353"/>
    <w:rsid w:val="004A145C"/>
    <w:rsid w:val="004A15DE"/>
    <w:rsid w:val="004A15E9"/>
    <w:rsid w:val="004A1930"/>
    <w:rsid w:val="004A1934"/>
    <w:rsid w:val="004A19E3"/>
    <w:rsid w:val="004A1AD1"/>
    <w:rsid w:val="004A1D10"/>
    <w:rsid w:val="004A1F80"/>
    <w:rsid w:val="004A2221"/>
    <w:rsid w:val="004A23BA"/>
    <w:rsid w:val="004A2704"/>
    <w:rsid w:val="004A2856"/>
    <w:rsid w:val="004A2B23"/>
    <w:rsid w:val="004A306B"/>
    <w:rsid w:val="004A3196"/>
    <w:rsid w:val="004A366E"/>
    <w:rsid w:val="004A3935"/>
    <w:rsid w:val="004A3AFC"/>
    <w:rsid w:val="004A3CB2"/>
    <w:rsid w:val="004A3DA8"/>
    <w:rsid w:val="004A3DBE"/>
    <w:rsid w:val="004A449C"/>
    <w:rsid w:val="004A45E1"/>
    <w:rsid w:val="004A467D"/>
    <w:rsid w:val="004A467E"/>
    <w:rsid w:val="004A489B"/>
    <w:rsid w:val="004A4A4F"/>
    <w:rsid w:val="004A4C67"/>
    <w:rsid w:val="004A53F5"/>
    <w:rsid w:val="004A58BA"/>
    <w:rsid w:val="004A599B"/>
    <w:rsid w:val="004A59C0"/>
    <w:rsid w:val="004A5EFD"/>
    <w:rsid w:val="004A5F47"/>
    <w:rsid w:val="004A64DC"/>
    <w:rsid w:val="004A6658"/>
    <w:rsid w:val="004A668A"/>
    <w:rsid w:val="004A6A6F"/>
    <w:rsid w:val="004A6ACD"/>
    <w:rsid w:val="004A6B5F"/>
    <w:rsid w:val="004A6E1D"/>
    <w:rsid w:val="004A6E75"/>
    <w:rsid w:val="004A708C"/>
    <w:rsid w:val="004A71D3"/>
    <w:rsid w:val="004A7A32"/>
    <w:rsid w:val="004B00BD"/>
    <w:rsid w:val="004B0267"/>
    <w:rsid w:val="004B0808"/>
    <w:rsid w:val="004B0882"/>
    <w:rsid w:val="004B091A"/>
    <w:rsid w:val="004B0F5F"/>
    <w:rsid w:val="004B1171"/>
    <w:rsid w:val="004B1468"/>
    <w:rsid w:val="004B157B"/>
    <w:rsid w:val="004B16DD"/>
    <w:rsid w:val="004B18D9"/>
    <w:rsid w:val="004B1A9B"/>
    <w:rsid w:val="004B1F1A"/>
    <w:rsid w:val="004B2121"/>
    <w:rsid w:val="004B21BE"/>
    <w:rsid w:val="004B234F"/>
    <w:rsid w:val="004B23B9"/>
    <w:rsid w:val="004B23BC"/>
    <w:rsid w:val="004B24C3"/>
    <w:rsid w:val="004B2743"/>
    <w:rsid w:val="004B27CC"/>
    <w:rsid w:val="004B2967"/>
    <w:rsid w:val="004B2ACF"/>
    <w:rsid w:val="004B2ADC"/>
    <w:rsid w:val="004B2B2E"/>
    <w:rsid w:val="004B2D6F"/>
    <w:rsid w:val="004B2FE9"/>
    <w:rsid w:val="004B3202"/>
    <w:rsid w:val="004B3290"/>
    <w:rsid w:val="004B3309"/>
    <w:rsid w:val="004B3843"/>
    <w:rsid w:val="004B3926"/>
    <w:rsid w:val="004B3AC6"/>
    <w:rsid w:val="004B3B9F"/>
    <w:rsid w:val="004B3E1B"/>
    <w:rsid w:val="004B3E44"/>
    <w:rsid w:val="004B3F82"/>
    <w:rsid w:val="004B4013"/>
    <w:rsid w:val="004B4028"/>
    <w:rsid w:val="004B4751"/>
    <w:rsid w:val="004B4A78"/>
    <w:rsid w:val="004B4F12"/>
    <w:rsid w:val="004B5144"/>
    <w:rsid w:val="004B526A"/>
    <w:rsid w:val="004B5299"/>
    <w:rsid w:val="004B5555"/>
    <w:rsid w:val="004B5630"/>
    <w:rsid w:val="004B5660"/>
    <w:rsid w:val="004B5693"/>
    <w:rsid w:val="004B5C4F"/>
    <w:rsid w:val="004B5E30"/>
    <w:rsid w:val="004B6310"/>
    <w:rsid w:val="004B6394"/>
    <w:rsid w:val="004B63D9"/>
    <w:rsid w:val="004B643B"/>
    <w:rsid w:val="004B6591"/>
    <w:rsid w:val="004B67B4"/>
    <w:rsid w:val="004B686A"/>
    <w:rsid w:val="004B6A4D"/>
    <w:rsid w:val="004B6B13"/>
    <w:rsid w:val="004B6D1D"/>
    <w:rsid w:val="004B6F2C"/>
    <w:rsid w:val="004B6FCD"/>
    <w:rsid w:val="004B7235"/>
    <w:rsid w:val="004B77DD"/>
    <w:rsid w:val="004B78E3"/>
    <w:rsid w:val="004B7A35"/>
    <w:rsid w:val="004B7BC3"/>
    <w:rsid w:val="004B7D8C"/>
    <w:rsid w:val="004C0063"/>
    <w:rsid w:val="004C059F"/>
    <w:rsid w:val="004C069B"/>
    <w:rsid w:val="004C075F"/>
    <w:rsid w:val="004C08B3"/>
    <w:rsid w:val="004C0B2F"/>
    <w:rsid w:val="004C0C9C"/>
    <w:rsid w:val="004C0CAE"/>
    <w:rsid w:val="004C0DD1"/>
    <w:rsid w:val="004C0E5B"/>
    <w:rsid w:val="004C11F0"/>
    <w:rsid w:val="004C126E"/>
    <w:rsid w:val="004C12C5"/>
    <w:rsid w:val="004C1667"/>
    <w:rsid w:val="004C18EA"/>
    <w:rsid w:val="004C1A7D"/>
    <w:rsid w:val="004C1B06"/>
    <w:rsid w:val="004C1CB4"/>
    <w:rsid w:val="004C1E10"/>
    <w:rsid w:val="004C1E8E"/>
    <w:rsid w:val="004C1F17"/>
    <w:rsid w:val="004C1F45"/>
    <w:rsid w:val="004C23AD"/>
    <w:rsid w:val="004C25C6"/>
    <w:rsid w:val="004C2630"/>
    <w:rsid w:val="004C2964"/>
    <w:rsid w:val="004C2A06"/>
    <w:rsid w:val="004C2B27"/>
    <w:rsid w:val="004C2B73"/>
    <w:rsid w:val="004C2CF4"/>
    <w:rsid w:val="004C2D6B"/>
    <w:rsid w:val="004C2F61"/>
    <w:rsid w:val="004C31BC"/>
    <w:rsid w:val="004C3368"/>
    <w:rsid w:val="004C3609"/>
    <w:rsid w:val="004C3A38"/>
    <w:rsid w:val="004C4064"/>
    <w:rsid w:val="004C41CE"/>
    <w:rsid w:val="004C4366"/>
    <w:rsid w:val="004C45A9"/>
    <w:rsid w:val="004C4632"/>
    <w:rsid w:val="004C474C"/>
    <w:rsid w:val="004C484F"/>
    <w:rsid w:val="004C48D0"/>
    <w:rsid w:val="004C4987"/>
    <w:rsid w:val="004C4A77"/>
    <w:rsid w:val="004C4AE6"/>
    <w:rsid w:val="004C4C01"/>
    <w:rsid w:val="004C4F30"/>
    <w:rsid w:val="004C5116"/>
    <w:rsid w:val="004C5118"/>
    <w:rsid w:val="004C5154"/>
    <w:rsid w:val="004C5233"/>
    <w:rsid w:val="004C52C0"/>
    <w:rsid w:val="004C53D0"/>
    <w:rsid w:val="004C5468"/>
    <w:rsid w:val="004C5545"/>
    <w:rsid w:val="004C5672"/>
    <w:rsid w:val="004C58D4"/>
    <w:rsid w:val="004C5A96"/>
    <w:rsid w:val="004C5C9B"/>
    <w:rsid w:val="004C632D"/>
    <w:rsid w:val="004C642B"/>
    <w:rsid w:val="004C6618"/>
    <w:rsid w:val="004C676E"/>
    <w:rsid w:val="004C6825"/>
    <w:rsid w:val="004C694A"/>
    <w:rsid w:val="004C6B93"/>
    <w:rsid w:val="004C6BDE"/>
    <w:rsid w:val="004C6E6F"/>
    <w:rsid w:val="004C7304"/>
    <w:rsid w:val="004C731B"/>
    <w:rsid w:val="004C73A6"/>
    <w:rsid w:val="004C773A"/>
    <w:rsid w:val="004C77BD"/>
    <w:rsid w:val="004C77EE"/>
    <w:rsid w:val="004C791D"/>
    <w:rsid w:val="004C7A0C"/>
    <w:rsid w:val="004C7EE6"/>
    <w:rsid w:val="004D040E"/>
    <w:rsid w:val="004D077C"/>
    <w:rsid w:val="004D09DB"/>
    <w:rsid w:val="004D0DF0"/>
    <w:rsid w:val="004D108A"/>
    <w:rsid w:val="004D11C7"/>
    <w:rsid w:val="004D1462"/>
    <w:rsid w:val="004D1641"/>
    <w:rsid w:val="004D1642"/>
    <w:rsid w:val="004D16EF"/>
    <w:rsid w:val="004D1BF9"/>
    <w:rsid w:val="004D1C19"/>
    <w:rsid w:val="004D1E2F"/>
    <w:rsid w:val="004D1F15"/>
    <w:rsid w:val="004D2478"/>
    <w:rsid w:val="004D24B2"/>
    <w:rsid w:val="004D26AF"/>
    <w:rsid w:val="004D2756"/>
    <w:rsid w:val="004D2AFC"/>
    <w:rsid w:val="004D2C50"/>
    <w:rsid w:val="004D2CC1"/>
    <w:rsid w:val="004D2E1B"/>
    <w:rsid w:val="004D30B8"/>
    <w:rsid w:val="004D3279"/>
    <w:rsid w:val="004D3341"/>
    <w:rsid w:val="004D344C"/>
    <w:rsid w:val="004D34BE"/>
    <w:rsid w:val="004D376B"/>
    <w:rsid w:val="004D3878"/>
    <w:rsid w:val="004D3966"/>
    <w:rsid w:val="004D39B8"/>
    <w:rsid w:val="004D3ABA"/>
    <w:rsid w:val="004D3B14"/>
    <w:rsid w:val="004D3B49"/>
    <w:rsid w:val="004D3B9B"/>
    <w:rsid w:val="004D3C98"/>
    <w:rsid w:val="004D3D6A"/>
    <w:rsid w:val="004D4146"/>
    <w:rsid w:val="004D41CE"/>
    <w:rsid w:val="004D471F"/>
    <w:rsid w:val="004D47E0"/>
    <w:rsid w:val="004D4841"/>
    <w:rsid w:val="004D4849"/>
    <w:rsid w:val="004D4A68"/>
    <w:rsid w:val="004D4A8E"/>
    <w:rsid w:val="004D4CDC"/>
    <w:rsid w:val="004D4E01"/>
    <w:rsid w:val="004D544B"/>
    <w:rsid w:val="004D5530"/>
    <w:rsid w:val="004D59FC"/>
    <w:rsid w:val="004D5DCF"/>
    <w:rsid w:val="004D5F8A"/>
    <w:rsid w:val="004D631A"/>
    <w:rsid w:val="004D64D4"/>
    <w:rsid w:val="004D651E"/>
    <w:rsid w:val="004D6731"/>
    <w:rsid w:val="004D69F9"/>
    <w:rsid w:val="004D6CD9"/>
    <w:rsid w:val="004D71A4"/>
    <w:rsid w:val="004D71F7"/>
    <w:rsid w:val="004D75E8"/>
    <w:rsid w:val="004D779E"/>
    <w:rsid w:val="004D78BB"/>
    <w:rsid w:val="004D7D1F"/>
    <w:rsid w:val="004D7E1F"/>
    <w:rsid w:val="004D7FB1"/>
    <w:rsid w:val="004E001E"/>
    <w:rsid w:val="004E016B"/>
    <w:rsid w:val="004E0733"/>
    <w:rsid w:val="004E08B1"/>
    <w:rsid w:val="004E0BC0"/>
    <w:rsid w:val="004E0D6D"/>
    <w:rsid w:val="004E0E3A"/>
    <w:rsid w:val="004E101C"/>
    <w:rsid w:val="004E122A"/>
    <w:rsid w:val="004E15DD"/>
    <w:rsid w:val="004E1798"/>
    <w:rsid w:val="004E1A66"/>
    <w:rsid w:val="004E1A9C"/>
    <w:rsid w:val="004E1C77"/>
    <w:rsid w:val="004E1F06"/>
    <w:rsid w:val="004E20DA"/>
    <w:rsid w:val="004E230D"/>
    <w:rsid w:val="004E2676"/>
    <w:rsid w:val="004E26BB"/>
    <w:rsid w:val="004E2A32"/>
    <w:rsid w:val="004E2B44"/>
    <w:rsid w:val="004E2E5D"/>
    <w:rsid w:val="004E30D4"/>
    <w:rsid w:val="004E30D6"/>
    <w:rsid w:val="004E3145"/>
    <w:rsid w:val="004E3169"/>
    <w:rsid w:val="004E32E5"/>
    <w:rsid w:val="004E35DF"/>
    <w:rsid w:val="004E3757"/>
    <w:rsid w:val="004E389E"/>
    <w:rsid w:val="004E39B8"/>
    <w:rsid w:val="004E3AAF"/>
    <w:rsid w:val="004E3ABD"/>
    <w:rsid w:val="004E3DC5"/>
    <w:rsid w:val="004E48BF"/>
    <w:rsid w:val="004E4961"/>
    <w:rsid w:val="004E4BDA"/>
    <w:rsid w:val="004E4C91"/>
    <w:rsid w:val="004E4E86"/>
    <w:rsid w:val="004E5264"/>
    <w:rsid w:val="004E52FC"/>
    <w:rsid w:val="004E5374"/>
    <w:rsid w:val="004E537B"/>
    <w:rsid w:val="004E54B1"/>
    <w:rsid w:val="004E5AEF"/>
    <w:rsid w:val="004E60CC"/>
    <w:rsid w:val="004E6224"/>
    <w:rsid w:val="004E6AF8"/>
    <w:rsid w:val="004E6B99"/>
    <w:rsid w:val="004E6C19"/>
    <w:rsid w:val="004E6C83"/>
    <w:rsid w:val="004E6CE4"/>
    <w:rsid w:val="004E6D0A"/>
    <w:rsid w:val="004E6D71"/>
    <w:rsid w:val="004E6D85"/>
    <w:rsid w:val="004E715D"/>
    <w:rsid w:val="004E7396"/>
    <w:rsid w:val="004E73C2"/>
    <w:rsid w:val="004E7542"/>
    <w:rsid w:val="004E75A9"/>
    <w:rsid w:val="004E77C8"/>
    <w:rsid w:val="004E7D40"/>
    <w:rsid w:val="004E7E2B"/>
    <w:rsid w:val="004E7EBE"/>
    <w:rsid w:val="004F0068"/>
    <w:rsid w:val="004F0162"/>
    <w:rsid w:val="004F026D"/>
    <w:rsid w:val="004F044C"/>
    <w:rsid w:val="004F056F"/>
    <w:rsid w:val="004F05F6"/>
    <w:rsid w:val="004F08A3"/>
    <w:rsid w:val="004F0A4B"/>
    <w:rsid w:val="004F0C0D"/>
    <w:rsid w:val="004F0FC2"/>
    <w:rsid w:val="004F11AC"/>
    <w:rsid w:val="004F1312"/>
    <w:rsid w:val="004F13D1"/>
    <w:rsid w:val="004F13F1"/>
    <w:rsid w:val="004F149D"/>
    <w:rsid w:val="004F1674"/>
    <w:rsid w:val="004F1864"/>
    <w:rsid w:val="004F1AA9"/>
    <w:rsid w:val="004F1E9B"/>
    <w:rsid w:val="004F1FAD"/>
    <w:rsid w:val="004F22F7"/>
    <w:rsid w:val="004F2387"/>
    <w:rsid w:val="004F25AB"/>
    <w:rsid w:val="004F26C4"/>
    <w:rsid w:val="004F276A"/>
    <w:rsid w:val="004F2AD8"/>
    <w:rsid w:val="004F2D7B"/>
    <w:rsid w:val="004F2DAB"/>
    <w:rsid w:val="004F2DB4"/>
    <w:rsid w:val="004F32BB"/>
    <w:rsid w:val="004F32E2"/>
    <w:rsid w:val="004F388E"/>
    <w:rsid w:val="004F3A49"/>
    <w:rsid w:val="004F3AE0"/>
    <w:rsid w:val="004F3B0F"/>
    <w:rsid w:val="004F3B34"/>
    <w:rsid w:val="004F3E39"/>
    <w:rsid w:val="004F3F8D"/>
    <w:rsid w:val="004F4082"/>
    <w:rsid w:val="004F40A5"/>
    <w:rsid w:val="004F4531"/>
    <w:rsid w:val="004F4682"/>
    <w:rsid w:val="004F49BD"/>
    <w:rsid w:val="004F4AA6"/>
    <w:rsid w:val="004F4ABD"/>
    <w:rsid w:val="004F4AE4"/>
    <w:rsid w:val="004F4AF1"/>
    <w:rsid w:val="004F4F75"/>
    <w:rsid w:val="004F51B8"/>
    <w:rsid w:val="004F523B"/>
    <w:rsid w:val="004F54DC"/>
    <w:rsid w:val="004F57AB"/>
    <w:rsid w:val="004F6254"/>
    <w:rsid w:val="004F62E6"/>
    <w:rsid w:val="004F6315"/>
    <w:rsid w:val="004F652B"/>
    <w:rsid w:val="004F65EE"/>
    <w:rsid w:val="004F68B8"/>
    <w:rsid w:val="004F6A4E"/>
    <w:rsid w:val="004F6C42"/>
    <w:rsid w:val="004F6D90"/>
    <w:rsid w:val="004F6E6A"/>
    <w:rsid w:val="004F6ECC"/>
    <w:rsid w:val="004F7055"/>
    <w:rsid w:val="004F72C7"/>
    <w:rsid w:val="004F7441"/>
    <w:rsid w:val="004F797C"/>
    <w:rsid w:val="004F7D00"/>
    <w:rsid w:val="004F7E92"/>
    <w:rsid w:val="005002F6"/>
    <w:rsid w:val="005006EE"/>
    <w:rsid w:val="00500989"/>
    <w:rsid w:val="00500A15"/>
    <w:rsid w:val="00500C28"/>
    <w:rsid w:val="00501004"/>
    <w:rsid w:val="00501039"/>
    <w:rsid w:val="00501729"/>
    <w:rsid w:val="0050174F"/>
    <w:rsid w:val="0050178E"/>
    <w:rsid w:val="00501E5B"/>
    <w:rsid w:val="005023A1"/>
    <w:rsid w:val="0050249E"/>
    <w:rsid w:val="00502514"/>
    <w:rsid w:val="0050254D"/>
    <w:rsid w:val="00502813"/>
    <w:rsid w:val="0050281E"/>
    <w:rsid w:val="00502C50"/>
    <w:rsid w:val="00502C7D"/>
    <w:rsid w:val="00502D03"/>
    <w:rsid w:val="00503017"/>
    <w:rsid w:val="0050322F"/>
    <w:rsid w:val="005036B1"/>
    <w:rsid w:val="00503757"/>
    <w:rsid w:val="005037FB"/>
    <w:rsid w:val="005039E5"/>
    <w:rsid w:val="00503AFD"/>
    <w:rsid w:val="00503BB8"/>
    <w:rsid w:val="00503BD6"/>
    <w:rsid w:val="00503C37"/>
    <w:rsid w:val="00503E85"/>
    <w:rsid w:val="00503EA1"/>
    <w:rsid w:val="00504382"/>
    <w:rsid w:val="005048C6"/>
    <w:rsid w:val="00504A1D"/>
    <w:rsid w:val="00504A9A"/>
    <w:rsid w:val="00505083"/>
    <w:rsid w:val="005052DB"/>
    <w:rsid w:val="005054AE"/>
    <w:rsid w:val="00505578"/>
    <w:rsid w:val="00505A93"/>
    <w:rsid w:val="00505D7E"/>
    <w:rsid w:val="005060F1"/>
    <w:rsid w:val="005065F0"/>
    <w:rsid w:val="00506608"/>
    <w:rsid w:val="00507184"/>
    <w:rsid w:val="005075D0"/>
    <w:rsid w:val="0050777E"/>
    <w:rsid w:val="0050787E"/>
    <w:rsid w:val="00507A23"/>
    <w:rsid w:val="00507A49"/>
    <w:rsid w:val="00507B6E"/>
    <w:rsid w:val="00507C32"/>
    <w:rsid w:val="00507C73"/>
    <w:rsid w:val="00507C95"/>
    <w:rsid w:val="00507DDB"/>
    <w:rsid w:val="00507EDE"/>
    <w:rsid w:val="005100B0"/>
    <w:rsid w:val="005100F5"/>
    <w:rsid w:val="005101A5"/>
    <w:rsid w:val="0051052C"/>
    <w:rsid w:val="005105CE"/>
    <w:rsid w:val="00510683"/>
    <w:rsid w:val="005109E8"/>
    <w:rsid w:val="00510C96"/>
    <w:rsid w:val="00510EF8"/>
    <w:rsid w:val="005113C5"/>
    <w:rsid w:val="0051147D"/>
    <w:rsid w:val="0051156F"/>
    <w:rsid w:val="00511601"/>
    <w:rsid w:val="0051160C"/>
    <w:rsid w:val="005116AF"/>
    <w:rsid w:val="00511810"/>
    <w:rsid w:val="0051184B"/>
    <w:rsid w:val="00511AFD"/>
    <w:rsid w:val="00511B02"/>
    <w:rsid w:val="00511F50"/>
    <w:rsid w:val="00511FE2"/>
    <w:rsid w:val="00512087"/>
    <w:rsid w:val="00512155"/>
    <w:rsid w:val="005125EC"/>
    <w:rsid w:val="00512629"/>
    <w:rsid w:val="00512721"/>
    <w:rsid w:val="0051286B"/>
    <w:rsid w:val="00512D16"/>
    <w:rsid w:val="00512D25"/>
    <w:rsid w:val="00512E3B"/>
    <w:rsid w:val="00513097"/>
    <w:rsid w:val="00513317"/>
    <w:rsid w:val="00513332"/>
    <w:rsid w:val="005134E1"/>
    <w:rsid w:val="005134EC"/>
    <w:rsid w:val="005137AB"/>
    <w:rsid w:val="00513848"/>
    <w:rsid w:val="005138FC"/>
    <w:rsid w:val="00513905"/>
    <w:rsid w:val="00513A7E"/>
    <w:rsid w:val="00513B0A"/>
    <w:rsid w:val="00513CE0"/>
    <w:rsid w:val="00513EC6"/>
    <w:rsid w:val="00514099"/>
    <w:rsid w:val="00514234"/>
    <w:rsid w:val="005143BE"/>
    <w:rsid w:val="0051442E"/>
    <w:rsid w:val="005144EE"/>
    <w:rsid w:val="005146DC"/>
    <w:rsid w:val="0051495A"/>
    <w:rsid w:val="00514A17"/>
    <w:rsid w:val="00514BB3"/>
    <w:rsid w:val="00514BE6"/>
    <w:rsid w:val="00514C8C"/>
    <w:rsid w:val="00514CFA"/>
    <w:rsid w:val="00515372"/>
    <w:rsid w:val="005155E9"/>
    <w:rsid w:val="0051567C"/>
    <w:rsid w:val="00515710"/>
    <w:rsid w:val="005157DA"/>
    <w:rsid w:val="005158F3"/>
    <w:rsid w:val="005159B0"/>
    <w:rsid w:val="00515DFA"/>
    <w:rsid w:val="00515F55"/>
    <w:rsid w:val="005161BC"/>
    <w:rsid w:val="00516BA8"/>
    <w:rsid w:val="00516EB4"/>
    <w:rsid w:val="00517172"/>
    <w:rsid w:val="0051750E"/>
    <w:rsid w:val="00517967"/>
    <w:rsid w:val="00517BAB"/>
    <w:rsid w:val="005201FE"/>
    <w:rsid w:val="005202A4"/>
    <w:rsid w:val="00520566"/>
    <w:rsid w:val="005205F7"/>
    <w:rsid w:val="00520682"/>
    <w:rsid w:val="005206D9"/>
    <w:rsid w:val="005209C9"/>
    <w:rsid w:val="00520AA0"/>
    <w:rsid w:val="0052101E"/>
    <w:rsid w:val="0052145B"/>
    <w:rsid w:val="005216D7"/>
    <w:rsid w:val="00521982"/>
    <w:rsid w:val="00521B7F"/>
    <w:rsid w:val="00521BA4"/>
    <w:rsid w:val="0052238E"/>
    <w:rsid w:val="005223C1"/>
    <w:rsid w:val="005225E0"/>
    <w:rsid w:val="0052266D"/>
    <w:rsid w:val="00522C6C"/>
    <w:rsid w:val="00522C97"/>
    <w:rsid w:val="00522CD2"/>
    <w:rsid w:val="00522FD2"/>
    <w:rsid w:val="0052315E"/>
    <w:rsid w:val="005232FE"/>
    <w:rsid w:val="0052370C"/>
    <w:rsid w:val="0052387D"/>
    <w:rsid w:val="00523C90"/>
    <w:rsid w:val="00524413"/>
    <w:rsid w:val="00524552"/>
    <w:rsid w:val="00524976"/>
    <w:rsid w:val="00524BEE"/>
    <w:rsid w:val="00524C8F"/>
    <w:rsid w:val="005250B4"/>
    <w:rsid w:val="005251DE"/>
    <w:rsid w:val="00525335"/>
    <w:rsid w:val="00525528"/>
    <w:rsid w:val="00525AC5"/>
    <w:rsid w:val="00525AE3"/>
    <w:rsid w:val="00525BBA"/>
    <w:rsid w:val="00525BE0"/>
    <w:rsid w:val="00525FEA"/>
    <w:rsid w:val="0052625C"/>
    <w:rsid w:val="005262A2"/>
    <w:rsid w:val="00526479"/>
    <w:rsid w:val="00526556"/>
    <w:rsid w:val="00526599"/>
    <w:rsid w:val="0052660C"/>
    <w:rsid w:val="005267B8"/>
    <w:rsid w:val="00526864"/>
    <w:rsid w:val="00526C3A"/>
    <w:rsid w:val="00526D61"/>
    <w:rsid w:val="00526DE3"/>
    <w:rsid w:val="00526F27"/>
    <w:rsid w:val="00526F66"/>
    <w:rsid w:val="00527019"/>
    <w:rsid w:val="00527091"/>
    <w:rsid w:val="005270E1"/>
    <w:rsid w:val="005272C2"/>
    <w:rsid w:val="005272DF"/>
    <w:rsid w:val="00527388"/>
    <w:rsid w:val="00527407"/>
    <w:rsid w:val="00527446"/>
    <w:rsid w:val="0052747A"/>
    <w:rsid w:val="005274E5"/>
    <w:rsid w:val="005274ED"/>
    <w:rsid w:val="005275F2"/>
    <w:rsid w:val="0052766D"/>
    <w:rsid w:val="00527858"/>
    <w:rsid w:val="00527963"/>
    <w:rsid w:val="005279AC"/>
    <w:rsid w:val="00527D8D"/>
    <w:rsid w:val="005301FE"/>
    <w:rsid w:val="00530566"/>
    <w:rsid w:val="005305EC"/>
    <w:rsid w:val="00530AC8"/>
    <w:rsid w:val="00530B74"/>
    <w:rsid w:val="00530C60"/>
    <w:rsid w:val="00530D75"/>
    <w:rsid w:val="005312F1"/>
    <w:rsid w:val="0053133F"/>
    <w:rsid w:val="00531529"/>
    <w:rsid w:val="00531812"/>
    <w:rsid w:val="00531E3C"/>
    <w:rsid w:val="00531ED7"/>
    <w:rsid w:val="00531F17"/>
    <w:rsid w:val="0053217D"/>
    <w:rsid w:val="0053249E"/>
    <w:rsid w:val="00532666"/>
    <w:rsid w:val="0053278D"/>
    <w:rsid w:val="005329E9"/>
    <w:rsid w:val="00532BBB"/>
    <w:rsid w:val="00532D6A"/>
    <w:rsid w:val="00532E28"/>
    <w:rsid w:val="0053323A"/>
    <w:rsid w:val="0053347C"/>
    <w:rsid w:val="005334A1"/>
    <w:rsid w:val="005334DA"/>
    <w:rsid w:val="005335EC"/>
    <w:rsid w:val="00533749"/>
    <w:rsid w:val="00533763"/>
    <w:rsid w:val="005337A4"/>
    <w:rsid w:val="0053389D"/>
    <w:rsid w:val="00533DD1"/>
    <w:rsid w:val="0053418D"/>
    <w:rsid w:val="005341ED"/>
    <w:rsid w:val="00534271"/>
    <w:rsid w:val="0053432C"/>
    <w:rsid w:val="005345A6"/>
    <w:rsid w:val="00534718"/>
    <w:rsid w:val="0053496C"/>
    <w:rsid w:val="00534A47"/>
    <w:rsid w:val="00534B53"/>
    <w:rsid w:val="00534F94"/>
    <w:rsid w:val="005350BD"/>
    <w:rsid w:val="0053533E"/>
    <w:rsid w:val="00535383"/>
    <w:rsid w:val="00535572"/>
    <w:rsid w:val="005355B9"/>
    <w:rsid w:val="0053573A"/>
    <w:rsid w:val="0053573D"/>
    <w:rsid w:val="005358D3"/>
    <w:rsid w:val="00535E17"/>
    <w:rsid w:val="00536399"/>
    <w:rsid w:val="005363CC"/>
    <w:rsid w:val="005363FE"/>
    <w:rsid w:val="0053668B"/>
    <w:rsid w:val="00536690"/>
    <w:rsid w:val="0053678E"/>
    <w:rsid w:val="00536A3E"/>
    <w:rsid w:val="00536AE4"/>
    <w:rsid w:val="00536D35"/>
    <w:rsid w:val="00536E21"/>
    <w:rsid w:val="005371A3"/>
    <w:rsid w:val="0053741B"/>
    <w:rsid w:val="00537420"/>
    <w:rsid w:val="005374D5"/>
    <w:rsid w:val="0053754E"/>
    <w:rsid w:val="00537845"/>
    <w:rsid w:val="00537C7C"/>
    <w:rsid w:val="00537E0E"/>
    <w:rsid w:val="00537F5A"/>
    <w:rsid w:val="00537F9E"/>
    <w:rsid w:val="0054001E"/>
    <w:rsid w:val="0054079F"/>
    <w:rsid w:val="00540CE9"/>
    <w:rsid w:val="00540F94"/>
    <w:rsid w:val="0054110C"/>
    <w:rsid w:val="00541277"/>
    <w:rsid w:val="0054144F"/>
    <w:rsid w:val="0054150E"/>
    <w:rsid w:val="0054151B"/>
    <w:rsid w:val="00541559"/>
    <w:rsid w:val="0054199E"/>
    <w:rsid w:val="00541FC2"/>
    <w:rsid w:val="00541FE7"/>
    <w:rsid w:val="005421AD"/>
    <w:rsid w:val="0054222D"/>
    <w:rsid w:val="00542266"/>
    <w:rsid w:val="005423BF"/>
    <w:rsid w:val="005424AE"/>
    <w:rsid w:val="005425A2"/>
    <w:rsid w:val="0054263C"/>
    <w:rsid w:val="0054268C"/>
    <w:rsid w:val="00542ADF"/>
    <w:rsid w:val="00542B04"/>
    <w:rsid w:val="00542E70"/>
    <w:rsid w:val="00542F1A"/>
    <w:rsid w:val="00542FE8"/>
    <w:rsid w:val="00543047"/>
    <w:rsid w:val="005431B9"/>
    <w:rsid w:val="005432F5"/>
    <w:rsid w:val="00543719"/>
    <w:rsid w:val="00543BBC"/>
    <w:rsid w:val="00543BD6"/>
    <w:rsid w:val="00543C74"/>
    <w:rsid w:val="00543CCF"/>
    <w:rsid w:val="0054409D"/>
    <w:rsid w:val="005441C7"/>
    <w:rsid w:val="0054429C"/>
    <w:rsid w:val="00544394"/>
    <w:rsid w:val="005443F1"/>
    <w:rsid w:val="0054440A"/>
    <w:rsid w:val="00544506"/>
    <w:rsid w:val="00544689"/>
    <w:rsid w:val="00545235"/>
    <w:rsid w:val="005452D5"/>
    <w:rsid w:val="0054532A"/>
    <w:rsid w:val="0054545C"/>
    <w:rsid w:val="00545566"/>
    <w:rsid w:val="005457B3"/>
    <w:rsid w:val="00545999"/>
    <w:rsid w:val="00545C28"/>
    <w:rsid w:val="00545DF3"/>
    <w:rsid w:val="00545EF9"/>
    <w:rsid w:val="0054644A"/>
    <w:rsid w:val="0054665D"/>
    <w:rsid w:val="005468F9"/>
    <w:rsid w:val="00546BB4"/>
    <w:rsid w:val="00546EBF"/>
    <w:rsid w:val="005474C7"/>
    <w:rsid w:val="00547592"/>
    <w:rsid w:val="005476D3"/>
    <w:rsid w:val="0054776B"/>
    <w:rsid w:val="0054785A"/>
    <w:rsid w:val="00547A92"/>
    <w:rsid w:val="00547BDD"/>
    <w:rsid w:val="00547C58"/>
    <w:rsid w:val="00547D78"/>
    <w:rsid w:val="00547E15"/>
    <w:rsid w:val="00547EEF"/>
    <w:rsid w:val="00547F27"/>
    <w:rsid w:val="005500CD"/>
    <w:rsid w:val="0055027A"/>
    <w:rsid w:val="0055054B"/>
    <w:rsid w:val="00550590"/>
    <w:rsid w:val="00550816"/>
    <w:rsid w:val="0055084E"/>
    <w:rsid w:val="00550C67"/>
    <w:rsid w:val="005510E5"/>
    <w:rsid w:val="00551307"/>
    <w:rsid w:val="0055190D"/>
    <w:rsid w:val="00551B4B"/>
    <w:rsid w:val="00551B81"/>
    <w:rsid w:val="00551C85"/>
    <w:rsid w:val="00551E4D"/>
    <w:rsid w:val="00551E73"/>
    <w:rsid w:val="0055221F"/>
    <w:rsid w:val="00552349"/>
    <w:rsid w:val="00552377"/>
    <w:rsid w:val="005528F0"/>
    <w:rsid w:val="00552D56"/>
    <w:rsid w:val="00552F24"/>
    <w:rsid w:val="005533D9"/>
    <w:rsid w:val="005534B3"/>
    <w:rsid w:val="00553690"/>
    <w:rsid w:val="00553749"/>
    <w:rsid w:val="00553833"/>
    <w:rsid w:val="00553BEC"/>
    <w:rsid w:val="00553BEF"/>
    <w:rsid w:val="00553C20"/>
    <w:rsid w:val="00553CF0"/>
    <w:rsid w:val="00553D8E"/>
    <w:rsid w:val="005546D2"/>
    <w:rsid w:val="0055493A"/>
    <w:rsid w:val="00554A09"/>
    <w:rsid w:val="00554BF9"/>
    <w:rsid w:val="00554D3B"/>
    <w:rsid w:val="00554DE0"/>
    <w:rsid w:val="005550F0"/>
    <w:rsid w:val="0055518A"/>
    <w:rsid w:val="005551F4"/>
    <w:rsid w:val="005555C2"/>
    <w:rsid w:val="005556B0"/>
    <w:rsid w:val="00555E84"/>
    <w:rsid w:val="0055617D"/>
    <w:rsid w:val="00556198"/>
    <w:rsid w:val="00556312"/>
    <w:rsid w:val="0055647D"/>
    <w:rsid w:val="005565BD"/>
    <w:rsid w:val="0055688C"/>
    <w:rsid w:val="00556AA7"/>
    <w:rsid w:val="00556D97"/>
    <w:rsid w:val="00556F06"/>
    <w:rsid w:val="0055753C"/>
    <w:rsid w:val="005578CC"/>
    <w:rsid w:val="00557C1A"/>
    <w:rsid w:val="00560104"/>
    <w:rsid w:val="00560234"/>
    <w:rsid w:val="00560357"/>
    <w:rsid w:val="0056050C"/>
    <w:rsid w:val="005606FD"/>
    <w:rsid w:val="00560DF2"/>
    <w:rsid w:val="00560EA0"/>
    <w:rsid w:val="00560ED2"/>
    <w:rsid w:val="00560F00"/>
    <w:rsid w:val="0056118B"/>
    <w:rsid w:val="00561388"/>
    <w:rsid w:val="00561969"/>
    <w:rsid w:val="005619B0"/>
    <w:rsid w:val="00561AFB"/>
    <w:rsid w:val="00561B70"/>
    <w:rsid w:val="00561B75"/>
    <w:rsid w:val="00561C50"/>
    <w:rsid w:val="00562124"/>
    <w:rsid w:val="0056232C"/>
    <w:rsid w:val="0056247F"/>
    <w:rsid w:val="00562534"/>
    <w:rsid w:val="00562EC6"/>
    <w:rsid w:val="00562FD0"/>
    <w:rsid w:val="00563048"/>
    <w:rsid w:val="00563071"/>
    <w:rsid w:val="005633E9"/>
    <w:rsid w:val="00563A14"/>
    <w:rsid w:val="00563C20"/>
    <w:rsid w:val="005644BC"/>
    <w:rsid w:val="00564573"/>
    <w:rsid w:val="00564691"/>
    <w:rsid w:val="0056480C"/>
    <w:rsid w:val="005648C4"/>
    <w:rsid w:val="00564E8A"/>
    <w:rsid w:val="00565115"/>
    <w:rsid w:val="005651CA"/>
    <w:rsid w:val="00565565"/>
    <w:rsid w:val="0056564B"/>
    <w:rsid w:val="005656AA"/>
    <w:rsid w:val="0056587B"/>
    <w:rsid w:val="0056595D"/>
    <w:rsid w:val="005662CD"/>
    <w:rsid w:val="005662D4"/>
    <w:rsid w:val="005666F8"/>
    <w:rsid w:val="00566873"/>
    <w:rsid w:val="00566899"/>
    <w:rsid w:val="005668E8"/>
    <w:rsid w:val="00566EDA"/>
    <w:rsid w:val="00567006"/>
    <w:rsid w:val="00567110"/>
    <w:rsid w:val="00567319"/>
    <w:rsid w:val="00567630"/>
    <w:rsid w:val="00567840"/>
    <w:rsid w:val="00567D26"/>
    <w:rsid w:val="005703A3"/>
    <w:rsid w:val="00570539"/>
    <w:rsid w:val="0057055A"/>
    <w:rsid w:val="00570636"/>
    <w:rsid w:val="00570A23"/>
    <w:rsid w:val="00570AAD"/>
    <w:rsid w:val="00570AB2"/>
    <w:rsid w:val="00570C03"/>
    <w:rsid w:val="00570C71"/>
    <w:rsid w:val="00570EDC"/>
    <w:rsid w:val="00570F62"/>
    <w:rsid w:val="00571559"/>
    <w:rsid w:val="00571699"/>
    <w:rsid w:val="005717B0"/>
    <w:rsid w:val="005718AE"/>
    <w:rsid w:val="0057192C"/>
    <w:rsid w:val="00571B50"/>
    <w:rsid w:val="00571C11"/>
    <w:rsid w:val="00571D72"/>
    <w:rsid w:val="00571F06"/>
    <w:rsid w:val="00571FD3"/>
    <w:rsid w:val="0057208B"/>
    <w:rsid w:val="00572143"/>
    <w:rsid w:val="0057239E"/>
    <w:rsid w:val="0057269F"/>
    <w:rsid w:val="00572C1E"/>
    <w:rsid w:val="0057315C"/>
    <w:rsid w:val="005731AF"/>
    <w:rsid w:val="00573241"/>
    <w:rsid w:val="0057326F"/>
    <w:rsid w:val="005732A8"/>
    <w:rsid w:val="00573356"/>
    <w:rsid w:val="005735B3"/>
    <w:rsid w:val="00573610"/>
    <w:rsid w:val="00573661"/>
    <w:rsid w:val="0057397B"/>
    <w:rsid w:val="005739D5"/>
    <w:rsid w:val="005739D7"/>
    <w:rsid w:val="00573C80"/>
    <w:rsid w:val="00573CA1"/>
    <w:rsid w:val="005740D3"/>
    <w:rsid w:val="00574352"/>
    <w:rsid w:val="0057479D"/>
    <w:rsid w:val="0057489F"/>
    <w:rsid w:val="0057499D"/>
    <w:rsid w:val="00574A0A"/>
    <w:rsid w:val="00574AD0"/>
    <w:rsid w:val="00574BCF"/>
    <w:rsid w:val="00574D5B"/>
    <w:rsid w:val="00574F39"/>
    <w:rsid w:val="00574F79"/>
    <w:rsid w:val="00574FA0"/>
    <w:rsid w:val="00575143"/>
    <w:rsid w:val="005751BA"/>
    <w:rsid w:val="00575523"/>
    <w:rsid w:val="00575580"/>
    <w:rsid w:val="00575789"/>
    <w:rsid w:val="005758C2"/>
    <w:rsid w:val="00575D5B"/>
    <w:rsid w:val="00575EDF"/>
    <w:rsid w:val="00575F15"/>
    <w:rsid w:val="00576774"/>
    <w:rsid w:val="005768B1"/>
    <w:rsid w:val="005769A8"/>
    <w:rsid w:val="005769B7"/>
    <w:rsid w:val="00576BB7"/>
    <w:rsid w:val="00576C8B"/>
    <w:rsid w:val="00576CC0"/>
    <w:rsid w:val="00576DC0"/>
    <w:rsid w:val="00576F21"/>
    <w:rsid w:val="00576F3D"/>
    <w:rsid w:val="005770AD"/>
    <w:rsid w:val="005772F3"/>
    <w:rsid w:val="0057734F"/>
    <w:rsid w:val="0057742A"/>
    <w:rsid w:val="00577498"/>
    <w:rsid w:val="005774B0"/>
    <w:rsid w:val="005775D8"/>
    <w:rsid w:val="0057761D"/>
    <w:rsid w:val="00577678"/>
    <w:rsid w:val="00577B3A"/>
    <w:rsid w:val="00577B47"/>
    <w:rsid w:val="00577BAD"/>
    <w:rsid w:val="00577BE4"/>
    <w:rsid w:val="00577CED"/>
    <w:rsid w:val="00577F0E"/>
    <w:rsid w:val="005801B6"/>
    <w:rsid w:val="00580254"/>
    <w:rsid w:val="0058040E"/>
    <w:rsid w:val="005804C1"/>
    <w:rsid w:val="0058054D"/>
    <w:rsid w:val="005808C7"/>
    <w:rsid w:val="00580B8D"/>
    <w:rsid w:val="00580BE1"/>
    <w:rsid w:val="0058105F"/>
    <w:rsid w:val="005811EA"/>
    <w:rsid w:val="00581212"/>
    <w:rsid w:val="0058123A"/>
    <w:rsid w:val="00581517"/>
    <w:rsid w:val="0058157C"/>
    <w:rsid w:val="0058191D"/>
    <w:rsid w:val="00581C80"/>
    <w:rsid w:val="00581DD0"/>
    <w:rsid w:val="00581DF4"/>
    <w:rsid w:val="00581E41"/>
    <w:rsid w:val="00581F73"/>
    <w:rsid w:val="00581FC5"/>
    <w:rsid w:val="00582481"/>
    <w:rsid w:val="005825CF"/>
    <w:rsid w:val="00582641"/>
    <w:rsid w:val="00582668"/>
    <w:rsid w:val="00582671"/>
    <w:rsid w:val="00582715"/>
    <w:rsid w:val="005827CA"/>
    <w:rsid w:val="00582820"/>
    <w:rsid w:val="0058282A"/>
    <w:rsid w:val="00582F5F"/>
    <w:rsid w:val="0058387E"/>
    <w:rsid w:val="00583886"/>
    <w:rsid w:val="0058390C"/>
    <w:rsid w:val="00583A2F"/>
    <w:rsid w:val="00583C67"/>
    <w:rsid w:val="00583D19"/>
    <w:rsid w:val="00583F1E"/>
    <w:rsid w:val="00584372"/>
    <w:rsid w:val="00584634"/>
    <w:rsid w:val="005847A7"/>
    <w:rsid w:val="005847E8"/>
    <w:rsid w:val="00584A5D"/>
    <w:rsid w:val="00584B21"/>
    <w:rsid w:val="00584CFD"/>
    <w:rsid w:val="00584D85"/>
    <w:rsid w:val="00584DB5"/>
    <w:rsid w:val="005854B3"/>
    <w:rsid w:val="00585565"/>
    <w:rsid w:val="00585642"/>
    <w:rsid w:val="00585871"/>
    <w:rsid w:val="00585B0F"/>
    <w:rsid w:val="00585F6B"/>
    <w:rsid w:val="00585FE8"/>
    <w:rsid w:val="005866DA"/>
    <w:rsid w:val="005866FE"/>
    <w:rsid w:val="00586787"/>
    <w:rsid w:val="005867A4"/>
    <w:rsid w:val="00586835"/>
    <w:rsid w:val="00586838"/>
    <w:rsid w:val="00586A24"/>
    <w:rsid w:val="00586A25"/>
    <w:rsid w:val="00586A38"/>
    <w:rsid w:val="00586A95"/>
    <w:rsid w:val="00586AF2"/>
    <w:rsid w:val="00586DD9"/>
    <w:rsid w:val="00586DE1"/>
    <w:rsid w:val="00586FCD"/>
    <w:rsid w:val="00586FF3"/>
    <w:rsid w:val="0058723F"/>
    <w:rsid w:val="005872B1"/>
    <w:rsid w:val="00587632"/>
    <w:rsid w:val="00587635"/>
    <w:rsid w:val="005877E7"/>
    <w:rsid w:val="005877E8"/>
    <w:rsid w:val="00587A36"/>
    <w:rsid w:val="00587BB9"/>
    <w:rsid w:val="00587BFD"/>
    <w:rsid w:val="00587C3A"/>
    <w:rsid w:val="00587C91"/>
    <w:rsid w:val="00587CB7"/>
    <w:rsid w:val="00587D6D"/>
    <w:rsid w:val="00590069"/>
    <w:rsid w:val="00590120"/>
    <w:rsid w:val="00590507"/>
    <w:rsid w:val="00590555"/>
    <w:rsid w:val="005909F7"/>
    <w:rsid w:val="00590A8F"/>
    <w:rsid w:val="00590B5E"/>
    <w:rsid w:val="00590C2D"/>
    <w:rsid w:val="00590D42"/>
    <w:rsid w:val="00590D48"/>
    <w:rsid w:val="00591221"/>
    <w:rsid w:val="00591975"/>
    <w:rsid w:val="00591D38"/>
    <w:rsid w:val="00591DD1"/>
    <w:rsid w:val="00591F1A"/>
    <w:rsid w:val="00592204"/>
    <w:rsid w:val="005927A1"/>
    <w:rsid w:val="0059284E"/>
    <w:rsid w:val="0059288A"/>
    <w:rsid w:val="005929E3"/>
    <w:rsid w:val="00592B37"/>
    <w:rsid w:val="00592C8F"/>
    <w:rsid w:val="00592D79"/>
    <w:rsid w:val="00592EC0"/>
    <w:rsid w:val="00592F0D"/>
    <w:rsid w:val="00592FA9"/>
    <w:rsid w:val="005930A8"/>
    <w:rsid w:val="00593132"/>
    <w:rsid w:val="00593278"/>
    <w:rsid w:val="00593351"/>
    <w:rsid w:val="005933CF"/>
    <w:rsid w:val="005936B4"/>
    <w:rsid w:val="00593A1E"/>
    <w:rsid w:val="00593A34"/>
    <w:rsid w:val="00593E45"/>
    <w:rsid w:val="0059402C"/>
    <w:rsid w:val="005940C2"/>
    <w:rsid w:val="00594124"/>
    <w:rsid w:val="005943D2"/>
    <w:rsid w:val="005943E2"/>
    <w:rsid w:val="0059496B"/>
    <w:rsid w:val="00594A15"/>
    <w:rsid w:val="00594C9C"/>
    <w:rsid w:val="00594D1E"/>
    <w:rsid w:val="00594EF1"/>
    <w:rsid w:val="005951F4"/>
    <w:rsid w:val="005952D1"/>
    <w:rsid w:val="00595613"/>
    <w:rsid w:val="00595847"/>
    <w:rsid w:val="005958A1"/>
    <w:rsid w:val="00595CD7"/>
    <w:rsid w:val="00596209"/>
    <w:rsid w:val="0059627D"/>
    <w:rsid w:val="00596475"/>
    <w:rsid w:val="00596B6B"/>
    <w:rsid w:val="00596BE8"/>
    <w:rsid w:val="00596DBD"/>
    <w:rsid w:val="00596E23"/>
    <w:rsid w:val="00596EF4"/>
    <w:rsid w:val="00596F0B"/>
    <w:rsid w:val="00596F3A"/>
    <w:rsid w:val="00596FA3"/>
    <w:rsid w:val="005971F4"/>
    <w:rsid w:val="005974B8"/>
    <w:rsid w:val="00597760"/>
    <w:rsid w:val="005977A6"/>
    <w:rsid w:val="0059782C"/>
    <w:rsid w:val="00597830"/>
    <w:rsid w:val="005978D9"/>
    <w:rsid w:val="00597CC7"/>
    <w:rsid w:val="005A01AB"/>
    <w:rsid w:val="005A02FE"/>
    <w:rsid w:val="005A04B4"/>
    <w:rsid w:val="005A059F"/>
    <w:rsid w:val="005A0B14"/>
    <w:rsid w:val="005A0F12"/>
    <w:rsid w:val="005A1070"/>
    <w:rsid w:val="005A1104"/>
    <w:rsid w:val="005A14E4"/>
    <w:rsid w:val="005A1624"/>
    <w:rsid w:val="005A1652"/>
    <w:rsid w:val="005A1712"/>
    <w:rsid w:val="005A180A"/>
    <w:rsid w:val="005A1867"/>
    <w:rsid w:val="005A18F0"/>
    <w:rsid w:val="005A1AD6"/>
    <w:rsid w:val="005A1B5D"/>
    <w:rsid w:val="005A1B90"/>
    <w:rsid w:val="005A212C"/>
    <w:rsid w:val="005A21E5"/>
    <w:rsid w:val="005A2401"/>
    <w:rsid w:val="005A2484"/>
    <w:rsid w:val="005A24AD"/>
    <w:rsid w:val="005A24ED"/>
    <w:rsid w:val="005A26D1"/>
    <w:rsid w:val="005A275F"/>
    <w:rsid w:val="005A2770"/>
    <w:rsid w:val="005A28CA"/>
    <w:rsid w:val="005A28DE"/>
    <w:rsid w:val="005A295D"/>
    <w:rsid w:val="005A2EDB"/>
    <w:rsid w:val="005A2F19"/>
    <w:rsid w:val="005A2F7F"/>
    <w:rsid w:val="005A2FF8"/>
    <w:rsid w:val="005A30C6"/>
    <w:rsid w:val="005A31C8"/>
    <w:rsid w:val="005A3581"/>
    <w:rsid w:val="005A3B14"/>
    <w:rsid w:val="005A3C5B"/>
    <w:rsid w:val="005A3E6D"/>
    <w:rsid w:val="005A3EFF"/>
    <w:rsid w:val="005A41A1"/>
    <w:rsid w:val="005A4442"/>
    <w:rsid w:val="005A47D0"/>
    <w:rsid w:val="005A4B60"/>
    <w:rsid w:val="005A4C71"/>
    <w:rsid w:val="005A4D11"/>
    <w:rsid w:val="005A4E50"/>
    <w:rsid w:val="005A4F1E"/>
    <w:rsid w:val="005A5006"/>
    <w:rsid w:val="005A5046"/>
    <w:rsid w:val="005A527C"/>
    <w:rsid w:val="005A5319"/>
    <w:rsid w:val="005A533E"/>
    <w:rsid w:val="005A54CB"/>
    <w:rsid w:val="005A55E2"/>
    <w:rsid w:val="005A56D6"/>
    <w:rsid w:val="005A5722"/>
    <w:rsid w:val="005A5AE1"/>
    <w:rsid w:val="005A5CB2"/>
    <w:rsid w:val="005A5F0E"/>
    <w:rsid w:val="005A5F7A"/>
    <w:rsid w:val="005A6353"/>
    <w:rsid w:val="005A6609"/>
    <w:rsid w:val="005A6665"/>
    <w:rsid w:val="005A6749"/>
    <w:rsid w:val="005A688F"/>
    <w:rsid w:val="005A6BE1"/>
    <w:rsid w:val="005A6BF6"/>
    <w:rsid w:val="005A6E25"/>
    <w:rsid w:val="005A6E5F"/>
    <w:rsid w:val="005A704E"/>
    <w:rsid w:val="005A736E"/>
    <w:rsid w:val="005A7425"/>
    <w:rsid w:val="005A74D3"/>
    <w:rsid w:val="005A7563"/>
    <w:rsid w:val="005A75E3"/>
    <w:rsid w:val="005A77CD"/>
    <w:rsid w:val="005A79D0"/>
    <w:rsid w:val="005A7AFF"/>
    <w:rsid w:val="005A7B57"/>
    <w:rsid w:val="005B0471"/>
    <w:rsid w:val="005B04A7"/>
    <w:rsid w:val="005B078E"/>
    <w:rsid w:val="005B095C"/>
    <w:rsid w:val="005B0CC2"/>
    <w:rsid w:val="005B0DFE"/>
    <w:rsid w:val="005B0F26"/>
    <w:rsid w:val="005B16AB"/>
    <w:rsid w:val="005B16C7"/>
    <w:rsid w:val="005B1B48"/>
    <w:rsid w:val="005B1BC4"/>
    <w:rsid w:val="005B22A9"/>
    <w:rsid w:val="005B22D1"/>
    <w:rsid w:val="005B27FB"/>
    <w:rsid w:val="005B2807"/>
    <w:rsid w:val="005B2ACD"/>
    <w:rsid w:val="005B2C1D"/>
    <w:rsid w:val="005B2FBC"/>
    <w:rsid w:val="005B3018"/>
    <w:rsid w:val="005B3074"/>
    <w:rsid w:val="005B30C4"/>
    <w:rsid w:val="005B30FC"/>
    <w:rsid w:val="005B311A"/>
    <w:rsid w:val="005B3192"/>
    <w:rsid w:val="005B32B9"/>
    <w:rsid w:val="005B3475"/>
    <w:rsid w:val="005B3517"/>
    <w:rsid w:val="005B35FB"/>
    <w:rsid w:val="005B3A15"/>
    <w:rsid w:val="005B3AD7"/>
    <w:rsid w:val="005B3B75"/>
    <w:rsid w:val="005B3BBE"/>
    <w:rsid w:val="005B3BC4"/>
    <w:rsid w:val="005B3BC5"/>
    <w:rsid w:val="005B416D"/>
    <w:rsid w:val="005B4174"/>
    <w:rsid w:val="005B431A"/>
    <w:rsid w:val="005B46DA"/>
    <w:rsid w:val="005B46FE"/>
    <w:rsid w:val="005B4930"/>
    <w:rsid w:val="005B4EAC"/>
    <w:rsid w:val="005B4F0D"/>
    <w:rsid w:val="005B4F3C"/>
    <w:rsid w:val="005B5460"/>
    <w:rsid w:val="005B55A1"/>
    <w:rsid w:val="005B55B4"/>
    <w:rsid w:val="005B56E4"/>
    <w:rsid w:val="005B596D"/>
    <w:rsid w:val="005B5E0D"/>
    <w:rsid w:val="005B5F5E"/>
    <w:rsid w:val="005B6062"/>
    <w:rsid w:val="005B62E0"/>
    <w:rsid w:val="005B66CA"/>
    <w:rsid w:val="005B681A"/>
    <w:rsid w:val="005B68D4"/>
    <w:rsid w:val="005B6926"/>
    <w:rsid w:val="005B6B49"/>
    <w:rsid w:val="005B6D4F"/>
    <w:rsid w:val="005B6E17"/>
    <w:rsid w:val="005B6EA2"/>
    <w:rsid w:val="005B7099"/>
    <w:rsid w:val="005B712F"/>
    <w:rsid w:val="005B7630"/>
    <w:rsid w:val="005B781D"/>
    <w:rsid w:val="005B7C74"/>
    <w:rsid w:val="005B7CF7"/>
    <w:rsid w:val="005B7E65"/>
    <w:rsid w:val="005B7E6F"/>
    <w:rsid w:val="005C0152"/>
    <w:rsid w:val="005C0162"/>
    <w:rsid w:val="005C01AC"/>
    <w:rsid w:val="005C01C0"/>
    <w:rsid w:val="005C03DF"/>
    <w:rsid w:val="005C0530"/>
    <w:rsid w:val="005C05C3"/>
    <w:rsid w:val="005C0685"/>
    <w:rsid w:val="005C0874"/>
    <w:rsid w:val="005C0E50"/>
    <w:rsid w:val="005C0E70"/>
    <w:rsid w:val="005C0E86"/>
    <w:rsid w:val="005C0F44"/>
    <w:rsid w:val="005C10D0"/>
    <w:rsid w:val="005C15B2"/>
    <w:rsid w:val="005C1661"/>
    <w:rsid w:val="005C180B"/>
    <w:rsid w:val="005C1A5A"/>
    <w:rsid w:val="005C1FB4"/>
    <w:rsid w:val="005C2132"/>
    <w:rsid w:val="005C2972"/>
    <w:rsid w:val="005C2C19"/>
    <w:rsid w:val="005C2C27"/>
    <w:rsid w:val="005C2C8C"/>
    <w:rsid w:val="005C2CF7"/>
    <w:rsid w:val="005C2F52"/>
    <w:rsid w:val="005C30E8"/>
    <w:rsid w:val="005C3162"/>
    <w:rsid w:val="005C3A28"/>
    <w:rsid w:val="005C3A4F"/>
    <w:rsid w:val="005C3ABF"/>
    <w:rsid w:val="005C3C22"/>
    <w:rsid w:val="005C3D9A"/>
    <w:rsid w:val="005C3E3D"/>
    <w:rsid w:val="005C3E4A"/>
    <w:rsid w:val="005C40AC"/>
    <w:rsid w:val="005C41CC"/>
    <w:rsid w:val="005C427E"/>
    <w:rsid w:val="005C435F"/>
    <w:rsid w:val="005C4BA2"/>
    <w:rsid w:val="005C5127"/>
    <w:rsid w:val="005C51F8"/>
    <w:rsid w:val="005C549D"/>
    <w:rsid w:val="005C58D2"/>
    <w:rsid w:val="005C5EE5"/>
    <w:rsid w:val="005C5F15"/>
    <w:rsid w:val="005C5F66"/>
    <w:rsid w:val="005C5FDA"/>
    <w:rsid w:val="005C60DC"/>
    <w:rsid w:val="005C6432"/>
    <w:rsid w:val="005C64CE"/>
    <w:rsid w:val="005C65D6"/>
    <w:rsid w:val="005C6630"/>
    <w:rsid w:val="005C669E"/>
    <w:rsid w:val="005C678A"/>
    <w:rsid w:val="005C69AC"/>
    <w:rsid w:val="005C6A9E"/>
    <w:rsid w:val="005C6C83"/>
    <w:rsid w:val="005C6E9B"/>
    <w:rsid w:val="005C6FA4"/>
    <w:rsid w:val="005C7006"/>
    <w:rsid w:val="005C701D"/>
    <w:rsid w:val="005C714E"/>
    <w:rsid w:val="005C7478"/>
    <w:rsid w:val="005C7714"/>
    <w:rsid w:val="005C7992"/>
    <w:rsid w:val="005C7B72"/>
    <w:rsid w:val="005C7D71"/>
    <w:rsid w:val="005C7DA9"/>
    <w:rsid w:val="005C7F43"/>
    <w:rsid w:val="005C7FF3"/>
    <w:rsid w:val="005D029A"/>
    <w:rsid w:val="005D02C8"/>
    <w:rsid w:val="005D0338"/>
    <w:rsid w:val="005D046A"/>
    <w:rsid w:val="005D04C5"/>
    <w:rsid w:val="005D081B"/>
    <w:rsid w:val="005D0C6F"/>
    <w:rsid w:val="005D0C77"/>
    <w:rsid w:val="005D0D60"/>
    <w:rsid w:val="005D0F51"/>
    <w:rsid w:val="005D0F73"/>
    <w:rsid w:val="005D115D"/>
    <w:rsid w:val="005D1205"/>
    <w:rsid w:val="005D1575"/>
    <w:rsid w:val="005D18B8"/>
    <w:rsid w:val="005D1966"/>
    <w:rsid w:val="005D1AD3"/>
    <w:rsid w:val="005D1BBF"/>
    <w:rsid w:val="005D1D4D"/>
    <w:rsid w:val="005D1D96"/>
    <w:rsid w:val="005D1ED4"/>
    <w:rsid w:val="005D2369"/>
    <w:rsid w:val="005D266A"/>
    <w:rsid w:val="005D2855"/>
    <w:rsid w:val="005D2C7A"/>
    <w:rsid w:val="005D2ECF"/>
    <w:rsid w:val="005D30CF"/>
    <w:rsid w:val="005D310F"/>
    <w:rsid w:val="005D3350"/>
    <w:rsid w:val="005D3508"/>
    <w:rsid w:val="005D38C9"/>
    <w:rsid w:val="005D3C29"/>
    <w:rsid w:val="005D3F58"/>
    <w:rsid w:val="005D3F82"/>
    <w:rsid w:val="005D3FD3"/>
    <w:rsid w:val="005D44C9"/>
    <w:rsid w:val="005D450A"/>
    <w:rsid w:val="005D4DAF"/>
    <w:rsid w:val="005D4FE4"/>
    <w:rsid w:val="005D5002"/>
    <w:rsid w:val="005D5042"/>
    <w:rsid w:val="005D5472"/>
    <w:rsid w:val="005D5486"/>
    <w:rsid w:val="005D54EC"/>
    <w:rsid w:val="005D5855"/>
    <w:rsid w:val="005D5917"/>
    <w:rsid w:val="005D59F5"/>
    <w:rsid w:val="005D5C64"/>
    <w:rsid w:val="005D5E25"/>
    <w:rsid w:val="005D5E5F"/>
    <w:rsid w:val="005D5E74"/>
    <w:rsid w:val="005D5F2D"/>
    <w:rsid w:val="005D67C9"/>
    <w:rsid w:val="005D6A35"/>
    <w:rsid w:val="005D6A8A"/>
    <w:rsid w:val="005D6B55"/>
    <w:rsid w:val="005D707A"/>
    <w:rsid w:val="005D70F2"/>
    <w:rsid w:val="005D714D"/>
    <w:rsid w:val="005D7246"/>
    <w:rsid w:val="005D7262"/>
    <w:rsid w:val="005D7575"/>
    <w:rsid w:val="005D7727"/>
    <w:rsid w:val="005D7DA6"/>
    <w:rsid w:val="005E0A55"/>
    <w:rsid w:val="005E0AFB"/>
    <w:rsid w:val="005E0BAC"/>
    <w:rsid w:val="005E0C5B"/>
    <w:rsid w:val="005E0DA9"/>
    <w:rsid w:val="005E107F"/>
    <w:rsid w:val="005E1132"/>
    <w:rsid w:val="005E1232"/>
    <w:rsid w:val="005E1339"/>
    <w:rsid w:val="005E1AD4"/>
    <w:rsid w:val="005E1CB9"/>
    <w:rsid w:val="005E1D68"/>
    <w:rsid w:val="005E210C"/>
    <w:rsid w:val="005E216C"/>
    <w:rsid w:val="005E2332"/>
    <w:rsid w:val="005E259D"/>
    <w:rsid w:val="005E2654"/>
    <w:rsid w:val="005E26D1"/>
    <w:rsid w:val="005E288D"/>
    <w:rsid w:val="005E29BC"/>
    <w:rsid w:val="005E2CA8"/>
    <w:rsid w:val="005E2D0F"/>
    <w:rsid w:val="005E2DE4"/>
    <w:rsid w:val="005E3088"/>
    <w:rsid w:val="005E31EF"/>
    <w:rsid w:val="005E3489"/>
    <w:rsid w:val="005E359C"/>
    <w:rsid w:val="005E35D2"/>
    <w:rsid w:val="005E3899"/>
    <w:rsid w:val="005E39B2"/>
    <w:rsid w:val="005E3A69"/>
    <w:rsid w:val="005E3B8A"/>
    <w:rsid w:val="005E3C0E"/>
    <w:rsid w:val="005E3D1D"/>
    <w:rsid w:val="005E3DAC"/>
    <w:rsid w:val="005E3E5A"/>
    <w:rsid w:val="005E40F0"/>
    <w:rsid w:val="005E4590"/>
    <w:rsid w:val="005E4873"/>
    <w:rsid w:val="005E49F3"/>
    <w:rsid w:val="005E4A35"/>
    <w:rsid w:val="005E4A39"/>
    <w:rsid w:val="005E4C0E"/>
    <w:rsid w:val="005E4D92"/>
    <w:rsid w:val="005E4DAC"/>
    <w:rsid w:val="005E53EC"/>
    <w:rsid w:val="005E5D04"/>
    <w:rsid w:val="005E5D2E"/>
    <w:rsid w:val="005E5ED8"/>
    <w:rsid w:val="005E5F99"/>
    <w:rsid w:val="005E6038"/>
    <w:rsid w:val="005E6669"/>
    <w:rsid w:val="005E68FF"/>
    <w:rsid w:val="005E69EA"/>
    <w:rsid w:val="005E6A30"/>
    <w:rsid w:val="005E6BA6"/>
    <w:rsid w:val="005E6E8B"/>
    <w:rsid w:val="005E704D"/>
    <w:rsid w:val="005E731A"/>
    <w:rsid w:val="005E74A9"/>
    <w:rsid w:val="005E7812"/>
    <w:rsid w:val="005E7A95"/>
    <w:rsid w:val="005E7BC4"/>
    <w:rsid w:val="005E7DEF"/>
    <w:rsid w:val="005E7E7A"/>
    <w:rsid w:val="005F00BB"/>
    <w:rsid w:val="005F00EF"/>
    <w:rsid w:val="005F03F8"/>
    <w:rsid w:val="005F0675"/>
    <w:rsid w:val="005F0729"/>
    <w:rsid w:val="005F07A9"/>
    <w:rsid w:val="005F07C8"/>
    <w:rsid w:val="005F0816"/>
    <w:rsid w:val="005F085C"/>
    <w:rsid w:val="005F09B9"/>
    <w:rsid w:val="005F09EB"/>
    <w:rsid w:val="005F11C6"/>
    <w:rsid w:val="005F142D"/>
    <w:rsid w:val="005F14DF"/>
    <w:rsid w:val="005F1728"/>
    <w:rsid w:val="005F1AF3"/>
    <w:rsid w:val="005F1F06"/>
    <w:rsid w:val="005F2462"/>
    <w:rsid w:val="005F2B0C"/>
    <w:rsid w:val="005F2C91"/>
    <w:rsid w:val="005F2D54"/>
    <w:rsid w:val="005F2E13"/>
    <w:rsid w:val="005F2EF5"/>
    <w:rsid w:val="005F2F13"/>
    <w:rsid w:val="005F2F6F"/>
    <w:rsid w:val="005F3024"/>
    <w:rsid w:val="005F3170"/>
    <w:rsid w:val="005F32B3"/>
    <w:rsid w:val="005F3482"/>
    <w:rsid w:val="005F3566"/>
    <w:rsid w:val="005F3804"/>
    <w:rsid w:val="005F3A88"/>
    <w:rsid w:val="005F3B7F"/>
    <w:rsid w:val="005F4087"/>
    <w:rsid w:val="005F4380"/>
    <w:rsid w:val="005F43DA"/>
    <w:rsid w:val="005F4850"/>
    <w:rsid w:val="005F48DD"/>
    <w:rsid w:val="005F4A61"/>
    <w:rsid w:val="005F4FA0"/>
    <w:rsid w:val="005F511D"/>
    <w:rsid w:val="005F5224"/>
    <w:rsid w:val="005F52DB"/>
    <w:rsid w:val="005F543B"/>
    <w:rsid w:val="005F5540"/>
    <w:rsid w:val="005F56FA"/>
    <w:rsid w:val="005F5A17"/>
    <w:rsid w:val="005F6237"/>
    <w:rsid w:val="005F6526"/>
    <w:rsid w:val="005F65A9"/>
    <w:rsid w:val="005F675A"/>
    <w:rsid w:val="005F6936"/>
    <w:rsid w:val="005F69CC"/>
    <w:rsid w:val="005F6A27"/>
    <w:rsid w:val="005F6D93"/>
    <w:rsid w:val="005F6E81"/>
    <w:rsid w:val="005F7087"/>
    <w:rsid w:val="005F715F"/>
    <w:rsid w:val="005F765B"/>
    <w:rsid w:val="005F76F5"/>
    <w:rsid w:val="005F7787"/>
    <w:rsid w:val="005F77E8"/>
    <w:rsid w:val="005F7B3E"/>
    <w:rsid w:val="005F7E16"/>
    <w:rsid w:val="005F7E50"/>
    <w:rsid w:val="005F7F0F"/>
    <w:rsid w:val="005F7F3A"/>
    <w:rsid w:val="006005F2"/>
    <w:rsid w:val="00600670"/>
    <w:rsid w:val="006007D1"/>
    <w:rsid w:val="006011D3"/>
    <w:rsid w:val="006012C8"/>
    <w:rsid w:val="0060171A"/>
    <w:rsid w:val="006019D9"/>
    <w:rsid w:val="00601D10"/>
    <w:rsid w:val="00601E10"/>
    <w:rsid w:val="00601F0A"/>
    <w:rsid w:val="00601F13"/>
    <w:rsid w:val="00601F7E"/>
    <w:rsid w:val="006024DE"/>
    <w:rsid w:val="00602570"/>
    <w:rsid w:val="00602878"/>
    <w:rsid w:val="00602A13"/>
    <w:rsid w:val="00602B07"/>
    <w:rsid w:val="00602D58"/>
    <w:rsid w:val="00602E78"/>
    <w:rsid w:val="00602F13"/>
    <w:rsid w:val="00603321"/>
    <w:rsid w:val="00603617"/>
    <w:rsid w:val="00603756"/>
    <w:rsid w:val="006037B2"/>
    <w:rsid w:val="00603883"/>
    <w:rsid w:val="00603ADF"/>
    <w:rsid w:val="00603C98"/>
    <w:rsid w:val="00603CDB"/>
    <w:rsid w:val="00603E7A"/>
    <w:rsid w:val="00603EDF"/>
    <w:rsid w:val="0060407D"/>
    <w:rsid w:val="00604238"/>
    <w:rsid w:val="00604242"/>
    <w:rsid w:val="006048A6"/>
    <w:rsid w:val="00604B1F"/>
    <w:rsid w:val="00604DA0"/>
    <w:rsid w:val="00605014"/>
    <w:rsid w:val="00605087"/>
    <w:rsid w:val="00605139"/>
    <w:rsid w:val="006051D6"/>
    <w:rsid w:val="0060546A"/>
    <w:rsid w:val="00605582"/>
    <w:rsid w:val="006059C9"/>
    <w:rsid w:val="006059E3"/>
    <w:rsid w:val="00605C7D"/>
    <w:rsid w:val="00605E05"/>
    <w:rsid w:val="00605E1C"/>
    <w:rsid w:val="00605FBD"/>
    <w:rsid w:val="00606059"/>
    <w:rsid w:val="00606191"/>
    <w:rsid w:val="0060663D"/>
    <w:rsid w:val="00606BCB"/>
    <w:rsid w:val="00606C01"/>
    <w:rsid w:val="00606CAD"/>
    <w:rsid w:val="00606D20"/>
    <w:rsid w:val="00606DA7"/>
    <w:rsid w:val="00606DEA"/>
    <w:rsid w:val="0060789C"/>
    <w:rsid w:val="00607911"/>
    <w:rsid w:val="00607B38"/>
    <w:rsid w:val="00607C2E"/>
    <w:rsid w:val="00607DFE"/>
    <w:rsid w:val="00607E73"/>
    <w:rsid w:val="00607F3E"/>
    <w:rsid w:val="00607FA5"/>
    <w:rsid w:val="00610216"/>
    <w:rsid w:val="006102DD"/>
    <w:rsid w:val="0061031B"/>
    <w:rsid w:val="00610443"/>
    <w:rsid w:val="00610579"/>
    <w:rsid w:val="0061077E"/>
    <w:rsid w:val="00610782"/>
    <w:rsid w:val="0061079F"/>
    <w:rsid w:val="00610850"/>
    <w:rsid w:val="00610935"/>
    <w:rsid w:val="00610A2B"/>
    <w:rsid w:val="00610B09"/>
    <w:rsid w:val="00610B78"/>
    <w:rsid w:val="00611274"/>
    <w:rsid w:val="00611388"/>
    <w:rsid w:val="006116E5"/>
    <w:rsid w:val="00611708"/>
    <w:rsid w:val="00611A1A"/>
    <w:rsid w:val="00611A93"/>
    <w:rsid w:val="00611B18"/>
    <w:rsid w:val="00611B74"/>
    <w:rsid w:val="00611D04"/>
    <w:rsid w:val="00611E93"/>
    <w:rsid w:val="00611F86"/>
    <w:rsid w:val="00611FE4"/>
    <w:rsid w:val="00611FF9"/>
    <w:rsid w:val="0061220A"/>
    <w:rsid w:val="0061241F"/>
    <w:rsid w:val="0061264C"/>
    <w:rsid w:val="00612672"/>
    <w:rsid w:val="00612B23"/>
    <w:rsid w:val="00612C95"/>
    <w:rsid w:val="00612DA1"/>
    <w:rsid w:val="00612E09"/>
    <w:rsid w:val="00613526"/>
    <w:rsid w:val="006135F3"/>
    <w:rsid w:val="00613788"/>
    <w:rsid w:val="006138C4"/>
    <w:rsid w:val="00613B97"/>
    <w:rsid w:val="00613CA0"/>
    <w:rsid w:val="00613CA7"/>
    <w:rsid w:val="0061442C"/>
    <w:rsid w:val="00614498"/>
    <w:rsid w:val="00614BF9"/>
    <w:rsid w:val="00614D79"/>
    <w:rsid w:val="006150F0"/>
    <w:rsid w:val="006153FF"/>
    <w:rsid w:val="006156B8"/>
    <w:rsid w:val="00615977"/>
    <w:rsid w:val="00615B0F"/>
    <w:rsid w:val="00615D49"/>
    <w:rsid w:val="00615E91"/>
    <w:rsid w:val="00615EAB"/>
    <w:rsid w:val="0061629D"/>
    <w:rsid w:val="006167C5"/>
    <w:rsid w:val="00616946"/>
    <w:rsid w:val="00616961"/>
    <w:rsid w:val="00616B40"/>
    <w:rsid w:val="00616C54"/>
    <w:rsid w:val="00616CF6"/>
    <w:rsid w:val="00616F23"/>
    <w:rsid w:val="00616F5D"/>
    <w:rsid w:val="0061700D"/>
    <w:rsid w:val="006172A8"/>
    <w:rsid w:val="00617563"/>
    <w:rsid w:val="006175AF"/>
    <w:rsid w:val="006175EF"/>
    <w:rsid w:val="00617640"/>
    <w:rsid w:val="0061764F"/>
    <w:rsid w:val="006176EC"/>
    <w:rsid w:val="00617911"/>
    <w:rsid w:val="0061798A"/>
    <w:rsid w:val="006179A9"/>
    <w:rsid w:val="00617C5C"/>
    <w:rsid w:val="00617D21"/>
    <w:rsid w:val="00617F29"/>
    <w:rsid w:val="00620248"/>
    <w:rsid w:val="00620319"/>
    <w:rsid w:val="006204ED"/>
    <w:rsid w:val="00620597"/>
    <w:rsid w:val="00620812"/>
    <w:rsid w:val="006208BE"/>
    <w:rsid w:val="00620E3D"/>
    <w:rsid w:val="00620EEA"/>
    <w:rsid w:val="00620F74"/>
    <w:rsid w:val="00621326"/>
    <w:rsid w:val="0062148A"/>
    <w:rsid w:val="006217E9"/>
    <w:rsid w:val="00621B2B"/>
    <w:rsid w:val="00621E0C"/>
    <w:rsid w:val="0062212A"/>
    <w:rsid w:val="0062233D"/>
    <w:rsid w:val="00622350"/>
    <w:rsid w:val="00622355"/>
    <w:rsid w:val="006223B6"/>
    <w:rsid w:val="006225D4"/>
    <w:rsid w:val="00622657"/>
    <w:rsid w:val="006226DB"/>
    <w:rsid w:val="0062276E"/>
    <w:rsid w:val="006229B8"/>
    <w:rsid w:val="00622AE5"/>
    <w:rsid w:val="00622AF0"/>
    <w:rsid w:val="00622B3A"/>
    <w:rsid w:val="00622BFC"/>
    <w:rsid w:val="00622F46"/>
    <w:rsid w:val="00622FF8"/>
    <w:rsid w:val="00623122"/>
    <w:rsid w:val="0062323A"/>
    <w:rsid w:val="006233FD"/>
    <w:rsid w:val="00623436"/>
    <w:rsid w:val="00623627"/>
    <w:rsid w:val="00623A9E"/>
    <w:rsid w:val="00623D1F"/>
    <w:rsid w:val="006240E8"/>
    <w:rsid w:val="00624675"/>
    <w:rsid w:val="006247E4"/>
    <w:rsid w:val="006249A6"/>
    <w:rsid w:val="00624D3B"/>
    <w:rsid w:val="00624DD5"/>
    <w:rsid w:val="00624E7C"/>
    <w:rsid w:val="00624F53"/>
    <w:rsid w:val="00624F6A"/>
    <w:rsid w:val="006252E3"/>
    <w:rsid w:val="0062589B"/>
    <w:rsid w:val="006258F1"/>
    <w:rsid w:val="00625C25"/>
    <w:rsid w:val="00625D3B"/>
    <w:rsid w:val="0062609E"/>
    <w:rsid w:val="0062652D"/>
    <w:rsid w:val="006265ED"/>
    <w:rsid w:val="006266BE"/>
    <w:rsid w:val="00626721"/>
    <w:rsid w:val="00626730"/>
    <w:rsid w:val="0062694D"/>
    <w:rsid w:val="006269B9"/>
    <w:rsid w:val="006269FE"/>
    <w:rsid w:val="00626AEE"/>
    <w:rsid w:val="00626B2F"/>
    <w:rsid w:val="00626EDD"/>
    <w:rsid w:val="006274A0"/>
    <w:rsid w:val="00627529"/>
    <w:rsid w:val="00627565"/>
    <w:rsid w:val="00627C3E"/>
    <w:rsid w:val="00627D1B"/>
    <w:rsid w:val="0063009F"/>
    <w:rsid w:val="006300D8"/>
    <w:rsid w:val="0063038A"/>
    <w:rsid w:val="0063059D"/>
    <w:rsid w:val="006306E6"/>
    <w:rsid w:val="0063076D"/>
    <w:rsid w:val="006308A0"/>
    <w:rsid w:val="00630ABF"/>
    <w:rsid w:val="00630D9D"/>
    <w:rsid w:val="00630F30"/>
    <w:rsid w:val="006310F3"/>
    <w:rsid w:val="0063118D"/>
    <w:rsid w:val="006311E0"/>
    <w:rsid w:val="006315E0"/>
    <w:rsid w:val="0063162C"/>
    <w:rsid w:val="00631B93"/>
    <w:rsid w:val="00631D56"/>
    <w:rsid w:val="00631E90"/>
    <w:rsid w:val="00632409"/>
    <w:rsid w:val="006326E5"/>
    <w:rsid w:val="00632738"/>
    <w:rsid w:val="00632861"/>
    <w:rsid w:val="00632A7F"/>
    <w:rsid w:val="00632A9A"/>
    <w:rsid w:val="0063317B"/>
    <w:rsid w:val="006332E4"/>
    <w:rsid w:val="00633717"/>
    <w:rsid w:val="00633A78"/>
    <w:rsid w:val="00633AAC"/>
    <w:rsid w:val="00633E5D"/>
    <w:rsid w:val="00633F5F"/>
    <w:rsid w:val="00634016"/>
    <w:rsid w:val="006341BA"/>
    <w:rsid w:val="006342DE"/>
    <w:rsid w:val="006344FE"/>
    <w:rsid w:val="00634780"/>
    <w:rsid w:val="006348A8"/>
    <w:rsid w:val="00634BEB"/>
    <w:rsid w:val="0063503E"/>
    <w:rsid w:val="00635098"/>
    <w:rsid w:val="006351A0"/>
    <w:rsid w:val="00635261"/>
    <w:rsid w:val="006352F4"/>
    <w:rsid w:val="00635525"/>
    <w:rsid w:val="00635766"/>
    <w:rsid w:val="00635A7B"/>
    <w:rsid w:val="0063604A"/>
    <w:rsid w:val="0063622F"/>
    <w:rsid w:val="00636488"/>
    <w:rsid w:val="006364ED"/>
    <w:rsid w:val="006367E4"/>
    <w:rsid w:val="00636855"/>
    <w:rsid w:val="00636B75"/>
    <w:rsid w:val="00636BD4"/>
    <w:rsid w:val="006371AA"/>
    <w:rsid w:val="006371EB"/>
    <w:rsid w:val="006371F0"/>
    <w:rsid w:val="00637299"/>
    <w:rsid w:val="00637350"/>
    <w:rsid w:val="00637567"/>
    <w:rsid w:val="00637625"/>
    <w:rsid w:val="00637D99"/>
    <w:rsid w:val="00637DF8"/>
    <w:rsid w:val="00637E23"/>
    <w:rsid w:val="00637F50"/>
    <w:rsid w:val="00637F9E"/>
    <w:rsid w:val="0064008E"/>
    <w:rsid w:val="00640378"/>
    <w:rsid w:val="006407B8"/>
    <w:rsid w:val="00640828"/>
    <w:rsid w:val="006408C0"/>
    <w:rsid w:val="00640A69"/>
    <w:rsid w:val="00640C5B"/>
    <w:rsid w:val="00640CD2"/>
    <w:rsid w:val="00640FBE"/>
    <w:rsid w:val="006410BA"/>
    <w:rsid w:val="00641387"/>
    <w:rsid w:val="006413CD"/>
    <w:rsid w:val="006414B1"/>
    <w:rsid w:val="006415CC"/>
    <w:rsid w:val="0064168B"/>
    <w:rsid w:val="006416D5"/>
    <w:rsid w:val="00641735"/>
    <w:rsid w:val="006417AB"/>
    <w:rsid w:val="0064183F"/>
    <w:rsid w:val="006418E2"/>
    <w:rsid w:val="006418E4"/>
    <w:rsid w:val="00641A49"/>
    <w:rsid w:val="00641C5F"/>
    <w:rsid w:val="00642028"/>
    <w:rsid w:val="006424B7"/>
    <w:rsid w:val="00642751"/>
    <w:rsid w:val="006428CA"/>
    <w:rsid w:val="006429D4"/>
    <w:rsid w:val="00642C77"/>
    <w:rsid w:val="00642D31"/>
    <w:rsid w:val="00642E6C"/>
    <w:rsid w:val="00642ECF"/>
    <w:rsid w:val="00642EFA"/>
    <w:rsid w:val="006432BC"/>
    <w:rsid w:val="00643BA2"/>
    <w:rsid w:val="00643BA6"/>
    <w:rsid w:val="00643FB3"/>
    <w:rsid w:val="00644219"/>
    <w:rsid w:val="00644232"/>
    <w:rsid w:val="0064427D"/>
    <w:rsid w:val="006442FD"/>
    <w:rsid w:val="00644817"/>
    <w:rsid w:val="0064495C"/>
    <w:rsid w:val="00644B60"/>
    <w:rsid w:val="00644D7F"/>
    <w:rsid w:val="00644FCD"/>
    <w:rsid w:val="00644FF1"/>
    <w:rsid w:val="006454EA"/>
    <w:rsid w:val="006457FC"/>
    <w:rsid w:val="006458DE"/>
    <w:rsid w:val="00645914"/>
    <w:rsid w:val="00645A14"/>
    <w:rsid w:val="00645A2B"/>
    <w:rsid w:val="006460A5"/>
    <w:rsid w:val="00646118"/>
    <w:rsid w:val="0064645D"/>
    <w:rsid w:val="00646574"/>
    <w:rsid w:val="00646949"/>
    <w:rsid w:val="00646CC4"/>
    <w:rsid w:val="0064736B"/>
    <w:rsid w:val="00647454"/>
    <w:rsid w:val="00647482"/>
    <w:rsid w:val="0064758E"/>
    <w:rsid w:val="006475CB"/>
    <w:rsid w:val="006477A3"/>
    <w:rsid w:val="00647914"/>
    <w:rsid w:val="00647B07"/>
    <w:rsid w:val="00647BB4"/>
    <w:rsid w:val="00647BC6"/>
    <w:rsid w:val="00647DE8"/>
    <w:rsid w:val="0065000A"/>
    <w:rsid w:val="0065006D"/>
    <w:rsid w:val="006503C8"/>
    <w:rsid w:val="006506DB"/>
    <w:rsid w:val="00650C75"/>
    <w:rsid w:val="00650FED"/>
    <w:rsid w:val="0065124E"/>
    <w:rsid w:val="006515A8"/>
    <w:rsid w:val="00651985"/>
    <w:rsid w:val="00651AD4"/>
    <w:rsid w:val="00651B4C"/>
    <w:rsid w:val="00651D85"/>
    <w:rsid w:val="00651DC0"/>
    <w:rsid w:val="00652052"/>
    <w:rsid w:val="006521A1"/>
    <w:rsid w:val="0065233A"/>
    <w:rsid w:val="006524CA"/>
    <w:rsid w:val="006526B5"/>
    <w:rsid w:val="00652756"/>
    <w:rsid w:val="006527D2"/>
    <w:rsid w:val="0065292E"/>
    <w:rsid w:val="00652A51"/>
    <w:rsid w:val="00652D64"/>
    <w:rsid w:val="00652E62"/>
    <w:rsid w:val="00652EC8"/>
    <w:rsid w:val="00652F36"/>
    <w:rsid w:val="00652F70"/>
    <w:rsid w:val="00653092"/>
    <w:rsid w:val="00653410"/>
    <w:rsid w:val="0065346C"/>
    <w:rsid w:val="006535D1"/>
    <w:rsid w:val="006539C6"/>
    <w:rsid w:val="00653D18"/>
    <w:rsid w:val="00653E40"/>
    <w:rsid w:val="00653EAD"/>
    <w:rsid w:val="00653F2D"/>
    <w:rsid w:val="00653F47"/>
    <w:rsid w:val="00654404"/>
    <w:rsid w:val="0065444E"/>
    <w:rsid w:val="006546D6"/>
    <w:rsid w:val="00654980"/>
    <w:rsid w:val="00654BDC"/>
    <w:rsid w:val="00654C8B"/>
    <w:rsid w:val="00654D0A"/>
    <w:rsid w:val="00654D90"/>
    <w:rsid w:val="00654DD2"/>
    <w:rsid w:val="0065545E"/>
    <w:rsid w:val="006556DE"/>
    <w:rsid w:val="00655759"/>
    <w:rsid w:val="006557AB"/>
    <w:rsid w:val="006559CA"/>
    <w:rsid w:val="006559D0"/>
    <w:rsid w:val="006559F2"/>
    <w:rsid w:val="00655A96"/>
    <w:rsid w:val="00655BB9"/>
    <w:rsid w:val="00655C07"/>
    <w:rsid w:val="00655DDC"/>
    <w:rsid w:val="00655E61"/>
    <w:rsid w:val="00655F52"/>
    <w:rsid w:val="00656068"/>
    <w:rsid w:val="00656154"/>
    <w:rsid w:val="0065631D"/>
    <w:rsid w:val="0065639D"/>
    <w:rsid w:val="006565E2"/>
    <w:rsid w:val="0065666D"/>
    <w:rsid w:val="006566B5"/>
    <w:rsid w:val="00656E19"/>
    <w:rsid w:val="00656FD4"/>
    <w:rsid w:val="006570C7"/>
    <w:rsid w:val="006574E3"/>
    <w:rsid w:val="00657659"/>
    <w:rsid w:val="0065779F"/>
    <w:rsid w:val="006577E6"/>
    <w:rsid w:val="00657ADE"/>
    <w:rsid w:val="00657B31"/>
    <w:rsid w:val="00657B35"/>
    <w:rsid w:val="00657E44"/>
    <w:rsid w:val="00657FE5"/>
    <w:rsid w:val="006601E4"/>
    <w:rsid w:val="00660282"/>
    <w:rsid w:val="006603B1"/>
    <w:rsid w:val="006603F9"/>
    <w:rsid w:val="006608F1"/>
    <w:rsid w:val="00660A59"/>
    <w:rsid w:val="00660AF3"/>
    <w:rsid w:val="00660C06"/>
    <w:rsid w:val="00660C93"/>
    <w:rsid w:val="00660D84"/>
    <w:rsid w:val="00660E57"/>
    <w:rsid w:val="00660EAC"/>
    <w:rsid w:val="00660EBE"/>
    <w:rsid w:val="00661371"/>
    <w:rsid w:val="00661ACE"/>
    <w:rsid w:val="00661CC0"/>
    <w:rsid w:val="006621A9"/>
    <w:rsid w:val="00662289"/>
    <w:rsid w:val="00662462"/>
    <w:rsid w:val="006624CB"/>
    <w:rsid w:val="00662630"/>
    <w:rsid w:val="0066271E"/>
    <w:rsid w:val="00662975"/>
    <w:rsid w:val="00662996"/>
    <w:rsid w:val="00662A98"/>
    <w:rsid w:val="00662AF2"/>
    <w:rsid w:val="00662B34"/>
    <w:rsid w:val="00662C2C"/>
    <w:rsid w:val="00662CD3"/>
    <w:rsid w:val="00662CEF"/>
    <w:rsid w:val="00662CF3"/>
    <w:rsid w:val="0066359C"/>
    <w:rsid w:val="00663C6F"/>
    <w:rsid w:val="00663CEB"/>
    <w:rsid w:val="00663D04"/>
    <w:rsid w:val="00663D11"/>
    <w:rsid w:val="006641C2"/>
    <w:rsid w:val="006642E6"/>
    <w:rsid w:val="00664783"/>
    <w:rsid w:val="00664990"/>
    <w:rsid w:val="00664BF1"/>
    <w:rsid w:val="00664D61"/>
    <w:rsid w:val="0066512E"/>
    <w:rsid w:val="006654FA"/>
    <w:rsid w:val="00665539"/>
    <w:rsid w:val="00665662"/>
    <w:rsid w:val="0066570B"/>
    <w:rsid w:val="006657B5"/>
    <w:rsid w:val="00665887"/>
    <w:rsid w:val="00665A67"/>
    <w:rsid w:val="00665B4B"/>
    <w:rsid w:val="00665F68"/>
    <w:rsid w:val="0066613F"/>
    <w:rsid w:val="0066619A"/>
    <w:rsid w:val="0066625D"/>
    <w:rsid w:val="006664B3"/>
    <w:rsid w:val="006669CE"/>
    <w:rsid w:val="00666A7D"/>
    <w:rsid w:val="00666AC3"/>
    <w:rsid w:val="00667000"/>
    <w:rsid w:val="00667303"/>
    <w:rsid w:val="006677C8"/>
    <w:rsid w:val="0066799A"/>
    <w:rsid w:val="00667C3D"/>
    <w:rsid w:val="00667DE6"/>
    <w:rsid w:val="00667E17"/>
    <w:rsid w:val="006701EA"/>
    <w:rsid w:val="00670446"/>
    <w:rsid w:val="006704F7"/>
    <w:rsid w:val="006708DC"/>
    <w:rsid w:val="00670AAA"/>
    <w:rsid w:val="00670B6E"/>
    <w:rsid w:val="00670E15"/>
    <w:rsid w:val="00671041"/>
    <w:rsid w:val="006715AE"/>
    <w:rsid w:val="00671876"/>
    <w:rsid w:val="006719E1"/>
    <w:rsid w:val="00671A46"/>
    <w:rsid w:val="00671D28"/>
    <w:rsid w:val="00671F06"/>
    <w:rsid w:val="00672561"/>
    <w:rsid w:val="00672716"/>
    <w:rsid w:val="00672834"/>
    <w:rsid w:val="006729CE"/>
    <w:rsid w:val="00672A32"/>
    <w:rsid w:val="00672E38"/>
    <w:rsid w:val="00672F62"/>
    <w:rsid w:val="0067313B"/>
    <w:rsid w:val="0067326C"/>
    <w:rsid w:val="00673871"/>
    <w:rsid w:val="00673D96"/>
    <w:rsid w:val="00673FCB"/>
    <w:rsid w:val="0067407E"/>
    <w:rsid w:val="00674355"/>
    <w:rsid w:val="0067476D"/>
    <w:rsid w:val="006748FB"/>
    <w:rsid w:val="00674A14"/>
    <w:rsid w:val="00674B12"/>
    <w:rsid w:val="00674B66"/>
    <w:rsid w:val="00674BF6"/>
    <w:rsid w:val="00674C45"/>
    <w:rsid w:val="00674EA3"/>
    <w:rsid w:val="00675060"/>
    <w:rsid w:val="006751CB"/>
    <w:rsid w:val="00675B46"/>
    <w:rsid w:val="00675B93"/>
    <w:rsid w:val="006761E2"/>
    <w:rsid w:val="0067620D"/>
    <w:rsid w:val="006762E6"/>
    <w:rsid w:val="00676384"/>
    <w:rsid w:val="00676414"/>
    <w:rsid w:val="006769B7"/>
    <w:rsid w:val="00676A04"/>
    <w:rsid w:val="00676A1A"/>
    <w:rsid w:val="00676B89"/>
    <w:rsid w:val="00676DB2"/>
    <w:rsid w:val="00676FE4"/>
    <w:rsid w:val="006770AD"/>
    <w:rsid w:val="006770C5"/>
    <w:rsid w:val="006771A1"/>
    <w:rsid w:val="006771E0"/>
    <w:rsid w:val="006771FA"/>
    <w:rsid w:val="00677269"/>
    <w:rsid w:val="006774E2"/>
    <w:rsid w:val="006775A6"/>
    <w:rsid w:val="006776A0"/>
    <w:rsid w:val="00677778"/>
    <w:rsid w:val="0067796C"/>
    <w:rsid w:val="006779B8"/>
    <w:rsid w:val="00677A31"/>
    <w:rsid w:val="00677DC0"/>
    <w:rsid w:val="00677DE4"/>
    <w:rsid w:val="006802FF"/>
    <w:rsid w:val="0068037E"/>
    <w:rsid w:val="006803C6"/>
    <w:rsid w:val="00680426"/>
    <w:rsid w:val="00680606"/>
    <w:rsid w:val="0068065D"/>
    <w:rsid w:val="00680706"/>
    <w:rsid w:val="006807D2"/>
    <w:rsid w:val="00680A6A"/>
    <w:rsid w:val="00680C02"/>
    <w:rsid w:val="00680CD8"/>
    <w:rsid w:val="00680E37"/>
    <w:rsid w:val="00680EE4"/>
    <w:rsid w:val="00680F7B"/>
    <w:rsid w:val="00680FD3"/>
    <w:rsid w:val="00681054"/>
    <w:rsid w:val="006811B9"/>
    <w:rsid w:val="006813EA"/>
    <w:rsid w:val="00681672"/>
    <w:rsid w:val="00681962"/>
    <w:rsid w:val="006819E0"/>
    <w:rsid w:val="00681A6F"/>
    <w:rsid w:val="00681AC3"/>
    <w:rsid w:val="00681BB6"/>
    <w:rsid w:val="00681C5A"/>
    <w:rsid w:val="00681E9B"/>
    <w:rsid w:val="00681EFF"/>
    <w:rsid w:val="00682296"/>
    <w:rsid w:val="00682453"/>
    <w:rsid w:val="0068245F"/>
    <w:rsid w:val="00682807"/>
    <w:rsid w:val="006829DE"/>
    <w:rsid w:val="00682A32"/>
    <w:rsid w:val="00682B07"/>
    <w:rsid w:val="00682CCD"/>
    <w:rsid w:val="00682E41"/>
    <w:rsid w:val="00682EE5"/>
    <w:rsid w:val="00682F0A"/>
    <w:rsid w:val="00682F8D"/>
    <w:rsid w:val="00682FBC"/>
    <w:rsid w:val="006831E9"/>
    <w:rsid w:val="00683277"/>
    <w:rsid w:val="006833BE"/>
    <w:rsid w:val="00683531"/>
    <w:rsid w:val="00683EF0"/>
    <w:rsid w:val="00684279"/>
    <w:rsid w:val="0068448A"/>
    <w:rsid w:val="006846BC"/>
    <w:rsid w:val="00684846"/>
    <w:rsid w:val="00684A6D"/>
    <w:rsid w:val="00684AED"/>
    <w:rsid w:val="00684AEF"/>
    <w:rsid w:val="00684D34"/>
    <w:rsid w:val="00684F71"/>
    <w:rsid w:val="006852B6"/>
    <w:rsid w:val="006853E8"/>
    <w:rsid w:val="0068588F"/>
    <w:rsid w:val="00685A71"/>
    <w:rsid w:val="00685E79"/>
    <w:rsid w:val="0068619C"/>
    <w:rsid w:val="00686473"/>
    <w:rsid w:val="0068696C"/>
    <w:rsid w:val="006869F0"/>
    <w:rsid w:val="00686B82"/>
    <w:rsid w:val="00686F0F"/>
    <w:rsid w:val="0068700C"/>
    <w:rsid w:val="006871AC"/>
    <w:rsid w:val="006871CD"/>
    <w:rsid w:val="006872FD"/>
    <w:rsid w:val="00687673"/>
    <w:rsid w:val="00687685"/>
    <w:rsid w:val="006876FA"/>
    <w:rsid w:val="0068789E"/>
    <w:rsid w:val="00687D56"/>
    <w:rsid w:val="00687D71"/>
    <w:rsid w:val="00687E63"/>
    <w:rsid w:val="0069021C"/>
    <w:rsid w:val="00690336"/>
    <w:rsid w:val="00690514"/>
    <w:rsid w:val="00690CFE"/>
    <w:rsid w:val="00690D97"/>
    <w:rsid w:val="00691031"/>
    <w:rsid w:val="00691232"/>
    <w:rsid w:val="00691270"/>
    <w:rsid w:val="006918E2"/>
    <w:rsid w:val="00691945"/>
    <w:rsid w:val="00691ED0"/>
    <w:rsid w:val="006921F4"/>
    <w:rsid w:val="00692548"/>
    <w:rsid w:val="0069257B"/>
    <w:rsid w:val="00692582"/>
    <w:rsid w:val="00692595"/>
    <w:rsid w:val="006925D9"/>
    <w:rsid w:val="006926F7"/>
    <w:rsid w:val="00692869"/>
    <w:rsid w:val="006928BD"/>
    <w:rsid w:val="00692B52"/>
    <w:rsid w:val="00693170"/>
    <w:rsid w:val="006931E4"/>
    <w:rsid w:val="00693285"/>
    <w:rsid w:val="006933D5"/>
    <w:rsid w:val="00693742"/>
    <w:rsid w:val="006939A1"/>
    <w:rsid w:val="00693B12"/>
    <w:rsid w:val="00693B4A"/>
    <w:rsid w:val="00693E53"/>
    <w:rsid w:val="00693E5E"/>
    <w:rsid w:val="00693FEE"/>
    <w:rsid w:val="00694034"/>
    <w:rsid w:val="00694245"/>
    <w:rsid w:val="0069436D"/>
    <w:rsid w:val="00694474"/>
    <w:rsid w:val="00694530"/>
    <w:rsid w:val="00694876"/>
    <w:rsid w:val="006949F1"/>
    <w:rsid w:val="00694E56"/>
    <w:rsid w:val="006953A6"/>
    <w:rsid w:val="006955ED"/>
    <w:rsid w:val="006957E6"/>
    <w:rsid w:val="00695B24"/>
    <w:rsid w:val="00695C8A"/>
    <w:rsid w:val="00695D14"/>
    <w:rsid w:val="00695ECE"/>
    <w:rsid w:val="0069697D"/>
    <w:rsid w:val="00696AED"/>
    <w:rsid w:val="00696B0D"/>
    <w:rsid w:val="00696B91"/>
    <w:rsid w:val="00696C75"/>
    <w:rsid w:val="00696E2F"/>
    <w:rsid w:val="00697175"/>
    <w:rsid w:val="006971FE"/>
    <w:rsid w:val="006973D9"/>
    <w:rsid w:val="00697449"/>
    <w:rsid w:val="0069761C"/>
    <w:rsid w:val="00697690"/>
    <w:rsid w:val="006976EB"/>
    <w:rsid w:val="006977EA"/>
    <w:rsid w:val="006977EE"/>
    <w:rsid w:val="00697C01"/>
    <w:rsid w:val="00697C05"/>
    <w:rsid w:val="00697D05"/>
    <w:rsid w:val="006A0026"/>
    <w:rsid w:val="006A015F"/>
    <w:rsid w:val="006A01B3"/>
    <w:rsid w:val="006A0562"/>
    <w:rsid w:val="006A0724"/>
    <w:rsid w:val="006A073F"/>
    <w:rsid w:val="006A0A00"/>
    <w:rsid w:val="006A0E25"/>
    <w:rsid w:val="006A0F3F"/>
    <w:rsid w:val="006A1230"/>
    <w:rsid w:val="006A13C0"/>
    <w:rsid w:val="006A13E1"/>
    <w:rsid w:val="006A14C0"/>
    <w:rsid w:val="006A239B"/>
    <w:rsid w:val="006A25DE"/>
    <w:rsid w:val="006A25F6"/>
    <w:rsid w:val="006A29CD"/>
    <w:rsid w:val="006A2C86"/>
    <w:rsid w:val="006A2DE8"/>
    <w:rsid w:val="006A2FF9"/>
    <w:rsid w:val="006A30DA"/>
    <w:rsid w:val="006A32CD"/>
    <w:rsid w:val="006A339F"/>
    <w:rsid w:val="006A33E3"/>
    <w:rsid w:val="006A3765"/>
    <w:rsid w:val="006A39F4"/>
    <w:rsid w:val="006A3D2C"/>
    <w:rsid w:val="006A451E"/>
    <w:rsid w:val="006A45AE"/>
    <w:rsid w:val="006A4A2C"/>
    <w:rsid w:val="006A4AD4"/>
    <w:rsid w:val="006A4B53"/>
    <w:rsid w:val="006A4C8C"/>
    <w:rsid w:val="006A4CEC"/>
    <w:rsid w:val="006A521A"/>
    <w:rsid w:val="006A5300"/>
    <w:rsid w:val="006A54B0"/>
    <w:rsid w:val="006A5590"/>
    <w:rsid w:val="006A5729"/>
    <w:rsid w:val="006A5794"/>
    <w:rsid w:val="006A5927"/>
    <w:rsid w:val="006A5A0E"/>
    <w:rsid w:val="006A5BFB"/>
    <w:rsid w:val="006A5DDF"/>
    <w:rsid w:val="006A609E"/>
    <w:rsid w:val="006A6448"/>
    <w:rsid w:val="006A6844"/>
    <w:rsid w:val="006A6947"/>
    <w:rsid w:val="006A6BC4"/>
    <w:rsid w:val="006A6D7A"/>
    <w:rsid w:val="006A6E4B"/>
    <w:rsid w:val="006A728D"/>
    <w:rsid w:val="006A743D"/>
    <w:rsid w:val="006A7464"/>
    <w:rsid w:val="006A76CC"/>
    <w:rsid w:val="006A7A19"/>
    <w:rsid w:val="006A7D56"/>
    <w:rsid w:val="006A7F17"/>
    <w:rsid w:val="006B00FC"/>
    <w:rsid w:val="006B01AE"/>
    <w:rsid w:val="006B0347"/>
    <w:rsid w:val="006B03AC"/>
    <w:rsid w:val="006B04EF"/>
    <w:rsid w:val="006B07E9"/>
    <w:rsid w:val="006B0B22"/>
    <w:rsid w:val="006B0BE7"/>
    <w:rsid w:val="006B0DB2"/>
    <w:rsid w:val="006B0E1E"/>
    <w:rsid w:val="006B0F33"/>
    <w:rsid w:val="006B0F95"/>
    <w:rsid w:val="006B12A7"/>
    <w:rsid w:val="006B1359"/>
    <w:rsid w:val="006B158F"/>
    <w:rsid w:val="006B1A87"/>
    <w:rsid w:val="006B1C0D"/>
    <w:rsid w:val="006B1C1A"/>
    <w:rsid w:val="006B2182"/>
    <w:rsid w:val="006B2650"/>
    <w:rsid w:val="006B2731"/>
    <w:rsid w:val="006B292D"/>
    <w:rsid w:val="006B2A2A"/>
    <w:rsid w:val="006B2D92"/>
    <w:rsid w:val="006B2F4A"/>
    <w:rsid w:val="006B2FBC"/>
    <w:rsid w:val="006B306E"/>
    <w:rsid w:val="006B30FD"/>
    <w:rsid w:val="006B3863"/>
    <w:rsid w:val="006B3AFB"/>
    <w:rsid w:val="006B3C5C"/>
    <w:rsid w:val="006B3E3A"/>
    <w:rsid w:val="006B4043"/>
    <w:rsid w:val="006B42F5"/>
    <w:rsid w:val="006B43A2"/>
    <w:rsid w:val="006B466A"/>
    <w:rsid w:val="006B47AF"/>
    <w:rsid w:val="006B4B25"/>
    <w:rsid w:val="006B4B28"/>
    <w:rsid w:val="006B4C48"/>
    <w:rsid w:val="006B4D2B"/>
    <w:rsid w:val="006B4DA0"/>
    <w:rsid w:val="006B4E4F"/>
    <w:rsid w:val="006B4EC8"/>
    <w:rsid w:val="006B4EF9"/>
    <w:rsid w:val="006B521F"/>
    <w:rsid w:val="006B53CE"/>
    <w:rsid w:val="006B541A"/>
    <w:rsid w:val="006B5B86"/>
    <w:rsid w:val="006B5D73"/>
    <w:rsid w:val="006B5E7D"/>
    <w:rsid w:val="006B60FA"/>
    <w:rsid w:val="006B62A2"/>
    <w:rsid w:val="006B645C"/>
    <w:rsid w:val="006B6576"/>
    <w:rsid w:val="006B66E2"/>
    <w:rsid w:val="006B6987"/>
    <w:rsid w:val="006B6ACB"/>
    <w:rsid w:val="006B6B6A"/>
    <w:rsid w:val="006B6C90"/>
    <w:rsid w:val="006B6DD8"/>
    <w:rsid w:val="006B6E0E"/>
    <w:rsid w:val="006B6F9B"/>
    <w:rsid w:val="006B715D"/>
    <w:rsid w:val="006B75B6"/>
    <w:rsid w:val="006B792E"/>
    <w:rsid w:val="006B7C71"/>
    <w:rsid w:val="006B7C8E"/>
    <w:rsid w:val="006B7E84"/>
    <w:rsid w:val="006C01D1"/>
    <w:rsid w:val="006C0684"/>
    <w:rsid w:val="006C0938"/>
    <w:rsid w:val="006C0B2B"/>
    <w:rsid w:val="006C0D3A"/>
    <w:rsid w:val="006C12F7"/>
    <w:rsid w:val="006C1481"/>
    <w:rsid w:val="006C1498"/>
    <w:rsid w:val="006C1503"/>
    <w:rsid w:val="006C16C4"/>
    <w:rsid w:val="006C1A77"/>
    <w:rsid w:val="006C1B65"/>
    <w:rsid w:val="006C1D43"/>
    <w:rsid w:val="006C1D57"/>
    <w:rsid w:val="006C1EB2"/>
    <w:rsid w:val="006C1FA1"/>
    <w:rsid w:val="006C1FE9"/>
    <w:rsid w:val="006C200D"/>
    <w:rsid w:val="006C22C7"/>
    <w:rsid w:val="006C2657"/>
    <w:rsid w:val="006C2768"/>
    <w:rsid w:val="006C29D2"/>
    <w:rsid w:val="006C2BD3"/>
    <w:rsid w:val="006C2CCC"/>
    <w:rsid w:val="006C2E14"/>
    <w:rsid w:val="006C2F63"/>
    <w:rsid w:val="006C3052"/>
    <w:rsid w:val="006C30E6"/>
    <w:rsid w:val="006C3119"/>
    <w:rsid w:val="006C3597"/>
    <w:rsid w:val="006C3655"/>
    <w:rsid w:val="006C36BF"/>
    <w:rsid w:val="006C382C"/>
    <w:rsid w:val="006C3AFB"/>
    <w:rsid w:val="006C3D0F"/>
    <w:rsid w:val="006C3F68"/>
    <w:rsid w:val="006C4735"/>
    <w:rsid w:val="006C4765"/>
    <w:rsid w:val="006C49D8"/>
    <w:rsid w:val="006C4D90"/>
    <w:rsid w:val="006C50D7"/>
    <w:rsid w:val="006C5282"/>
    <w:rsid w:val="006C5357"/>
    <w:rsid w:val="006C53E7"/>
    <w:rsid w:val="006C5764"/>
    <w:rsid w:val="006C5FF4"/>
    <w:rsid w:val="006C6138"/>
    <w:rsid w:val="006C6141"/>
    <w:rsid w:val="006C616F"/>
    <w:rsid w:val="006C623C"/>
    <w:rsid w:val="006C66B7"/>
    <w:rsid w:val="006C68B9"/>
    <w:rsid w:val="006C6934"/>
    <w:rsid w:val="006C6F7A"/>
    <w:rsid w:val="006C6F9D"/>
    <w:rsid w:val="006C71B2"/>
    <w:rsid w:val="006C734F"/>
    <w:rsid w:val="006C74C2"/>
    <w:rsid w:val="006C7597"/>
    <w:rsid w:val="006C7775"/>
    <w:rsid w:val="006C777B"/>
    <w:rsid w:val="006C77AD"/>
    <w:rsid w:val="006C784D"/>
    <w:rsid w:val="006C7910"/>
    <w:rsid w:val="006C798A"/>
    <w:rsid w:val="006C79C8"/>
    <w:rsid w:val="006C7BBB"/>
    <w:rsid w:val="006C7CA2"/>
    <w:rsid w:val="006C7D17"/>
    <w:rsid w:val="006C7E56"/>
    <w:rsid w:val="006D023E"/>
    <w:rsid w:val="006D02B9"/>
    <w:rsid w:val="006D059A"/>
    <w:rsid w:val="006D0685"/>
    <w:rsid w:val="006D06C8"/>
    <w:rsid w:val="006D07EE"/>
    <w:rsid w:val="006D088A"/>
    <w:rsid w:val="006D08C2"/>
    <w:rsid w:val="006D08DD"/>
    <w:rsid w:val="006D0AFA"/>
    <w:rsid w:val="006D0C9C"/>
    <w:rsid w:val="006D0CCC"/>
    <w:rsid w:val="006D0E0C"/>
    <w:rsid w:val="006D1024"/>
    <w:rsid w:val="006D107C"/>
    <w:rsid w:val="006D14AF"/>
    <w:rsid w:val="006D15FE"/>
    <w:rsid w:val="006D1712"/>
    <w:rsid w:val="006D1819"/>
    <w:rsid w:val="006D1C4E"/>
    <w:rsid w:val="006D2137"/>
    <w:rsid w:val="006D287C"/>
    <w:rsid w:val="006D2928"/>
    <w:rsid w:val="006D2B73"/>
    <w:rsid w:val="006D2C50"/>
    <w:rsid w:val="006D2D5F"/>
    <w:rsid w:val="006D2E16"/>
    <w:rsid w:val="006D302B"/>
    <w:rsid w:val="006D30B1"/>
    <w:rsid w:val="006D32F7"/>
    <w:rsid w:val="006D37BD"/>
    <w:rsid w:val="006D3C69"/>
    <w:rsid w:val="006D3D2C"/>
    <w:rsid w:val="006D3E9F"/>
    <w:rsid w:val="006D447D"/>
    <w:rsid w:val="006D44C4"/>
    <w:rsid w:val="006D452B"/>
    <w:rsid w:val="006D46C0"/>
    <w:rsid w:val="006D48C7"/>
    <w:rsid w:val="006D4925"/>
    <w:rsid w:val="006D4DA4"/>
    <w:rsid w:val="006D4E5C"/>
    <w:rsid w:val="006D4E82"/>
    <w:rsid w:val="006D4F13"/>
    <w:rsid w:val="006D545A"/>
    <w:rsid w:val="006D54CE"/>
    <w:rsid w:val="006D55A6"/>
    <w:rsid w:val="006D56A9"/>
    <w:rsid w:val="006D582E"/>
    <w:rsid w:val="006D5C3B"/>
    <w:rsid w:val="006D5D53"/>
    <w:rsid w:val="006D5E03"/>
    <w:rsid w:val="006D5F2D"/>
    <w:rsid w:val="006D60A9"/>
    <w:rsid w:val="006D620C"/>
    <w:rsid w:val="006D63CB"/>
    <w:rsid w:val="006D65A2"/>
    <w:rsid w:val="006D66AE"/>
    <w:rsid w:val="006D684E"/>
    <w:rsid w:val="006D6AC5"/>
    <w:rsid w:val="006D6B46"/>
    <w:rsid w:val="006D6C5F"/>
    <w:rsid w:val="006D6E2E"/>
    <w:rsid w:val="006D6ED3"/>
    <w:rsid w:val="006D7147"/>
    <w:rsid w:val="006D71C0"/>
    <w:rsid w:val="006D75DA"/>
    <w:rsid w:val="006D75DC"/>
    <w:rsid w:val="006D778F"/>
    <w:rsid w:val="006D7803"/>
    <w:rsid w:val="006D7D5C"/>
    <w:rsid w:val="006E0589"/>
    <w:rsid w:val="006E06F3"/>
    <w:rsid w:val="006E087B"/>
    <w:rsid w:val="006E09FE"/>
    <w:rsid w:val="006E0DF5"/>
    <w:rsid w:val="006E1395"/>
    <w:rsid w:val="006E1407"/>
    <w:rsid w:val="006E14BB"/>
    <w:rsid w:val="006E14F2"/>
    <w:rsid w:val="006E1741"/>
    <w:rsid w:val="006E1786"/>
    <w:rsid w:val="006E1818"/>
    <w:rsid w:val="006E1892"/>
    <w:rsid w:val="006E196B"/>
    <w:rsid w:val="006E19E8"/>
    <w:rsid w:val="006E1ADD"/>
    <w:rsid w:val="006E1D34"/>
    <w:rsid w:val="006E1D6B"/>
    <w:rsid w:val="006E1E8C"/>
    <w:rsid w:val="006E1F99"/>
    <w:rsid w:val="006E21CC"/>
    <w:rsid w:val="006E21E8"/>
    <w:rsid w:val="006E2397"/>
    <w:rsid w:val="006E2572"/>
    <w:rsid w:val="006E2628"/>
    <w:rsid w:val="006E27DC"/>
    <w:rsid w:val="006E295A"/>
    <w:rsid w:val="006E2B45"/>
    <w:rsid w:val="006E2CCC"/>
    <w:rsid w:val="006E2D30"/>
    <w:rsid w:val="006E2E1A"/>
    <w:rsid w:val="006E2E99"/>
    <w:rsid w:val="006E35E5"/>
    <w:rsid w:val="006E3699"/>
    <w:rsid w:val="006E3A07"/>
    <w:rsid w:val="006E3A4F"/>
    <w:rsid w:val="006E3AF7"/>
    <w:rsid w:val="006E3B7B"/>
    <w:rsid w:val="006E41B5"/>
    <w:rsid w:val="006E4364"/>
    <w:rsid w:val="006E44A9"/>
    <w:rsid w:val="006E476B"/>
    <w:rsid w:val="006E482F"/>
    <w:rsid w:val="006E494A"/>
    <w:rsid w:val="006E49BF"/>
    <w:rsid w:val="006E4BE0"/>
    <w:rsid w:val="006E4C2A"/>
    <w:rsid w:val="006E4D01"/>
    <w:rsid w:val="006E4DFF"/>
    <w:rsid w:val="006E521E"/>
    <w:rsid w:val="006E561B"/>
    <w:rsid w:val="006E5817"/>
    <w:rsid w:val="006E5BA8"/>
    <w:rsid w:val="006E5DBF"/>
    <w:rsid w:val="006E5EA2"/>
    <w:rsid w:val="006E61FF"/>
    <w:rsid w:val="006E621A"/>
    <w:rsid w:val="006E64A4"/>
    <w:rsid w:val="006E65F0"/>
    <w:rsid w:val="006E6A16"/>
    <w:rsid w:val="006E6B19"/>
    <w:rsid w:val="006E6D4E"/>
    <w:rsid w:val="006E6E03"/>
    <w:rsid w:val="006E75B7"/>
    <w:rsid w:val="006E76C7"/>
    <w:rsid w:val="006E7792"/>
    <w:rsid w:val="006E7C5F"/>
    <w:rsid w:val="006E7C82"/>
    <w:rsid w:val="006E7CED"/>
    <w:rsid w:val="006E7F44"/>
    <w:rsid w:val="006E7F87"/>
    <w:rsid w:val="006F020F"/>
    <w:rsid w:val="006F0314"/>
    <w:rsid w:val="006F032B"/>
    <w:rsid w:val="006F048F"/>
    <w:rsid w:val="006F04A4"/>
    <w:rsid w:val="006F0668"/>
    <w:rsid w:val="006F06A8"/>
    <w:rsid w:val="006F079B"/>
    <w:rsid w:val="006F0FE4"/>
    <w:rsid w:val="006F13A9"/>
    <w:rsid w:val="006F1A05"/>
    <w:rsid w:val="006F1A76"/>
    <w:rsid w:val="006F1C5E"/>
    <w:rsid w:val="006F1C67"/>
    <w:rsid w:val="006F1C70"/>
    <w:rsid w:val="006F1EA0"/>
    <w:rsid w:val="006F2147"/>
    <w:rsid w:val="006F215E"/>
    <w:rsid w:val="006F2238"/>
    <w:rsid w:val="006F25F5"/>
    <w:rsid w:val="006F26AE"/>
    <w:rsid w:val="006F291C"/>
    <w:rsid w:val="006F291E"/>
    <w:rsid w:val="006F2ACD"/>
    <w:rsid w:val="006F2C31"/>
    <w:rsid w:val="006F2D51"/>
    <w:rsid w:val="006F322D"/>
    <w:rsid w:val="006F3494"/>
    <w:rsid w:val="006F35D7"/>
    <w:rsid w:val="006F360D"/>
    <w:rsid w:val="006F3782"/>
    <w:rsid w:val="006F3840"/>
    <w:rsid w:val="006F390D"/>
    <w:rsid w:val="006F3B09"/>
    <w:rsid w:val="006F3C4F"/>
    <w:rsid w:val="006F3D91"/>
    <w:rsid w:val="006F3E6C"/>
    <w:rsid w:val="006F3EB1"/>
    <w:rsid w:val="006F3EB6"/>
    <w:rsid w:val="006F4349"/>
    <w:rsid w:val="006F43A2"/>
    <w:rsid w:val="006F4743"/>
    <w:rsid w:val="006F4981"/>
    <w:rsid w:val="006F4A80"/>
    <w:rsid w:val="006F4C5D"/>
    <w:rsid w:val="006F4DF3"/>
    <w:rsid w:val="006F5078"/>
    <w:rsid w:val="006F52FF"/>
    <w:rsid w:val="006F530D"/>
    <w:rsid w:val="006F5361"/>
    <w:rsid w:val="006F5446"/>
    <w:rsid w:val="006F5561"/>
    <w:rsid w:val="006F5613"/>
    <w:rsid w:val="006F5842"/>
    <w:rsid w:val="006F58BC"/>
    <w:rsid w:val="006F5969"/>
    <w:rsid w:val="006F5CCF"/>
    <w:rsid w:val="006F5D78"/>
    <w:rsid w:val="006F5FA5"/>
    <w:rsid w:val="006F64BD"/>
    <w:rsid w:val="006F6684"/>
    <w:rsid w:val="006F693D"/>
    <w:rsid w:val="006F6C01"/>
    <w:rsid w:val="006F6CAE"/>
    <w:rsid w:val="006F702E"/>
    <w:rsid w:val="006F71D4"/>
    <w:rsid w:val="006F7498"/>
    <w:rsid w:val="006F7506"/>
    <w:rsid w:val="006F7C41"/>
    <w:rsid w:val="006F7C8E"/>
    <w:rsid w:val="006F7E76"/>
    <w:rsid w:val="007004C3"/>
    <w:rsid w:val="00700531"/>
    <w:rsid w:val="00700796"/>
    <w:rsid w:val="007007A6"/>
    <w:rsid w:val="0070080C"/>
    <w:rsid w:val="00700912"/>
    <w:rsid w:val="00700B83"/>
    <w:rsid w:val="00700CC5"/>
    <w:rsid w:val="007014D8"/>
    <w:rsid w:val="0070161A"/>
    <w:rsid w:val="00701752"/>
    <w:rsid w:val="00701B52"/>
    <w:rsid w:val="00701DF8"/>
    <w:rsid w:val="0070208A"/>
    <w:rsid w:val="00702319"/>
    <w:rsid w:val="0070246F"/>
    <w:rsid w:val="0070263A"/>
    <w:rsid w:val="00702675"/>
    <w:rsid w:val="0070279E"/>
    <w:rsid w:val="0070289B"/>
    <w:rsid w:val="00702A65"/>
    <w:rsid w:val="00702D63"/>
    <w:rsid w:val="00702FAB"/>
    <w:rsid w:val="0070321D"/>
    <w:rsid w:val="00703318"/>
    <w:rsid w:val="0070337B"/>
    <w:rsid w:val="0070343A"/>
    <w:rsid w:val="00703464"/>
    <w:rsid w:val="0070358B"/>
    <w:rsid w:val="0070362A"/>
    <w:rsid w:val="00703744"/>
    <w:rsid w:val="0070384D"/>
    <w:rsid w:val="00703934"/>
    <w:rsid w:val="0070393D"/>
    <w:rsid w:val="007039AE"/>
    <w:rsid w:val="00703AAA"/>
    <w:rsid w:val="00703D04"/>
    <w:rsid w:val="00703FA9"/>
    <w:rsid w:val="00703FB5"/>
    <w:rsid w:val="0070414D"/>
    <w:rsid w:val="00704361"/>
    <w:rsid w:val="00704526"/>
    <w:rsid w:val="007045D9"/>
    <w:rsid w:val="00704637"/>
    <w:rsid w:val="00704742"/>
    <w:rsid w:val="00704C0B"/>
    <w:rsid w:val="0070516A"/>
    <w:rsid w:val="007051F2"/>
    <w:rsid w:val="007052C8"/>
    <w:rsid w:val="0070540F"/>
    <w:rsid w:val="00705476"/>
    <w:rsid w:val="00705530"/>
    <w:rsid w:val="0070564B"/>
    <w:rsid w:val="00705B40"/>
    <w:rsid w:val="007060E2"/>
    <w:rsid w:val="0070622E"/>
    <w:rsid w:val="0070633C"/>
    <w:rsid w:val="007065C0"/>
    <w:rsid w:val="00706CA5"/>
    <w:rsid w:val="00706F90"/>
    <w:rsid w:val="00707022"/>
    <w:rsid w:val="007070D3"/>
    <w:rsid w:val="00707206"/>
    <w:rsid w:val="007072D5"/>
    <w:rsid w:val="00707580"/>
    <w:rsid w:val="00707CF4"/>
    <w:rsid w:val="00707F69"/>
    <w:rsid w:val="00707FFC"/>
    <w:rsid w:val="0071003F"/>
    <w:rsid w:val="007101DF"/>
    <w:rsid w:val="00710602"/>
    <w:rsid w:val="007106B1"/>
    <w:rsid w:val="00710725"/>
    <w:rsid w:val="0071078B"/>
    <w:rsid w:val="007108B0"/>
    <w:rsid w:val="007109BF"/>
    <w:rsid w:val="00710A25"/>
    <w:rsid w:val="00710CFE"/>
    <w:rsid w:val="00710D2B"/>
    <w:rsid w:val="00711252"/>
    <w:rsid w:val="007114D5"/>
    <w:rsid w:val="00711531"/>
    <w:rsid w:val="00711806"/>
    <w:rsid w:val="0071195A"/>
    <w:rsid w:val="00711FB7"/>
    <w:rsid w:val="00712477"/>
    <w:rsid w:val="00712A56"/>
    <w:rsid w:val="00712BA7"/>
    <w:rsid w:val="00712EE5"/>
    <w:rsid w:val="00713512"/>
    <w:rsid w:val="007136A7"/>
    <w:rsid w:val="007136C3"/>
    <w:rsid w:val="00713827"/>
    <w:rsid w:val="00713852"/>
    <w:rsid w:val="00713929"/>
    <w:rsid w:val="00713932"/>
    <w:rsid w:val="00713A57"/>
    <w:rsid w:val="00713B0F"/>
    <w:rsid w:val="007140D6"/>
    <w:rsid w:val="00714164"/>
    <w:rsid w:val="007141E5"/>
    <w:rsid w:val="00714367"/>
    <w:rsid w:val="007143A1"/>
    <w:rsid w:val="007143D1"/>
    <w:rsid w:val="007144E7"/>
    <w:rsid w:val="0071453C"/>
    <w:rsid w:val="007147EC"/>
    <w:rsid w:val="00714997"/>
    <w:rsid w:val="00714A37"/>
    <w:rsid w:val="00714F53"/>
    <w:rsid w:val="00714F99"/>
    <w:rsid w:val="00715123"/>
    <w:rsid w:val="007156FD"/>
    <w:rsid w:val="0071576A"/>
    <w:rsid w:val="00715820"/>
    <w:rsid w:val="00715A38"/>
    <w:rsid w:val="00715C74"/>
    <w:rsid w:val="00715D68"/>
    <w:rsid w:val="00715F8E"/>
    <w:rsid w:val="00715FD3"/>
    <w:rsid w:val="00716126"/>
    <w:rsid w:val="00716251"/>
    <w:rsid w:val="00716403"/>
    <w:rsid w:val="007165A4"/>
    <w:rsid w:val="00716640"/>
    <w:rsid w:val="00716A53"/>
    <w:rsid w:val="00716BF0"/>
    <w:rsid w:val="00716CD7"/>
    <w:rsid w:val="00716F48"/>
    <w:rsid w:val="00717045"/>
    <w:rsid w:val="00717367"/>
    <w:rsid w:val="00717A05"/>
    <w:rsid w:val="00717A9E"/>
    <w:rsid w:val="00717B1D"/>
    <w:rsid w:val="00717C43"/>
    <w:rsid w:val="00717C69"/>
    <w:rsid w:val="00717CCD"/>
    <w:rsid w:val="00717E12"/>
    <w:rsid w:val="00717E2C"/>
    <w:rsid w:val="00717F93"/>
    <w:rsid w:val="007204BD"/>
    <w:rsid w:val="00720660"/>
    <w:rsid w:val="007206F3"/>
    <w:rsid w:val="00720A47"/>
    <w:rsid w:val="00720E97"/>
    <w:rsid w:val="00720EED"/>
    <w:rsid w:val="0072113D"/>
    <w:rsid w:val="007212E4"/>
    <w:rsid w:val="0072182A"/>
    <w:rsid w:val="00721A2D"/>
    <w:rsid w:val="00721A76"/>
    <w:rsid w:val="00721AE5"/>
    <w:rsid w:val="00721B3F"/>
    <w:rsid w:val="00721CC7"/>
    <w:rsid w:val="00721D51"/>
    <w:rsid w:val="00721F83"/>
    <w:rsid w:val="00721FFA"/>
    <w:rsid w:val="00722054"/>
    <w:rsid w:val="007220B9"/>
    <w:rsid w:val="0072212A"/>
    <w:rsid w:val="007221C5"/>
    <w:rsid w:val="007221EC"/>
    <w:rsid w:val="007224D9"/>
    <w:rsid w:val="007225CF"/>
    <w:rsid w:val="00722905"/>
    <w:rsid w:val="00722C1C"/>
    <w:rsid w:val="00723471"/>
    <w:rsid w:val="00723638"/>
    <w:rsid w:val="007236C2"/>
    <w:rsid w:val="00723AB6"/>
    <w:rsid w:val="00723C61"/>
    <w:rsid w:val="00723D7B"/>
    <w:rsid w:val="00723E80"/>
    <w:rsid w:val="00723FBC"/>
    <w:rsid w:val="00724250"/>
    <w:rsid w:val="00724251"/>
    <w:rsid w:val="00724389"/>
    <w:rsid w:val="0072477C"/>
    <w:rsid w:val="00724884"/>
    <w:rsid w:val="00724905"/>
    <w:rsid w:val="007249E2"/>
    <w:rsid w:val="00724AF3"/>
    <w:rsid w:val="00724B19"/>
    <w:rsid w:val="00724C94"/>
    <w:rsid w:val="00724F8E"/>
    <w:rsid w:val="0072505F"/>
    <w:rsid w:val="00725126"/>
    <w:rsid w:val="007251ED"/>
    <w:rsid w:val="00725AA7"/>
    <w:rsid w:val="00725B25"/>
    <w:rsid w:val="00725BC7"/>
    <w:rsid w:val="00725D0A"/>
    <w:rsid w:val="0072618F"/>
    <w:rsid w:val="007262F6"/>
    <w:rsid w:val="0072660A"/>
    <w:rsid w:val="00726621"/>
    <w:rsid w:val="0072664C"/>
    <w:rsid w:val="00726849"/>
    <w:rsid w:val="00726AF2"/>
    <w:rsid w:val="00726AFE"/>
    <w:rsid w:val="00726CF6"/>
    <w:rsid w:val="007270FA"/>
    <w:rsid w:val="007272B1"/>
    <w:rsid w:val="007272ED"/>
    <w:rsid w:val="0072731D"/>
    <w:rsid w:val="00727439"/>
    <w:rsid w:val="0072765B"/>
    <w:rsid w:val="007276E0"/>
    <w:rsid w:val="00727868"/>
    <w:rsid w:val="0072786A"/>
    <w:rsid w:val="00727910"/>
    <w:rsid w:val="007279C5"/>
    <w:rsid w:val="00727AA4"/>
    <w:rsid w:val="00727AC0"/>
    <w:rsid w:val="00727BD8"/>
    <w:rsid w:val="00727C1F"/>
    <w:rsid w:val="0073014E"/>
    <w:rsid w:val="007304B5"/>
    <w:rsid w:val="00730665"/>
    <w:rsid w:val="00730710"/>
    <w:rsid w:val="0073075C"/>
    <w:rsid w:val="00730CC7"/>
    <w:rsid w:val="00730EF0"/>
    <w:rsid w:val="00730F1C"/>
    <w:rsid w:val="007313DA"/>
    <w:rsid w:val="007313FD"/>
    <w:rsid w:val="00731556"/>
    <w:rsid w:val="00731749"/>
    <w:rsid w:val="00731A8B"/>
    <w:rsid w:val="00731C35"/>
    <w:rsid w:val="00731F6A"/>
    <w:rsid w:val="00731F83"/>
    <w:rsid w:val="00732046"/>
    <w:rsid w:val="007323A0"/>
    <w:rsid w:val="007324E2"/>
    <w:rsid w:val="007326E6"/>
    <w:rsid w:val="007327A5"/>
    <w:rsid w:val="00732B66"/>
    <w:rsid w:val="00732C8D"/>
    <w:rsid w:val="00732CC6"/>
    <w:rsid w:val="00733085"/>
    <w:rsid w:val="00733291"/>
    <w:rsid w:val="0073384C"/>
    <w:rsid w:val="007339E6"/>
    <w:rsid w:val="00733A2D"/>
    <w:rsid w:val="00733C36"/>
    <w:rsid w:val="00733CCB"/>
    <w:rsid w:val="00733D65"/>
    <w:rsid w:val="00734445"/>
    <w:rsid w:val="007344B5"/>
    <w:rsid w:val="007346FA"/>
    <w:rsid w:val="00734ED8"/>
    <w:rsid w:val="007351F9"/>
    <w:rsid w:val="00735522"/>
    <w:rsid w:val="00735566"/>
    <w:rsid w:val="0073571F"/>
    <w:rsid w:val="007357FC"/>
    <w:rsid w:val="0073584F"/>
    <w:rsid w:val="00735958"/>
    <w:rsid w:val="00735A60"/>
    <w:rsid w:val="00735D69"/>
    <w:rsid w:val="00735DD5"/>
    <w:rsid w:val="00736050"/>
    <w:rsid w:val="007360B0"/>
    <w:rsid w:val="0073619B"/>
    <w:rsid w:val="0073662E"/>
    <w:rsid w:val="00736653"/>
    <w:rsid w:val="00736948"/>
    <w:rsid w:val="00736E17"/>
    <w:rsid w:val="007370FF"/>
    <w:rsid w:val="00737123"/>
    <w:rsid w:val="007375B3"/>
    <w:rsid w:val="007377C7"/>
    <w:rsid w:val="0073788D"/>
    <w:rsid w:val="007378FC"/>
    <w:rsid w:val="00737B62"/>
    <w:rsid w:val="00737B93"/>
    <w:rsid w:val="00737D50"/>
    <w:rsid w:val="00737DB3"/>
    <w:rsid w:val="00737EC6"/>
    <w:rsid w:val="00740456"/>
    <w:rsid w:val="0074063A"/>
    <w:rsid w:val="0074077F"/>
    <w:rsid w:val="007407A5"/>
    <w:rsid w:val="00740B41"/>
    <w:rsid w:val="00740B54"/>
    <w:rsid w:val="00740B75"/>
    <w:rsid w:val="00740D1A"/>
    <w:rsid w:val="00740FB8"/>
    <w:rsid w:val="00741055"/>
    <w:rsid w:val="00741168"/>
    <w:rsid w:val="007412B8"/>
    <w:rsid w:val="007414FD"/>
    <w:rsid w:val="00741540"/>
    <w:rsid w:val="0074170C"/>
    <w:rsid w:val="00741E74"/>
    <w:rsid w:val="007424B9"/>
    <w:rsid w:val="007424DE"/>
    <w:rsid w:val="00742AF5"/>
    <w:rsid w:val="00742B92"/>
    <w:rsid w:val="0074301B"/>
    <w:rsid w:val="007434BB"/>
    <w:rsid w:val="00743508"/>
    <w:rsid w:val="00743995"/>
    <w:rsid w:val="00743BB3"/>
    <w:rsid w:val="00743C62"/>
    <w:rsid w:val="00743DEC"/>
    <w:rsid w:val="00743DEF"/>
    <w:rsid w:val="00744083"/>
    <w:rsid w:val="007440B7"/>
    <w:rsid w:val="0074447A"/>
    <w:rsid w:val="007444B9"/>
    <w:rsid w:val="0074459F"/>
    <w:rsid w:val="0074464D"/>
    <w:rsid w:val="007446A6"/>
    <w:rsid w:val="00744BD6"/>
    <w:rsid w:val="00744DCA"/>
    <w:rsid w:val="00745003"/>
    <w:rsid w:val="007450B5"/>
    <w:rsid w:val="00745281"/>
    <w:rsid w:val="007452E8"/>
    <w:rsid w:val="007453F4"/>
    <w:rsid w:val="007457F8"/>
    <w:rsid w:val="0074586D"/>
    <w:rsid w:val="007459D4"/>
    <w:rsid w:val="00745B44"/>
    <w:rsid w:val="00745D05"/>
    <w:rsid w:val="00745E91"/>
    <w:rsid w:val="00745F33"/>
    <w:rsid w:val="00746013"/>
    <w:rsid w:val="007460A6"/>
    <w:rsid w:val="007460D9"/>
    <w:rsid w:val="007463BD"/>
    <w:rsid w:val="0074642B"/>
    <w:rsid w:val="0074663F"/>
    <w:rsid w:val="00746999"/>
    <w:rsid w:val="00746A13"/>
    <w:rsid w:val="00746BE9"/>
    <w:rsid w:val="00746D01"/>
    <w:rsid w:val="00746E2A"/>
    <w:rsid w:val="00747078"/>
    <w:rsid w:val="00747196"/>
    <w:rsid w:val="007471F5"/>
    <w:rsid w:val="00747678"/>
    <w:rsid w:val="007476F1"/>
    <w:rsid w:val="0074778A"/>
    <w:rsid w:val="0074779E"/>
    <w:rsid w:val="0074797C"/>
    <w:rsid w:val="00747B41"/>
    <w:rsid w:val="00747D83"/>
    <w:rsid w:val="00747F32"/>
    <w:rsid w:val="007505D9"/>
    <w:rsid w:val="0075060B"/>
    <w:rsid w:val="0075064F"/>
    <w:rsid w:val="00750682"/>
    <w:rsid w:val="00750880"/>
    <w:rsid w:val="00750B26"/>
    <w:rsid w:val="00750B36"/>
    <w:rsid w:val="00750BE6"/>
    <w:rsid w:val="00750D81"/>
    <w:rsid w:val="007510A3"/>
    <w:rsid w:val="007510D2"/>
    <w:rsid w:val="00751158"/>
    <w:rsid w:val="007511C3"/>
    <w:rsid w:val="007511FD"/>
    <w:rsid w:val="0075137E"/>
    <w:rsid w:val="00751778"/>
    <w:rsid w:val="007517F2"/>
    <w:rsid w:val="00751910"/>
    <w:rsid w:val="00751A48"/>
    <w:rsid w:val="00751AD7"/>
    <w:rsid w:val="00751B4F"/>
    <w:rsid w:val="00752776"/>
    <w:rsid w:val="007528E7"/>
    <w:rsid w:val="0075296A"/>
    <w:rsid w:val="00752977"/>
    <w:rsid w:val="007529A6"/>
    <w:rsid w:val="00752A35"/>
    <w:rsid w:val="0075329D"/>
    <w:rsid w:val="007532D4"/>
    <w:rsid w:val="007533F3"/>
    <w:rsid w:val="00753C46"/>
    <w:rsid w:val="00753FB6"/>
    <w:rsid w:val="007541EA"/>
    <w:rsid w:val="00754852"/>
    <w:rsid w:val="007548DA"/>
    <w:rsid w:val="00754913"/>
    <w:rsid w:val="00754A6B"/>
    <w:rsid w:val="00754BF7"/>
    <w:rsid w:val="00754D2B"/>
    <w:rsid w:val="00754F09"/>
    <w:rsid w:val="00755106"/>
    <w:rsid w:val="007553DB"/>
    <w:rsid w:val="007554B0"/>
    <w:rsid w:val="00755752"/>
    <w:rsid w:val="0075580E"/>
    <w:rsid w:val="0075584D"/>
    <w:rsid w:val="007558C2"/>
    <w:rsid w:val="00755A0B"/>
    <w:rsid w:val="00755CDD"/>
    <w:rsid w:val="00755D0E"/>
    <w:rsid w:val="00755E36"/>
    <w:rsid w:val="00755E3A"/>
    <w:rsid w:val="0075624E"/>
    <w:rsid w:val="00756BCE"/>
    <w:rsid w:val="00756D5F"/>
    <w:rsid w:val="00756E50"/>
    <w:rsid w:val="0075717D"/>
    <w:rsid w:val="00757244"/>
    <w:rsid w:val="007572FB"/>
    <w:rsid w:val="0075760B"/>
    <w:rsid w:val="0075770A"/>
    <w:rsid w:val="00757764"/>
    <w:rsid w:val="00757774"/>
    <w:rsid w:val="00757785"/>
    <w:rsid w:val="0075796A"/>
    <w:rsid w:val="00757AFB"/>
    <w:rsid w:val="00757BA0"/>
    <w:rsid w:val="00757F73"/>
    <w:rsid w:val="00760429"/>
    <w:rsid w:val="007605A8"/>
    <w:rsid w:val="007609B0"/>
    <w:rsid w:val="00760AEA"/>
    <w:rsid w:val="00760CDA"/>
    <w:rsid w:val="00760E1D"/>
    <w:rsid w:val="0076107F"/>
    <w:rsid w:val="0076128C"/>
    <w:rsid w:val="00761338"/>
    <w:rsid w:val="00761593"/>
    <w:rsid w:val="007616E4"/>
    <w:rsid w:val="00761BA1"/>
    <w:rsid w:val="00762252"/>
    <w:rsid w:val="00762523"/>
    <w:rsid w:val="007627D1"/>
    <w:rsid w:val="007628DE"/>
    <w:rsid w:val="007629CB"/>
    <w:rsid w:val="00762BA5"/>
    <w:rsid w:val="0076306E"/>
    <w:rsid w:val="0076321F"/>
    <w:rsid w:val="00763672"/>
    <w:rsid w:val="0076377E"/>
    <w:rsid w:val="007637CC"/>
    <w:rsid w:val="00763948"/>
    <w:rsid w:val="00763EF3"/>
    <w:rsid w:val="0076409A"/>
    <w:rsid w:val="007642A0"/>
    <w:rsid w:val="0076472F"/>
    <w:rsid w:val="00764888"/>
    <w:rsid w:val="00764932"/>
    <w:rsid w:val="00764C03"/>
    <w:rsid w:val="00764D05"/>
    <w:rsid w:val="00764D86"/>
    <w:rsid w:val="00764F88"/>
    <w:rsid w:val="00764F93"/>
    <w:rsid w:val="00765006"/>
    <w:rsid w:val="00765301"/>
    <w:rsid w:val="0076547A"/>
    <w:rsid w:val="0076572E"/>
    <w:rsid w:val="007658F0"/>
    <w:rsid w:val="00765A3F"/>
    <w:rsid w:val="00765C39"/>
    <w:rsid w:val="00765D24"/>
    <w:rsid w:val="00765D81"/>
    <w:rsid w:val="00765EC6"/>
    <w:rsid w:val="00765F12"/>
    <w:rsid w:val="00766442"/>
    <w:rsid w:val="007667B1"/>
    <w:rsid w:val="007669DA"/>
    <w:rsid w:val="00766D76"/>
    <w:rsid w:val="00766E67"/>
    <w:rsid w:val="00767138"/>
    <w:rsid w:val="0076747F"/>
    <w:rsid w:val="007674B1"/>
    <w:rsid w:val="0076757B"/>
    <w:rsid w:val="0076772B"/>
    <w:rsid w:val="00767BA1"/>
    <w:rsid w:val="00770041"/>
    <w:rsid w:val="00770644"/>
    <w:rsid w:val="007706C9"/>
    <w:rsid w:val="00770881"/>
    <w:rsid w:val="00770ADB"/>
    <w:rsid w:val="00770B72"/>
    <w:rsid w:val="00770BF2"/>
    <w:rsid w:val="00770F2B"/>
    <w:rsid w:val="007717BA"/>
    <w:rsid w:val="007718B4"/>
    <w:rsid w:val="007718F9"/>
    <w:rsid w:val="00771AB3"/>
    <w:rsid w:val="00771B3F"/>
    <w:rsid w:val="00771FF7"/>
    <w:rsid w:val="00772152"/>
    <w:rsid w:val="007721D7"/>
    <w:rsid w:val="00772473"/>
    <w:rsid w:val="0077263D"/>
    <w:rsid w:val="00772B2B"/>
    <w:rsid w:val="00772DAC"/>
    <w:rsid w:val="00772E3B"/>
    <w:rsid w:val="007731AA"/>
    <w:rsid w:val="0077350C"/>
    <w:rsid w:val="007736D0"/>
    <w:rsid w:val="0077370D"/>
    <w:rsid w:val="00773908"/>
    <w:rsid w:val="00773A8A"/>
    <w:rsid w:val="00773AE3"/>
    <w:rsid w:val="00773CCE"/>
    <w:rsid w:val="00773F86"/>
    <w:rsid w:val="00773F90"/>
    <w:rsid w:val="007740A1"/>
    <w:rsid w:val="0077426C"/>
    <w:rsid w:val="00774380"/>
    <w:rsid w:val="007744F8"/>
    <w:rsid w:val="0077497B"/>
    <w:rsid w:val="00774A98"/>
    <w:rsid w:val="00774E3E"/>
    <w:rsid w:val="00774EA8"/>
    <w:rsid w:val="00774F14"/>
    <w:rsid w:val="00775302"/>
    <w:rsid w:val="00775363"/>
    <w:rsid w:val="007754D7"/>
    <w:rsid w:val="007757FD"/>
    <w:rsid w:val="00775BDD"/>
    <w:rsid w:val="00775CC2"/>
    <w:rsid w:val="00775E74"/>
    <w:rsid w:val="007763AE"/>
    <w:rsid w:val="0077672F"/>
    <w:rsid w:val="007768BB"/>
    <w:rsid w:val="0077698A"/>
    <w:rsid w:val="00776BD4"/>
    <w:rsid w:val="00776EFE"/>
    <w:rsid w:val="00776F26"/>
    <w:rsid w:val="00776F73"/>
    <w:rsid w:val="0077749C"/>
    <w:rsid w:val="0077757C"/>
    <w:rsid w:val="007777D5"/>
    <w:rsid w:val="0077786D"/>
    <w:rsid w:val="00777935"/>
    <w:rsid w:val="00777D82"/>
    <w:rsid w:val="00777D8B"/>
    <w:rsid w:val="00777DF1"/>
    <w:rsid w:val="00777FF7"/>
    <w:rsid w:val="00780155"/>
    <w:rsid w:val="007801E7"/>
    <w:rsid w:val="0078020C"/>
    <w:rsid w:val="00780A27"/>
    <w:rsid w:val="00780A38"/>
    <w:rsid w:val="00780A6E"/>
    <w:rsid w:val="00780ABD"/>
    <w:rsid w:val="00780B02"/>
    <w:rsid w:val="00780E10"/>
    <w:rsid w:val="00780E2A"/>
    <w:rsid w:val="007810DE"/>
    <w:rsid w:val="00781257"/>
    <w:rsid w:val="00781606"/>
    <w:rsid w:val="007817B9"/>
    <w:rsid w:val="007818B9"/>
    <w:rsid w:val="00781A5D"/>
    <w:rsid w:val="00781BA3"/>
    <w:rsid w:val="00781BD8"/>
    <w:rsid w:val="00781D1D"/>
    <w:rsid w:val="00781DAB"/>
    <w:rsid w:val="00781EF5"/>
    <w:rsid w:val="00781F03"/>
    <w:rsid w:val="007822BB"/>
    <w:rsid w:val="00782516"/>
    <w:rsid w:val="007825B2"/>
    <w:rsid w:val="00782729"/>
    <w:rsid w:val="00782A77"/>
    <w:rsid w:val="00782D1C"/>
    <w:rsid w:val="00782D5F"/>
    <w:rsid w:val="00782DD2"/>
    <w:rsid w:val="00782F89"/>
    <w:rsid w:val="00783069"/>
    <w:rsid w:val="0078315A"/>
    <w:rsid w:val="0078315E"/>
    <w:rsid w:val="007833FC"/>
    <w:rsid w:val="00783445"/>
    <w:rsid w:val="0078360F"/>
    <w:rsid w:val="0078376D"/>
    <w:rsid w:val="0078389F"/>
    <w:rsid w:val="00783E46"/>
    <w:rsid w:val="007840FA"/>
    <w:rsid w:val="00784486"/>
    <w:rsid w:val="00784582"/>
    <w:rsid w:val="00784AA9"/>
    <w:rsid w:val="00784E4F"/>
    <w:rsid w:val="00785329"/>
    <w:rsid w:val="00785552"/>
    <w:rsid w:val="0078566A"/>
    <w:rsid w:val="007856AE"/>
    <w:rsid w:val="00785728"/>
    <w:rsid w:val="0078580F"/>
    <w:rsid w:val="00785908"/>
    <w:rsid w:val="007860CD"/>
    <w:rsid w:val="007863F5"/>
    <w:rsid w:val="00786796"/>
    <w:rsid w:val="00786804"/>
    <w:rsid w:val="007869A7"/>
    <w:rsid w:val="00786B61"/>
    <w:rsid w:val="00786D22"/>
    <w:rsid w:val="00786D25"/>
    <w:rsid w:val="00786D8B"/>
    <w:rsid w:val="00786EEF"/>
    <w:rsid w:val="00786F99"/>
    <w:rsid w:val="007871B5"/>
    <w:rsid w:val="007872E6"/>
    <w:rsid w:val="007872F5"/>
    <w:rsid w:val="00787304"/>
    <w:rsid w:val="0078733E"/>
    <w:rsid w:val="007874FE"/>
    <w:rsid w:val="00787550"/>
    <w:rsid w:val="00787620"/>
    <w:rsid w:val="0078764B"/>
    <w:rsid w:val="007876EB"/>
    <w:rsid w:val="00787888"/>
    <w:rsid w:val="00787DB8"/>
    <w:rsid w:val="007903DA"/>
    <w:rsid w:val="00790421"/>
    <w:rsid w:val="007905F5"/>
    <w:rsid w:val="007906E7"/>
    <w:rsid w:val="00790721"/>
    <w:rsid w:val="007907D5"/>
    <w:rsid w:val="007907DB"/>
    <w:rsid w:val="00790818"/>
    <w:rsid w:val="007909FE"/>
    <w:rsid w:val="00790ABB"/>
    <w:rsid w:val="00790B34"/>
    <w:rsid w:val="00790E2E"/>
    <w:rsid w:val="0079127E"/>
    <w:rsid w:val="0079164B"/>
    <w:rsid w:val="00791747"/>
    <w:rsid w:val="007920E1"/>
    <w:rsid w:val="007921B0"/>
    <w:rsid w:val="007922E5"/>
    <w:rsid w:val="00792719"/>
    <w:rsid w:val="007927E9"/>
    <w:rsid w:val="00792897"/>
    <w:rsid w:val="0079295D"/>
    <w:rsid w:val="0079301E"/>
    <w:rsid w:val="007930EC"/>
    <w:rsid w:val="00793171"/>
    <w:rsid w:val="00793184"/>
    <w:rsid w:val="00793242"/>
    <w:rsid w:val="00793341"/>
    <w:rsid w:val="0079381C"/>
    <w:rsid w:val="0079386E"/>
    <w:rsid w:val="00793999"/>
    <w:rsid w:val="00793B8B"/>
    <w:rsid w:val="00793C25"/>
    <w:rsid w:val="00793E91"/>
    <w:rsid w:val="00793EFC"/>
    <w:rsid w:val="0079470B"/>
    <w:rsid w:val="00794A4B"/>
    <w:rsid w:val="00795211"/>
    <w:rsid w:val="007953F2"/>
    <w:rsid w:val="007955F5"/>
    <w:rsid w:val="0079576E"/>
    <w:rsid w:val="00795992"/>
    <w:rsid w:val="00795FFE"/>
    <w:rsid w:val="00796073"/>
    <w:rsid w:val="007961E0"/>
    <w:rsid w:val="00796640"/>
    <w:rsid w:val="00796827"/>
    <w:rsid w:val="00796B19"/>
    <w:rsid w:val="00796F14"/>
    <w:rsid w:val="00797081"/>
    <w:rsid w:val="0079727A"/>
    <w:rsid w:val="007977F8"/>
    <w:rsid w:val="00797F6D"/>
    <w:rsid w:val="00797FC6"/>
    <w:rsid w:val="007A02E3"/>
    <w:rsid w:val="007A03F6"/>
    <w:rsid w:val="007A083C"/>
    <w:rsid w:val="007A0960"/>
    <w:rsid w:val="007A0A51"/>
    <w:rsid w:val="007A0C7C"/>
    <w:rsid w:val="007A11C6"/>
    <w:rsid w:val="007A1236"/>
    <w:rsid w:val="007A12CE"/>
    <w:rsid w:val="007A12F8"/>
    <w:rsid w:val="007A1471"/>
    <w:rsid w:val="007A1580"/>
    <w:rsid w:val="007A162C"/>
    <w:rsid w:val="007A168A"/>
    <w:rsid w:val="007A16FA"/>
    <w:rsid w:val="007A1B82"/>
    <w:rsid w:val="007A1CCD"/>
    <w:rsid w:val="007A1E58"/>
    <w:rsid w:val="007A1F4D"/>
    <w:rsid w:val="007A1FF2"/>
    <w:rsid w:val="007A20B4"/>
    <w:rsid w:val="007A21AA"/>
    <w:rsid w:val="007A27B4"/>
    <w:rsid w:val="007A2E8E"/>
    <w:rsid w:val="007A30A9"/>
    <w:rsid w:val="007A30AC"/>
    <w:rsid w:val="007A337D"/>
    <w:rsid w:val="007A3587"/>
    <w:rsid w:val="007A35BC"/>
    <w:rsid w:val="007A3753"/>
    <w:rsid w:val="007A38BE"/>
    <w:rsid w:val="007A4072"/>
    <w:rsid w:val="007A4313"/>
    <w:rsid w:val="007A4503"/>
    <w:rsid w:val="007A4813"/>
    <w:rsid w:val="007A4A01"/>
    <w:rsid w:val="007A4FA7"/>
    <w:rsid w:val="007A5133"/>
    <w:rsid w:val="007A52E8"/>
    <w:rsid w:val="007A53B7"/>
    <w:rsid w:val="007A54B0"/>
    <w:rsid w:val="007A54DF"/>
    <w:rsid w:val="007A55C8"/>
    <w:rsid w:val="007A57A0"/>
    <w:rsid w:val="007A58E8"/>
    <w:rsid w:val="007A5CE9"/>
    <w:rsid w:val="007A604E"/>
    <w:rsid w:val="007A60FD"/>
    <w:rsid w:val="007A6654"/>
    <w:rsid w:val="007A6687"/>
    <w:rsid w:val="007A6814"/>
    <w:rsid w:val="007A6A9A"/>
    <w:rsid w:val="007A6EFC"/>
    <w:rsid w:val="007A701C"/>
    <w:rsid w:val="007A7262"/>
    <w:rsid w:val="007A744D"/>
    <w:rsid w:val="007A754A"/>
    <w:rsid w:val="007A763C"/>
    <w:rsid w:val="007A76C8"/>
    <w:rsid w:val="007A7901"/>
    <w:rsid w:val="007A7960"/>
    <w:rsid w:val="007A7AD1"/>
    <w:rsid w:val="007A7E7F"/>
    <w:rsid w:val="007B06E2"/>
    <w:rsid w:val="007B0745"/>
    <w:rsid w:val="007B0843"/>
    <w:rsid w:val="007B0950"/>
    <w:rsid w:val="007B0A51"/>
    <w:rsid w:val="007B0CCC"/>
    <w:rsid w:val="007B0E64"/>
    <w:rsid w:val="007B10D9"/>
    <w:rsid w:val="007B1205"/>
    <w:rsid w:val="007B1457"/>
    <w:rsid w:val="007B15F2"/>
    <w:rsid w:val="007B1A1E"/>
    <w:rsid w:val="007B1DFC"/>
    <w:rsid w:val="007B1FC3"/>
    <w:rsid w:val="007B1FFF"/>
    <w:rsid w:val="007B202D"/>
    <w:rsid w:val="007B209E"/>
    <w:rsid w:val="007B21FA"/>
    <w:rsid w:val="007B2582"/>
    <w:rsid w:val="007B25D5"/>
    <w:rsid w:val="007B264D"/>
    <w:rsid w:val="007B272E"/>
    <w:rsid w:val="007B28A0"/>
    <w:rsid w:val="007B2B75"/>
    <w:rsid w:val="007B2C51"/>
    <w:rsid w:val="007B2D29"/>
    <w:rsid w:val="007B2D3A"/>
    <w:rsid w:val="007B2E9A"/>
    <w:rsid w:val="007B324A"/>
    <w:rsid w:val="007B327D"/>
    <w:rsid w:val="007B33DD"/>
    <w:rsid w:val="007B3485"/>
    <w:rsid w:val="007B3571"/>
    <w:rsid w:val="007B3620"/>
    <w:rsid w:val="007B3EA5"/>
    <w:rsid w:val="007B3F27"/>
    <w:rsid w:val="007B3FD2"/>
    <w:rsid w:val="007B43A2"/>
    <w:rsid w:val="007B44F5"/>
    <w:rsid w:val="007B47D5"/>
    <w:rsid w:val="007B4BF1"/>
    <w:rsid w:val="007B4CC3"/>
    <w:rsid w:val="007B4FDC"/>
    <w:rsid w:val="007B5000"/>
    <w:rsid w:val="007B50D6"/>
    <w:rsid w:val="007B5375"/>
    <w:rsid w:val="007B550C"/>
    <w:rsid w:val="007B5626"/>
    <w:rsid w:val="007B5805"/>
    <w:rsid w:val="007B5979"/>
    <w:rsid w:val="007B5E88"/>
    <w:rsid w:val="007B5F36"/>
    <w:rsid w:val="007B625F"/>
    <w:rsid w:val="007B681E"/>
    <w:rsid w:val="007B6B4A"/>
    <w:rsid w:val="007B764D"/>
    <w:rsid w:val="007B7B61"/>
    <w:rsid w:val="007B7BC4"/>
    <w:rsid w:val="007B7C1F"/>
    <w:rsid w:val="007B7C9B"/>
    <w:rsid w:val="007B7E0E"/>
    <w:rsid w:val="007B7E39"/>
    <w:rsid w:val="007B7F49"/>
    <w:rsid w:val="007C0022"/>
    <w:rsid w:val="007C029C"/>
    <w:rsid w:val="007C02B1"/>
    <w:rsid w:val="007C036D"/>
    <w:rsid w:val="007C03A1"/>
    <w:rsid w:val="007C06A2"/>
    <w:rsid w:val="007C07F1"/>
    <w:rsid w:val="007C0834"/>
    <w:rsid w:val="007C0C22"/>
    <w:rsid w:val="007C0EB7"/>
    <w:rsid w:val="007C1252"/>
    <w:rsid w:val="007C1401"/>
    <w:rsid w:val="007C1BCF"/>
    <w:rsid w:val="007C1CF0"/>
    <w:rsid w:val="007C1CF7"/>
    <w:rsid w:val="007C2108"/>
    <w:rsid w:val="007C2780"/>
    <w:rsid w:val="007C294C"/>
    <w:rsid w:val="007C2B78"/>
    <w:rsid w:val="007C2E26"/>
    <w:rsid w:val="007C2E90"/>
    <w:rsid w:val="007C30AF"/>
    <w:rsid w:val="007C30C3"/>
    <w:rsid w:val="007C3295"/>
    <w:rsid w:val="007C3346"/>
    <w:rsid w:val="007C340C"/>
    <w:rsid w:val="007C35F9"/>
    <w:rsid w:val="007C3AE1"/>
    <w:rsid w:val="007C3BF1"/>
    <w:rsid w:val="007C3C4D"/>
    <w:rsid w:val="007C3CE2"/>
    <w:rsid w:val="007C3DA6"/>
    <w:rsid w:val="007C3DA9"/>
    <w:rsid w:val="007C3E8A"/>
    <w:rsid w:val="007C3E9C"/>
    <w:rsid w:val="007C41C6"/>
    <w:rsid w:val="007C43D2"/>
    <w:rsid w:val="007C44DE"/>
    <w:rsid w:val="007C4597"/>
    <w:rsid w:val="007C4695"/>
    <w:rsid w:val="007C48D5"/>
    <w:rsid w:val="007C4A1F"/>
    <w:rsid w:val="007C4A64"/>
    <w:rsid w:val="007C4AC9"/>
    <w:rsid w:val="007C4B6D"/>
    <w:rsid w:val="007C4B86"/>
    <w:rsid w:val="007C4D8F"/>
    <w:rsid w:val="007C5366"/>
    <w:rsid w:val="007C5451"/>
    <w:rsid w:val="007C575F"/>
    <w:rsid w:val="007C5860"/>
    <w:rsid w:val="007C5901"/>
    <w:rsid w:val="007C5A6E"/>
    <w:rsid w:val="007C5B74"/>
    <w:rsid w:val="007C5D77"/>
    <w:rsid w:val="007C5DD8"/>
    <w:rsid w:val="007C5DFB"/>
    <w:rsid w:val="007C5E23"/>
    <w:rsid w:val="007C6777"/>
    <w:rsid w:val="007C6877"/>
    <w:rsid w:val="007C68B8"/>
    <w:rsid w:val="007C69C6"/>
    <w:rsid w:val="007C6BBD"/>
    <w:rsid w:val="007C6C17"/>
    <w:rsid w:val="007C6CD9"/>
    <w:rsid w:val="007C6FA1"/>
    <w:rsid w:val="007C70D9"/>
    <w:rsid w:val="007C7180"/>
    <w:rsid w:val="007C71ED"/>
    <w:rsid w:val="007C768A"/>
    <w:rsid w:val="007C79B7"/>
    <w:rsid w:val="007C7B5C"/>
    <w:rsid w:val="007C7B5D"/>
    <w:rsid w:val="007C7BF7"/>
    <w:rsid w:val="007C7D85"/>
    <w:rsid w:val="007C7D8C"/>
    <w:rsid w:val="007C7DA7"/>
    <w:rsid w:val="007C7EB8"/>
    <w:rsid w:val="007D001C"/>
    <w:rsid w:val="007D03AD"/>
    <w:rsid w:val="007D0400"/>
    <w:rsid w:val="007D0842"/>
    <w:rsid w:val="007D0927"/>
    <w:rsid w:val="007D0932"/>
    <w:rsid w:val="007D0FBE"/>
    <w:rsid w:val="007D115B"/>
    <w:rsid w:val="007D121D"/>
    <w:rsid w:val="007D1289"/>
    <w:rsid w:val="007D13B1"/>
    <w:rsid w:val="007D13C2"/>
    <w:rsid w:val="007D17BF"/>
    <w:rsid w:val="007D1821"/>
    <w:rsid w:val="007D1958"/>
    <w:rsid w:val="007D19CF"/>
    <w:rsid w:val="007D1AE4"/>
    <w:rsid w:val="007D1E43"/>
    <w:rsid w:val="007D1F54"/>
    <w:rsid w:val="007D2212"/>
    <w:rsid w:val="007D22AB"/>
    <w:rsid w:val="007D23A2"/>
    <w:rsid w:val="007D247A"/>
    <w:rsid w:val="007D25CF"/>
    <w:rsid w:val="007D26C3"/>
    <w:rsid w:val="007D27CE"/>
    <w:rsid w:val="007D2B1D"/>
    <w:rsid w:val="007D2C34"/>
    <w:rsid w:val="007D2D44"/>
    <w:rsid w:val="007D2DCB"/>
    <w:rsid w:val="007D2FBE"/>
    <w:rsid w:val="007D32F5"/>
    <w:rsid w:val="007D3343"/>
    <w:rsid w:val="007D3474"/>
    <w:rsid w:val="007D3594"/>
    <w:rsid w:val="007D3622"/>
    <w:rsid w:val="007D377B"/>
    <w:rsid w:val="007D39AF"/>
    <w:rsid w:val="007D39E5"/>
    <w:rsid w:val="007D3B3D"/>
    <w:rsid w:val="007D3F92"/>
    <w:rsid w:val="007D421B"/>
    <w:rsid w:val="007D42BD"/>
    <w:rsid w:val="007D42CE"/>
    <w:rsid w:val="007D4301"/>
    <w:rsid w:val="007D431E"/>
    <w:rsid w:val="007D4349"/>
    <w:rsid w:val="007D43DA"/>
    <w:rsid w:val="007D4559"/>
    <w:rsid w:val="007D4573"/>
    <w:rsid w:val="007D4669"/>
    <w:rsid w:val="007D4A77"/>
    <w:rsid w:val="007D4A98"/>
    <w:rsid w:val="007D4B0E"/>
    <w:rsid w:val="007D4C31"/>
    <w:rsid w:val="007D50CE"/>
    <w:rsid w:val="007D538E"/>
    <w:rsid w:val="007D5944"/>
    <w:rsid w:val="007D5BAB"/>
    <w:rsid w:val="007D5D83"/>
    <w:rsid w:val="007D5E61"/>
    <w:rsid w:val="007D65AB"/>
    <w:rsid w:val="007D6716"/>
    <w:rsid w:val="007D6AC3"/>
    <w:rsid w:val="007D6DB9"/>
    <w:rsid w:val="007D6EED"/>
    <w:rsid w:val="007D6FD3"/>
    <w:rsid w:val="007D7086"/>
    <w:rsid w:val="007D70C6"/>
    <w:rsid w:val="007D732B"/>
    <w:rsid w:val="007D7411"/>
    <w:rsid w:val="007D7510"/>
    <w:rsid w:val="007D759C"/>
    <w:rsid w:val="007D7759"/>
    <w:rsid w:val="007D7A47"/>
    <w:rsid w:val="007D7A66"/>
    <w:rsid w:val="007D7B03"/>
    <w:rsid w:val="007D7BC0"/>
    <w:rsid w:val="007D7C69"/>
    <w:rsid w:val="007D7E07"/>
    <w:rsid w:val="007E0027"/>
    <w:rsid w:val="007E0131"/>
    <w:rsid w:val="007E014D"/>
    <w:rsid w:val="007E0593"/>
    <w:rsid w:val="007E0603"/>
    <w:rsid w:val="007E084F"/>
    <w:rsid w:val="007E0B33"/>
    <w:rsid w:val="007E0D0C"/>
    <w:rsid w:val="007E0F36"/>
    <w:rsid w:val="007E0F95"/>
    <w:rsid w:val="007E1037"/>
    <w:rsid w:val="007E120A"/>
    <w:rsid w:val="007E1317"/>
    <w:rsid w:val="007E1511"/>
    <w:rsid w:val="007E173D"/>
    <w:rsid w:val="007E1897"/>
    <w:rsid w:val="007E18A5"/>
    <w:rsid w:val="007E1AD1"/>
    <w:rsid w:val="007E24C0"/>
    <w:rsid w:val="007E24FD"/>
    <w:rsid w:val="007E2508"/>
    <w:rsid w:val="007E2A00"/>
    <w:rsid w:val="007E2B18"/>
    <w:rsid w:val="007E2B75"/>
    <w:rsid w:val="007E2E54"/>
    <w:rsid w:val="007E2E79"/>
    <w:rsid w:val="007E2EED"/>
    <w:rsid w:val="007E30EF"/>
    <w:rsid w:val="007E332C"/>
    <w:rsid w:val="007E34A5"/>
    <w:rsid w:val="007E3D21"/>
    <w:rsid w:val="007E3DA5"/>
    <w:rsid w:val="007E3E0A"/>
    <w:rsid w:val="007E40AB"/>
    <w:rsid w:val="007E40DE"/>
    <w:rsid w:val="007E4128"/>
    <w:rsid w:val="007E4133"/>
    <w:rsid w:val="007E4431"/>
    <w:rsid w:val="007E4442"/>
    <w:rsid w:val="007E4451"/>
    <w:rsid w:val="007E448D"/>
    <w:rsid w:val="007E473D"/>
    <w:rsid w:val="007E4741"/>
    <w:rsid w:val="007E488B"/>
    <w:rsid w:val="007E4C02"/>
    <w:rsid w:val="007E50AD"/>
    <w:rsid w:val="007E51BF"/>
    <w:rsid w:val="007E55DF"/>
    <w:rsid w:val="007E583A"/>
    <w:rsid w:val="007E5AC5"/>
    <w:rsid w:val="007E5AEF"/>
    <w:rsid w:val="007E5D91"/>
    <w:rsid w:val="007E5DD5"/>
    <w:rsid w:val="007E603C"/>
    <w:rsid w:val="007E60BA"/>
    <w:rsid w:val="007E64D3"/>
    <w:rsid w:val="007E669E"/>
    <w:rsid w:val="007E67B8"/>
    <w:rsid w:val="007E6884"/>
    <w:rsid w:val="007E6A03"/>
    <w:rsid w:val="007E6B2D"/>
    <w:rsid w:val="007E6E92"/>
    <w:rsid w:val="007E6F2E"/>
    <w:rsid w:val="007E6F44"/>
    <w:rsid w:val="007E7017"/>
    <w:rsid w:val="007E73E0"/>
    <w:rsid w:val="007E7AC7"/>
    <w:rsid w:val="007E7CCE"/>
    <w:rsid w:val="007E7D66"/>
    <w:rsid w:val="007E7DC8"/>
    <w:rsid w:val="007F0147"/>
    <w:rsid w:val="007F02AB"/>
    <w:rsid w:val="007F067D"/>
    <w:rsid w:val="007F06E2"/>
    <w:rsid w:val="007F078A"/>
    <w:rsid w:val="007F086F"/>
    <w:rsid w:val="007F0A65"/>
    <w:rsid w:val="007F0B2C"/>
    <w:rsid w:val="007F0DF5"/>
    <w:rsid w:val="007F0F89"/>
    <w:rsid w:val="007F0FF9"/>
    <w:rsid w:val="007F10E0"/>
    <w:rsid w:val="007F1126"/>
    <w:rsid w:val="007F15CC"/>
    <w:rsid w:val="007F15FD"/>
    <w:rsid w:val="007F18DC"/>
    <w:rsid w:val="007F1A2C"/>
    <w:rsid w:val="007F1CAE"/>
    <w:rsid w:val="007F1E7B"/>
    <w:rsid w:val="007F1E94"/>
    <w:rsid w:val="007F1ED1"/>
    <w:rsid w:val="007F1F72"/>
    <w:rsid w:val="007F2375"/>
    <w:rsid w:val="007F237F"/>
    <w:rsid w:val="007F2AC5"/>
    <w:rsid w:val="007F2C36"/>
    <w:rsid w:val="007F2F29"/>
    <w:rsid w:val="007F315D"/>
    <w:rsid w:val="007F319E"/>
    <w:rsid w:val="007F31D2"/>
    <w:rsid w:val="007F329F"/>
    <w:rsid w:val="007F3810"/>
    <w:rsid w:val="007F3928"/>
    <w:rsid w:val="007F3C00"/>
    <w:rsid w:val="007F427E"/>
    <w:rsid w:val="007F43AE"/>
    <w:rsid w:val="007F476C"/>
    <w:rsid w:val="007F4B0C"/>
    <w:rsid w:val="007F4BD8"/>
    <w:rsid w:val="007F4BDE"/>
    <w:rsid w:val="007F4CB6"/>
    <w:rsid w:val="007F4CF7"/>
    <w:rsid w:val="007F549A"/>
    <w:rsid w:val="007F5665"/>
    <w:rsid w:val="007F5679"/>
    <w:rsid w:val="007F586B"/>
    <w:rsid w:val="007F5971"/>
    <w:rsid w:val="007F59C2"/>
    <w:rsid w:val="007F5B2A"/>
    <w:rsid w:val="007F5EE8"/>
    <w:rsid w:val="007F5F00"/>
    <w:rsid w:val="007F5F3F"/>
    <w:rsid w:val="007F615A"/>
    <w:rsid w:val="007F63EE"/>
    <w:rsid w:val="007F64D2"/>
    <w:rsid w:val="007F6625"/>
    <w:rsid w:val="007F663C"/>
    <w:rsid w:val="007F667E"/>
    <w:rsid w:val="007F6FCE"/>
    <w:rsid w:val="007F7068"/>
    <w:rsid w:val="007F7468"/>
    <w:rsid w:val="007F74DB"/>
    <w:rsid w:val="007F74E0"/>
    <w:rsid w:val="007F75E2"/>
    <w:rsid w:val="007F7612"/>
    <w:rsid w:val="007F7679"/>
    <w:rsid w:val="007F78C4"/>
    <w:rsid w:val="007F7906"/>
    <w:rsid w:val="007F79B9"/>
    <w:rsid w:val="007F7A4D"/>
    <w:rsid w:val="007F7A94"/>
    <w:rsid w:val="007F7BAF"/>
    <w:rsid w:val="007F7D66"/>
    <w:rsid w:val="00800036"/>
    <w:rsid w:val="00800073"/>
    <w:rsid w:val="008000EC"/>
    <w:rsid w:val="00800138"/>
    <w:rsid w:val="008002AF"/>
    <w:rsid w:val="008006CA"/>
    <w:rsid w:val="00800701"/>
    <w:rsid w:val="008007F3"/>
    <w:rsid w:val="0080096C"/>
    <w:rsid w:val="00800BDB"/>
    <w:rsid w:val="00800BFF"/>
    <w:rsid w:val="00800C16"/>
    <w:rsid w:val="00800D5B"/>
    <w:rsid w:val="00800E01"/>
    <w:rsid w:val="00800E46"/>
    <w:rsid w:val="0080121A"/>
    <w:rsid w:val="0080126C"/>
    <w:rsid w:val="008014C0"/>
    <w:rsid w:val="008015DA"/>
    <w:rsid w:val="00801AAA"/>
    <w:rsid w:val="00801D36"/>
    <w:rsid w:val="00801DFF"/>
    <w:rsid w:val="00801E18"/>
    <w:rsid w:val="008021D8"/>
    <w:rsid w:val="00802233"/>
    <w:rsid w:val="008025A4"/>
    <w:rsid w:val="008027B9"/>
    <w:rsid w:val="008027E9"/>
    <w:rsid w:val="00802892"/>
    <w:rsid w:val="00802A53"/>
    <w:rsid w:val="00802AF8"/>
    <w:rsid w:val="00802E76"/>
    <w:rsid w:val="00803062"/>
    <w:rsid w:val="00803240"/>
    <w:rsid w:val="0080348B"/>
    <w:rsid w:val="0080358F"/>
    <w:rsid w:val="008035EC"/>
    <w:rsid w:val="00803659"/>
    <w:rsid w:val="00803716"/>
    <w:rsid w:val="008038CC"/>
    <w:rsid w:val="00803A2E"/>
    <w:rsid w:val="00803AF0"/>
    <w:rsid w:val="00803D25"/>
    <w:rsid w:val="00804108"/>
    <w:rsid w:val="008043D1"/>
    <w:rsid w:val="008043FE"/>
    <w:rsid w:val="00804489"/>
    <w:rsid w:val="00804807"/>
    <w:rsid w:val="00804CFF"/>
    <w:rsid w:val="00804D49"/>
    <w:rsid w:val="00804EFB"/>
    <w:rsid w:val="0080550C"/>
    <w:rsid w:val="00805570"/>
    <w:rsid w:val="008055EB"/>
    <w:rsid w:val="0080577F"/>
    <w:rsid w:val="008057F8"/>
    <w:rsid w:val="008058F8"/>
    <w:rsid w:val="00805CC7"/>
    <w:rsid w:val="0080607E"/>
    <w:rsid w:val="008064C7"/>
    <w:rsid w:val="0080653F"/>
    <w:rsid w:val="00806714"/>
    <w:rsid w:val="00806933"/>
    <w:rsid w:val="008069D8"/>
    <w:rsid w:val="00806BEA"/>
    <w:rsid w:val="00807093"/>
    <w:rsid w:val="00807111"/>
    <w:rsid w:val="008073FA"/>
    <w:rsid w:val="008077CB"/>
    <w:rsid w:val="0080780E"/>
    <w:rsid w:val="00807DCC"/>
    <w:rsid w:val="00807E72"/>
    <w:rsid w:val="00807E9C"/>
    <w:rsid w:val="00810153"/>
    <w:rsid w:val="00810477"/>
    <w:rsid w:val="008107D4"/>
    <w:rsid w:val="008107EF"/>
    <w:rsid w:val="00810920"/>
    <w:rsid w:val="00810E61"/>
    <w:rsid w:val="00810EFD"/>
    <w:rsid w:val="00810FD4"/>
    <w:rsid w:val="00811214"/>
    <w:rsid w:val="0081155A"/>
    <w:rsid w:val="0081193C"/>
    <w:rsid w:val="00811A49"/>
    <w:rsid w:val="00811AB0"/>
    <w:rsid w:val="00811B3A"/>
    <w:rsid w:val="0081203E"/>
    <w:rsid w:val="0081241C"/>
    <w:rsid w:val="00812734"/>
    <w:rsid w:val="00812A02"/>
    <w:rsid w:val="00812E02"/>
    <w:rsid w:val="00812E5B"/>
    <w:rsid w:val="00812E86"/>
    <w:rsid w:val="00812FAF"/>
    <w:rsid w:val="00813174"/>
    <w:rsid w:val="00813459"/>
    <w:rsid w:val="008134CE"/>
    <w:rsid w:val="008135FA"/>
    <w:rsid w:val="00813BAD"/>
    <w:rsid w:val="00813C86"/>
    <w:rsid w:val="00813F06"/>
    <w:rsid w:val="00813F35"/>
    <w:rsid w:val="00813FA2"/>
    <w:rsid w:val="0081408B"/>
    <w:rsid w:val="00814120"/>
    <w:rsid w:val="008144EE"/>
    <w:rsid w:val="00814719"/>
    <w:rsid w:val="00814A55"/>
    <w:rsid w:val="00814C08"/>
    <w:rsid w:val="00814FA6"/>
    <w:rsid w:val="00815029"/>
    <w:rsid w:val="008150FF"/>
    <w:rsid w:val="0081527A"/>
    <w:rsid w:val="0081528D"/>
    <w:rsid w:val="008152A7"/>
    <w:rsid w:val="008152E9"/>
    <w:rsid w:val="0081545F"/>
    <w:rsid w:val="008154CE"/>
    <w:rsid w:val="00815531"/>
    <w:rsid w:val="008155E0"/>
    <w:rsid w:val="0081564F"/>
    <w:rsid w:val="00815A2C"/>
    <w:rsid w:val="00815AD2"/>
    <w:rsid w:val="00815B3A"/>
    <w:rsid w:val="00815B71"/>
    <w:rsid w:val="00816345"/>
    <w:rsid w:val="008163CD"/>
    <w:rsid w:val="00816421"/>
    <w:rsid w:val="008164AE"/>
    <w:rsid w:val="008164E9"/>
    <w:rsid w:val="008165D6"/>
    <w:rsid w:val="00816757"/>
    <w:rsid w:val="008167C7"/>
    <w:rsid w:val="00816834"/>
    <w:rsid w:val="00816A9F"/>
    <w:rsid w:val="00816C23"/>
    <w:rsid w:val="00816E5B"/>
    <w:rsid w:val="00816E64"/>
    <w:rsid w:val="0081710B"/>
    <w:rsid w:val="0081721E"/>
    <w:rsid w:val="008172EF"/>
    <w:rsid w:val="00817308"/>
    <w:rsid w:val="008173EF"/>
    <w:rsid w:val="008175BE"/>
    <w:rsid w:val="0081767C"/>
    <w:rsid w:val="0081776C"/>
    <w:rsid w:val="00817781"/>
    <w:rsid w:val="00817824"/>
    <w:rsid w:val="008179CA"/>
    <w:rsid w:val="00817A8F"/>
    <w:rsid w:val="00817B37"/>
    <w:rsid w:val="00817C2C"/>
    <w:rsid w:val="00817CB1"/>
    <w:rsid w:val="00817F5A"/>
    <w:rsid w:val="008200CA"/>
    <w:rsid w:val="00820235"/>
    <w:rsid w:val="00820329"/>
    <w:rsid w:val="008204BF"/>
    <w:rsid w:val="00820835"/>
    <w:rsid w:val="008208EF"/>
    <w:rsid w:val="00820AE6"/>
    <w:rsid w:val="00820B74"/>
    <w:rsid w:val="00820C4F"/>
    <w:rsid w:val="00820E80"/>
    <w:rsid w:val="008211CE"/>
    <w:rsid w:val="008216D8"/>
    <w:rsid w:val="0082175C"/>
    <w:rsid w:val="00821AB2"/>
    <w:rsid w:val="00821CBD"/>
    <w:rsid w:val="00821E95"/>
    <w:rsid w:val="00821F40"/>
    <w:rsid w:val="00822105"/>
    <w:rsid w:val="0082216B"/>
    <w:rsid w:val="008221A8"/>
    <w:rsid w:val="008223B3"/>
    <w:rsid w:val="00822972"/>
    <w:rsid w:val="008229BD"/>
    <w:rsid w:val="00822E80"/>
    <w:rsid w:val="00822F26"/>
    <w:rsid w:val="00822FE3"/>
    <w:rsid w:val="0082308B"/>
    <w:rsid w:val="00823094"/>
    <w:rsid w:val="008235BF"/>
    <w:rsid w:val="00823865"/>
    <w:rsid w:val="00823894"/>
    <w:rsid w:val="00823980"/>
    <w:rsid w:val="00823AAF"/>
    <w:rsid w:val="00823BA3"/>
    <w:rsid w:val="00823E82"/>
    <w:rsid w:val="00823F36"/>
    <w:rsid w:val="008240C7"/>
    <w:rsid w:val="00824768"/>
    <w:rsid w:val="00824942"/>
    <w:rsid w:val="00824A1A"/>
    <w:rsid w:val="00824A66"/>
    <w:rsid w:val="00824D5B"/>
    <w:rsid w:val="00824FB1"/>
    <w:rsid w:val="00825025"/>
    <w:rsid w:val="00825042"/>
    <w:rsid w:val="0082514C"/>
    <w:rsid w:val="00825173"/>
    <w:rsid w:val="00825442"/>
    <w:rsid w:val="0082553A"/>
    <w:rsid w:val="0082576B"/>
    <w:rsid w:val="00825813"/>
    <w:rsid w:val="00825AAD"/>
    <w:rsid w:val="00825B0B"/>
    <w:rsid w:val="00825B5A"/>
    <w:rsid w:val="00825B6A"/>
    <w:rsid w:val="00826400"/>
    <w:rsid w:val="00826408"/>
    <w:rsid w:val="00826452"/>
    <w:rsid w:val="00826501"/>
    <w:rsid w:val="00826502"/>
    <w:rsid w:val="0082650B"/>
    <w:rsid w:val="00826513"/>
    <w:rsid w:val="0082655B"/>
    <w:rsid w:val="00826626"/>
    <w:rsid w:val="00826730"/>
    <w:rsid w:val="008268E7"/>
    <w:rsid w:val="00826A95"/>
    <w:rsid w:val="00826AD9"/>
    <w:rsid w:val="00826B71"/>
    <w:rsid w:val="00826C1C"/>
    <w:rsid w:val="00826C63"/>
    <w:rsid w:val="008270C2"/>
    <w:rsid w:val="00827171"/>
    <w:rsid w:val="008271A1"/>
    <w:rsid w:val="008271E3"/>
    <w:rsid w:val="00827450"/>
    <w:rsid w:val="00827489"/>
    <w:rsid w:val="00827687"/>
    <w:rsid w:val="0082775B"/>
    <w:rsid w:val="00827DC0"/>
    <w:rsid w:val="00830212"/>
    <w:rsid w:val="0083025B"/>
    <w:rsid w:val="00830311"/>
    <w:rsid w:val="008303CF"/>
    <w:rsid w:val="008308D1"/>
    <w:rsid w:val="00830971"/>
    <w:rsid w:val="0083098F"/>
    <w:rsid w:val="00830B61"/>
    <w:rsid w:val="00830BFB"/>
    <w:rsid w:val="00830C19"/>
    <w:rsid w:val="00830DAA"/>
    <w:rsid w:val="00831090"/>
    <w:rsid w:val="008313BF"/>
    <w:rsid w:val="008316D5"/>
    <w:rsid w:val="008316DC"/>
    <w:rsid w:val="008319E2"/>
    <w:rsid w:val="00831A23"/>
    <w:rsid w:val="00831B5B"/>
    <w:rsid w:val="00831BE2"/>
    <w:rsid w:val="00831D90"/>
    <w:rsid w:val="00832169"/>
    <w:rsid w:val="008321A2"/>
    <w:rsid w:val="00832255"/>
    <w:rsid w:val="00832617"/>
    <w:rsid w:val="0083261F"/>
    <w:rsid w:val="008326CD"/>
    <w:rsid w:val="008329A2"/>
    <w:rsid w:val="00832B5B"/>
    <w:rsid w:val="00832BD2"/>
    <w:rsid w:val="00832D76"/>
    <w:rsid w:val="008330D5"/>
    <w:rsid w:val="00833175"/>
    <w:rsid w:val="00833304"/>
    <w:rsid w:val="00833340"/>
    <w:rsid w:val="008333E4"/>
    <w:rsid w:val="008336E3"/>
    <w:rsid w:val="008337C5"/>
    <w:rsid w:val="00833832"/>
    <w:rsid w:val="00833857"/>
    <w:rsid w:val="00833894"/>
    <w:rsid w:val="00833C52"/>
    <w:rsid w:val="00833D44"/>
    <w:rsid w:val="00833FB4"/>
    <w:rsid w:val="00833FC1"/>
    <w:rsid w:val="00834009"/>
    <w:rsid w:val="00834372"/>
    <w:rsid w:val="008344D2"/>
    <w:rsid w:val="00834618"/>
    <w:rsid w:val="008347C3"/>
    <w:rsid w:val="00834900"/>
    <w:rsid w:val="00834B6F"/>
    <w:rsid w:val="00834CD4"/>
    <w:rsid w:val="00834DB2"/>
    <w:rsid w:val="0083521D"/>
    <w:rsid w:val="00835963"/>
    <w:rsid w:val="00835B27"/>
    <w:rsid w:val="00835B40"/>
    <w:rsid w:val="00835F60"/>
    <w:rsid w:val="00835F75"/>
    <w:rsid w:val="008361FB"/>
    <w:rsid w:val="008362D6"/>
    <w:rsid w:val="00836374"/>
    <w:rsid w:val="00836456"/>
    <w:rsid w:val="008364C8"/>
    <w:rsid w:val="00836566"/>
    <w:rsid w:val="00836672"/>
    <w:rsid w:val="008367D6"/>
    <w:rsid w:val="00836BFA"/>
    <w:rsid w:val="00836D3B"/>
    <w:rsid w:val="00836D5B"/>
    <w:rsid w:val="00837028"/>
    <w:rsid w:val="008371B7"/>
    <w:rsid w:val="008372EB"/>
    <w:rsid w:val="00837305"/>
    <w:rsid w:val="0083747F"/>
    <w:rsid w:val="008377A4"/>
    <w:rsid w:val="00837939"/>
    <w:rsid w:val="00837A4A"/>
    <w:rsid w:val="00837B99"/>
    <w:rsid w:val="00837C55"/>
    <w:rsid w:val="00837CBE"/>
    <w:rsid w:val="00837E5E"/>
    <w:rsid w:val="00837F41"/>
    <w:rsid w:val="008400EE"/>
    <w:rsid w:val="00840529"/>
    <w:rsid w:val="00840681"/>
    <w:rsid w:val="008406E2"/>
    <w:rsid w:val="0084072C"/>
    <w:rsid w:val="0084074A"/>
    <w:rsid w:val="00840882"/>
    <w:rsid w:val="00840DB5"/>
    <w:rsid w:val="00840E1B"/>
    <w:rsid w:val="0084101D"/>
    <w:rsid w:val="008410CC"/>
    <w:rsid w:val="00841338"/>
    <w:rsid w:val="008414FE"/>
    <w:rsid w:val="0084156B"/>
    <w:rsid w:val="0084162B"/>
    <w:rsid w:val="00841A31"/>
    <w:rsid w:val="00841F0D"/>
    <w:rsid w:val="00841F2A"/>
    <w:rsid w:val="0084213B"/>
    <w:rsid w:val="0084224B"/>
    <w:rsid w:val="008424A1"/>
    <w:rsid w:val="00842B16"/>
    <w:rsid w:val="00842D96"/>
    <w:rsid w:val="00842DCE"/>
    <w:rsid w:val="0084331F"/>
    <w:rsid w:val="00843515"/>
    <w:rsid w:val="00843598"/>
    <w:rsid w:val="008436CA"/>
    <w:rsid w:val="0084376C"/>
    <w:rsid w:val="008437F1"/>
    <w:rsid w:val="0084392E"/>
    <w:rsid w:val="00843AEF"/>
    <w:rsid w:val="00843BFB"/>
    <w:rsid w:val="00843FFF"/>
    <w:rsid w:val="00844218"/>
    <w:rsid w:val="0084427C"/>
    <w:rsid w:val="0084433C"/>
    <w:rsid w:val="0084441E"/>
    <w:rsid w:val="0084460B"/>
    <w:rsid w:val="00844BF4"/>
    <w:rsid w:val="00844D55"/>
    <w:rsid w:val="00844DAE"/>
    <w:rsid w:val="00844DEA"/>
    <w:rsid w:val="0084514D"/>
    <w:rsid w:val="0084577C"/>
    <w:rsid w:val="0084597D"/>
    <w:rsid w:val="00845B61"/>
    <w:rsid w:val="00845FD4"/>
    <w:rsid w:val="0084601F"/>
    <w:rsid w:val="0084622D"/>
    <w:rsid w:val="008468FD"/>
    <w:rsid w:val="00846A8C"/>
    <w:rsid w:val="00846C4D"/>
    <w:rsid w:val="00846C84"/>
    <w:rsid w:val="00846D43"/>
    <w:rsid w:val="00846FB1"/>
    <w:rsid w:val="00847288"/>
    <w:rsid w:val="00847442"/>
    <w:rsid w:val="008479C1"/>
    <w:rsid w:val="00847A58"/>
    <w:rsid w:val="0085013B"/>
    <w:rsid w:val="008502D9"/>
    <w:rsid w:val="008502F3"/>
    <w:rsid w:val="00850381"/>
    <w:rsid w:val="008503D4"/>
    <w:rsid w:val="00850440"/>
    <w:rsid w:val="00850858"/>
    <w:rsid w:val="00850958"/>
    <w:rsid w:val="00850A67"/>
    <w:rsid w:val="00850B66"/>
    <w:rsid w:val="00850B89"/>
    <w:rsid w:val="00850D86"/>
    <w:rsid w:val="00850DE9"/>
    <w:rsid w:val="00850E2D"/>
    <w:rsid w:val="00850F56"/>
    <w:rsid w:val="0085123C"/>
    <w:rsid w:val="00851491"/>
    <w:rsid w:val="00851842"/>
    <w:rsid w:val="00851B2E"/>
    <w:rsid w:val="00851B31"/>
    <w:rsid w:val="00851B33"/>
    <w:rsid w:val="00851F07"/>
    <w:rsid w:val="00851F81"/>
    <w:rsid w:val="00852235"/>
    <w:rsid w:val="008522CF"/>
    <w:rsid w:val="008524A5"/>
    <w:rsid w:val="00852660"/>
    <w:rsid w:val="00852696"/>
    <w:rsid w:val="008526F5"/>
    <w:rsid w:val="008529C7"/>
    <w:rsid w:val="00852AFE"/>
    <w:rsid w:val="00852C88"/>
    <w:rsid w:val="00852E47"/>
    <w:rsid w:val="00852F10"/>
    <w:rsid w:val="00852F59"/>
    <w:rsid w:val="00853006"/>
    <w:rsid w:val="008532C7"/>
    <w:rsid w:val="0085356B"/>
    <w:rsid w:val="00853669"/>
    <w:rsid w:val="008536B3"/>
    <w:rsid w:val="00853740"/>
    <w:rsid w:val="00853858"/>
    <w:rsid w:val="008538FC"/>
    <w:rsid w:val="008539AE"/>
    <w:rsid w:val="00853D86"/>
    <w:rsid w:val="00853E33"/>
    <w:rsid w:val="00853E9C"/>
    <w:rsid w:val="008543DB"/>
    <w:rsid w:val="00854743"/>
    <w:rsid w:val="00854906"/>
    <w:rsid w:val="0085490F"/>
    <w:rsid w:val="0085493A"/>
    <w:rsid w:val="00854AF9"/>
    <w:rsid w:val="00854B0C"/>
    <w:rsid w:val="00854C74"/>
    <w:rsid w:val="008551CE"/>
    <w:rsid w:val="00855595"/>
    <w:rsid w:val="00855746"/>
    <w:rsid w:val="0085578C"/>
    <w:rsid w:val="008559F9"/>
    <w:rsid w:val="00855D72"/>
    <w:rsid w:val="00855DE8"/>
    <w:rsid w:val="00855E26"/>
    <w:rsid w:val="008560FF"/>
    <w:rsid w:val="00856153"/>
    <w:rsid w:val="0085673A"/>
    <w:rsid w:val="008567AC"/>
    <w:rsid w:val="008569BC"/>
    <w:rsid w:val="008569F6"/>
    <w:rsid w:val="00856B33"/>
    <w:rsid w:val="00856C92"/>
    <w:rsid w:val="00856F9A"/>
    <w:rsid w:val="00856FA8"/>
    <w:rsid w:val="0085713D"/>
    <w:rsid w:val="00857411"/>
    <w:rsid w:val="008576DA"/>
    <w:rsid w:val="0085776D"/>
    <w:rsid w:val="00857926"/>
    <w:rsid w:val="00857A52"/>
    <w:rsid w:val="00857AF8"/>
    <w:rsid w:val="00857B2C"/>
    <w:rsid w:val="00857C02"/>
    <w:rsid w:val="00857C49"/>
    <w:rsid w:val="00857C8B"/>
    <w:rsid w:val="00857E62"/>
    <w:rsid w:val="00857F71"/>
    <w:rsid w:val="0086005D"/>
    <w:rsid w:val="0086023B"/>
    <w:rsid w:val="00860774"/>
    <w:rsid w:val="008608B3"/>
    <w:rsid w:val="00860958"/>
    <w:rsid w:val="00860EEB"/>
    <w:rsid w:val="00861070"/>
    <w:rsid w:val="0086112B"/>
    <w:rsid w:val="00861499"/>
    <w:rsid w:val="00861557"/>
    <w:rsid w:val="008615E2"/>
    <w:rsid w:val="00861A88"/>
    <w:rsid w:val="00861B2F"/>
    <w:rsid w:val="00861FF3"/>
    <w:rsid w:val="008620B8"/>
    <w:rsid w:val="0086217D"/>
    <w:rsid w:val="00862555"/>
    <w:rsid w:val="00862747"/>
    <w:rsid w:val="00862A64"/>
    <w:rsid w:val="00862A65"/>
    <w:rsid w:val="00862DA5"/>
    <w:rsid w:val="00862DB6"/>
    <w:rsid w:val="00863024"/>
    <w:rsid w:val="00863094"/>
    <w:rsid w:val="008630C5"/>
    <w:rsid w:val="0086326D"/>
    <w:rsid w:val="008632F0"/>
    <w:rsid w:val="0086364A"/>
    <w:rsid w:val="008636AE"/>
    <w:rsid w:val="008636D5"/>
    <w:rsid w:val="00863C0B"/>
    <w:rsid w:val="00863C93"/>
    <w:rsid w:val="00863D85"/>
    <w:rsid w:val="00863DBF"/>
    <w:rsid w:val="008640B6"/>
    <w:rsid w:val="008644EC"/>
    <w:rsid w:val="008647A7"/>
    <w:rsid w:val="0086491C"/>
    <w:rsid w:val="00864A6D"/>
    <w:rsid w:val="00864BFC"/>
    <w:rsid w:val="00864CA2"/>
    <w:rsid w:val="00864F81"/>
    <w:rsid w:val="0086508C"/>
    <w:rsid w:val="0086558D"/>
    <w:rsid w:val="00865834"/>
    <w:rsid w:val="00865B1B"/>
    <w:rsid w:val="0086608D"/>
    <w:rsid w:val="00866237"/>
    <w:rsid w:val="008662A0"/>
    <w:rsid w:val="008662B7"/>
    <w:rsid w:val="008662E1"/>
    <w:rsid w:val="00866559"/>
    <w:rsid w:val="0086661F"/>
    <w:rsid w:val="00866670"/>
    <w:rsid w:val="008666A3"/>
    <w:rsid w:val="00866B33"/>
    <w:rsid w:val="00866BCA"/>
    <w:rsid w:val="00866DB5"/>
    <w:rsid w:val="00866F48"/>
    <w:rsid w:val="00867046"/>
    <w:rsid w:val="008671D9"/>
    <w:rsid w:val="008675F3"/>
    <w:rsid w:val="0086760A"/>
    <w:rsid w:val="008676FF"/>
    <w:rsid w:val="0086778C"/>
    <w:rsid w:val="00867806"/>
    <w:rsid w:val="00867970"/>
    <w:rsid w:val="00867BBD"/>
    <w:rsid w:val="00867C8A"/>
    <w:rsid w:val="00867FF1"/>
    <w:rsid w:val="00870086"/>
    <w:rsid w:val="0087025E"/>
    <w:rsid w:val="008703BE"/>
    <w:rsid w:val="008703C5"/>
    <w:rsid w:val="008703FA"/>
    <w:rsid w:val="008704F5"/>
    <w:rsid w:val="00870808"/>
    <w:rsid w:val="0087094B"/>
    <w:rsid w:val="008709C5"/>
    <w:rsid w:val="00870B4E"/>
    <w:rsid w:val="00870CA3"/>
    <w:rsid w:val="00870DAE"/>
    <w:rsid w:val="00870E5D"/>
    <w:rsid w:val="00870E80"/>
    <w:rsid w:val="00871379"/>
    <w:rsid w:val="008715AF"/>
    <w:rsid w:val="0087174B"/>
    <w:rsid w:val="0087178B"/>
    <w:rsid w:val="00871B32"/>
    <w:rsid w:val="00871BCD"/>
    <w:rsid w:val="00871D08"/>
    <w:rsid w:val="00871F68"/>
    <w:rsid w:val="0087205E"/>
    <w:rsid w:val="008722A3"/>
    <w:rsid w:val="00872405"/>
    <w:rsid w:val="00872893"/>
    <w:rsid w:val="00872C7F"/>
    <w:rsid w:val="00872D39"/>
    <w:rsid w:val="00872DA6"/>
    <w:rsid w:val="0087325B"/>
    <w:rsid w:val="00873318"/>
    <w:rsid w:val="0087337E"/>
    <w:rsid w:val="008735AB"/>
    <w:rsid w:val="008735D2"/>
    <w:rsid w:val="00873694"/>
    <w:rsid w:val="008737B0"/>
    <w:rsid w:val="00873833"/>
    <w:rsid w:val="00873C71"/>
    <w:rsid w:val="00874546"/>
    <w:rsid w:val="008745A5"/>
    <w:rsid w:val="00874C5E"/>
    <w:rsid w:val="00874DE3"/>
    <w:rsid w:val="00875085"/>
    <w:rsid w:val="008751BD"/>
    <w:rsid w:val="00875283"/>
    <w:rsid w:val="00875A95"/>
    <w:rsid w:val="00875C0B"/>
    <w:rsid w:val="00875C32"/>
    <w:rsid w:val="00875CCE"/>
    <w:rsid w:val="00875E24"/>
    <w:rsid w:val="00875F0C"/>
    <w:rsid w:val="00875FDC"/>
    <w:rsid w:val="0087625C"/>
    <w:rsid w:val="008768C8"/>
    <w:rsid w:val="00876A54"/>
    <w:rsid w:val="00876C56"/>
    <w:rsid w:val="00876FD8"/>
    <w:rsid w:val="00876FE3"/>
    <w:rsid w:val="00877121"/>
    <w:rsid w:val="00877124"/>
    <w:rsid w:val="00877212"/>
    <w:rsid w:val="00877502"/>
    <w:rsid w:val="00877636"/>
    <w:rsid w:val="0087788D"/>
    <w:rsid w:val="00877B1C"/>
    <w:rsid w:val="00877F94"/>
    <w:rsid w:val="0088029A"/>
    <w:rsid w:val="00880487"/>
    <w:rsid w:val="008805FC"/>
    <w:rsid w:val="00880A21"/>
    <w:rsid w:val="00880BF4"/>
    <w:rsid w:val="00880E3F"/>
    <w:rsid w:val="00880FD2"/>
    <w:rsid w:val="00881116"/>
    <w:rsid w:val="00881218"/>
    <w:rsid w:val="0088134B"/>
    <w:rsid w:val="008815EA"/>
    <w:rsid w:val="00881B1E"/>
    <w:rsid w:val="00881C84"/>
    <w:rsid w:val="00881CC9"/>
    <w:rsid w:val="008820A5"/>
    <w:rsid w:val="008820B9"/>
    <w:rsid w:val="008820E4"/>
    <w:rsid w:val="00882314"/>
    <w:rsid w:val="00882519"/>
    <w:rsid w:val="00882965"/>
    <w:rsid w:val="00882BDD"/>
    <w:rsid w:val="00882C20"/>
    <w:rsid w:val="00882E30"/>
    <w:rsid w:val="008833B6"/>
    <w:rsid w:val="00883671"/>
    <w:rsid w:val="00883A1D"/>
    <w:rsid w:val="00883BCF"/>
    <w:rsid w:val="00883BF4"/>
    <w:rsid w:val="00883CBB"/>
    <w:rsid w:val="00883CC8"/>
    <w:rsid w:val="00883FDD"/>
    <w:rsid w:val="008844C6"/>
    <w:rsid w:val="008848C5"/>
    <w:rsid w:val="008849AE"/>
    <w:rsid w:val="008849C2"/>
    <w:rsid w:val="00884A44"/>
    <w:rsid w:val="00884AC9"/>
    <w:rsid w:val="00884C75"/>
    <w:rsid w:val="00884CCA"/>
    <w:rsid w:val="00884E6E"/>
    <w:rsid w:val="0088527C"/>
    <w:rsid w:val="008855AC"/>
    <w:rsid w:val="0088562A"/>
    <w:rsid w:val="0088562D"/>
    <w:rsid w:val="00885744"/>
    <w:rsid w:val="00885A00"/>
    <w:rsid w:val="00885B0A"/>
    <w:rsid w:val="00885E5E"/>
    <w:rsid w:val="00885E9A"/>
    <w:rsid w:val="00885F0D"/>
    <w:rsid w:val="00885F83"/>
    <w:rsid w:val="00886177"/>
    <w:rsid w:val="008862E0"/>
    <w:rsid w:val="00886502"/>
    <w:rsid w:val="00886722"/>
    <w:rsid w:val="0088686D"/>
    <w:rsid w:val="00886BA2"/>
    <w:rsid w:val="00886F71"/>
    <w:rsid w:val="00887281"/>
    <w:rsid w:val="0088737D"/>
    <w:rsid w:val="00887584"/>
    <w:rsid w:val="00887AA2"/>
    <w:rsid w:val="00887B43"/>
    <w:rsid w:val="00887B89"/>
    <w:rsid w:val="00887D85"/>
    <w:rsid w:val="00887E40"/>
    <w:rsid w:val="00887E6D"/>
    <w:rsid w:val="0089026F"/>
    <w:rsid w:val="008902DC"/>
    <w:rsid w:val="008908B8"/>
    <w:rsid w:val="008909F4"/>
    <w:rsid w:val="00890A98"/>
    <w:rsid w:val="00890C17"/>
    <w:rsid w:val="00890C20"/>
    <w:rsid w:val="00890E9E"/>
    <w:rsid w:val="008910F4"/>
    <w:rsid w:val="008911EF"/>
    <w:rsid w:val="0089126C"/>
    <w:rsid w:val="008913A2"/>
    <w:rsid w:val="00891D58"/>
    <w:rsid w:val="008923EC"/>
    <w:rsid w:val="00892789"/>
    <w:rsid w:val="0089289A"/>
    <w:rsid w:val="00892939"/>
    <w:rsid w:val="00892CE0"/>
    <w:rsid w:val="00892E02"/>
    <w:rsid w:val="0089317C"/>
    <w:rsid w:val="008931F7"/>
    <w:rsid w:val="008933CF"/>
    <w:rsid w:val="008936DD"/>
    <w:rsid w:val="0089387F"/>
    <w:rsid w:val="008938F8"/>
    <w:rsid w:val="00893A4F"/>
    <w:rsid w:val="00893A79"/>
    <w:rsid w:val="00893C43"/>
    <w:rsid w:val="00893D69"/>
    <w:rsid w:val="00893DEA"/>
    <w:rsid w:val="00893E3C"/>
    <w:rsid w:val="00894044"/>
    <w:rsid w:val="0089430A"/>
    <w:rsid w:val="00894375"/>
    <w:rsid w:val="008944B2"/>
    <w:rsid w:val="00894869"/>
    <w:rsid w:val="00894C7D"/>
    <w:rsid w:val="00894DD7"/>
    <w:rsid w:val="00894E83"/>
    <w:rsid w:val="00894EC3"/>
    <w:rsid w:val="00894FF6"/>
    <w:rsid w:val="0089513C"/>
    <w:rsid w:val="00895201"/>
    <w:rsid w:val="008952E2"/>
    <w:rsid w:val="00895396"/>
    <w:rsid w:val="00895889"/>
    <w:rsid w:val="008958EE"/>
    <w:rsid w:val="0089599F"/>
    <w:rsid w:val="00895C1F"/>
    <w:rsid w:val="00895C73"/>
    <w:rsid w:val="00895DDB"/>
    <w:rsid w:val="00895E35"/>
    <w:rsid w:val="00895E8D"/>
    <w:rsid w:val="0089651A"/>
    <w:rsid w:val="008966D5"/>
    <w:rsid w:val="008967CB"/>
    <w:rsid w:val="00896887"/>
    <w:rsid w:val="00896E7C"/>
    <w:rsid w:val="0089701E"/>
    <w:rsid w:val="008970AE"/>
    <w:rsid w:val="0089723F"/>
    <w:rsid w:val="00897323"/>
    <w:rsid w:val="00897569"/>
    <w:rsid w:val="008979E4"/>
    <w:rsid w:val="008979E8"/>
    <w:rsid w:val="00897A68"/>
    <w:rsid w:val="008A0060"/>
    <w:rsid w:val="008A0123"/>
    <w:rsid w:val="008A024F"/>
    <w:rsid w:val="008A0260"/>
    <w:rsid w:val="008A036E"/>
    <w:rsid w:val="008A0612"/>
    <w:rsid w:val="008A07D0"/>
    <w:rsid w:val="008A08AC"/>
    <w:rsid w:val="008A092F"/>
    <w:rsid w:val="008A0A20"/>
    <w:rsid w:val="008A0A40"/>
    <w:rsid w:val="008A0D4D"/>
    <w:rsid w:val="008A0E1A"/>
    <w:rsid w:val="008A0F30"/>
    <w:rsid w:val="008A1029"/>
    <w:rsid w:val="008A1037"/>
    <w:rsid w:val="008A1121"/>
    <w:rsid w:val="008A115A"/>
    <w:rsid w:val="008A1629"/>
    <w:rsid w:val="008A175D"/>
    <w:rsid w:val="008A17FA"/>
    <w:rsid w:val="008A186F"/>
    <w:rsid w:val="008A1968"/>
    <w:rsid w:val="008A1E93"/>
    <w:rsid w:val="008A2045"/>
    <w:rsid w:val="008A248A"/>
    <w:rsid w:val="008A2640"/>
    <w:rsid w:val="008A2662"/>
    <w:rsid w:val="008A2671"/>
    <w:rsid w:val="008A28F2"/>
    <w:rsid w:val="008A29A2"/>
    <w:rsid w:val="008A2A4F"/>
    <w:rsid w:val="008A2A9E"/>
    <w:rsid w:val="008A2E5F"/>
    <w:rsid w:val="008A2EBC"/>
    <w:rsid w:val="008A31C9"/>
    <w:rsid w:val="008A327B"/>
    <w:rsid w:val="008A333A"/>
    <w:rsid w:val="008A3CAC"/>
    <w:rsid w:val="008A3D85"/>
    <w:rsid w:val="008A3DF3"/>
    <w:rsid w:val="008A4092"/>
    <w:rsid w:val="008A41F9"/>
    <w:rsid w:val="008A468D"/>
    <w:rsid w:val="008A472E"/>
    <w:rsid w:val="008A4940"/>
    <w:rsid w:val="008A4B46"/>
    <w:rsid w:val="008A4B80"/>
    <w:rsid w:val="008A4C6B"/>
    <w:rsid w:val="008A4D5A"/>
    <w:rsid w:val="008A511D"/>
    <w:rsid w:val="008A5188"/>
    <w:rsid w:val="008A5275"/>
    <w:rsid w:val="008A55C3"/>
    <w:rsid w:val="008A5958"/>
    <w:rsid w:val="008A5A8B"/>
    <w:rsid w:val="008A6194"/>
    <w:rsid w:val="008A63C0"/>
    <w:rsid w:val="008A663E"/>
    <w:rsid w:val="008A6A83"/>
    <w:rsid w:val="008A6ADA"/>
    <w:rsid w:val="008A6B47"/>
    <w:rsid w:val="008A6CC8"/>
    <w:rsid w:val="008A6E11"/>
    <w:rsid w:val="008A6E26"/>
    <w:rsid w:val="008A6E2E"/>
    <w:rsid w:val="008A713B"/>
    <w:rsid w:val="008A7255"/>
    <w:rsid w:val="008A757A"/>
    <w:rsid w:val="008A7673"/>
    <w:rsid w:val="008A781B"/>
    <w:rsid w:val="008A7845"/>
    <w:rsid w:val="008A7A93"/>
    <w:rsid w:val="008A7BD2"/>
    <w:rsid w:val="008A7DCB"/>
    <w:rsid w:val="008A7E86"/>
    <w:rsid w:val="008B013C"/>
    <w:rsid w:val="008B01E9"/>
    <w:rsid w:val="008B06C1"/>
    <w:rsid w:val="008B07A2"/>
    <w:rsid w:val="008B0923"/>
    <w:rsid w:val="008B09FD"/>
    <w:rsid w:val="008B0AD9"/>
    <w:rsid w:val="008B0C06"/>
    <w:rsid w:val="008B0C7D"/>
    <w:rsid w:val="008B0F8E"/>
    <w:rsid w:val="008B143F"/>
    <w:rsid w:val="008B17F7"/>
    <w:rsid w:val="008B188F"/>
    <w:rsid w:val="008B1BB7"/>
    <w:rsid w:val="008B1F88"/>
    <w:rsid w:val="008B20B9"/>
    <w:rsid w:val="008B20CC"/>
    <w:rsid w:val="008B213B"/>
    <w:rsid w:val="008B221C"/>
    <w:rsid w:val="008B22A5"/>
    <w:rsid w:val="008B2888"/>
    <w:rsid w:val="008B2988"/>
    <w:rsid w:val="008B29E4"/>
    <w:rsid w:val="008B2B7B"/>
    <w:rsid w:val="008B2E9E"/>
    <w:rsid w:val="008B3210"/>
    <w:rsid w:val="008B3334"/>
    <w:rsid w:val="008B3380"/>
    <w:rsid w:val="008B3609"/>
    <w:rsid w:val="008B362E"/>
    <w:rsid w:val="008B3811"/>
    <w:rsid w:val="008B39B9"/>
    <w:rsid w:val="008B3A8E"/>
    <w:rsid w:val="008B3D8C"/>
    <w:rsid w:val="008B3DD3"/>
    <w:rsid w:val="008B43EF"/>
    <w:rsid w:val="008B45DE"/>
    <w:rsid w:val="008B45EE"/>
    <w:rsid w:val="008B467B"/>
    <w:rsid w:val="008B46B1"/>
    <w:rsid w:val="008B47EA"/>
    <w:rsid w:val="008B495D"/>
    <w:rsid w:val="008B4A22"/>
    <w:rsid w:val="008B4BEC"/>
    <w:rsid w:val="008B4CAD"/>
    <w:rsid w:val="008B4D98"/>
    <w:rsid w:val="008B4EF9"/>
    <w:rsid w:val="008B5074"/>
    <w:rsid w:val="008B5076"/>
    <w:rsid w:val="008B51E7"/>
    <w:rsid w:val="008B53D2"/>
    <w:rsid w:val="008B5433"/>
    <w:rsid w:val="008B55A0"/>
    <w:rsid w:val="008B5A9A"/>
    <w:rsid w:val="008B5B0D"/>
    <w:rsid w:val="008B5BAD"/>
    <w:rsid w:val="008B5C79"/>
    <w:rsid w:val="008B5D23"/>
    <w:rsid w:val="008B60DC"/>
    <w:rsid w:val="008B6111"/>
    <w:rsid w:val="008B6180"/>
    <w:rsid w:val="008B61D2"/>
    <w:rsid w:val="008B6359"/>
    <w:rsid w:val="008B6375"/>
    <w:rsid w:val="008B6413"/>
    <w:rsid w:val="008B65A7"/>
    <w:rsid w:val="008B6661"/>
    <w:rsid w:val="008B6BFE"/>
    <w:rsid w:val="008B6C2D"/>
    <w:rsid w:val="008B6C3E"/>
    <w:rsid w:val="008B6DEE"/>
    <w:rsid w:val="008B6E19"/>
    <w:rsid w:val="008B70A1"/>
    <w:rsid w:val="008B73BD"/>
    <w:rsid w:val="008B7482"/>
    <w:rsid w:val="008B763C"/>
    <w:rsid w:val="008B76AA"/>
    <w:rsid w:val="008B7802"/>
    <w:rsid w:val="008B7BA4"/>
    <w:rsid w:val="008C02A6"/>
    <w:rsid w:val="008C037E"/>
    <w:rsid w:val="008C0420"/>
    <w:rsid w:val="008C0451"/>
    <w:rsid w:val="008C049C"/>
    <w:rsid w:val="008C052C"/>
    <w:rsid w:val="008C05B2"/>
    <w:rsid w:val="008C07E5"/>
    <w:rsid w:val="008C0AB3"/>
    <w:rsid w:val="008C0C7C"/>
    <w:rsid w:val="008C0E64"/>
    <w:rsid w:val="008C0E74"/>
    <w:rsid w:val="008C1144"/>
    <w:rsid w:val="008C1459"/>
    <w:rsid w:val="008C14E3"/>
    <w:rsid w:val="008C163A"/>
    <w:rsid w:val="008C1B3D"/>
    <w:rsid w:val="008C1C55"/>
    <w:rsid w:val="008C1C82"/>
    <w:rsid w:val="008C1D32"/>
    <w:rsid w:val="008C1E70"/>
    <w:rsid w:val="008C1FA8"/>
    <w:rsid w:val="008C1FD5"/>
    <w:rsid w:val="008C2629"/>
    <w:rsid w:val="008C28BC"/>
    <w:rsid w:val="008C291F"/>
    <w:rsid w:val="008C2E5F"/>
    <w:rsid w:val="008C2F2C"/>
    <w:rsid w:val="008C312C"/>
    <w:rsid w:val="008C3360"/>
    <w:rsid w:val="008C3444"/>
    <w:rsid w:val="008C34F0"/>
    <w:rsid w:val="008C3672"/>
    <w:rsid w:val="008C3843"/>
    <w:rsid w:val="008C3AA3"/>
    <w:rsid w:val="008C3D69"/>
    <w:rsid w:val="008C3D71"/>
    <w:rsid w:val="008C415F"/>
    <w:rsid w:val="008C4378"/>
    <w:rsid w:val="008C43AD"/>
    <w:rsid w:val="008C444A"/>
    <w:rsid w:val="008C45F3"/>
    <w:rsid w:val="008C499E"/>
    <w:rsid w:val="008C4B40"/>
    <w:rsid w:val="008C4B42"/>
    <w:rsid w:val="008C4BF1"/>
    <w:rsid w:val="008C4CC5"/>
    <w:rsid w:val="008C4EC0"/>
    <w:rsid w:val="008C507B"/>
    <w:rsid w:val="008C534C"/>
    <w:rsid w:val="008C54B4"/>
    <w:rsid w:val="008C568F"/>
    <w:rsid w:val="008C5694"/>
    <w:rsid w:val="008C584D"/>
    <w:rsid w:val="008C594D"/>
    <w:rsid w:val="008C59A2"/>
    <w:rsid w:val="008C5BDB"/>
    <w:rsid w:val="008C601D"/>
    <w:rsid w:val="008C6241"/>
    <w:rsid w:val="008C639F"/>
    <w:rsid w:val="008C64D6"/>
    <w:rsid w:val="008C65B8"/>
    <w:rsid w:val="008C68BD"/>
    <w:rsid w:val="008C6953"/>
    <w:rsid w:val="008C6E65"/>
    <w:rsid w:val="008C6EDD"/>
    <w:rsid w:val="008C7272"/>
    <w:rsid w:val="008C72B0"/>
    <w:rsid w:val="008C7383"/>
    <w:rsid w:val="008C7395"/>
    <w:rsid w:val="008C7398"/>
    <w:rsid w:val="008C752F"/>
    <w:rsid w:val="008C783F"/>
    <w:rsid w:val="008C7AF2"/>
    <w:rsid w:val="008C7EBF"/>
    <w:rsid w:val="008C7F52"/>
    <w:rsid w:val="008D0009"/>
    <w:rsid w:val="008D0113"/>
    <w:rsid w:val="008D0239"/>
    <w:rsid w:val="008D0493"/>
    <w:rsid w:val="008D05D1"/>
    <w:rsid w:val="008D0940"/>
    <w:rsid w:val="008D0A33"/>
    <w:rsid w:val="008D0C80"/>
    <w:rsid w:val="008D0CEF"/>
    <w:rsid w:val="008D0D21"/>
    <w:rsid w:val="008D0E33"/>
    <w:rsid w:val="008D0E4A"/>
    <w:rsid w:val="008D0EC9"/>
    <w:rsid w:val="008D0FB1"/>
    <w:rsid w:val="008D10C3"/>
    <w:rsid w:val="008D127A"/>
    <w:rsid w:val="008D12BA"/>
    <w:rsid w:val="008D12E6"/>
    <w:rsid w:val="008D133B"/>
    <w:rsid w:val="008D136F"/>
    <w:rsid w:val="008D1427"/>
    <w:rsid w:val="008D1439"/>
    <w:rsid w:val="008D1844"/>
    <w:rsid w:val="008D1959"/>
    <w:rsid w:val="008D254B"/>
    <w:rsid w:val="008D25CB"/>
    <w:rsid w:val="008D26AA"/>
    <w:rsid w:val="008D27E8"/>
    <w:rsid w:val="008D289C"/>
    <w:rsid w:val="008D2B55"/>
    <w:rsid w:val="008D2D04"/>
    <w:rsid w:val="008D2E83"/>
    <w:rsid w:val="008D2E96"/>
    <w:rsid w:val="008D318E"/>
    <w:rsid w:val="008D31E3"/>
    <w:rsid w:val="008D324F"/>
    <w:rsid w:val="008D3436"/>
    <w:rsid w:val="008D34AA"/>
    <w:rsid w:val="008D3603"/>
    <w:rsid w:val="008D3905"/>
    <w:rsid w:val="008D3E55"/>
    <w:rsid w:val="008D46E8"/>
    <w:rsid w:val="008D48B6"/>
    <w:rsid w:val="008D48BB"/>
    <w:rsid w:val="008D49BF"/>
    <w:rsid w:val="008D5085"/>
    <w:rsid w:val="008D5095"/>
    <w:rsid w:val="008D5444"/>
    <w:rsid w:val="008D5662"/>
    <w:rsid w:val="008D597F"/>
    <w:rsid w:val="008D59CD"/>
    <w:rsid w:val="008D5DCE"/>
    <w:rsid w:val="008D5E2E"/>
    <w:rsid w:val="008D5F71"/>
    <w:rsid w:val="008D612D"/>
    <w:rsid w:val="008D627E"/>
    <w:rsid w:val="008D658C"/>
    <w:rsid w:val="008D6811"/>
    <w:rsid w:val="008D70C3"/>
    <w:rsid w:val="008D7144"/>
    <w:rsid w:val="008D71BB"/>
    <w:rsid w:val="008D738A"/>
    <w:rsid w:val="008D753B"/>
    <w:rsid w:val="008D75A6"/>
    <w:rsid w:val="008D75CA"/>
    <w:rsid w:val="008D75CD"/>
    <w:rsid w:val="008D760B"/>
    <w:rsid w:val="008D7759"/>
    <w:rsid w:val="008D77D9"/>
    <w:rsid w:val="008D78F1"/>
    <w:rsid w:val="008D7B0C"/>
    <w:rsid w:val="008D7CB2"/>
    <w:rsid w:val="008D7CF8"/>
    <w:rsid w:val="008E00A7"/>
    <w:rsid w:val="008E0170"/>
    <w:rsid w:val="008E08A3"/>
    <w:rsid w:val="008E096F"/>
    <w:rsid w:val="008E0B0B"/>
    <w:rsid w:val="008E0BAA"/>
    <w:rsid w:val="008E1097"/>
    <w:rsid w:val="008E11BB"/>
    <w:rsid w:val="008E12EB"/>
    <w:rsid w:val="008E17A4"/>
    <w:rsid w:val="008E1CAE"/>
    <w:rsid w:val="008E1D87"/>
    <w:rsid w:val="008E1DD6"/>
    <w:rsid w:val="008E2083"/>
    <w:rsid w:val="008E20FA"/>
    <w:rsid w:val="008E22B4"/>
    <w:rsid w:val="008E2643"/>
    <w:rsid w:val="008E27E7"/>
    <w:rsid w:val="008E2864"/>
    <w:rsid w:val="008E28BA"/>
    <w:rsid w:val="008E29C1"/>
    <w:rsid w:val="008E2A29"/>
    <w:rsid w:val="008E2B75"/>
    <w:rsid w:val="008E2B90"/>
    <w:rsid w:val="008E2D26"/>
    <w:rsid w:val="008E2E35"/>
    <w:rsid w:val="008E2EC1"/>
    <w:rsid w:val="008E3482"/>
    <w:rsid w:val="008E354D"/>
    <w:rsid w:val="008E3894"/>
    <w:rsid w:val="008E38C5"/>
    <w:rsid w:val="008E3D1E"/>
    <w:rsid w:val="008E3DB8"/>
    <w:rsid w:val="008E3DE2"/>
    <w:rsid w:val="008E3DEE"/>
    <w:rsid w:val="008E3F9F"/>
    <w:rsid w:val="008E4021"/>
    <w:rsid w:val="008E41F3"/>
    <w:rsid w:val="008E4259"/>
    <w:rsid w:val="008E443E"/>
    <w:rsid w:val="008E4498"/>
    <w:rsid w:val="008E44EE"/>
    <w:rsid w:val="008E4852"/>
    <w:rsid w:val="008E4B53"/>
    <w:rsid w:val="008E4B63"/>
    <w:rsid w:val="008E4DA7"/>
    <w:rsid w:val="008E4EFB"/>
    <w:rsid w:val="008E513F"/>
    <w:rsid w:val="008E51C8"/>
    <w:rsid w:val="008E52F5"/>
    <w:rsid w:val="008E5419"/>
    <w:rsid w:val="008E574D"/>
    <w:rsid w:val="008E575B"/>
    <w:rsid w:val="008E5780"/>
    <w:rsid w:val="008E5847"/>
    <w:rsid w:val="008E58EC"/>
    <w:rsid w:val="008E59CB"/>
    <w:rsid w:val="008E5B28"/>
    <w:rsid w:val="008E5C68"/>
    <w:rsid w:val="008E63FB"/>
    <w:rsid w:val="008E6525"/>
    <w:rsid w:val="008E6603"/>
    <w:rsid w:val="008E674C"/>
    <w:rsid w:val="008E6B84"/>
    <w:rsid w:val="008E6EFB"/>
    <w:rsid w:val="008E7367"/>
    <w:rsid w:val="008E74BE"/>
    <w:rsid w:val="008E77C1"/>
    <w:rsid w:val="008E7863"/>
    <w:rsid w:val="008E7A26"/>
    <w:rsid w:val="008E7A4A"/>
    <w:rsid w:val="008E7AC3"/>
    <w:rsid w:val="008E7BFF"/>
    <w:rsid w:val="008E7CB0"/>
    <w:rsid w:val="008E7D71"/>
    <w:rsid w:val="008E7D8B"/>
    <w:rsid w:val="008E7F30"/>
    <w:rsid w:val="008F02F1"/>
    <w:rsid w:val="008F03B0"/>
    <w:rsid w:val="008F04C7"/>
    <w:rsid w:val="008F0583"/>
    <w:rsid w:val="008F06D3"/>
    <w:rsid w:val="008F0702"/>
    <w:rsid w:val="008F07AC"/>
    <w:rsid w:val="008F0DA7"/>
    <w:rsid w:val="008F0E0D"/>
    <w:rsid w:val="008F0F33"/>
    <w:rsid w:val="008F12A2"/>
    <w:rsid w:val="008F1336"/>
    <w:rsid w:val="008F1422"/>
    <w:rsid w:val="008F14B8"/>
    <w:rsid w:val="008F14E4"/>
    <w:rsid w:val="008F156A"/>
    <w:rsid w:val="008F1605"/>
    <w:rsid w:val="008F1610"/>
    <w:rsid w:val="008F1828"/>
    <w:rsid w:val="008F196A"/>
    <w:rsid w:val="008F19C2"/>
    <w:rsid w:val="008F1E99"/>
    <w:rsid w:val="008F207B"/>
    <w:rsid w:val="008F215C"/>
    <w:rsid w:val="008F21EB"/>
    <w:rsid w:val="008F2352"/>
    <w:rsid w:val="008F23B2"/>
    <w:rsid w:val="008F2435"/>
    <w:rsid w:val="008F2505"/>
    <w:rsid w:val="008F256A"/>
    <w:rsid w:val="008F26C0"/>
    <w:rsid w:val="008F27D8"/>
    <w:rsid w:val="008F28C9"/>
    <w:rsid w:val="008F28EA"/>
    <w:rsid w:val="008F2915"/>
    <w:rsid w:val="008F29C5"/>
    <w:rsid w:val="008F3051"/>
    <w:rsid w:val="008F32A4"/>
    <w:rsid w:val="008F362A"/>
    <w:rsid w:val="008F3A93"/>
    <w:rsid w:val="008F3D60"/>
    <w:rsid w:val="008F3E05"/>
    <w:rsid w:val="008F3E35"/>
    <w:rsid w:val="008F3ED5"/>
    <w:rsid w:val="008F3F29"/>
    <w:rsid w:val="008F3FAC"/>
    <w:rsid w:val="008F418E"/>
    <w:rsid w:val="008F4244"/>
    <w:rsid w:val="008F45E1"/>
    <w:rsid w:val="008F48D4"/>
    <w:rsid w:val="008F4B70"/>
    <w:rsid w:val="008F4D12"/>
    <w:rsid w:val="008F4D96"/>
    <w:rsid w:val="008F4DAB"/>
    <w:rsid w:val="008F4FB9"/>
    <w:rsid w:val="008F506E"/>
    <w:rsid w:val="008F5118"/>
    <w:rsid w:val="008F5264"/>
    <w:rsid w:val="008F531F"/>
    <w:rsid w:val="008F5476"/>
    <w:rsid w:val="008F562F"/>
    <w:rsid w:val="008F576F"/>
    <w:rsid w:val="008F5940"/>
    <w:rsid w:val="008F5997"/>
    <w:rsid w:val="008F5A46"/>
    <w:rsid w:val="008F5ACC"/>
    <w:rsid w:val="008F5AEA"/>
    <w:rsid w:val="008F5B18"/>
    <w:rsid w:val="008F5BAA"/>
    <w:rsid w:val="008F5E4F"/>
    <w:rsid w:val="008F5E6F"/>
    <w:rsid w:val="008F5FE3"/>
    <w:rsid w:val="008F608B"/>
    <w:rsid w:val="008F631B"/>
    <w:rsid w:val="008F648A"/>
    <w:rsid w:val="008F6751"/>
    <w:rsid w:val="008F6982"/>
    <w:rsid w:val="008F6B7A"/>
    <w:rsid w:val="008F6C06"/>
    <w:rsid w:val="008F6DDB"/>
    <w:rsid w:val="008F6EC9"/>
    <w:rsid w:val="008F718D"/>
    <w:rsid w:val="008F7305"/>
    <w:rsid w:val="008F7375"/>
    <w:rsid w:val="008F7916"/>
    <w:rsid w:val="008F7ECA"/>
    <w:rsid w:val="008F7FF8"/>
    <w:rsid w:val="00900207"/>
    <w:rsid w:val="0090037E"/>
    <w:rsid w:val="0090043D"/>
    <w:rsid w:val="009005E3"/>
    <w:rsid w:val="009006E0"/>
    <w:rsid w:val="009009C0"/>
    <w:rsid w:val="00900C02"/>
    <w:rsid w:val="00900C12"/>
    <w:rsid w:val="00900CC9"/>
    <w:rsid w:val="00900DA9"/>
    <w:rsid w:val="00900EB0"/>
    <w:rsid w:val="00900F42"/>
    <w:rsid w:val="00900F64"/>
    <w:rsid w:val="00901105"/>
    <w:rsid w:val="009014A7"/>
    <w:rsid w:val="009016B2"/>
    <w:rsid w:val="00901785"/>
    <w:rsid w:val="0090189D"/>
    <w:rsid w:val="00901B78"/>
    <w:rsid w:val="00901C79"/>
    <w:rsid w:val="00901DAF"/>
    <w:rsid w:val="00901F9D"/>
    <w:rsid w:val="00901FE7"/>
    <w:rsid w:val="0090201A"/>
    <w:rsid w:val="00902639"/>
    <w:rsid w:val="009026E1"/>
    <w:rsid w:val="00902D4C"/>
    <w:rsid w:val="009030FD"/>
    <w:rsid w:val="0090316B"/>
    <w:rsid w:val="0090318D"/>
    <w:rsid w:val="009031DA"/>
    <w:rsid w:val="00903537"/>
    <w:rsid w:val="00903892"/>
    <w:rsid w:val="0090392B"/>
    <w:rsid w:val="00903A4C"/>
    <w:rsid w:val="00903AE3"/>
    <w:rsid w:val="00903DD0"/>
    <w:rsid w:val="00903EEC"/>
    <w:rsid w:val="00903F89"/>
    <w:rsid w:val="009040C8"/>
    <w:rsid w:val="009040F3"/>
    <w:rsid w:val="00904183"/>
    <w:rsid w:val="009043AE"/>
    <w:rsid w:val="0090452D"/>
    <w:rsid w:val="009047EC"/>
    <w:rsid w:val="00904B79"/>
    <w:rsid w:val="00904C10"/>
    <w:rsid w:val="009051B1"/>
    <w:rsid w:val="00905203"/>
    <w:rsid w:val="00905213"/>
    <w:rsid w:val="00905243"/>
    <w:rsid w:val="0090530E"/>
    <w:rsid w:val="0090553E"/>
    <w:rsid w:val="00905558"/>
    <w:rsid w:val="00905D9B"/>
    <w:rsid w:val="00905E86"/>
    <w:rsid w:val="0090606C"/>
    <w:rsid w:val="009060E4"/>
    <w:rsid w:val="009061B4"/>
    <w:rsid w:val="009061F5"/>
    <w:rsid w:val="00906210"/>
    <w:rsid w:val="00906258"/>
    <w:rsid w:val="009067B1"/>
    <w:rsid w:val="00906AA1"/>
    <w:rsid w:val="00906C99"/>
    <w:rsid w:val="00906F4B"/>
    <w:rsid w:val="009071E7"/>
    <w:rsid w:val="0090725C"/>
    <w:rsid w:val="00907374"/>
    <w:rsid w:val="009074E4"/>
    <w:rsid w:val="00907515"/>
    <w:rsid w:val="0090761A"/>
    <w:rsid w:val="00907813"/>
    <w:rsid w:val="00907876"/>
    <w:rsid w:val="00907A80"/>
    <w:rsid w:val="00907DE8"/>
    <w:rsid w:val="009100DB"/>
    <w:rsid w:val="009102E5"/>
    <w:rsid w:val="0091075F"/>
    <w:rsid w:val="00910B4B"/>
    <w:rsid w:val="00910BC4"/>
    <w:rsid w:val="00910DAA"/>
    <w:rsid w:val="00910E37"/>
    <w:rsid w:val="00910E59"/>
    <w:rsid w:val="00910F29"/>
    <w:rsid w:val="00910FCD"/>
    <w:rsid w:val="00911002"/>
    <w:rsid w:val="00911051"/>
    <w:rsid w:val="009111DC"/>
    <w:rsid w:val="009112A2"/>
    <w:rsid w:val="00911491"/>
    <w:rsid w:val="00911801"/>
    <w:rsid w:val="009119DD"/>
    <w:rsid w:val="00911C97"/>
    <w:rsid w:val="00911EEF"/>
    <w:rsid w:val="0091208A"/>
    <w:rsid w:val="00912152"/>
    <w:rsid w:val="009121AD"/>
    <w:rsid w:val="0091253D"/>
    <w:rsid w:val="00912A7F"/>
    <w:rsid w:val="00912AC4"/>
    <w:rsid w:val="00912ADF"/>
    <w:rsid w:val="009131AD"/>
    <w:rsid w:val="00913325"/>
    <w:rsid w:val="0091344E"/>
    <w:rsid w:val="0091361D"/>
    <w:rsid w:val="00913B5B"/>
    <w:rsid w:val="00913D8D"/>
    <w:rsid w:val="00913EC1"/>
    <w:rsid w:val="00913FD3"/>
    <w:rsid w:val="0091421B"/>
    <w:rsid w:val="0091422C"/>
    <w:rsid w:val="0091424D"/>
    <w:rsid w:val="009143B2"/>
    <w:rsid w:val="009147CB"/>
    <w:rsid w:val="00914AD7"/>
    <w:rsid w:val="00914C9E"/>
    <w:rsid w:val="00914CE0"/>
    <w:rsid w:val="009150CB"/>
    <w:rsid w:val="009153F8"/>
    <w:rsid w:val="00915466"/>
    <w:rsid w:val="0091550E"/>
    <w:rsid w:val="009156A8"/>
    <w:rsid w:val="00915825"/>
    <w:rsid w:val="0091586B"/>
    <w:rsid w:val="00915927"/>
    <w:rsid w:val="0091598B"/>
    <w:rsid w:val="009159D9"/>
    <w:rsid w:val="00915C92"/>
    <w:rsid w:val="00915DD4"/>
    <w:rsid w:val="00915E69"/>
    <w:rsid w:val="00915FD7"/>
    <w:rsid w:val="0091607A"/>
    <w:rsid w:val="00916147"/>
    <w:rsid w:val="00916152"/>
    <w:rsid w:val="00916629"/>
    <w:rsid w:val="00916773"/>
    <w:rsid w:val="009168CE"/>
    <w:rsid w:val="00916B49"/>
    <w:rsid w:val="0091702E"/>
    <w:rsid w:val="009177D5"/>
    <w:rsid w:val="00917CFF"/>
    <w:rsid w:val="00917DE8"/>
    <w:rsid w:val="00917E78"/>
    <w:rsid w:val="0092003D"/>
    <w:rsid w:val="009203BB"/>
    <w:rsid w:val="0092094E"/>
    <w:rsid w:val="009209C7"/>
    <w:rsid w:val="00920C4A"/>
    <w:rsid w:val="00920C7A"/>
    <w:rsid w:val="00920CFE"/>
    <w:rsid w:val="00921053"/>
    <w:rsid w:val="009210CB"/>
    <w:rsid w:val="009210E8"/>
    <w:rsid w:val="009211A9"/>
    <w:rsid w:val="0092134A"/>
    <w:rsid w:val="00921575"/>
    <w:rsid w:val="0092176B"/>
    <w:rsid w:val="0092185C"/>
    <w:rsid w:val="009219C6"/>
    <w:rsid w:val="00921AE9"/>
    <w:rsid w:val="00921DFA"/>
    <w:rsid w:val="00921F34"/>
    <w:rsid w:val="00922578"/>
    <w:rsid w:val="00922678"/>
    <w:rsid w:val="00922684"/>
    <w:rsid w:val="009226AE"/>
    <w:rsid w:val="009227B1"/>
    <w:rsid w:val="00922952"/>
    <w:rsid w:val="00922C45"/>
    <w:rsid w:val="00922FB0"/>
    <w:rsid w:val="009231BE"/>
    <w:rsid w:val="0092380F"/>
    <w:rsid w:val="00923842"/>
    <w:rsid w:val="00923AE6"/>
    <w:rsid w:val="009242F8"/>
    <w:rsid w:val="00924360"/>
    <w:rsid w:val="00924864"/>
    <w:rsid w:val="00924AA7"/>
    <w:rsid w:val="00924C6F"/>
    <w:rsid w:val="00924CBC"/>
    <w:rsid w:val="00924F1E"/>
    <w:rsid w:val="00924F24"/>
    <w:rsid w:val="00925138"/>
    <w:rsid w:val="00925304"/>
    <w:rsid w:val="00925BFF"/>
    <w:rsid w:val="00925D7C"/>
    <w:rsid w:val="00925E8E"/>
    <w:rsid w:val="00925EE9"/>
    <w:rsid w:val="0092614C"/>
    <w:rsid w:val="00926425"/>
    <w:rsid w:val="0092645B"/>
    <w:rsid w:val="00926480"/>
    <w:rsid w:val="009267B5"/>
    <w:rsid w:val="00926A88"/>
    <w:rsid w:val="00926CBE"/>
    <w:rsid w:val="00926D3F"/>
    <w:rsid w:val="00926DF7"/>
    <w:rsid w:val="00926E1A"/>
    <w:rsid w:val="00926E71"/>
    <w:rsid w:val="00926EDA"/>
    <w:rsid w:val="00926F0B"/>
    <w:rsid w:val="00926FEB"/>
    <w:rsid w:val="0092719C"/>
    <w:rsid w:val="009272C9"/>
    <w:rsid w:val="009272D1"/>
    <w:rsid w:val="009272FA"/>
    <w:rsid w:val="009274FD"/>
    <w:rsid w:val="0092757A"/>
    <w:rsid w:val="0092791E"/>
    <w:rsid w:val="0092795A"/>
    <w:rsid w:val="00927B3B"/>
    <w:rsid w:val="00927C37"/>
    <w:rsid w:val="00927D71"/>
    <w:rsid w:val="00927DDB"/>
    <w:rsid w:val="00927E12"/>
    <w:rsid w:val="00927ED7"/>
    <w:rsid w:val="00927FFC"/>
    <w:rsid w:val="00930468"/>
    <w:rsid w:val="009305C2"/>
    <w:rsid w:val="009306AD"/>
    <w:rsid w:val="00930908"/>
    <w:rsid w:val="00930BFE"/>
    <w:rsid w:val="00930F38"/>
    <w:rsid w:val="009312A7"/>
    <w:rsid w:val="0093134E"/>
    <w:rsid w:val="00931424"/>
    <w:rsid w:val="00931603"/>
    <w:rsid w:val="0093170A"/>
    <w:rsid w:val="009318C1"/>
    <w:rsid w:val="00931AC2"/>
    <w:rsid w:val="00931EEB"/>
    <w:rsid w:val="00931F4B"/>
    <w:rsid w:val="00932063"/>
    <w:rsid w:val="009320D5"/>
    <w:rsid w:val="0093227E"/>
    <w:rsid w:val="0093234E"/>
    <w:rsid w:val="00932360"/>
    <w:rsid w:val="00932370"/>
    <w:rsid w:val="009324B2"/>
    <w:rsid w:val="00932703"/>
    <w:rsid w:val="00932722"/>
    <w:rsid w:val="00932828"/>
    <w:rsid w:val="009328D1"/>
    <w:rsid w:val="00932C4E"/>
    <w:rsid w:val="00932D51"/>
    <w:rsid w:val="00932FDB"/>
    <w:rsid w:val="00933040"/>
    <w:rsid w:val="0093308D"/>
    <w:rsid w:val="0093328E"/>
    <w:rsid w:val="009335F1"/>
    <w:rsid w:val="00933824"/>
    <w:rsid w:val="00933C6C"/>
    <w:rsid w:val="00933E85"/>
    <w:rsid w:val="009347D4"/>
    <w:rsid w:val="00934A62"/>
    <w:rsid w:val="00934AB8"/>
    <w:rsid w:val="00934B75"/>
    <w:rsid w:val="00935052"/>
    <w:rsid w:val="009351B6"/>
    <w:rsid w:val="009355A3"/>
    <w:rsid w:val="00935B93"/>
    <w:rsid w:val="00936091"/>
    <w:rsid w:val="009365BF"/>
    <w:rsid w:val="00936776"/>
    <w:rsid w:val="00936ACD"/>
    <w:rsid w:val="00936BE6"/>
    <w:rsid w:val="00936FA4"/>
    <w:rsid w:val="00937463"/>
    <w:rsid w:val="00937723"/>
    <w:rsid w:val="00937A67"/>
    <w:rsid w:val="00937E03"/>
    <w:rsid w:val="00937ECB"/>
    <w:rsid w:val="00940109"/>
    <w:rsid w:val="00940114"/>
    <w:rsid w:val="009401EE"/>
    <w:rsid w:val="0094027E"/>
    <w:rsid w:val="00940A26"/>
    <w:rsid w:val="00940A9F"/>
    <w:rsid w:val="00940B59"/>
    <w:rsid w:val="00940E25"/>
    <w:rsid w:val="009411EE"/>
    <w:rsid w:val="009413A0"/>
    <w:rsid w:val="00941408"/>
    <w:rsid w:val="0094141D"/>
    <w:rsid w:val="009414CA"/>
    <w:rsid w:val="00941527"/>
    <w:rsid w:val="00941624"/>
    <w:rsid w:val="00941640"/>
    <w:rsid w:val="00941E1D"/>
    <w:rsid w:val="009424EF"/>
    <w:rsid w:val="009425B7"/>
    <w:rsid w:val="00942710"/>
    <w:rsid w:val="00942D5B"/>
    <w:rsid w:val="00943237"/>
    <w:rsid w:val="00943332"/>
    <w:rsid w:val="009433D2"/>
    <w:rsid w:val="00943825"/>
    <w:rsid w:val="00943996"/>
    <w:rsid w:val="009439D8"/>
    <w:rsid w:val="00943EE5"/>
    <w:rsid w:val="00943FF9"/>
    <w:rsid w:val="009442EA"/>
    <w:rsid w:val="0094438E"/>
    <w:rsid w:val="009445E7"/>
    <w:rsid w:val="009447D6"/>
    <w:rsid w:val="009447F4"/>
    <w:rsid w:val="00944820"/>
    <w:rsid w:val="00944B76"/>
    <w:rsid w:val="00944D71"/>
    <w:rsid w:val="00944E16"/>
    <w:rsid w:val="0094523E"/>
    <w:rsid w:val="00945414"/>
    <w:rsid w:val="0094551E"/>
    <w:rsid w:val="0094552A"/>
    <w:rsid w:val="009459DB"/>
    <w:rsid w:val="00945A50"/>
    <w:rsid w:val="00945DC6"/>
    <w:rsid w:val="00945F21"/>
    <w:rsid w:val="00945FFE"/>
    <w:rsid w:val="00946024"/>
    <w:rsid w:val="00946064"/>
    <w:rsid w:val="009460A6"/>
    <w:rsid w:val="009460E8"/>
    <w:rsid w:val="009461EB"/>
    <w:rsid w:val="009464D9"/>
    <w:rsid w:val="0094666E"/>
    <w:rsid w:val="00946897"/>
    <w:rsid w:val="00946949"/>
    <w:rsid w:val="00946C24"/>
    <w:rsid w:val="0094720C"/>
    <w:rsid w:val="0094720E"/>
    <w:rsid w:val="00947237"/>
    <w:rsid w:val="00947364"/>
    <w:rsid w:val="009473BE"/>
    <w:rsid w:val="0094747B"/>
    <w:rsid w:val="00947551"/>
    <w:rsid w:val="009475BD"/>
    <w:rsid w:val="0094779C"/>
    <w:rsid w:val="00947D97"/>
    <w:rsid w:val="009500DE"/>
    <w:rsid w:val="0095017D"/>
    <w:rsid w:val="00950BA4"/>
    <w:rsid w:val="00950E27"/>
    <w:rsid w:val="00950F78"/>
    <w:rsid w:val="00950FA7"/>
    <w:rsid w:val="00950FAC"/>
    <w:rsid w:val="00951130"/>
    <w:rsid w:val="0095125C"/>
    <w:rsid w:val="0095156A"/>
    <w:rsid w:val="009515CC"/>
    <w:rsid w:val="0095181C"/>
    <w:rsid w:val="00951988"/>
    <w:rsid w:val="00951B00"/>
    <w:rsid w:val="00951DEF"/>
    <w:rsid w:val="00951E41"/>
    <w:rsid w:val="00951F1F"/>
    <w:rsid w:val="009521EE"/>
    <w:rsid w:val="00952688"/>
    <w:rsid w:val="0095269D"/>
    <w:rsid w:val="00952856"/>
    <w:rsid w:val="0095298C"/>
    <w:rsid w:val="00952B83"/>
    <w:rsid w:val="00952E63"/>
    <w:rsid w:val="00952E73"/>
    <w:rsid w:val="00952E8D"/>
    <w:rsid w:val="00952EC3"/>
    <w:rsid w:val="00953173"/>
    <w:rsid w:val="00953357"/>
    <w:rsid w:val="00953BB3"/>
    <w:rsid w:val="00953D22"/>
    <w:rsid w:val="00953D7B"/>
    <w:rsid w:val="009541DD"/>
    <w:rsid w:val="00954247"/>
    <w:rsid w:val="0095473E"/>
    <w:rsid w:val="009548D5"/>
    <w:rsid w:val="00954903"/>
    <w:rsid w:val="00954A66"/>
    <w:rsid w:val="00955302"/>
    <w:rsid w:val="0095537E"/>
    <w:rsid w:val="00955420"/>
    <w:rsid w:val="009555C6"/>
    <w:rsid w:val="00955760"/>
    <w:rsid w:val="00955832"/>
    <w:rsid w:val="00955D74"/>
    <w:rsid w:val="00955FD6"/>
    <w:rsid w:val="009563CE"/>
    <w:rsid w:val="009564F6"/>
    <w:rsid w:val="00956687"/>
    <w:rsid w:val="00956848"/>
    <w:rsid w:val="00956942"/>
    <w:rsid w:val="00956986"/>
    <w:rsid w:val="00956A29"/>
    <w:rsid w:val="00956AE7"/>
    <w:rsid w:val="00956B0A"/>
    <w:rsid w:val="00956B86"/>
    <w:rsid w:val="00956D2C"/>
    <w:rsid w:val="00956D61"/>
    <w:rsid w:val="00956EC5"/>
    <w:rsid w:val="009570D5"/>
    <w:rsid w:val="0095730E"/>
    <w:rsid w:val="00957643"/>
    <w:rsid w:val="00957983"/>
    <w:rsid w:val="00957B01"/>
    <w:rsid w:val="00957F14"/>
    <w:rsid w:val="0096002D"/>
    <w:rsid w:val="00960064"/>
    <w:rsid w:val="00960273"/>
    <w:rsid w:val="00960277"/>
    <w:rsid w:val="0096054A"/>
    <w:rsid w:val="009606CE"/>
    <w:rsid w:val="0096096A"/>
    <w:rsid w:val="00960AC4"/>
    <w:rsid w:val="00960E0F"/>
    <w:rsid w:val="00961219"/>
    <w:rsid w:val="009615DE"/>
    <w:rsid w:val="00961C34"/>
    <w:rsid w:val="00961D2C"/>
    <w:rsid w:val="00961DB4"/>
    <w:rsid w:val="00961FAB"/>
    <w:rsid w:val="00962060"/>
    <w:rsid w:val="00962453"/>
    <w:rsid w:val="009624E3"/>
    <w:rsid w:val="0096281A"/>
    <w:rsid w:val="00962895"/>
    <w:rsid w:val="00962A56"/>
    <w:rsid w:val="00962D86"/>
    <w:rsid w:val="00962F17"/>
    <w:rsid w:val="009630BA"/>
    <w:rsid w:val="009630FE"/>
    <w:rsid w:val="009631B3"/>
    <w:rsid w:val="00963408"/>
    <w:rsid w:val="00963A59"/>
    <w:rsid w:val="00963C4D"/>
    <w:rsid w:val="00963CC5"/>
    <w:rsid w:val="009640C6"/>
    <w:rsid w:val="00964357"/>
    <w:rsid w:val="0096448C"/>
    <w:rsid w:val="009646CC"/>
    <w:rsid w:val="00964806"/>
    <w:rsid w:val="009648D0"/>
    <w:rsid w:val="0096496D"/>
    <w:rsid w:val="00964C7C"/>
    <w:rsid w:val="009651A9"/>
    <w:rsid w:val="009651C7"/>
    <w:rsid w:val="00965437"/>
    <w:rsid w:val="009655D2"/>
    <w:rsid w:val="0096560A"/>
    <w:rsid w:val="00965A2D"/>
    <w:rsid w:val="00965A39"/>
    <w:rsid w:val="00965C17"/>
    <w:rsid w:val="00965DE5"/>
    <w:rsid w:val="0096612F"/>
    <w:rsid w:val="009661A0"/>
    <w:rsid w:val="0096638C"/>
    <w:rsid w:val="009665EF"/>
    <w:rsid w:val="0096680B"/>
    <w:rsid w:val="0096686A"/>
    <w:rsid w:val="00966920"/>
    <w:rsid w:val="00966A43"/>
    <w:rsid w:val="00966F51"/>
    <w:rsid w:val="00967215"/>
    <w:rsid w:val="00967469"/>
    <w:rsid w:val="009677BD"/>
    <w:rsid w:val="00967851"/>
    <w:rsid w:val="00967973"/>
    <w:rsid w:val="00967B05"/>
    <w:rsid w:val="00967C27"/>
    <w:rsid w:val="00967E16"/>
    <w:rsid w:val="00967EA6"/>
    <w:rsid w:val="009701E7"/>
    <w:rsid w:val="00970336"/>
    <w:rsid w:val="00970400"/>
    <w:rsid w:val="0097040A"/>
    <w:rsid w:val="00970603"/>
    <w:rsid w:val="00970E67"/>
    <w:rsid w:val="00970E7A"/>
    <w:rsid w:val="00971113"/>
    <w:rsid w:val="00971464"/>
    <w:rsid w:val="00971578"/>
    <w:rsid w:val="00971692"/>
    <w:rsid w:val="009716DA"/>
    <w:rsid w:val="00971A53"/>
    <w:rsid w:val="00971D2A"/>
    <w:rsid w:val="00971FD0"/>
    <w:rsid w:val="00972020"/>
    <w:rsid w:val="0097206D"/>
    <w:rsid w:val="0097219F"/>
    <w:rsid w:val="0097221F"/>
    <w:rsid w:val="009728FA"/>
    <w:rsid w:val="0097297D"/>
    <w:rsid w:val="00972DEC"/>
    <w:rsid w:val="00972E61"/>
    <w:rsid w:val="009731FE"/>
    <w:rsid w:val="00973316"/>
    <w:rsid w:val="009739F4"/>
    <w:rsid w:val="00973B8F"/>
    <w:rsid w:val="00973C71"/>
    <w:rsid w:val="00973C9E"/>
    <w:rsid w:val="00973D9F"/>
    <w:rsid w:val="00973E96"/>
    <w:rsid w:val="009740FF"/>
    <w:rsid w:val="00974222"/>
    <w:rsid w:val="009747A5"/>
    <w:rsid w:val="00974A10"/>
    <w:rsid w:val="00974C22"/>
    <w:rsid w:val="00974CF3"/>
    <w:rsid w:val="00975010"/>
    <w:rsid w:val="009753BC"/>
    <w:rsid w:val="00975404"/>
    <w:rsid w:val="00975498"/>
    <w:rsid w:val="00975787"/>
    <w:rsid w:val="009757BD"/>
    <w:rsid w:val="009757E5"/>
    <w:rsid w:val="0097588C"/>
    <w:rsid w:val="00975892"/>
    <w:rsid w:val="009759DE"/>
    <w:rsid w:val="00976000"/>
    <w:rsid w:val="0097626B"/>
    <w:rsid w:val="00976498"/>
    <w:rsid w:val="00976620"/>
    <w:rsid w:val="00976AB5"/>
    <w:rsid w:val="00976B35"/>
    <w:rsid w:val="00976B76"/>
    <w:rsid w:val="00976B94"/>
    <w:rsid w:val="00976C85"/>
    <w:rsid w:val="00976CCE"/>
    <w:rsid w:val="00976D9E"/>
    <w:rsid w:val="00976E3A"/>
    <w:rsid w:val="00977280"/>
    <w:rsid w:val="009777CB"/>
    <w:rsid w:val="0097782A"/>
    <w:rsid w:val="00977A59"/>
    <w:rsid w:val="00977AEA"/>
    <w:rsid w:val="00977BBB"/>
    <w:rsid w:val="00977CE4"/>
    <w:rsid w:val="00977D3E"/>
    <w:rsid w:val="00977D42"/>
    <w:rsid w:val="0098026C"/>
    <w:rsid w:val="009804E8"/>
    <w:rsid w:val="0098061A"/>
    <w:rsid w:val="00980A5C"/>
    <w:rsid w:val="00980BA5"/>
    <w:rsid w:val="00980ED2"/>
    <w:rsid w:val="0098100B"/>
    <w:rsid w:val="0098115C"/>
    <w:rsid w:val="00981196"/>
    <w:rsid w:val="00981356"/>
    <w:rsid w:val="009813BD"/>
    <w:rsid w:val="0098175C"/>
    <w:rsid w:val="00981A01"/>
    <w:rsid w:val="00981A22"/>
    <w:rsid w:val="00981BA6"/>
    <w:rsid w:val="00981C06"/>
    <w:rsid w:val="00981CEC"/>
    <w:rsid w:val="00981F5B"/>
    <w:rsid w:val="00981FCF"/>
    <w:rsid w:val="00982110"/>
    <w:rsid w:val="0098217B"/>
    <w:rsid w:val="009825A5"/>
    <w:rsid w:val="00982806"/>
    <w:rsid w:val="00982AFE"/>
    <w:rsid w:val="00982E07"/>
    <w:rsid w:val="00982EC9"/>
    <w:rsid w:val="00982FA2"/>
    <w:rsid w:val="00982FB3"/>
    <w:rsid w:val="00983433"/>
    <w:rsid w:val="009835C0"/>
    <w:rsid w:val="009838AE"/>
    <w:rsid w:val="0098397A"/>
    <w:rsid w:val="009839AF"/>
    <w:rsid w:val="00983A52"/>
    <w:rsid w:val="00983A8F"/>
    <w:rsid w:val="00983B78"/>
    <w:rsid w:val="00983F97"/>
    <w:rsid w:val="00984024"/>
    <w:rsid w:val="0098410E"/>
    <w:rsid w:val="009843B0"/>
    <w:rsid w:val="009844DC"/>
    <w:rsid w:val="00984522"/>
    <w:rsid w:val="00984674"/>
    <w:rsid w:val="009846D6"/>
    <w:rsid w:val="009847DF"/>
    <w:rsid w:val="0098489E"/>
    <w:rsid w:val="009849AF"/>
    <w:rsid w:val="00984A58"/>
    <w:rsid w:val="00984D4B"/>
    <w:rsid w:val="009854C3"/>
    <w:rsid w:val="009856D4"/>
    <w:rsid w:val="00985742"/>
    <w:rsid w:val="00985942"/>
    <w:rsid w:val="0098594E"/>
    <w:rsid w:val="00985989"/>
    <w:rsid w:val="00985AEF"/>
    <w:rsid w:val="00985F8F"/>
    <w:rsid w:val="009861EF"/>
    <w:rsid w:val="009861FC"/>
    <w:rsid w:val="00986267"/>
    <w:rsid w:val="00986458"/>
    <w:rsid w:val="00986596"/>
    <w:rsid w:val="009866DF"/>
    <w:rsid w:val="009869C2"/>
    <w:rsid w:val="009869D3"/>
    <w:rsid w:val="00986A72"/>
    <w:rsid w:val="00986BC8"/>
    <w:rsid w:val="00986BCB"/>
    <w:rsid w:val="00986BEC"/>
    <w:rsid w:val="00986D44"/>
    <w:rsid w:val="00986DB3"/>
    <w:rsid w:val="00986DF3"/>
    <w:rsid w:val="00986E2A"/>
    <w:rsid w:val="00986F10"/>
    <w:rsid w:val="009870C4"/>
    <w:rsid w:val="009870CD"/>
    <w:rsid w:val="009875A2"/>
    <w:rsid w:val="00987CD9"/>
    <w:rsid w:val="00987D53"/>
    <w:rsid w:val="0099000E"/>
    <w:rsid w:val="00990213"/>
    <w:rsid w:val="0099035D"/>
    <w:rsid w:val="0099064C"/>
    <w:rsid w:val="00990F41"/>
    <w:rsid w:val="00991206"/>
    <w:rsid w:val="00991961"/>
    <w:rsid w:val="009919CC"/>
    <w:rsid w:val="00991EAF"/>
    <w:rsid w:val="00991F34"/>
    <w:rsid w:val="00992028"/>
    <w:rsid w:val="009920F6"/>
    <w:rsid w:val="00992188"/>
    <w:rsid w:val="00992342"/>
    <w:rsid w:val="00992659"/>
    <w:rsid w:val="009926D0"/>
    <w:rsid w:val="00992769"/>
    <w:rsid w:val="009927B3"/>
    <w:rsid w:val="009927F7"/>
    <w:rsid w:val="009929B4"/>
    <w:rsid w:val="00992C3D"/>
    <w:rsid w:val="00992D9D"/>
    <w:rsid w:val="00993373"/>
    <w:rsid w:val="0099347B"/>
    <w:rsid w:val="009935AC"/>
    <w:rsid w:val="0099370E"/>
    <w:rsid w:val="00993871"/>
    <w:rsid w:val="00993B50"/>
    <w:rsid w:val="00993C5C"/>
    <w:rsid w:val="00993D48"/>
    <w:rsid w:val="00994100"/>
    <w:rsid w:val="009941C0"/>
    <w:rsid w:val="00994985"/>
    <w:rsid w:val="00994AAA"/>
    <w:rsid w:val="00994B8E"/>
    <w:rsid w:val="00994C33"/>
    <w:rsid w:val="00994E8C"/>
    <w:rsid w:val="00994F9A"/>
    <w:rsid w:val="0099503F"/>
    <w:rsid w:val="00995392"/>
    <w:rsid w:val="00995430"/>
    <w:rsid w:val="00995500"/>
    <w:rsid w:val="00995796"/>
    <w:rsid w:val="0099581C"/>
    <w:rsid w:val="0099595C"/>
    <w:rsid w:val="00995B2F"/>
    <w:rsid w:val="00995C99"/>
    <w:rsid w:val="00995D58"/>
    <w:rsid w:val="00995F7E"/>
    <w:rsid w:val="009960FA"/>
    <w:rsid w:val="009964E9"/>
    <w:rsid w:val="00996656"/>
    <w:rsid w:val="009969A3"/>
    <w:rsid w:val="00996AD5"/>
    <w:rsid w:val="00996DB5"/>
    <w:rsid w:val="0099706C"/>
    <w:rsid w:val="0099716B"/>
    <w:rsid w:val="009972E1"/>
    <w:rsid w:val="00997350"/>
    <w:rsid w:val="00997515"/>
    <w:rsid w:val="009975D0"/>
    <w:rsid w:val="0099769D"/>
    <w:rsid w:val="00997737"/>
    <w:rsid w:val="00997970"/>
    <w:rsid w:val="00997B73"/>
    <w:rsid w:val="00997EC1"/>
    <w:rsid w:val="009A01E5"/>
    <w:rsid w:val="009A0240"/>
    <w:rsid w:val="009A02D7"/>
    <w:rsid w:val="009A0672"/>
    <w:rsid w:val="009A0825"/>
    <w:rsid w:val="009A08B5"/>
    <w:rsid w:val="009A08F7"/>
    <w:rsid w:val="009A09FB"/>
    <w:rsid w:val="009A0AE7"/>
    <w:rsid w:val="009A0B58"/>
    <w:rsid w:val="009A0BD8"/>
    <w:rsid w:val="009A0E4C"/>
    <w:rsid w:val="009A0EA5"/>
    <w:rsid w:val="009A1219"/>
    <w:rsid w:val="009A1339"/>
    <w:rsid w:val="009A1379"/>
    <w:rsid w:val="009A152D"/>
    <w:rsid w:val="009A1F06"/>
    <w:rsid w:val="009A226B"/>
    <w:rsid w:val="009A2900"/>
    <w:rsid w:val="009A2981"/>
    <w:rsid w:val="009A2BA1"/>
    <w:rsid w:val="009A2EC2"/>
    <w:rsid w:val="009A2F01"/>
    <w:rsid w:val="009A2F8D"/>
    <w:rsid w:val="009A3155"/>
    <w:rsid w:val="009A3229"/>
    <w:rsid w:val="009A32CC"/>
    <w:rsid w:val="009A330E"/>
    <w:rsid w:val="009A3402"/>
    <w:rsid w:val="009A351C"/>
    <w:rsid w:val="009A352C"/>
    <w:rsid w:val="009A360E"/>
    <w:rsid w:val="009A37C5"/>
    <w:rsid w:val="009A3966"/>
    <w:rsid w:val="009A3B3E"/>
    <w:rsid w:val="009A3CA5"/>
    <w:rsid w:val="009A4006"/>
    <w:rsid w:val="009A419F"/>
    <w:rsid w:val="009A435D"/>
    <w:rsid w:val="009A441D"/>
    <w:rsid w:val="009A46D4"/>
    <w:rsid w:val="009A4AB3"/>
    <w:rsid w:val="009A4B36"/>
    <w:rsid w:val="009A50DF"/>
    <w:rsid w:val="009A5168"/>
    <w:rsid w:val="009A5264"/>
    <w:rsid w:val="009A53A1"/>
    <w:rsid w:val="009A583A"/>
    <w:rsid w:val="009A5A46"/>
    <w:rsid w:val="009A5B79"/>
    <w:rsid w:val="009A5B87"/>
    <w:rsid w:val="009A5C7C"/>
    <w:rsid w:val="009A5F83"/>
    <w:rsid w:val="009A60BA"/>
    <w:rsid w:val="009A60C1"/>
    <w:rsid w:val="009A618E"/>
    <w:rsid w:val="009A6322"/>
    <w:rsid w:val="009A6394"/>
    <w:rsid w:val="009A6519"/>
    <w:rsid w:val="009A6608"/>
    <w:rsid w:val="009A6675"/>
    <w:rsid w:val="009A6692"/>
    <w:rsid w:val="009A68A6"/>
    <w:rsid w:val="009A6AB8"/>
    <w:rsid w:val="009A6CEF"/>
    <w:rsid w:val="009A6D27"/>
    <w:rsid w:val="009A75BB"/>
    <w:rsid w:val="009A7619"/>
    <w:rsid w:val="009A76CA"/>
    <w:rsid w:val="009A77ED"/>
    <w:rsid w:val="009A78DF"/>
    <w:rsid w:val="009A78E0"/>
    <w:rsid w:val="009A7A8E"/>
    <w:rsid w:val="009A7C79"/>
    <w:rsid w:val="009B0288"/>
    <w:rsid w:val="009B038D"/>
    <w:rsid w:val="009B050C"/>
    <w:rsid w:val="009B0574"/>
    <w:rsid w:val="009B0768"/>
    <w:rsid w:val="009B0870"/>
    <w:rsid w:val="009B0A11"/>
    <w:rsid w:val="009B0B53"/>
    <w:rsid w:val="009B0B77"/>
    <w:rsid w:val="009B0D5B"/>
    <w:rsid w:val="009B1042"/>
    <w:rsid w:val="009B10A1"/>
    <w:rsid w:val="009B10A5"/>
    <w:rsid w:val="009B1441"/>
    <w:rsid w:val="009B15D8"/>
    <w:rsid w:val="009B16C5"/>
    <w:rsid w:val="009B17BC"/>
    <w:rsid w:val="009B18ED"/>
    <w:rsid w:val="009B2392"/>
    <w:rsid w:val="009B249B"/>
    <w:rsid w:val="009B24D4"/>
    <w:rsid w:val="009B27AE"/>
    <w:rsid w:val="009B2CA7"/>
    <w:rsid w:val="009B2EFB"/>
    <w:rsid w:val="009B3099"/>
    <w:rsid w:val="009B31F1"/>
    <w:rsid w:val="009B371F"/>
    <w:rsid w:val="009B37CF"/>
    <w:rsid w:val="009B386A"/>
    <w:rsid w:val="009B389F"/>
    <w:rsid w:val="009B3929"/>
    <w:rsid w:val="009B3B6A"/>
    <w:rsid w:val="009B3DE8"/>
    <w:rsid w:val="009B4197"/>
    <w:rsid w:val="009B4226"/>
    <w:rsid w:val="009B42E1"/>
    <w:rsid w:val="009B433A"/>
    <w:rsid w:val="009B4471"/>
    <w:rsid w:val="009B463F"/>
    <w:rsid w:val="009B4835"/>
    <w:rsid w:val="009B4878"/>
    <w:rsid w:val="009B4AB6"/>
    <w:rsid w:val="009B4C9E"/>
    <w:rsid w:val="009B4D39"/>
    <w:rsid w:val="009B4E6B"/>
    <w:rsid w:val="009B4EFC"/>
    <w:rsid w:val="009B5213"/>
    <w:rsid w:val="009B530E"/>
    <w:rsid w:val="009B53F8"/>
    <w:rsid w:val="009B5447"/>
    <w:rsid w:val="009B5A18"/>
    <w:rsid w:val="009B5B2A"/>
    <w:rsid w:val="009B5E0E"/>
    <w:rsid w:val="009B5F47"/>
    <w:rsid w:val="009B5F71"/>
    <w:rsid w:val="009B617D"/>
    <w:rsid w:val="009B623E"/>
    <w:rsid w:val="009B62F6"/>
    <w:rsid w:val="009B647A"/>
    <w:rsid w:val="009B675D"/>
    <w:rsid w:val="009B6877"/>
    <w:rsid w:val="009B69F8"/>
    <w:rsid w:val="009B6A02"/>
    <w:rsid w:val="009B6A13"/>
    <w:rsid w:val="009B6AC7"/>
    <w:rsid w:val="009B6B96"/>
    <w:rsid w:val="009B71B2"/>
    <w:rsid w:val="009B71FE"/>
    <w:rsid w:val="009B72BF"/>
    <w:rsid w:val="009B7397"/>
    <w:rsid w:val="009B7685"/>
    <w:rsid w:val="009B786E"/>
    <w:rsid w:val="009B7C35"/>
    <w:rsid w:val="009B7D8A"/>
    <w:rsid w:val="009B7F2B"/>
    <w:rsid w:val="009C009A"/>
    <w:rsid w:val="009C00B5"/>
    <w:rsid w:val="009C033D"/>
    <w:rsid w:val="009C055A"/>
    <w:rsid w:val="009C05B7"/>
    <w:rsid w:val="009C0658"/>
    <w:rsid w:val="009C082B"/>
    <w:rsid w:val="009C0912"/>
    <w:rsid w:val="009C0C23"/>
    <w:rsid w:val="009C0CAD"/>
    <w:rsid w:val="009C0DF5"/>
    <w:rsid w:val="009C0E76"/>
    <w:rsid w:val="009C1252"/>
    <w:rsid w:val="009C18EA"/>
    <w:rsid w:val="009C1C0E"/>
    <w:rsid w:val="009C1C78"/>
    <w:rsid w:val="009C1D52"/>
    <w:rsid w:val="009C1ED8"/>
    <w:rsid w:val="009C1FDC"/>
    <w:rsid w:val="009C20F5"/>
    <w:rsid w:val="009C21D1"/>
    <w:rsid w:val="009C2347"/>
    <w:rsid w:val="009C277B"/>
    <w:rsid w:val="009C354C"/>
    <w:rsid w:val="009C35BC"/>
    <w:rsid w:val="009C374E"/>
    <w:rsid w:val="009C378D"/>
    <w:rsid w:val="009C3884"/>
    <w:rsid w:val="009C3B5A"/>
    <w:rsid w:val="009C3C3A"/>
    <w:rsid w:val="009C3C6C"/>
    <w:rsid w:val="009C3D23"/>
    <w:rsid w:val="009C3E57"/>
    <w:rsid w:val="009C4196"/>
    <w:rsid w:val="009C42D6"/>
    <w:rsid w:val="009C43EF"/>
    <w:rsid w:val="009C4568"/>
    <w:rsid w:val="009C471E"/>
    <w:rsid w:val="009C4931"/>
    <w:rsid w:val="009C4CC7"/>
    <w:rsid w:val="009C5752"/>
    <w:rsid w:val="009C594E"/>
    <w:rsid w:val="009C59C9"/>
    <w:rsid w:val="009C5C02"/>
    <w:rsid w:val="009C5F84"/>
    <w:rsid w:val="009C5FE2"/>
    <w:rsid w:val="009C62AE"/>
    <w:rsid w:val="009C632D"/>
    <w:rsid w:val="009C64DF"/>
    <w:rsid w:val="009C684A"/>
    <w:rsid w:val="009C688D"/>
    <w:rsid w:val="009C691E"/>
    <w:rsid w:val="009C697A"/>
    <w:rsid w:val="009C6B74"/>
    <w:rsid w:val="009C6C8F"/>
    <w:rsid w:val="009C6CED"/>
    <w:rsid w:val="009C6D31"/>
    <w:rsid w:val="009C6E32"/>
    <w:rsid w:val="009C6F46"/>
    <w:rsid w:val="009C6F49"/>
    <w:rsid w:val="009C6F6F"/>
    <w:rsid w:val="009C7278"/>
    <w:rsid w:val="009C73AF"/>
    <w:rsid w:val="009C7571"/>
    <w:rsid w:val="009C7589"/>
    <w:rsid w:val="009C75A0"/>
    <w:rsid w:val="009C7623"/>
    <w:rsid w:val="009C7672"/>
    <w:rsid w:val="009C776F"/>
    <w:rsid w:val="009C77F6"/>
    <w:rsid w:val="009C7907"/>
    <w:rsid w:val="009C79B6"/>
    <w:rsid w:val="009C7D0B"/>
    <w:rsid w:val="009C7D34"/>
    <w:rsid w:val="009D0358"/>
    <w:rsid w:val="009D05A8"/>
    <w:rsid w:val="009D06B7"/>
    <w:rsid w:val="009D0815"/>
    <w:rsid w:val="009D0D8C"/>
    <w:rsid w:val="009D0DF2"/>
    <w:rsid w:val="009D0EA5"/>
    <w:rsid w:val="009D156E"/>
    <w:rsid w:val="009D1BB0"/>
    <w:rsid w:val="009D1E44"/>
    <w:rsid w:val="009D24A9"/>
    <w:rsid w:val="009D27DF"/>
    <w:rsid w:val="009D2A40"/>
    <w:rsid w:val="009D2D78"/>
    <w:rsid w:val="009D2E98"/>
    <w:rsid w:val="009D331D"/>
    <w:rsid w:val="009D3332"/>
    <w:rsid w:val="009D362F"/>
    <w:rsid w:val="009D373C"/>
    <w:rsid w:val="009D379C"/>
    <w:rsid w:val="009D3842"/>
    <w:rsid w:val="009D3853"/>
    <w:rsid w:val="009D3AEA"/>
    <w:rsid w:val="009D3B86"/>
    <w:rsid w:val="009D3CD4"/>
    <w:rsid w:val="009D3E0B"/>
    <w:rsid w:val="009D3E85"/>
    <w:rsid w:val="009D4108"/>
    <w:rsid w:val="009D41DD"/>
    <w:rsid w:val="009D42A3"/>
    <w:rsid w:val="009D442B"/>
    <w:rsid w:val="009D44F8"/>
    <w:rsid w:val="009D4663"/>
    <w:rsid w:val="009D48CE"/>
    <w:rsid w:val="009D555D"/>
    <w:rsid w:val="009D5622"/>
    <w:rsid w:val="009D5954"/>
    <w:rsid w:val="009D598A"/>
    <w:rsid w:val="009D5B38"/>
    <w:rsid w:val="009D5BFC"/>
    <w:rsid w:val="009D5D5C"/>
    <w:rsid w:val="009D6175"/>
    <w:rsid w:val="009D663E"/>
    <w:rsid w:val="009D6661"/>
    <w:rsid w:val="009D674A"/>
    <w:rsid w:val="009D6782"/>
    <w:rsid w:val="009D6F72"/>
    <w:rsid w:val="009D6FA0"/>
    <w:rsid w:val="009D739B"/>
    <w:rsid w:val="009D73D2"/>
    <w:rsid w:val="009D75E6"/>
    <w:rsid w:val="009D783A"/>
    <w:rsid w:val="009D7977"/>
    <w:rsid w:val="009D7A0E"/>
    <w:rsid w:val="009D7C00"/>
    <w:rsid w:val="009D7D04"/>
    <w:rsid w:val="009D7E78"/>
    <w:rsid w:val="009D7F48"/>
    <w:rsid w:val="009D7FFD"/>
    <w:rsid w:val="009E0396"/>
    <w:rsid w:val="009E0474"/>
    <w:rsid w:val="009E0693"/>
    <w:rsid w:val="009E073B"/>
    <w:rsid w:val="009E0994"/>
    <w:rsid w:val="009E09A7"/>
    <w:rsid w:val="009E0D0C"/>
    <w:rsid w:val="009E0E93"/>
    <w:rsid w:val="009E1042"/>
    <w:rsid w:val="009E10CD"/>
    <w:rsid w:val="009E11D6"/>
    <w:rsid w:val="009E1243"/>
    <w:rsid w:val="009E133B"/>
    <w:rsid w:val="009E1367"/>
    <w:rsid w:val="009E1544"/>
    <w:rsid w:val="009E17D9"/>
    <w:rsid w:val="009E1823"/>
    <w:rsid w:val="009E1848"/>
    <w:rsid w:val="009E1A05"/>
    <w:rsid w:val="009E1D48"/>
    <w:rsid w:val="009E1E76"/>
    <w:rsid w:val="009E1FAC"/>
    <w:rsid w:val="009E200A"/>
    <w:rsid w:val="009E2022"/>
    <w:rsid w:val="009E20A4"/>
    <w:rsid w:val="009E24C6"/>
    <w:rsid w:val="009E2593"/>
    <w:rsid w:val="009E2595"/>
    <w:rsid w:val="009E25A9"/>
    <w:rsid w:val="009E27CD"/>
    <w:rsid w:val="009E28A1"/>
    <w:rsid w:val="009E2BF8"/>
    <w:rsid w:val="009E2CC4"/>
    <w:rsid w:val="009E2D40"/>
    <w:rsid w:val="009E2D7C"/>
    <w:rsid w:val="009E2D82"/>
    <w:rsid w:val="009E2F5B"/>
    <w:rsid w:val="009E2FE7"/>
    <w:rsid w:val="009E31AA"/>
    <w:rsid w:val="009E33D7"/>
    <w:rsid w:val="009E35C4"/>
    <w:rsid w:val="009E36E4"/>
    <w:rsid w:val="009E3B5E"/>
    <w:rsid w:val="009E3B8C"/>
    <w:rsid w:val="009E409E"/>
    <w:rsid w:val="009E414A"/>
    <w:rsid w:val="009E4213"/>
    <w:rsid w:val="009E4303"/>
    <w:rsid w:val="009E43A5"/>
    <w:rsid w:val="009E44BA"/>
    <w:rsid w:val="009E477D"/>
    <w:rsid w:val="009E480D"/>
    <w:rsid w:val="009E48D7"/>
    <w:rsid w:val="009E4A03"/>
    <w:rsid w:val="009E4A4A"/>
    <w:rsid w:val="009E4F05"/>
    <w:rsid w:val="009E4FE1"/>
    <w:rsid w:val="009E549B"/>
    <w:rsid w:val="009E59E5"/>
    <w:rsid w:val="009E5AC5"/>
    <w:rsid w:val="009E5BAE"/>
    <w:rsid w:val="009E61D3"/>
    <w:rsid w:val="009E62EA"/>
    <w:rsid w:val="009E6359"/>
    <w:rsid w:val="009E6394"/>
    <w:rsid w:val="009E64D6"/>
    <w:rsid w:val="009E65AE"/>
    <w:rsid w:val="009E6778"/>
    <w:rsid w:val="009E6C41"/>
    <w:rsid w:val="009E6C83"/>
    <w:rsid w:val="009E6E3F"/>
    <w:rsid w:val="009E6ED1"/>
    <w:rsid w:val="009E6F6B"/>
    <w:rsid w:val="009E74C2"/>
    <w:rsid w:val="009E74D2"/>
    <w:rsid w:val="009E7969"/>
    <w:rsid w:val="009E7BDE"/>
    <w:rsid w:val="009E7EEA"/>
    <w:rsid w:val="009F0386"/>
    <w:rsid w:val="009F0698"/>
    <w:rsid w:val="009F0846"/>
    <w:rsid w:val="009F0955"/>
    <w:rsid w:val="009F0A90"/>
    <w:rsid w:val="009F0ADE"/>
    <w:rsid w:val="009F116F"/>
    <w:rsid w:val="009F128C"/>
    <w:rsid w:val="009F1C7C"/>
    <w:rsid w:val="009F1D44"/>
    <w:rsid w:val="009F206E"/>
    <w:rsid w:val="009F2403"/>
    <w:rsid w:val="009F247C"/>
    <w:rsid w:val="009F2499"/>
    <w:rsid w:val="009F2690"/>
    <w:rsid w:val="009F2713"/>
    <w:rsid w:val="009F27EE"/>
    <w:rsid w:val="009F2BF2"/>
    <w:rsid w:val="009F2DE1"/>
    <w:rsid w:val="009F35DD"/>
    <w:rsid w:val="009F37CE"/>
    <w:rsid w:val="009F382A"/>
    <w:rsid w:val="009F38A5"/>
    <w:rsid w:val="009F3D67"/>
    <w:rsid w:val="009F3DCB"/>
    <w:rsid w:val="009F3FD2"/>
    <w:rsid w:val="009F4108"/>
    <w:rsid w:val="009F4115"/>
    <w:rsid w:val="009F419F"/>
    <w:rsid w:val="009F42BD"/>
    <w:rsid w:val="009F42E6"/>
    <w:rsid w:val="009F42FC"/>
    <w:rsid w:val="009F44AF"/>
    <w:rsid w:val="009F46A9"/>
    <w:rsid w:val="009F478A"/>
    <w:rsid w:val="009F49B0"/>
    <w:rsid w:val="009F49F4"/>
    <w:rsid w:val="009F4B09"/>
    <w:rsid w:val="009F4C11"/>
    <w:rsid w:val="009F4C12"/>
    <w:rsid w:val="009F4E7A"/>
    <w:rsid w:val="009F4E93"/>
    <w:rsid w:val="009F4EF2"/>
    <w:rsid w:val="009F4F54"/>
    <w:rsid w:val="009F59C1"/>
    <w:rsid w:val="009F5D7A"/>
    <w:rsid w:val="009F60D6"/>
    <w:rsid w:val="009F61C1"/>
    <w:rsid w:val="009F6346"/>
    <w:rsid w:val="009F6461"/>
    <w:rsid w:val="009F6629"/>
    <w:rsid w:val="009F6946"/>
    <w:rsid w:val="009F69DE"/>
    <w:rsid w:val="009F6A94"/>
    <w:rsid w:val="009F6BC9"/>
    <w:rsid w:val="009F6C33"/>
    <w:rsid w:val="009F6C9F"/>
    <w:rsid w:val="009F6E27"/>
    <w:rsid w:val="009F6F61"/>
    <w:rsid w:val="009F71A2"/>
    <w:rsid w:val="009F71BF"/>
    <w:rsid w:val="009F735D"/>
    <w:rsid w:val="009F73A5"/>
    <w:rsid w:val="009F73EE"/>
    <w:rsid w:val="009F7626"/>
    <w:rsid w:val="009F7800"/>
    <w:rsid w:val="009F781F"/>
    <w:rsid w:val="009F7966"/>
    <w:rsid w:val="009F7C09"/>
    <w:rsid w:val="009F7C3E"/>
    <w:rsid w:val="00A00197"/>
    <w:rsid w:val="00A002D4"/>
    <w:rsid w:val="00A004E0"/>
    <w:rsid w:val="00A00563"/>
    <w:rsid w:val="00A00770"/>
    <w:rsid w:val="00A007AD"/>
    <w:rsid w:val="00A00893"/>
    <w:rsid w:val="00A00C5D"/>
    <w:rsid w:val="00A00EC5"/>
    <w:rsid w:val="00A0107A"/>
    <w:rsid w:val="00A0119D"/>
    <w:rsid w:val="00A0170A"/>
    <w:rsid w:val="00A017DC"/>
    <w:rsid w:val="00A017F4"/>
    <w:rsid w:val="00A01ABB"/>
    <w:rsid w:val="00A02087"/>
    <w:rsid w:val="00A02394"/>
    <w:rsid w:val="00A02670"/>
    <w:rsid w:val="00A02A3D"/>
    <w:rsid w:val="00A02CBB"/>
    <w:rsid w:val="00A02D39"/>
    <w:rsid w:val="00A02D3B"/>
    <w:rsid w:val="00A02EBE"/>
    <w:rsid w:val="00A0300E"/>
    <w:rsid w:val="00A030E5"/>
    <w:rsid w:val="00A03108"/>
    <w:rsid w:val="00A034B5"/>
    <w:rsid w:val="00A03597"/>
    <w:rsid w:val="00A038E8"/>
    <w:rsid w:val="00A03A39"/>
    <w:rsid w:val="00A03AC4"/>
    <w:rsid w:val="00A03E1D"/>
    <w:rsid w:val="00A03FD8"/>
    <w:rsid w:val="00A04139"/>
    <w:rsid w:val="00A047E1"/>
    <w:rsid w:val="00A04BF3"/>
    <w:rsid w:val="00A04D3B"/>
    <w:rsid w:val="00A059C3"/>
    <w:rsid w:val="00A05B02"/>
    <w:rsid w:val="00A05DBE"/>
    <w:rsid w:val="00A05DEF"/>
    <w:rsid w:val="00A05F0A"/>
    <w:rsid w:val="00A05F76"/>
    <w:rsid w:val="00A063A7"/>
    <w:rsid w:val="00A064BC"/>
    <w:rsid w:val="00A066FA"/>
    <w:rsid w:val="00A06722"/>
    <w:rsid w:val="00A068C8"/>
    <w:rsid w:val="00A06A1E"/>
    <w:rsid w:val="00A06C37"/>
    <w:rsid w:val="00A06FAA"/>
    <w:rsid w:val="00A06FD7"/>
    <w:rsid w:val="00A070BE"/>
    <w:rsid w:val="00A070FC"/>
    <w:rsid w:val="00A0764C"/>
    <w:rsid w:val="00A0764E"/>
    <w:rsid w:val="00A07676"/>
    <w:rsid w:val="00A07771"/>
    <w:rsid w:val="00A077E8"/>
    <w:rsid w:val="00A07AA9"/>
    <w:rsid w:val="00A07AE1"/>
    <w:rsid w:val="00A07D26"/>
    <w:rsid w:val="00A07D28"/>
    <w:rsid w:val="00A07D36"/>
    <w:rsid w:val="00A07D8E"/>
    <w:rsid w:val="00A07DCE"/>
    <w:rsid w:val="00A07F89"/>
    <w:rsid w:val="00A10444"/>
    <w:rsid w:val="00A1055A"/>
    <w:rsid w:val="00A107CE"/>
    <w:rsid w:val="00A10871"/>
    <w:rsid w:val="00A108B0"/>
    <w:rsid w:val="00A10E10"/>
    <w:rsid w:val="00A11017"/>
    <w:rsid w:val="00A11394"/>
    <w:rsid w:val="00A115D4"/>
    <w:rsid w:val="00A11847"/>
    <w:rsid w:val="00A11B74"/>
    <w:rsid w:val="00A11BE4"/>
    <w:rsid w:val="00A11D35"/>
    <w:rsid w:val="00A11F85"/>
    <w:rsid w:val="00A12015"/>
    <w:rsid w:val="00A12219"/>
    <w:rsid w:val="00A125B2"/>
    <w:rsid w:val="00A1273B"/>
    <w:rsid w:val="00A129FC"/>
    <w:rsid w:val="00A12B94"/>
    <w:rsid w:val="00A12BE6"/>
    <w:rsid w:val="00A12D19"/>
    <w:rsid w:val="00A12FEA"/>
    <w:rsid w:val="00A13056"/>
    <w:rsid w:val="00A13159"/>
    <w:rsid w:val="00A1316C"/>
    <w:rsid w:val="00A1340A"/>
    <w:rsid w:val="00A1359C"/>
    <w:rsid w:val="00A13625"/>
    <w:rsid w:val="00A136E7"/>
    <w:rsid w:val="00A138B3"/>
    <w:rsid w:val="00A139C9"/>
    <w:rsid w:val="00A139D6"/>
    <w:rsid w:val="00A13D90"/>
    <w:rsid w:val="00A13F30"/>
    <w:rsid w:val="00A141AB"/>
    <w:rsid w:val="00A14302"/>
    <w:rsid w:val="00A147D2"/>
    <w:rsid w:val="00A14857"/>
    <w:rsid w:val="00A14DB3"/>
    <w:rsid w:val="00A14E0B"/>
    <w:rsid w:val="00A14F9D"/>
    <w:rsid w:val="00A15111"/>
    <w:rsid w:val="00A15224"/>
    <w:rsid w:val="00A15269"/>
    <w:rsid w:val="00A1528D"/>
    <w:rsid w:val="00A153EB"/>
    <w:rsid w:val="00A1577D"/>
    <w:rsid w:val="00A157C7"/>
    <w:rsid w:val="00A15C68"/>
    <w:rsid w:val="00A15DF5"/>
    <w:rsid w:val="00A15EE6"/>
    <w:rsid w:val="00A1600E"/>
    <w:rsid w:val="00A1636F"/>
    <w:rsid w:val="00A1663A"/>
    <w:rsid w:val="00A166A5"/>
    <w:rsid w:val="00A16F5F"/>
    <w:rsid w:val="00A1713A"/>
    <w:rsid w:val="00A1759E"/>
    <w:rsid w:val="00A175F3"/>
    <w:rsid w:val="00A176DA"/>
    <w:rsid w:val="00A17950"/>
    <w:rsid w:val="00A17995"/>
    <w:rsid w:val="00A17B43"/>
    <w:rsid w:val="00A17E69"/>
    <w:rsid w:val="00A2024D"/>
    <w:rsid w:val="00A202C5"/>
    <w:rsid w:val="00A20664"/>
    <w:rsid w:val="00A206A3"/>
    <w:rsid w:val="00A2090D"/>
    <w:rsid w:val="00A209C7"/>
    <w:rsid w:val="00A20D10"/>
    <w:rsid w:val="00A20EB2"/>
    <w:rsid w:val="00A210B9"/>
    <w:rsid w:val="00A2122A"/>
    <w:rsid w:val="00A21400"/>
    <w:rsid w:val="00A214E4"/>
    <w:rsid w:val="00A2171F"/>
    <w:rsid w:val="00A2176A"/>
    <w:rsid w:val="00A21833"/>
    <w:rsid w:val="00A2183D"/>
    <w:rsid w:val="00A21D49"/>
    <w:rsid w:val="00A21D57"/>
    <w:rsid w:val="00A21E53"/>
    <w:rsid w:val="00A21EB5"/>
    <w:rsid w:val="00A21F3A"/>
    <w:rsid w:val="00A21F3C"/>
    <w:rsid w:val="00A220BE"/>
    <w:rsid w:val="00A220ED"/>
    <w:rsid w:val="00A229CC"/>
    <w:rsid w:val="00A22BF7"/>
    <w:rsid w:val="00A2309A"/>
    <w:rsid w:val="00A230DA"/>
    <w:rsid w:val="00A231BD"/>
    <w:rsid w:val="00A23607"/>
    <w:rsid w:val="00A236D9"/>
    <w:rsid w:val="00A239AE"/>
    <w:rsid w:val="00A239D8"/>
    <w:rsid w:val="00A23A84"/>
    <w:rsid w:val="00A23C89"/>
    <w:rsid w:val="00A23C9A"/>
    <w:rsid w:val="00A23D1E"/>
    <w:rsid w:val="00A23D84"/>
    <w:rsid w:val="00A23DF7"/>
    <w:rsid w:val="00A23F1E"/>
    <w:rsid w:val="00A23F79"/>
    <w:rsid w:val="00A23FF5"/>
    <w:rsid w:val="00A2415A"/>
    <w:rsid w:val="00A24210"/>
    <w:rsid w:val="00A24406"/>
    <w:rsid w:val="00A24541"/>
    <w:rsid w:val="00A2486D"/>
    <w:rsid w:val="00A24A05"/>
    <w:rsid w:val="00A24A2E"/>
    <w:rsid w:val="00A24A85"/>
    <w:rsid w:val="00A25005"/>
    <w:rsid w:val="00A250D5"/>
    <w:rsid w:val="00A250DA"/>
    <w:rsid w:val="00A253FD"/>
    <w:rsid w:val="00A25730"/>
    <w:rsid w:val="00A257C6"/>
    <w:rsid w:val="00A25FA9"/>
    <w:rsid w:val="00A2632B"/>
    <w:rsid w:val="00A26390"/>
    <w:rsid w:val="00A2645E"/>
    <w:rsid w:val="00A2674D"/>
    <w:rsid w:val="00A26928"/>
    <w:rsid w:val="00A26ECB"/>
    <w:rsid w:val="00A27135"/>
    <w:rsid w:val="00A276F7"/>
    <w:rsid w:val="00A277B0"/>
    <w:rsid w:val="00A278AB"/>
    <w:rsid w:val="00A279F7"/>
    <w:rsid w:val="00A27C39"/>
    <w:rsid w:val="00A27D75"/>
    <w:rsid w:val="00A27D8C"/>
    <w:rsid w:val="00A27EAB"/>
    <w:rsid w:val="00A27EDE"/>
    <w:rsid w:val="00A300B7"/>
    <w:rsid w:val="00A30318"/>
    <w:rsid w:val="00A30430"/>
    <w:rsid w:val="00A30550"/>
    <w:rsid w:val="00A3080B"/>
    <w:rsid w:val="00A3080D"/>
    <w:rsid w:val="00A30838"/>
    <w:rsid w:val="00A30DD5"/>
    <w:rsid w:val="00A30F1A"/>
    <w:rsid w:val="00A30F9B"/>
    <w:rsid w:val="00A3117C"/>
    <w:rsid w:val="00A316A7"/>
    <w:rsid w:val="00A3175C"/>
    <w:rsid w:val="00A3185A"/>
    <w:rsid w:val="00A318F0"/>
    <w:rsid w:val="00A31B1F"/>
    <w:rsid w:val="00A31C9B"/>
    <w:rsid w:val="00A31CD8"/>
    <w:rsid w:val="00A31E00"/>
    <w:rsid w:val="00A31E96"/>
    <w:rsid w:val="00A31ECA"/>
    <w:rsid w:val="00A31F8C"/>
    <w:rsid w:val="00A3206F"/>
    <w:rsid w:val="00A32197"/>
    <w:rsid w:val="00A32455"/>
    <w:rsid w:val="00A3262E"/>
    <w:rsid w:val="00A32644"/>
    <w:rsid w:val="00A326E5"/>
    <w:rsid w:val="00A3285B"/>
    <w:rsid w:val="00A32890"/>
    <w:rsid w:val="00A3292C"/>
    <w:rsid w:val="00A329A8"/>
    <w:rsid w:val="00A32A3E"/>
    <w:rsid w:val="00A32A66"/>
    <w:rsid w:val="00A32C02"/>
    <w:rsid w:val="00A32FD6"/>
    <w:rsid w:val="00A330C1"/>
    <w:rsid w:val="00A330C6"/>
    <w:rsid w:val="00A331F6"/>
    <w:rsid w:val="00A3326A"/>
    <w:rsid w:val="00A335E5"/>
    <w:rsid w:val="00A33649"/>
    <w:rsid w:val="00A33ACA"/>
    <w:rsid w:val="00A33ECD"/>
    <w:rsid w:val="00A33F30"/>
    <w:rsid w:val="00A345DE"/>
    <w:rsid w:val="00A34734"/>
    <w:rsid w:val="00A34816"/>
    <w:rsid w:val="00A3489C"/>
    <w:rsid w:val="00A34A2B"/>
    <w:rsid w:val="00A34D87"/>
    <w:rsid w:val="00A34FC7"/>
    <w:rsid w:val="00A34FE1"/>
    <w:rsid w:val="00A35030"/>
    <w:rsid w:val="00A35141"/>
    <w:rsid w:val="00A352BE"/>
    <w:rsid w:val="00A3536A"/>
    <w:rsid w:val="00A353B9"/>
    <w:rsid w:val="00A3551E"/>
    <w:rsid w:val="00A358C2"/>
    <w:rsid w:val="00A35F57"/>
    <w:rsid w:val="00A36217"/>
    <w:rsid w:val="00A36487"/>
    <w:rsid w:val="00A36556"/>
    <w:rsid w:val="00A366A0"/>
    <w:rsid w:val="00A36D5D"/>
    <w:rsid w:val="00A36F59"/>
    <w:rsid w:val="00A36FF3"/>
    <w:rsid w:val="00A37271"/>
    <w:rsid w:val="00A373C2"/>
    <w:rsid w:val="00A37519"/>
    <w:rsid w:val="00A375BA"/>
    <w:rsid w:val="00A376D5"/>
    <w:rsid w:val="00A377DF"/>
    <w:rsid w:val="00A37861"/>
    <w:rsid w:val="00A378C5"/>
    <w:rsid w:val="00A37A04"/>
    <w:rsid w:val="00A37B12"/>
    <w:rsid w:val="00A37B68"/>
    <w:rsid w:val="00A37EFA"/>
    <w:rsid w:val="00A40037"/>
    <w:rsid w:val="00A400AA"/>
    <w:rsid w:val="00A401F6"/>
    <w:rsid w:val="00A40396"/>
    <w:rsid w:val="00A40638"/>
    <w:rsid w:val="00A407B8"/>
    <w:rsid w:val="00A40A1F"/>
    <w:rsid w:val="00A40A78"/>
    <w:rsid w:val="00A40AF0"/>
    <w:rsid w:val="00A40E76"/>
    <w:rsid w:val="00A40F73"/>
    <w:rsid w:val="00A410D7"/>
    <w:rsid w:val="00A41337"/>
    <w:rsid w:val="00A4134C"/>
    <w:rsid w:val="00A413F4"/>
    <w:rsid w:val="00A4196B"/>
    <w:rsid w:val="00A41F9A"/>
    <w:rsid w:val="00A4203C"/>
    <w:rsid w:val="00A42345"/>
    <w:rsid w:val="00A42714"/>
    <w:rsid w:val="00A427D3"/>
    <w:rsid w:val="00A427E6"/>
    <w:rsid w:val="00A42ACB"/>
    <w:rsid w:val="00A42B51"/>
    <w:rsid w:val="00A42D54"/>
    <w:rsid w:val="00A42E1C"/>
    <w:rsid w:val="00A42E55"/>
    <w:rsid w:val="00A42F32"/>
    <w:rsid w:val="00A430AD"/>
    <w:rsid w:val="00A4316B"/>
    <w:rsid w:val="00A43305"/>
    <w:rsid w:val="00A435D0"/>
    <w:rsid w:val="00A43646"/>
    <w:rsid w:val="00A437AB"/>
    <w:rsid w:val="00A43830"/>
    <w:rsid w:val="00A43901"/>
    <w:rsid w:val="00A439C5"/>
    <w:rsid w:val="00A43A24"/>
    <w:rsid w:val="00A43B75"/>
    <w:rsid w:val="00A43DAC"/>
    <w:rsid w:val="00A44065"/>
    <w:rsid w:val="00A44152"/>
    <w:rsid w:val="00A44405"/>
    <w:rsid w:val="00A445BE"/>
    <w:rsid w:val="00A445E9"/>
    <w:rsid w:val="00A44776"/>
    <w:rsid w:val="00A449C6"/>
    <w:rsid w:val="00A44A23"/>
    <w:rsid w:val="00A44A81"/>
    <w:rsid w:val="00A44C56"/>
    <w:rsid w:val="00A44C7D"/>
    <w:rsid w:val="00A44D1F"/>
    <w:rsid w:val="00A44D5D"/>
    <w:rsid w:val="00A44E29"/>
    <w:rsid w:val="00A44E9F"/>
    <w:rsid w:val="00A44EF4"/>
    <w:rsid w:val="00A45164"/>
    <w:rsid w:val="00A453AA"/>
    <w:rsid w:val="00A45401"/>
    <w:rsid w:val="00A4547D"/>
    <w:rsid w:val="00A456C3"/>
    <w:rsid w:val="00A458B0"/>
    <w:rsid w:val="00A45BFC"/>
    <w:rsid w:val="00A45CD0"/>
    <w:rsid w:val="00A45DC6"/>
    <w:rsid w:val="00A462C2"/>
    <w:rsid w:val="00A4639E"/>
    <w:rsid w:val="00A46AF4"/>
    <w:rsid w:val="00A46BB9"/>
    <w:rsid w:val="00A46BD8"/>
    <w:rsid w:val="00A46C06"/>
    <w:rsid w:val="00A46CE7"/>
    <w:rsid w:val="00A46DC7"/>
    <w:rsid w:val="00A4714D"/>
    <w:rsid w:val="00A471E4"/>
    <w:rsid w:val="00A473C4"/>
    <w:rsid w:val="00A476DF"/>
    <w:rsid w:val="00A47860"/>
    <w:rsid w:val="00A47876"/>
    <w:rsid w:val="00A47A82"/>
    <w:rsid w:val="00A47AE9"/>
    <w:rsid w:val="00A47C36"/>
    <w:rsid w:val="00A47D2E"/>
    <w:rsid w:val="00A47DEB"/>
    <w:rsid w:val="00A47ED6"/>
    <w:rsid w:val="00A502AB"/>
    <w:rsid w:val="00A50450"/>
    <w:rsid w:val="00A504ED"/>
    <w:rsid w:val="00A505BF"/>
    <w:rsid w:val="00A50C21"/>
    <w:rsid w:val="00A50CEB"/>
    <w:rsid w:val="00A50D94"/>
    <w:rsid w:val="00A50ED8"/>
    <w:rsid w:val="00A50F2A"/>
    <w:rsid w:val="00A511A8"/>
    <w:rsid w:val="00A51243"/>
    <w:rsid w:val="00A5139C"/>
    <w:rsid w:val="00A5141C"/>
    <w:rsid w:val="00A51517"/>
    <w:rsid w:val="00A51693"/>
    <w:rsid w:val="00A51756"/>
    <w:rsid w:val="00A51C20"/>
    <w:rsid w:val="00A51E5A"/>
    <w:rsid w:val="00A51F8E"/>
    <w:rsid w:val="00A52156"/>
    <w:rsid w:val="00A521AA"/>
    <w:rsid w:val="00A523F4"/>
    <w:rsid w:val="00A52424"/>
    <w:rsid w:val="00A52727"/>
    <w:rsid w:val="00A5293F"/>
    <w:rsid w:val="00A52E6B"/>
    <w:rsid w:val="00A52F1D"/>
    <w:rsid w:val="00A53152"/>
    <w:rsid w:val="00A53255"/>
    <w:rsid w:val="00A532D9"/>
    <w:rsid w:val="00A53506"/>
    <w:rsid w:val="00A5372B"/>
    <w:rsid w:val="00A538B4"/>
    <w:rsid w:val="00A53B3B"/>
    <w:rsid w:val="00A54042"/>
    <w:rsid w:val="00A5408F"/>
    <w:rsid w:val="00A541FD"/>
    <w:rsid w:val="00A5425C"/>
    <w:rsid w:val="00A546B6"/>
    <w:rsid w:val="00A54A92"/>
    <w:rsid w:val="00A54B70"/>
    <w:rsid w:val="00A54CF1"/>
    <w:rsid w:val="00A55055"/>
    <w:rsid w:val="00A5517B"/>
    <w:rsid w:val="00A552E7"/>
    <w:rsid w:val="00A55412"/>
    <w:rsid w:val="00A55525"/>
    <w:rsid w:val="00A55A14"/>
    <w:rsid w:val="00A55AA0"/>
    <w:rsid w:val="00A55B64"/>
    <w:rsid w:val="00A55B81"/>
    <w:rsid w:val="00A55EF1"/>
    <w:rsid w:val="00A56109"/>
    <w:rsid w:val="00A56290"/>
    <w:rsid w:val="00A5650C"/>
    <w:rsid w:val="00A56616"/>
    <w:rsid w:val="00A567D8"/>
    <w:rsid w:val="00A567FD"/>
    <w:rsid w:val="00A569F8"/>
    <w:rsid w:val="00A56B75"/>
    <w:rsid w:val="00A56B8C"/>
    <w:rsid w:val="00A56D6A"/>
    <w:rsid w:val="00A56D92"/>
    <w:rsid w:val="00A56F96"/>
    <w:rsid w:val="00A5712E"/>
    <w:rsid w:val="00A572A2"/>
    <w:rsid w:val="00A572F9"/>
    <w:rsid w:val="00A574E8"/>
    <w:rsid w:val="00A57583"/>
    <w:rsid w:val="00A57909"/>
    <w:rsid w:val="00A57965"/>
    <w:rsid w:val="00A579A5"/>
    <w:rsid w:val="00A57BEE"/>
    <w:rsid w:val="00A57C94"/>
    <w:rsid w:val="00A57E45"/>
    <w:rsid w:val="00A57F45"/>
    <w:rsid w:val="00A60247"/>
    <w:rsid w:val="00A602BF"/>
    <w:rsid w:val="00A602C6"/>
    <w:rsid w:val="00A60325"/>
    <w:rsid w:val="00A6101A"/>
    <w:rsid w:val="00A6103A"/>
    <w:rsid w:val="00A610B2"/>
    <w:rsid w:val="00A6119C"/>
    <w:rsid w:val="00A61317"/>
    <w:rsid w:val="00A6135B"/>
    <w:rsid w:val="00A6148E"/>
    <w:rsid w:val="00A6163D"/>
    <w:rsid w:val="00A6174D"/>
    <w:rsid w:val="00A6178F"/>
    <w:rsid w:val="00A618D9"/>
    <w:rsid w:val="00A61DDC"/>
    <w:rsid w:val="00A61EAE"/>
    <w:rsid w:val="00A61FEA"/>
    <w:rsid w:val="00A62039"/>
    <w:rsid w:val="00A62319"/>
    <w:rsid w:val="00A6237B"/>
    <w:rsid w:val="00A623F7"/>
    <w:rsid w:val="00A625EC"/>
    <w:rsid w:val="00A6265F"/>
    <w:rsid w:val="00A6292C"/>
    <w:rsid w:val="00A630B2"/>
    <w:rsid w:val="00A631DD"/>
    <w:rsid w:val="00A63278"/>
    <w:rsid w:val="00A6358B"/>
    <w:rsid w:val="00A635A2"/>
    <w:rsid w:val="00A635D7"/>
    <w:rsid w:val="00A6360A"/>
    <w:rsid w:val="00A63615"/>
    <w:rsid w:val="00A6382A"/>
    <w:rsid w:val="00A63F43"/>
    <w:rsid w:val="00A64081"/>
    <w:rsid w:val="00A648C1"/>
    <w:rsid w:val="00A649CE"/>
    <w:rsid w:val="00A6575B"/>
    <w:rsid w:val="00A65820"/>
    <w:rsid w:val="00A65A6B"/>
    <w:rsid w:val="00A65C17"/>
    <w:rsid w:val="00A65C4D"/>
    <w:rsid w:val="00A65D8A"/>
    <w:rsid w:val="00A65E71"/>
    <w:rsid w:val="00A663B9"/>
    <w:rsid w:val="00A663F5"/>
    <w:rsid w:val="00A664BB"/>
    <w:rsid w:val="00A6665F"/>
    <w:rsid w:val="00A666F8"/>
    <w:rsid w:val="00A666FA"/>
    <w:rsid w:val="00A66962"/>
    <w:rsid w:val="00A669EC"/>
    <w:rsid w:val="00A66C95"/>
    <w:rsid w:val="00A66E38"/>
    <w:rsid w:val="00A66E93"/>
    <w:rsid w:val="00A671F3"/>
    <w:rsid w:val="00A67384"/>
    <w:rsid w:val="00A67565"/>
    <w:rsid w:val="00A6757A"/>
    <w:rsid w:val="00A67623"/>
    <w:rsid w:val="00A678C5"/>
    <w:rsid w:val="00A67EFC"/>
    <w:rsid w:val="00A7003A"/>
    <w:rsid w:val="00A7030F"/>
    <w:rsid w:val="00A7046C"/>
    <w:rsid w:val="00A707B1"/>
    <w:rsid w:val="00A707E8"/>
    <w:rsid w:val="00A7084F"/>
    <w:rsid w:val="00A70DAD"/>
    <w:rsid w:val="00A70FFB"/>
    <w:rsid w:val="00A71095"/>
    <w:rsid w:val="00A71162"/>
    <w:rsid w:val="00A718D9"/>
    <w:rsid w:val="00A71B28"/>
    <w:rsid w:val="00A71B89"/>
    <w:rsid w:val="00A71C84"/>
    <w:rsid w:val="00A71CBD"/>
    <w:rsid w:val="00A71CC1"/>
    <w:rsid w:val="00A71EF3"/>
    <w:rsid w:val="00A71F22"/>
    <w:rsid w:val="00A7239E"/>
    <w:rsid w:val="00A723F1"/>
    <w:rsid w:val="00A72446"/>
    <w:rsid w:val="00A72795"/>
    <w:rsid w:val="00A727FE"/>
    <w:rsid w:val="00A72920"/>
    <w:rsid w:val="00A7292F"/>
    <w:rsid w:val="00A72937"/>
    <w:rsid w:val="00A729B2"/>
    <w:rsid w:val="00A729E3"/>
    <w:rsid w:val="00A72CA6"/>
    <w:rsid w:val="00A72DD1"/>
    <w:rsid w:val="00A730F6"/>
    <w:rsid w:val="00A73200"/>
    <w:rsid w:val="00A73223"/>
    <w:rsid w:val="00A7335D"/>
    <w:rsid w:val="00A73413"/>
    <w:rsid w:val="00A73982"/>
    <w:rsid w:val="00A73C39"/>
    <w:rsid w:val="00A73F32"/>
    <w:rsid w:val="00A73F52"/>
    <w:rsid w:val="00A7414A"/>
    <w:rsid w:val="00A7416B"/>
    <w:rsid w:val="00A74186"/>
    <w:rsid w:val="00A74627"/>
    <w:rsid w:val="00A7469A"/>
    <w:rsid w:val="00A74961"/>
    <w:rsid w:val="00A74D0B"/>
    <w:rsid w:val="00A75084"/>
    <w:rsid w:val="00A7517B"/>
    <w:rsid w:val="00A75199"/>
    <w:rsid w:val="00A753DA"/>
    <w:rsid w:val="00A75407"/>
    <w:rsid w:val="00A757B6"/>
    <w:rsid w:val="00A75BD3"/>
    <w:rsid w:val="00A75EE3"/>
    <w:rsid w:val="00A760AC"/>
    <w:rsid w:val="00A76332"/>
    <w:rsid w:val="00A76836"/>
    <w:rsid w:val="00A768E0"/>
    <w:rsid w:val="00A76983"/>
    <w:rsid w:val="00A769A2"/>
    <w:rsid w:val="00A769EA"/>
    <w:rsid w:val="00A76AA0"/>
    <w:rsid w:val="00A76CB2"/>
    <w:rsid w:val="00A76F8D"/>
    <w:rsid w:val="00A770D1"/>
    <w:rsid w:val="00A77163"/>
    <w:rsid w:val="00A7755B"/>
    <w:rsid w:val="00A77714"/>
    <w:rsid w:val="00A77987"/>
    <w:rsid w:val="00A77A98"/>
    <w:rsid w:val="00A77ADB"/>
    <w:rsid w:val="00A77BF8"/>
    <w:rsid w:val="00A77C6C"/>
    <w:rsid w:val="00A77D34"/>
    <w:rsid w:val="00A77D7D"/>
    <w:rsid w:val="00A8001E"/>
    <w:rsid w:val="00A80328"/>
    <w:rsid w:val="00A803FE"/>
    <w:rsid w:val="00A804E2"/>
    <w:rsid w:val="00A808C0"/>
    <w:rsid w:val="00A8098A"/>
    <w:rsid w:val="00A80B42"/>
    <w:rsid w:val="00A80D35"/>
    <w:rsid w:val="00A80E77"/>
    <w:rsid w:val="00A81090"/>
    <w:rsid w:val="00A811A8"/>
    <w:rsid w:val="00A812C2"/>
    <w:rsid w:val="00A8155A"/>
    <w:rsid w:val="00A816B1"/>
    <w:rsid w:val="00A8177D"/>
    <w:rsid w:val="00A81878"/>
    <w:rsid w:val="00A8197C"/>
    <w:rsid w:val="00A81CBF"/>
    <w:rsid w:val="00A81CF2"/>
    <w:rsid w:val="00A81E09"/>
    <w:rsid w:val="00A81E17"/>
    <w:rsid w:val="00A820FA"/>
    <w:rsid w:val="00A8228A"/>
    <w:rsid w:val="00A82471"/>
    <w:rsid w:val="00A8255E"/>
    <w:rsid w:val="00A82887"/>
    <w:rsid w:val="00A83192"/>
    <w:rsid w:val="00A83219"/>
    <w:rsid w:val="00A83463"/>
    <w:rsid w:val="00A8396A"/>
    <w:rsid w:val="00A83CED"/>
    <w:rsid w:val="00A83D77"/>
    <w:rsid w:val="00A84085"/>
    <w:rsid w:val="00A841C4"/>
    <w:rsid w:val="00A841CA"/>
    <w:rsid w:val="00A842FC"/>
    <w:rsid w:val="00A84682"/>
    <w:rsid w:val="00A84705"/>
    <w:rsid w:val="00A84737"/>
    <w:rsid w:val="00A8496E"/>
    <w:rsid w:val="00A84B92"/>
    <w:rsid w:val="00A84F33"/>
    <w:rsid w:val="00A85017"/>
    <w:rsid w:val="00A85A58"/>
    <w:rsid w:val="00A85AEE"/>
    <w:rsid w:val="00A867DE"/>
    <w:rsid w:val="00A867F4"/>
    <w:rsid w:val="00A868BA"/>
    <w:rsid w:val="00A86A3B"/>
    <w:rsid w:val="00A86FA8"/>
    <w:rsid w:val="00A870D3"/>
    <w:rsid w:val="00A8741A"/>
    <w:rsid w:val="00A877A8"/>
    <w:rsid w:val="00A87CAA"/>
    <w:rsid w:val="00A87CDC"/>
    <w:rsid w:val="00A90110"/>
    <w:rsid w:val="00A90126"/>
    <w:rsid w:val="00A9012D"/>
    <w:rsid w:val="00A90170"/>
    <w:rsid w:val="00A903BE"/>
    <w:rsid w:val="00A907E6"/>
    <w:rsid w:val="00A908A7"/>
    <w:rsid w:val="00A90976"/>
    <w:rsid w:val="00A90BDB"/>
    <w:rsid w:val="00A90F55"/>
    <w:rsid w:val="00A90FF9"/>
    <w:rsid w:val="00A9107A"/>
    <w:rsid w:val="00A913BD"/>
    <w:rsid w:val="00A914FE"/>
    <w:rsid w:val="00A919B3"/>
    <w:rsid w:val="00A91D70"/>
    <w:rsid w:val="00A9208C"/>
    <w:rsid w:val="00A924C9"/>
    <w:rsid w:val="00A926A6"/>
    <w:rsid w:val="00A9294E"/>
    <w:rsid w:val="00A92A2B"/>
    <w:rsid w:val="00A92AE9"/>
    <w:rsid w:val="00A92BFA"/>
    <w:rsid w:val="00A92E07"/>
    <w:rsid w:val="00A92E7E"/>
    <w:rsid w:val="00A92E81"/>
    <w:rsid w:val="00A92EC1"/>
    <w:rsid w:val="00A92F82"/>
    <w:rsid w:val="00A92FF7"/>
    <w:rsid w:val="00A93065"/>
    <w:rsid w:val="00A9340B"/>
    <w:rsid w:val="00A93418"/>
    <w:rsid w:val="00A934C4"/>
    <w:rsid w:val="00A9365D"/>
    <w:rsid w:val="00A93679"/>
    <w:rsid w:val="00A936D9"/>
    <w:rsid w:val="00A937A5"/>
    <w:rsid w:val="00A93812"/>
    <w:rsid w:val="00A9387A"/>
    <w:rsid w:val="00A93914"/>
    <w:rsid w:val="00A94438"/>
    <w:rsid w:val="00A9467D"/>
    <w:rsid w:val="00A94811"/>
    <w:rsid w:val="00A94B68"/>
    <w:rsid w:val="00A94C76"/>
    <w:rsid w:val="00A95323"/>
    <w:rsid w:val="00A95723"/>
    <w:rsid w:val="00A95AC6"/>
    <w:rsid w:val="00A95C6C"/>
    <w:rsid w:val="00A95CB2"/>
    <w:rsid w:val="00A95D97"/>
    <w:rsid w:val="00A95FA5"/>
    <w:rsid w:val="00A96041"/>
    <w:rsid w:val="00A96112"/>
    <w:rsid w:val="00A961C9"/>
    <w:rsid w:val="00A961CB"/>
    <w:rsid w:val="00A961EB"/>
    <w:rsid w:val="00A96315"/>
    <w:rsid w:val="00A96A75"/>
    <w:rsid w:val="00A96B63"/>
    <w:rsid w:val="00A96CBC"/>
    <w:rsid w:val="00A96EB6"/>
    <w:rsid w:val="00A96F21"/>
    <w:rsid w:val="00A976D8"/>
    <w:rsid w:val="00A97710"/>
    <w:rsid w:val="00A97836"/>
    <w:rsid w:val="00A97BEC"/>
    <w:rsid w:val="00A97DB0"/>
    <w:rsid w:val="00AA05C9"/>
    <w:rsid w:val="00AA0621"/>
    <w:rsid w:val="00AA06F0"/>
    <w:rsid w:val="00AA07E5"/>
    <w:rsid w:val="00AA081C"/>
    <w:rsid w:val="00AA0862"/>
    <w:rsid w:val="00AA08FD"/>
    <w:rsid w:val="00AA0D53"/>
    <w:rsid w:val="00AA0DFE"/>
    <w:rsid w:val="00AA1166"/>
    <w:rsid w:val="00AA11FD"/>
    <w:rsid w:val="00AA1786"/>
    <w:rsid w:val="00AA1957"/>
    <w:rsid w:val="00AA1C80"/>
    <w:rsid w:val="00AA1E60"/>
    <w:rsid w:val="00AA1F7B"/>
    <w:rsid w:val="00AA2464"/>
    <w:rsid w:val="00AA25E2"/>
    <w:rsid w:val="00AA26AC"/>
    <w:rsid w:val="00AA26C5"/>
    <w:rsid w:val="00AA26D7"/>
    <w:rsid w:val="00AA28A0"/>
    <w:rsid w:val="00AA2A46"/>
    <w:rsid w:val="00AA2E90"/>
    <w:rsid w:val="00AA301E"/>
    <w:rsid w:val="00AA36D9"/>
    <w:rsid w:val="00AA38A7"/>
    <w:rsid w:val="00AA3938"/>
    <w:rsid w:val="00AA3A97"/>
    <w:rsid w:val="00AA3B1E"/>
    <w:rsid w:val="00AA3C4A"/>
    <w:rsid w:val="00AA3CC2"/>
    <w:rsid w:val="00AA3DDF"/>
    <w:rsid w:val="00AA3F5A"/>
    <w:rsid w:val="00AA4072"/>
    <w:rsid w:val="00AA4237"/>
    <w:rsid w:val="00AA43C5"/>
    <w:rsid w:val="00AA445C"/>
    <w:rsid w:val="00AA465A"/>
    <w:rsid w:val="00AA4757"/>
    <w:rsid w:val="00AA4897"/>
    <w:rsid w:val="00AA4996"/>
    <w:rsid w:val="00AA4B6A"/>
    <w:rsid w:val="00AA4DFA"/>
    <w:rsid w:val="00AA4F5E"/>
    <w:rsid w:val="00AA52DE"/>
    <w:rsid w:val="00AA53F2"/>
    <w:rsid w:val="00AA56F5"/>
    <w:rsid w:val="00AA57FB"/>
    <w:rsid w:val="00AA5E28"/>
    <w:rsid w:val="00AA5F3C"/>
    <w:rsid w:val="00AA5F74"/>
    <w:rsid w:val="00AA5F7C"/>
    <w:rsid w:val="00AA5FDF"/>
    <w:rsid w:val="00AA612D"/>
    <w:rsid w:val="00AA6130"/>
    <w:rsid w:val="00AA6382"/>
    <w:rsid w:val="00AA64A3"/>
    <w:rsid w:val="00AA652A"/>
    <w:rsid w:val="00AA69D8"/>
    <w:rsid w:val="00AA6A40"/>
    <w:rsid w:val="00AA6B6B"/>
    <w:rsid w:val="00AA6D76"/>
    <w:rsid w:val="00AA6FE3"/>
    <w:rsid w:val="00AA70D4"/>
    <w:rsid w:val="00AA71EA"/>
    <w:rsid w:val="00AA7244"/>
    <w:rsid w:val="00AA746F"/>
    <w:rsid w:val="00AA75E1"/>
    <w:rsid w:val="00AA7681"/>
    <w:rsid w:val="00AA7C62"/>
    <w:rsid w:val="00AA7D5D"/>
    <w:rsid w:val="00AA7FC4"/>
    <w:rsid w:val="00AB0132"/>
    <w:rsid w:val="00AB0379"/>
    <w:rsid w:val="00AB042A"/>
    <w:rsid w:val="00AB0607"/>
    <w:rsid w:val="00AB0710"/>
    <w:rsid w:val="00AB075E"/>
    <w:rsid w:val="00AB08BF"/>
    <w:rsid w:val="00AB0EB0"/>
    <w:rsid w:val="00AB0F52"/>
    <w:rsid w:val="00AB0F7F"/>
    <w:rsid w:val="00AB14EE"/>
    <w:rsid w:val="00AB1762"/>
    <w:rsid w:val="00AB1A65"/>
    <w:rsid w:val="00AB1B70"/>
    <w:rsid w:val="00AB1B88"/>
    <w:rsid w:val="00AB21A8"/>
    <w:rsid w:val="00AB22C9"/>
    <w:rsid w:val="00AB2432"/>
    <w:rsid w:val="00AB24FA"/>
    <w:rsid w:val="00AB2553"/>
    <w:rsid w:val="00AB25CF"/>
    <w:rsid w:val="00AB2B4A"/>
    <w:rsid w:val="00AB2B88"/>
    <w:rsid w:val="00AB2DB2"/>
    <w:rsid w:val="00AB2ED0"/>
    <w:rsid w:val="00AB313E"/>
    <w:rsid w:val="00AB31C4"/>
    <w:rsid w:val="00AB31F9"/>
    <w:rsid w:val="00AB3633"/>
    <w:rsid w:val="00AB3917"/>
    <w:rsid w:val="00AB3A09"/>
    <w:rsid w:val="00AB3B4D"/>
    <w:rsid w:val="00AB3BC2"/>
    <w:rsid w:val="00AB3F56"/>
    <w:rsid w:val="00AB4007"/>
    <w:rsid w:val="00AB412D"/>
    <w:rsid w:val="00AB413D"/>
    <w:rsid w:val="00AB4154"/>
    <w:rsid w:val="00AB41D8"/>
    <w:rsid w:val="00AB4425"/>
    <w:rsid w:val="00AB44B3"/>
    <w:rsid w:val="00AB46D4"/>
    <w:rsid w:val="00AB4B4F"/>
    <w:rsid w:val="00AB4BCF"/>
    <w:rsid w:val="00AB4D20"/>
    <w:rsid w:val="00AB4D6E"/>
    <w:rsid w:val="00AB4EB8"/>
    <w:rsid w:val="00AB514C"/>
    <w:rsid w:val="00AB5265"/>
    <w:rsid w:val="00AB5399"/>
    <w:rsid w:val="00AB5400"/>
    <w:rsid w:val="00AB54FD"/>
    <w:rsid w:val="00AB56D5"/>
    <w:rsid w:val="00AB583F"/>
    <w:rsid w:val="00AB5871"/>
    <w:rsid w:val="00AB588D"/>
    <w:rsid w:val="00AB5925"/>
    <w:rsid w:val="00AB59BD"/>
    <w:rsid w:val="00AB5AD7"/>
    <w:rsid w:val="00AB5D12"/>
    <w:rsid w:val="00AB5E1B"/>
    <w:rsid w:val="00AB61E9"/>
    <w:rsid w:val="00AB623C"/>
    <w:rsid w:val="00AB63D2"/>
    <w:rsid w:val="00AB6443"/>
    <w:rsid w:val="00AB676F"/>
    <w:rsid w:val="00AB6DF0"/>
    <w:rsid w:val="00AB6E8B"/>
    <w:rsid w:val="00AB6FB5"/>
    <w:rsid w:val="00AB718B"/>
    <w:rsid w:val="00AB72DC"/>
    <w:rsid w:val="00AB72F7"/>
    <w:rsid w:val="00AB735F"/>
    <w:rsid w:val="00AB7439"/>
    <w:rsid w:val="00AB778D"/>
    <w:rsid w:val="00AB7A7A"/>
    <w:rsid w:val="00AB7B82"/>
    <w:rsid w:val="00AB7CC0"/>
    <w:rsid w:val="00AB7E3F"/>
    <w:rsid w:val="00AC00BE"/>
    <w:rsid w:val="00AC04FA"/>
    <w:rsid w:val="00AC090A"/>
    <w:rsid w:val="00AC0AF4"/>
    <w:rsid w:val="00AC0B0D"/>
    <w:rsid w:val="00AC0BC2"/>
    <w:rsid w:val="00AC0E50"/>
    <w:rsid w:val="00AC128B"/>
    <w:rsid w:val="00AC1728"/>
    <w:rsid w:val="00AC17BD"/>
    <w:rsid w:val="00AC183B"/>
    <w:rsid w:val="00AC1B79"/>
    <w:rsid w:val="00AC1CB5"/>
    <w:rsid w:val="00AC1D25"/>
    <w:rsid w:val="00AC1E20"/>
    <w:rsid w:val="00AC1F0A"/>
    <w:rsid w:val="00AC1FCD"/>
    <w:rsid w:val="00AC20C6"/>
    <w:rsid w:val="00AC2137"/>
    <w:rsid w:val="00AC2178"/>
    <w:rsid w:val="00AC2337"/>
    <w:rsid w:val="00AC25A4"/>
    <w:rsid w:val="00AC25E5"/>
    <w:rsid w:val="00AC2966"/>
    <w:rsid w:val="00AC2A63"/>
    <w:rsid w:val="00AC2C70"/>
    <w:rsid w:val="00AC30DF"/>
    <w:rsid w:val="00AC32BC"/>
    <w:rsid w:val="00AC3384"/>
    <w:rsid w:val="00AC3471"/>
    <w:rsid w:val="00AC3659"/>
    <w:rsid w:val="00AC3962"/>
    <w:rsid w:val="00AC3AE3"/>
    <w:rsid w:val="00AC3BCA"/>
    <w:rsid w:val="00AC3DE8"/>
    <w:rsid w:val="00AC3E4F"/>
    <w:rsid w:val="00AC4573"/>
    <w:rsid w:val="00AC472D"/>
    <w:rsid w:val="00AC4747"/>
    <w:rsid w:val="00AC4791"/>
    <w:rsid w:val="00AC4859"/>
    <w:rsid w:val="00AC4A70"/>
    <w:rsid w:val="00AC4CEA"/>
    <w:rsid w:val="00AC4CF4"/>
    <w:rsid w:val="00AC4E4E"/>
    <w:rsid w:val="00AC4FA1"/>
    <w:rsid w:val="00AC5045"/>
    <w:rsid w:val="00AC5080"/>
    <w:rsid w:val="00AC54CD"/>
    <w:rsid w:val="00AC557C"/>
    <w:rsid w:val="00AC5614"/>
    <w:rsid w:val="00AC56C5"/>
    <w:rsid w:val="00AC58CB"/>
    <w:rsid w:val="00AC5BA0"/>
    <w:rsid w:val="00AC5E73"/>
    <w:rsid w:val="00AC5E95"/>
    <w:rsid w:val="00AC600A"/>
    <w:rsid w:val="00AC60D1"/>
    <w:rsid w:val="00AC62A8"/>
    <w:rsid w:val="00AC6692"/>
    <w:rsid w:val="00AC6861"/>
    <w:rsid w:val="00AC6879"/>
    <w:rsid w:val="00AC6E86"/>
    <w:rsid w:val="00AC702D"/>
    <w:rsid w:val="00AC70C3"/>
    <w:rsid w:val="00AC7403"/>
    <w:rsid w:val="00AC7484"/>
    <w:rsid w:val="00AC772A"/>
    <w:rsid w:val="00AC7799"/>
    <w:rsid w:val="00AC7933"/>
    <w:rsid w:val="00AC7FAA"/>
    <w:rsid w:val="00AD01CE"/>
    <w:rsid w:val="00AD0685"/>
    <w:rsid w:val="00AD0765"/>
    <w:rsid w:val="00AD0803"/>
    <w:rsid w:val="00AD08CB"/>
    <w:rsid w:val="00AD093E"/>
    <w:rsid w:val="00AD0BE9"/>
    <w:rsid w:val="00AD0DAA"/>
    <w:rsid w:val="00AD0F7A"/>
    <w:rsid w:val="00AD153B"/>
    <w:rsid w:val="00AD18A1"/>
    <w:rsid w:val="00AD1981"/>
    <w:rsid w:val="00AD1B3F"/>
    <w:rsid w:val="00AD1C33"/>
    <w:rsid w:val="00AD218A"/>
    <w:rsid w:val="00AD23BB"/>
    <w:rsid w:val="00AD25D2"/>
    <w:rsid w:val="00AD26CF"/>
    <w:rsid w:val="00AD279A"/>
    <w:rsid w:val="00AD2806"/>
    <w:rsid w:val="00AD2D22"/>
    <w:rsid w:val="00AD3189"/>
    <w:rsid w:val="00AD37FA"/>
    <w:rsid w:val="00AD4150"/>
    <w:rsid w:val="00AD45C3"/>
    <w:rsid w:val="00AD4654"/>
    <w:rsid w:val="00AD47B7"/>
    <w:rsid w:val="00AD49CF"/>
    <w:rsid w:val="00AD4C9E"/>
    <w:rsid w:val="00AD4D4A"/>
    <w:rsid w:val="00AD4F03"/>
    <w:rsid w:val="00AD4F74"/>
    <w:rsid w:val="00AD5110"/>
    <w:rsid w:val="00AD51AB"/>
    <w:rsid w:val="00AD5258"/>
    <w:rsid w:val="00AD526B"/>
    <w:rsid w:val="00AD52AE"/>
    <w:rsid w:val="00AD59C6"/>
    <w:rsid w:val="00AD5E68"/>
    <w:rsid w:val="00AD5FB3"/>
    <w:rsid w:val="00AD641A"/>
    <w:rsid w:val="00AD651C"/>
    <w:rsid w:val="00AD6637"/>
    <w:rsid w:val="00AD66BD"/>
    <w:rsid w:val="00AD66C0"/>
    <w:rsid w:val="00AD6731"/>
    <w:rsid w:val="00AD67C8"/>
    <w:rsid w:val="00AD6B08"/>
    <w:rsid w:val="00AD6BAE"/>
    <w:rsid w:val="00AD6CAB"/>
    <w:rsid w:val="00AD6D2E"/>
    <w:rsid w:val="00AD6DC3"/>
    <w:rsid w:val="00AD6DE3"/>
    <w:rsid w:val="00AD6E00"/>
    <w:rsid w:val="00AD6E45"/>
    <w:rsid w:val="00AD732C"/>
    <w:rsid w:val="00AD7352"/>
    <w:rsid w:val="00AD7416"/>
    <w:rsid w:val="00AD7612"/>
    <w:rsid w:val="00AD7CE5"/>
    <w:rsid w:val="00AD7D34"/>
    <w:rsid w:val="00AD7F6D"/>
    <w:rsid w:val="00AE0244"/>
    <w:rsid w:val="00AE0494"/>
    <w:rsid w:val="00AE0641"/>
    <w:rsid w:val="00AE0717"/>
    <w:rsid w:val="00AE07A4"/>
    <w:rsid w:val="00AE08D0"/>
    <w:rsid w:val="00AE0B9F"/>
    <w:rsid w:val="00AE0CD4"/>
    <w:rsid w:val="00AE1347"/>
    <w:rsid w:val="00AE1621"/>
    <w:rsid w:val="00AE18FD"/>
    <w:rsid w:val="00AE19E3"/>
    <w:rsid w:val="00AE1A0B"/>
    <w:rsid w:val="00AE1F4A"/>
    <w:rsid w:val="00AE203C"/>
    <w:rsid w:val="00AE2042"/>
    <w:rsid w:val="00AE22DC"/>
    <w:rsid w:val="00AE23E0"/>
    <w:rsid w:val="00AE2693"/>
    <w:rsid w:val="00AE271E"/>
    <w:rsid w:val="00AE2765"/>
    <w:rsid w:val="00AE277B"/>
    <w:rsid w:val="00AE2820"/>
    <w:rsid w:val="00AE28EF"/>
    <w:rsid w:val="00AE2959"/>
    <w:rsid w:val="00AE2B69"/>
    <w:rsid w:val="00AE3009"/>
    <w:rsid w:val="00AE3057"/>
    <w:rsid w:val="00AE30C3"/>
    <w:rsid w:val="00AE311B"/>
    <w:rsid w:val="00AE319C"/>
    <w:rsid w:val="00AE319F"/>
    <w:rsid w:val="00AE351A"/>
    <w:rsid w:val="00AE3666"/>
    <w:rsid w:val="00AE36A0"/>
    <w:rsid w:val="00AE384E"/>
    <w:rsid w:val="00AE3B3C"/>
    <w:rsid w:val="00AE3D78"/>
    <w:rsid w:val="00AE3F10"/>
    <w:rsid w:val="00AE43CF"/>
    <w:rsid w:val="00AE4520"/>
    <w:rsid w:val="00AE4655"/>
    <w:rsid w:val="00AE4662"/>
    <w:rsid w:val="00AE46F5"/>
    <w:rsid w:val="00AE485A"/>
    <w:rsid w:val="00AE486D"/>
    <w:rsid w:val="00AE49F1"/>
    <w:rsid w:val="00AE4B08"/>
    <w:rsid w:val="00AE4B4B"/>
    <w:rsid w:val="00AE4D86"/>
    <w:rsid w:val="00AE5091"/>
    <w:rsid w:val="00AE50EA"/>
    <w:rsid w:val="00AE524B"/>
    <w:rsid w:val="00AE526E"/>
    <w:rsid w:val="00AE53F5"/>
    <w:rsid w:val="00AE55B7"/>
    <w:rsid w:val="00AE5636"/>
    <w:rsid w:val="00AE570B"/>
    <w:rsid w:val="00AE5743"/>
    <w:rsid w:val="00AE5997"/>
    <w:rsid w:val="00AE5B0B"/>
    <w:rsid w:val="00AE5B2C"/>
    <w:rsid w:val="00AE5CE4"/>
    <w:rsid w:val="00AE5D6D"/>
    <w:rsid w:val="00AE5E46"/>
    <w:rsid w:val="00AE5E79"/>
    <w:rsid w:val="00AE5FDD"/>
    <w:rsid w:val="00AE62D7"/>
    <w:rsid w:val="00AE64E3"/>
    <w:rsid w:val="00AE67AD"/>
    <w:rsid w:val="00AE680A"/>
    <w:rsid w:val="00AE69C1"/>
    <w:rsid w:val="00AE6A29"/>
    <w:rsid w:val="00AE7130"/>
    <w:rsid w:val="00AE71A8"/>
    <w:rsid w:val="00AE724A"/>
    <w:rsid w:val="00AE74D8"/>
    <w:rsid w:val="00AE75F6"/>
    <w:rsid w:val="00AE7B05"/>
    <w:rsid w:val="00AE7D89"/>
    <w:rsid w:val="00AF0227"/>
    <w:rsid w:val="00AF0309"/>
    <w:rsid w:val="00AF03BE"/>
    <w:rsid w:val="00AF0578"/>
    <w:rsid w:val="00AF058D"/>
    <w:rsid w:val="00AF07AA"/>
    <w:rsid w:val="00AF0838"/>
    <w:rsid w:val="00AF0905"/>
    <w:rsid w:val="00AF093B"/>
    <w:rsid w:val="00AF0A29"/>
    <w:rsid w:val="00AF0AB4"/>
    <w:rsid w:val="00AF0B8B"/>
    <w:rsid w:val="00AF0D16"/>
    <w:rsid w:val="00AF0EEA"/>
    <w:rsid w:val="00AF10DC"/>
    <w:rsid w:val="00AF1102"/>
    <w:rsid w:val="00AF1229"/>
    <w:rsid w:val="00AF19C4"/>
    <w:rsid w:val="00AF1BD8"/>
    <w:rsid w:val="00AF1EEA"/>
    <w:rsid w:val="00AF2087"/>
    <w:rsid w:val="00AF2312"/>
    <w:rsid w:val="00AF2444"/>
    <w:rsid w:val="00AF25FC"/>
    <w:rsid w:val="00AF26A4"/>
    <w:rsid w:val="00AF2749"/>
    <w:rsid w:val="00AF27C3"/>
    <w:rsid w:val="00AF2849"/>
    <w:rsid w:val="00AF289A"/>
    <w:rsid w:val="00AF29ED"/>
    <w:rsid w:val="00AF2AAA"/>
    <w:rsid w:val="00AF2B28"/>
    <w:rsid w:val="00AF2BAE"/>
    <w:rsid w:val="00AF2C53"/>
    <w:rsid w:val="00AF3201"/>
    <w:rsid w:val="00AF3400"/>
    <w:rsid w:val="00AF34DF"/>
    <w:rsid w:val="00AF3BD4"/>
    <w:rsid w:val="00AF3D7E"/>
    <w:rsid w:val="00AF3FFE"/>
    <w:rsid w:val="00AF4324"/>
    <w:rsid w:val="00AF4834"/>
    <w:rsid w:val="00AF4873"/>
    <w:rsid w:val="00AF48ED"/>
    <w:rsid w:val="00AF4D05"/>
    <w:rsid w:val="00AF5182"/>
    <w:rsid w:val="00AF525B"/>
    <w:rsid w:val="00AF5340"/>
    <w:rsid w:val="00AF5500"/>
    <w:rsid w:val="00AF5B52"/>
    <w:rsid w:val="00AF5F15"/>
    <w:rsid w:val="00AF5F7C"/>
    <w:rsid w:val="00AF5F98"/>
    <w:rsid w:val="00AF612E"/>
    <w:rsid w:val="00AF62FD"/>
    <w:rsid w:val="00AF6620"/>
    <w:rsid w:val="00AF6777"/>
    <w:rsid w:val="00AF69C1"/>
    <w:rsid w:val="00AF6B32"/>
    <w:rsid w:val="00AF6B4E"/>
    <w:rsid w:val="00AF725D"/>
    <w:rsid w:val="00AF726F"/>
    <w:rsid w:val="00AF746D"/>
    <w:rsid w:val="00AF74F1"/>
    <w:rsid w:val="00AF7C2E"/>
    <w:rsid w:val="00AF7E59"/>
    <w:rsid w:val="00AF7F05"/>
    <w:rsid w:val="00AF7F09"/>
    <w:rsid w:val="00B0014E"/>
    <w:rsid w:val="00B00368"/>
    <w:rsid w:val="00B00433"/>
    <w:rsid w:val="00B007D6"/>
    <w:rsid w:val="00B00974"/>
    <w:rsid w:val="00B00A3C"/>
    <w:rsid w:val="00B00AFE"/>
    <w:rsid w:val="00B00E43"/>
    <w:rsid w:val="00B00EC2"/>
    <w:rsid w:val="00B00F9B"/>
    <w:rsid w:val="00B01193"/>
    <w:rsid w:val="00B012D2"/>
    <w:rsid w:val="00B014F0"/>
    <w:rsid w:val="00B01654"/>
    <w:rsid w:val="00B016F5"/>
    <w:rsid w:val="00B01716"/>
    <w:rsid w:val="00B019E1"/>
    <w:rsid w:val="00B01C84"/>
    <w:rsid w:val="00B01CE1"/>
    <w:rsid w:val="00B01E33"/>
    <w:rsid w:val="00B01F49"/>
    <w:rsid w:val="00B0229A"/>
    <w:rsid w:val="00B023CD"/>
    <w:rsid w:val="00B0262D"/>
    <w:rsid w:val="00B02688"/>
    <w:rsid w:val="00B02AA0"/>
    <w:rsid w:val="00B02B14"/>
    <w:rsid w:val="00B02BEA"/>
    <w:rsid w:val="00B02C43"/>
    <w:rsid w:val="00B02C50"/>
    <w:rsid w:val="00B02C69"/>
    <w:rsid w:val="00B02DA7"/>
    <w:rsid w:val="00B02F32"/>
    <w:rsid w:val="00B033F3"/>
    <w:rsid w:val="00B03B2B"/>
    <w:rsid w:val="00B03F7A"/>
    <w:rsid w:val="00B0404B"/>
    <w:rsid w:val="00B0423D"/>
    <w:rsid w:val="00B043EE"/>
    <w:rsid w:val="00B0450A"/>
    <w:rsid w:val="00B0493D"/>
    <w:rsid w:val="00B049D1"/>
    <w:rsid w:val="00B04C96"/>
    <w:rsid w:val="00B04DFF"/>
    <w:rsid w:val="00B04EEC"/>
    <w:rsid w:val="00B04F40"/>
    <w:rsid w:val="00B051D4"/>
    <w:rsid w:val="00B0534C"/>
    <w:rsid w:val="00B05377"/>
    <w:rsid w:val="00B054DA"/>
    <w:rsid w:val="00B056A1"/>
    <w:rsid w:val="00B0571B"/>
    <w:rsid w:val="00B05B6A"/>
    <w:rsid w:val="00B05CBE"/>
    <w:rsid w:val="00B060F2"/>
    <w:rsid w:val="00B0652E"/>
    <w:rsid w:val="00B06592"/>
    <w:rsid w:val="00B066A6"/>
    <w:rsid w:val="00B067E1"/>
    <w:rsid w:val="00B0693A"/>
    <w:rsid w:val="00B0693D"/>
    <w:rsid w:val="00B0694B"/>
    <w:rsid w:val="00B06964"/>
    <w:rsid w:val="00B06A40"/>
    <w:rsid w:val="00B06B44"/>
    <w:rsid w:val="00B06F2B"/>
    <w:rsid w:val="00B07684"/>
    <w:rsid w:val="00B078CB"/>
    <w:rsid w:val="00B07BAD"/>
    <w:rsid w:val="00B10199"/>
    <w:rsid w:val="00B10456"/>
    <w:rsid w:val="00B105D6"/>
    <w:rsid w:val="00B109FE"/>
    <w:rsid w:val="00B10ABE"/>
    <w:rsid w:val="00B10C54"/>
    <w:rsid w:val="00B10D28"/>
    <w:rsid w:val="00B10E8A"/>
    <w:rsid w:val="00B110F7"/>
    <w:rsid w:val="00B1111B"/>
    <w:rsid w:val="00B11141"/>
    <w:rsid w:val="00B113DF"/>
    <w:rsid w:val="00B1177B"/>
    <w:rsid w:val="00B1239B"/>
    <w:rsid w:val="00B12463"/>
    <w:rsid w:val="00B125A5"/>
    <w:rsid w:val="00B12600"/>
    <w:rsid w:val="00B12804"/>
    <w:rsid w:val="00B128B0"/>
    <w:rsid w:val="00B12A92"/>
    <w:rsid w:val="00B12A96"/>
    <w:rsid w:val="00B12B1C"/>
    <w:rsid w:val="00B12D31"/>
    <w:rsid w:val="00B13069"/>
    <w:rsid w:val="00B13075"/>
    <w:rsid w:val="00B13267"/>
    <w:rsid w:val="00B132C4"/>
    <w:rsid w:val="00B13449"/>
    <w:rsid w:val="00B13558"/>
    <w:rsid w:val="00B13A84"/>
    <w:rsid w:val="00B13D76"/>
    <w:rsid w:val="00B13E82"/>
    <w:rsid w:val="00B13ED7"/>
    <w:rsid w:val="00B13FF9"/>
    <w:rsid w:val="00B140DD"/>
    <w:rsid w:val="00B140E3"/>
    <w:rsid w:val="00B14134"/>
    <w:rsid w:val="00B141FA"/>
    <w:rsid w:val="00B14228"/>
    <w:rsid w:val="00B142BA"/>
    <w:rsid w:val="00B143C6"/>
    <w:rsid w:val="00B14D02"/>
    <w:rsid w:val="00B14E51"/>
    <w:rsid w:val="00B15416"/>
    <w:rsid w:val="00B1564B"/>
    <w:rsid w:val="00B15708"/>
    <w:rsid w:val="00B15992"/>
    <w:rsid w:val="00B15A88"/>
    <w:rsid w:val="00B1612B"/>
    <w:rsid w:val="00B1643C"/>
    <w:rsid w:val="00B1643E"/>
    <w:rsid w:val="00B16482"/>
    <w:rsid w:val="00B16657"/>
    <w:rsid w:val="00B168A6"/>
    <w:rsid w:val="00B169E6"/>
    <w:rsid w:val="00B16A1F"/>
    <w:rsid w:val="00B16BFE"/>
    <w:rsid w:val="00B16C4E"/>
    <w:rsid w:val="00B16CDF"/>
    <w:rsid w:val="00B16FD8"/>
    <w:rsid w:val="00B17276"/>
    <w:rsid w:val="00B1746B"/>
    <w:rsid w:val="00B17A20"/>
    <w:rsid w:val="00B17AF9"/>
    <w:rsid w:val="00B17C50"/>
    <w:rsid w:val="00B20738"/>
    <w:rsid w:val="00B20DFA"/>
    <w:rsid w:val="00B20E17"/>
    <w:rsid w:val="00B20FF0"/>
    <w:rsid w:val="00B2108B"/>
    <w:rsid w:val="00B21149"/>
    <w:rsid w:val="00B218DA"/>
    <w:rsid w:val="00B218DE"/>
    <w:rsid w:val="00B2199E"/>
    <w:rsid w:val="00B21B7C"/>
    <w:rsid w:val="00B21C6E"/>
    <w:rsid w:val="00B21CF3"/>
    <w:rsid w:val="00B21E93"/>
    <w:rsid w:val="00B222FA"/>
    <w:rsid w:val="00B22344"/>
    <w:rsid w:val="00B22833"/>
    <w:rsid w:val="00B22DB1"/>
    <w:rsid w:val="00B23296"/>
    <w:rsid w:val="00B2330F"/>
    <w:rsid w:val="00B23387"/>
    <w:rsid w:val="00B23423"/>
    <w:rsid w:val="00B23646"/>
    <w:rsid w:val="00B23826"/>
    <w:rsid w:val="00B23862"/>
    <w:rsid w:val="00B23E1E"/>
    <w:rsid w:val="00B23EFA"/>
    <w:rsid w:val="00B23F07"/>
    <w:rsid w:val="00B24354"/>
    <w:rsid w:val="00B243D3"/>
    <w:rsid w:val="00B24545"/>
    <w:rsid w:val="00B247D1"/>
    <w:rsid w:val="00B247EB"/>
    <w:rsid w:val="00B24868"/>
    <w:rsid w:val="00B24B30"/>
    <w:rsid w:val="00B24C69"/>
    <w:rsid w:val="00B24F1D"/>
    <w:rsid w:val="00B253A3"/>
    <w:rsid w:val="00B25545"/>
    <w:rsid w:val="00B25658"/>
    <w:rsid w:val="00B2572C"/>
    <w:rsid w:val="00B259C4"/>
    <w:rsid w:val="00B259E9"/>
    <w:rsid w:val="00B25CF7"/>
    <w:rsid w:val="00B25D66"/>
    <w:rsid w:val="00B25DEC"/>
    <w:rsid w:val="00B25E47"/>
    <w:rsid w:val="00B2603A"/>
    <w:rsid w:val="00B2641F"/>
    <w:rsid w:val="00B265B1"/>
    <w:rsid w:val="00B26615"/>
    <w:rsid w:val="00B266D9"/>
    <w:rsid w:val="00B2673B"/>
    <w:rsid w:val="00B26BC1"/>
    <w:rsid w:val="00B26D5E"/>
    <w:rsid w:val="00B26DD8"/>
    <w:rsid w:val="00B26EDA"/>
    <w:rsid w:val="00B26F0D"/>
    <w:rsid w:val="00B27222"/>
    <w:rsid w:val="00B27470"/>
    <w:rsid w:val="00B2766F"/>
    <w:rsid w:val="00B27777"/>
    <w:rsid w:val="00B27873"/>
    <w:rsid w:val="00B27AF6"/>
    <w:rsid w:val="00B27DD9"/>
    <w:rsid w:val="00B27EB2"/>
    <w:rsid w:val="00B27F63"/>
    <w:rsid w:val="00B30209"/>
    <w:rsid w:val="00B30794"/>
    <w:rsid w:val="00B309CD"/>
    <w:rsid w:val="00B31386"/>
    <w:rsid w:val="00B313A1"/>
    <w:rsid w:val="00B316D5"/>
    <w:rsid w:val="00B31C34"/>
    <w:rsid w:val="00B31EC2"/>
    <w:rsid w:val="00B31F7C"/>
    <w:rsid w:val="00B31F80"/>
    <w:rsid w:val="00B320BB"/>
    <w:rsid w:val="00B32220"/>
    <w:rsid w:val="00B322E2"/>
    <w:rsid w:val="00B3260F"/>
    <w:rsid w:val="00B3288C"/>
    <w:rsid w:val="00B32B5D"/>
    <w:rsid w:val="00B32C22"/>
    <w:rsid w:val="00B32C5A"/>
    <w:rsid w:val="00B32FCC"/>
    <w:rsid w:val="00B330BA"/>
    <w:rsid w:val="00B333D2"/>
    <w:rsid w:val="00B333D5"/>
    <w:rsid w:val="00B33569"/>
    <w:rsid w:val="00B336B9"/>
    <w:rsid w:val="00B338D7"/>
    <w:rsid w:val="00B339F1"/>
    <w:rsid w:val="00B33AE2"/>
    <w:rsid w:val="00B33BDC"/>
    <w:rsid w:val="00B3425B"/>
    <w:rsid w:val="00B3446F"/>
    <w:rsid w:val="00B34526"/>
    <w:rsid w:val="00B34573"/>
    <w:rsid w:val="00B34593"/>
    <w:rsid w:val="00B34631"/>
    <w:rsid w:val="00B347FA"/>
    <w:rsid w:val="00B34A62"/>
    <w:rsid w:val="00B34AA7"/>
    <w:rsid w:val="00B34B1A"/>
    <w:rsid w:val="00B34B38"/>
    <w:rsid w:val="00B34C3A"/>
    <w:rsid w:val="00B34E1F"/>
    <w:rsid w:val="00B34F22"/>
    <w:rsid w:val="00B3505C"/>
    <w:rsid w:val="00B35495"/>
    <w:rsid w:val="00B358F7"/>
    <w:rsid w:val="00B35A3F"/>
    <w:rsid w:val="00B35AB6"/>
    <w:rsid w:val="00B35F36"/>
    <w:rsid w:val="00B35FA7"/>
    <w:rsid w:val="00B35FBF"/>
    <w:rsid w:val="00B3603D"/>
    <w:rsid w:val="00B363F1"/>
    <w:rsid w:val="00B3647F"/>
    <w:rsid w:val="00B3650F"/>
    <w:rsid w:val="00B3660C"/>
    <w:rsid w:val="00B36D83"/>
    <w:rsid w:val="00B36DCC"/>
    <w:rsid w:val="00B36E30"/>
    <w:rsid w:val="00B374EF"/>
    <w:rsid w:val="00B375AD"/>
    <w:rsid w:val="00B375F0"/>
    <w:rsid w:val="00B37708"/>
    <w:rsid w:val="00B377CA"/>
    <w:rsid w:val="00B379A1"/>
    <w:rsid w:val="00B379E2"/>
    <w:rsid w:val="00B37D2A"/>
    <w:rsid w:val="00B37D8B"/>
    <w:rsid w:val="00B37FEE"/>
    <w:rsid w:val="00B401AC"/>
    <w:rsid w:val="00B4021B"/>
    <w:rsid w:val="00B4039E"/>
    <w:rsid w:val="00B4080F"/>
    <w:rsid w:val="00B40951"/>
    <w:rsid w:val="00B40BAE"/>
    <w:rsid w:val="00B40DAF"/>
    <w:rsid w:val="00B40E79"/>
    <w:rsid w:val="00B40E7C"/>
    <w:rsid w:val="00B41325"/>
    <w:rsid w:val="00B4133F"/>
    <w:rsid w:val="00B415CD"/>
    <w:rsid w:val="00B4176A"/>
    <w:rsid w:val="00B41823"/>
    <w:rsid w:val="00B41892"/>
    <w:rsid w:val="00B41C06"/>
    <w:rsid w:val="00B41C6C"/>
    <w:rsid w:val="00B42134"/>
    <w:rsid w:val="00B421A0"/>
    <w:rsid w:val="00B421DA"/>
    <w:rsid w:val="00B42238"/>
    <w:rsid w:val="00B4240B"/>
    <w:rsid w:val="00B42432"/>
    <w:rsid w:val="00B424C2"/>
    <w:rsid w:val="00B4254B"/>
    <w:rsid w:val="00B425CE"/>
    <w:rsid w:val="00B427D9"/>
    <w:rsid w:val="00B42802"/>
    <w:rsid w:val="00B42835"/>
    <w:rsid w:val="00B42A6F"/>
    <w:rsid w:val="00B42A83"/>
    <w:rsid w:val="00B42E04"/>
    <w:rsid w:val="00B43046"/>
    <w:rsid w:val="00B430FD"/>
    <w:rsid w:val="00B43141"/>
    <w:rsid w:val="00B43170"/>
    <w:rsid w:val="00B431F1"/>
    <w:rsid w:val="00B4322A"/>
    <w:rsid w:val="00B43339"/>
    <w:rsid w:val="00B434A9"/>
    <w:rsid w:val="00B43505"/>
    <w:rsid w:val="00B435E2"/>
    <w:rsid w:val="00B437C3"/>
    <w:rsid w:val="00B43945"/>
    <w:rsid w:val="00B43AC3"/>
    <w:rsid w:val="00B43EED"/>
    <w:rsid w:val="00B43EEF"/>
    <w:rsid w:val="00B43F98"/>
    <w:rsid w:val="00B44123"/>
    <w:rsid w:val="00B44224"/>
    <w:rsid w:val="00B4433A"/>
    <w:rsid w:val="00B44503"/>
    <w:rsid w:val="00B4474F"/>
    <w:rsid w:val="00B44808"/>
    <w:rsid w:val="00B44936"/>
    <w:rsid w:val="00B44AB9"/>
    <w:rsid w:val="00B44AC9"/>
    <w:rsid w:val="00B44C28"/>
    <w:rsid w:val="00B44C7B"/>
    <w:rsid w:val="00B44D6F"/>
    <w:rsid w:val="00B44F1F"/>
    <w:rsid w:val="00B4514A"/>
    <w:rsid w:val="00B45198"/>
    <w:rsid w:val="00B452CB"/>
    <w:rsid w:val="00B453B0"/>
    <w:rsid w:val="00B453CB"/>
    <w:rsid w:val="00B4546B"/>
    <w:rsid w:val="00B45553"/>
    <w:rsid w:val="00B45A8C"/>
    <w:rsid w:val="00B45B42"/>
    <w:rsid w:val="00B45CC0"/>
    <w:rsid w:val="00B45E21"/>
    <w:rsid w:val="00B45EF8"/>
    <w:rsid w:val="00B45F49"/>
    <w:rsid w:val="00B464CB"/>
    <w:rsid w:val="00B465EA"/>
    <w:rsid w:val="00B466B8"/>
    <w:rsid w:val="00B4685F"/>
    <w:rsid w:val="00B4694E"/>
    <w:rsid w:val="00B469E6"/>
    <w:rsid w:val="00B46D1E"/>
    <w:rsid w:val="00B47075"/>
    <w:rsid w:val="00B4724B"/>
    <w:rsid w:val="00B47405"/>
    <w:rsid w:val="00B47465"/>
    <w:rsid w:val="00B478BA"/>
    <w:rsid w:val="00B4794D"/>
    <w:rsid w:val="00B47A07"/>
    <w:rsid w:val="00B47B63"/>
    <w:rsid w:val="00B47B71"/>
    <w:rsid w:val="00B47D07"/>
    <w:rsid w:val="00B47F61"/>
    <w:rsid w:val="00B47F8D"/>
    <w:rsid w:val="00B5010E"/>
    <w:rsid w:val="00B502FB"/>
    <w:rsid w:val="00B50376"/>
    <w:rsid w:val="00B50488"/>
    <w:rsid w:val="00B504ED"/>
    <w:rsid w:val="00B50593"/>
    <w:rsid w:val="00B5083D"/>
    <w:rsid w:val="00B50889"/>
    <w:rsid w:val="00B5089C"/>
    <w:rsid w:val="00B508F4"/>
    <w:rsid w:val="00B50B8D"/>
    <w:rsid w:val="00B50B97"/>
    <w:rsid w:val="00B50D49"/>
    <w:rsid w:val="00B50DB6"/>
    <w:rsid w:val="00B50E23"/>
    <w:rsid w:val="00B50E2D"/>
    <w:rsid w:val="00B50F9B"/>
    <w:rsid w:val="00B5107F"/>
    <w:rsid w:val="00B51456"/>
    <w:rsid w:val="00B5146B"/>
    <w:rsid w:val="00B51852"/>
    <w:rsid w:val="00B51A30"/>
    <w:rsid w:val="00B51B62"/>
    <w:rsid w:val="00B51CD8"/>
    <w:rsid w:val="00B51F1F"/>
    <w:rsid w:val="00B52BDC"/>
    <w:rsid w:val="00B52E23"/>
    <w:rsid w:val="00B53115"/>
    <w:rsid w:val="00B532EF"/>
    <w:rsid w:val="00B53591"/>
    <w:rsid w:val="00B53646"/>
    <w:rsid w:val="00B5390D"/>
    <w:rsid w:val="00B5391A"/>
    <w:rsid w:val="00B539B1"/>
    <w:rsid w:val="00B53AA7"/>
    <w:rsid w:val="00B53B5F"/>
    <w:rsid w:val="00B53EDC"/>
    <w:rsid w:val="00B53EF4"/>
    <w:rsid w:val="00B53F57"/>
    <w:rsid w:val="00B53FB5"/>
    <w:rsid w:val="00B54008"/>
    <w:rsid w:val="00B542B1"/>
    <w:rsid w:val="00B5441A"/>
    <w:rsid w:val="00B548E2"/>
    <w:rsid w:val="00B5495D"/>
    <w:rsid w:val="00B5499A"/>
    <w:rsid w:val="00B54BD9"/>
    <w:rsid w:val="00B54F48"/>
    <w:rsid w:val="00B54FEE"/>
    <w:rsid w:val="00B55355"/>
    <w:rsid w:val="00B556C8"/>
    <w:rsid w:val="00B55A45"/>
    <w:rsid w:val="00B55ACD"/>
    <w:rsid w:val="00B55D67"/>
    <w:rsid w:val="00B55D85"/>
    <w:rsid w:val="00B55F02"/>
    <w:rsid w:val="00B564CF"/>
    <w:rsid w:val="00B56742"/>
    <w:rsid w:val="00B56D57"/>
    <w:rsid w:val="00B571DA"/>
    <w:rsid w:val="00B572E5"/>
    <w:rsid w:val="00B5742A"/>
    <w:rsid w:val="00B57A03"/>
    <w:rsid w:val="00B57C87"/>
    <w:rsid w:val="00B57DA6"/>
    <w:rsid w:val="00B57E70"/>
    <w:rsid w:val="00B57F9C"/>
    <w:rsid w:val="00B6028E"/>
    <w:rsid w:val="00B603E4"/>
    <w:rsid w:val="00B60682"/>
    <w:rsid w:val="00B607B3"/>
    <w:rsid w:val="00B60911"/>
    <w:rsid w:val="00B60AC7"/>
    <w:rsid w:val="00B60EE3"/>
    <w:rsid w:val="00B61287"/>
    <w:rsid w:val="00B6132E"/>
    <w:rsid w:val="00B61592"/>
    <w:rsid w:val="00B6163F"/>
    <w:rsid w:val="00B61A38"/>
    <w:rsid w:val="00B61BC6"/>
    <w:rsid w:val="00B61C32"/>
    <w:rsid w:val="00B61EED"/>
    <w:rsid w:val="00B62033"/>
    <w:rsid w:val="00B621A9"/>
    <w:rsid w:val="00B625D9"/>
    <w:rsid w:val="00B626E6"/>
    <w:rsid w:val="00B62739"/>
    <w:rsid w:val="00B62C0D"/>
    <w:rsid w:val="00B62D5F"/>
    <w:rsid w:val="00B62D66"/>
    <w:rsid w:val="00B6301E"/>
    <w:rsid w:val="00B63169"/>
    <w:rsid w:val="00B63550"/>
    <w:rsid w:val="00B6358A"/>
    <w:rsid w:val="00B63709"/>
    <w:rsid w:val="00B63749"/>
    <w:rsid w:val="00B6374F"/>
    <w:rsid w:val="00B637FA"/>
    <w:rsid w:val="00B63982"/>
    <w:rsid w:val="00B63AFC"/>
    <w:rsid w:val="00B63B70"/>
    <w:rsid w:val="00B63F62"/>
    <w:rsid w:val="00B643EF"/>
    <w:rsid w:val="00B6465D"/>
    <w:rsid w:val="00B648DF"/>
    <w:rsid w:val="00B64D69"/>
    <w:rsid w:val="00B6500C"/>
    <w:rsid w:val="00B65023"/>
    <w:rsid w:val="00B65047"/>
    <w:rsid w:val="00B6504C"/>
    <w:rsid w:val="00B652C4"/>
    <w:rsid w:val="00B652DA"/>
    <w:rsid w:val="00B6539C"/>
    <w:rsid w:val="00B655DB"/>
    <w:rsid w:val="00B656C6"/>
    <w:rsid w:val="00B6575F"/>
    <w:rsid w:val="00B65765"/>
    <w:rsid w:val="00B65B0A"/>
    <w:rsid w:val="00B65B1B"/>
    <w:rsid w:val="00B65D32"/>
    <w:rsid w:val="00B65DBA"/>
    <w:rsid w:val="00B65DFA"/>
    <w:rsid w:val="00B65ED5"/>
    <w:rsid w:val="00B66005"/>
    <w:rsid w:val="00B6614F"/>
    <w:rsid w:val="00B662D2"/>
    <w:rsid w:val="00B6633F"/>
    <w:rsid w:val="00B66344"/>
    <w:rsid w:val="00B666DE"/>
    <w:rsid w:val="00B6691A"/>
    <w:rsid w:val="00B66B33"/>
    <w:rsid w:val="00B66FB0"/>
    <w:rsid w:val="00B67264"/>
    <w:rsid w:val="00B675E5"/>
    <w:rsid w:val="00B67611"/>
    <w:rsid w:val="00B677D7"/>
    <w:rsid w:val="00B678C1"/>
    <w:rsid w:val="00B67A90"/>
    <w:rsid w:val="00B67DAD"/>
    <w:rsid w:val="00B67FC5"/>
    <w:rsid w:val="00B67FCB"/>
    <w:rsid w:val="00B703BF"/>
    <w:rsid w:val="00B704E2"/>
    <w:rsid w:val="00B70765"/>
    <w:rsid w:val="00B71240"/>
    <w:rsid w:val="00B714C8"/>
    <w:rsid w:val="00B714D6"/>
    <w:rsid w:val="00B715D4"/>
    <w:rsid w:val="00B71678"/>
    <w:rsid w:val="00B7170E"/>
    <w:rsid w:val="00B71723"/>
    <w:rsid w:val="00B71CAB"/>
    <w:rsid w:val="00B71DFA"/>
    <w:rsid w:val="00B71FBD"/>
    <w:rsid w:val="00B72084"/>
    <w:rsid w:val="00B721BC"/>
    <w:rsid w:val="00B72488"/>
    <w:rsid w:val="00B729A1"/>
    <w:rsid w:val="00B72C87"/>
    <w:rsid w:val="00B72D15"/>
    <w:rsid w:val="00B72DB6"/>
    <w:rsid w:val="00B7322C"/>
    <w:rsid w:val="00B7325A"/>
    <w:rsid w:val="00B732D6"/>
    <w:rsid w:val="00B73484"/>
    <w:rsid w:val="00B734D2"/>
    <w:rsid w:val="00B7351E"/>
    <w:rsid w:val="00B73612"/>
    <w:rsid w:val="00B73614"/>
    <w:rsid w:val="00B736E4"/>
    <w:rsid w:val="00B73753"/>
    <w:rsid w:val="00B738CB"/>
    <w:rsid w:val="00B739E2"/>
    <w:rsid w:val="00B73ABE"/>
    <w:rsid w:val="00B73CB9"/>
    <w:rsid w:val="00B73D84"/>
    <w:rsid w:val="00B740AD"/>
    <w:rsid w:val="00B741DF"/>
    <w:rsid w:val="00B741FA"/>
    <w:rsid w:val="00B7431A"/>
    <w:rsid w:val="00B745DD"/>
    <w:rsid w:val="00B746F0"/>
    <w:rsid w:val="00B7479C"/>
    <w:rsid w:val="00B74E32"/>
    <w:rsid w:val="00B74E75"/>
    <w:rsid w:val="00B74EFF"/>
    <w:rsid w:val="00B75061"/>
    <w:rsid w:val="00B75377"/>
    <w:rsid w:val="00B7574A"/>
    <w:rsid w:val="00B758B6"/>
    <w:rsid w:val="00B75931"/>
    <w:rsid w:val="00B7595A"/>
    <w:rsid w:val="00B75DFF"/>
    <w:rsid w:val="00B75EC5"/>
    <w:rsid w:val="00B75F2C"/>
    <w:rsid w:val="00B75F3E"/>
    <w:rsid w:val="00B7634F"/>
    <w:rsid w:val="00B7637E"/>
    <w:rsid w:val="00B76444"/>
    <w:rsid w:val="00B7650F"/>
    <w:rsid w:val="00B7662D"/>
    <w:rsid w:val="00B768A4"/>
    <w:rsid w:val="00B76B44"/>
    <w:rsid w:val="00B76BAC"/>
    <w:rsid w:val="00B76BBD"/>
    <w:rsid w:val="00B76DA0"/>
    <w:rsid w:val="00B77190"/>
    <w:rsid w:val="00B774BE"/>
    <w:rsid w:val="00B7750C"/>
    <w:rsid w:val="00B77621"/>
    <w:rsid w:val="00B77638"/>
    <w:rsid w:val="00B77820"/>
    <w:rsid w:val="00B779C0"/>
    <w:rsid w:val="00B77A6D"/>
    <w:rsid w:val="00B77E25"/>
    <w:rsid w:val="00B77E63"/>
    <w:rsid w:val="00B77F2A"/>
    <w:rsid w:val="00B80023"/>
    <w:rsid w:val="00B80342"/>
    <w:rsid w:val="00B8096A"/>
    <w:rsid w:val="00B80AEC"/>
    <w:rsid w:val="00B80B14"/>
    <w:rsid w:val="00B80B55"/>
    <w:rsid w:val="00B80D69"/>
    <w:rsid w:val="00B81002"/>
    <w:rsid w:val="00B81586"/>
    <w:rsid w:val="00B81957"/>
    <w:rsid w:val="00B81D13"/>
    <w:rsid w:val="00B81E64"/>
    <w:rsid w:val="00B82258"/>
    <w:rsid w:val="00B823CA"/>
    <w:rsid w:val="00B824E8"/>
    <w:rsid w:val="00B82562"/>
    <w:rsid w:val="00B828E7"/>
    <w:rsid w:val="00B829B1"/>
    <w:rsid w:val="00B82B80"/>
    <w:rsid w:val="00B830E3"/>
    <w:rsid w:val="00B83307"/>
    <w:rsid w:val="00B833B9"/>
    <w:rsid w:val="00B833FC"/>
    <w:rsid w:val="00B83427"/>
    <w:rsid w:val="00B838A9"/>
    <w:rsid w:val="00B83905"/>
    <w:rsid w:val="00B83AB4"/>
    <w:rsid w:val="00B83AB9"/>
    <w:rsid w:val="00B83AE7"/>
    <w:rsid w:val="00B83F04"/>
    <w:rsid w:val="00B8434D"/>
    <w:rsid w:val="00B847E3"/>
    <w:rsid w:val="00B84E78"/>
    <w:rsid w:val="00B84FDA"/>
    <w:rsid w:val="00B8525C"/>
    <w:rsid w:val="00B85346"/>
    <w:rsid w:val="00B8595B"/>
    <w:rsid w:val="00B85B06"/>
    <w:rsid w:val="00B85B43"/>
    <w:rsid w:val="00B85C76"/>
    <w:rsid w:val="00B85D0D"/>
    <w:rsid w:val="00B85D1F"/>
    <w:rsid w:val="00B85EC3"/>
    <w:rsid w:val="00B85FD4"/>
    <w:rsid w:val="00B86150"/>
    <w:rsid w:val="00B862BE"/>
    <w:rsid w:val="00B8632D"/>
    <w:rsid w:val="00B8638B"/>
    <w:rsid w:val="00B86A14"/>
    <w:rsid w:val="00B86DCC"/>
    <w:rsid w:val="00B86DD5"/>
    <w:rsid w:val="00B86DDB"/>
    <w:rsid w:val="00B86FC0"/>
    <w:rsid w:val="00B87252"/>
    <w:rsid w:val="00B87281"/>
    <w:rsid w:val="00B87422"/>
    <w:rsid w:val="00B87798"/>
    <w:rsid w:val="00B87AFB"/>
    <w:rsid w:val="00B87C45"/>
    <w:rsid w:val="00B87D71"/>
    <w:rsid w:val="00B9014B"/>
    <w:rsid w:val="00B904DA"/>
    <w:rsid w:val="00B905CF"/>
    <w:rsid w:val="00B907AB"/>
    <w:rsid w:val="00B908E3"/>
    <w:rsid w:val="00B908E5"/>
    <w:rsid w:val="00B90B0F"/>
    <w:rsid w:val="00B90B28"/>
    <w:rsid w:val="00B90D9C"/>
    <w:rsid w:val="00B911D7"/>
    <w:rsid w:val="00B912C0"/>
    <w:rsid w:val="00B918B7"/>
    <w:rsid w:val="00B918BD"/>
    <w:rsid w:val="00B91B23"/>
    <w:rsid w:val="00B91BE6"/>
    <w:rsid w:val="00B91D4D"/>
    <w:rsid w:val="00B91E7E"/>
    <w:rsid w:val="00B91FE7"/>
    <w:rsid w:val="00B921EE"/>
    <w:rsid w:val="00B9225E"/>
    <w:rsid w:val="00B92340"/>
    <w:rsid w:val="00B92602"/>
    <w:rsid w:val="00B92B57"/>
    <w:rsid w:val="00B92DF5"/>
    <w:rsid w:val="00B92ED8"/>
    <w:rsid w:val="00B93156"/>
    <w:rsid w:val="00B9321F"/>
    <w:rsid w:val="00B932FA"/>
    <w:rsid w:val="00B9335F"/>
    <w:rsid w:val="00B937AC"/>
    <w:rsid w:val="00B93822"/>
    <w:rsid w:val="00B93AC0"/>
    <w:rsid w:val="00B93C26"/>
    <w:rsid w:val="00B93C36"/>
    <w:rsid w:val="00B93C4C"/>
    <w:rsid w:val="00B93C87"/>
    <w:rsid w:val="00B93E27"/>
    <w:rsid w:val="00B93E53"/>
    <w:rsid w:val="00B93FEF"/>
    <w:rsid w:val="00B9414D"/>
    <w:rsid w:val="00B94365"/>
    <w:rsid w:val="00B94475"/>
    <w:rsid w:val="00B94870"/>
    <w:rsid w:val="00B94919"/>
    <w:rsid w:val="00B94E03"/>
    <w:rsid w:val="00B953C9"/>
    <w:rsid w:val="00B953E6"/>
    <w:rsid w:val="00B95468"/>
    <w:rsid w:val="00B95584"/>
    <w:rsid w:val="00B95604"/>
    <w:rsid w:val="00B9577F"/>
    <w:rsid w:val="00B95992"/>
    <w:rsid w:val="00B95A58"/>
    <w:rsid w:val="00B95B38"/>
    <w:rsid w:val="00B960F1"/>
    <w:rsid w:val="00B961D5"/>
    <w:rsid w:val="00B965DB"/>
    <w:rsid w:val="00B966AF"/>
    <w:rsid w:val="00B9680A"/>
    <w:rsid w:val="00B97151"/>
    <w:rsid w:val="00B97199"/>
    <w:rsid w:val="00B973FB"/>
    <w:rsid w:val="00B9746E"/>
    <w:rsid w:val="00B97548"/>
    <w:rsid w:val="00B976EB"/>
    <w:rsid w:val="00B97793"/>
    <w:rsid w:val="00B97B5D"/>
    <w:rsid w:val="00B97DBE"/>
    <w:rsid w:val="00B97E48"/>
    <w:rsid w:val="00BA02DA"/>
    <w:rsid w:val="00BA067C"/>
    <w:rsid w:val="00BA0A7C"/>
    <w:rsid w:val="00BA0AE9"/>
    <w:rsid w:val="00BA0DDE"/>
    <w:rsid w:val="00BA1014"/>
    <w:rsid w:val="00BA10F6"/>
    <w:rsid w:val="00BA11E9"/>
    <w:rsid w:val="00BA1315"/>
    <w:rsid w:val="00BA14DA"/>
    <w:rsid w:val="00BA1510"/>
    <w:rsid w:val="00BA18F0"/>
    <w:rsid w:val="00BA1937"/>
    <w:rsid w:val="00BA1BDA"/>
    <w:rsid w:val="00BA1C58"/>
    <w:rsid w:val="00BA1E6E"/>
    <w:rsid w:val="00BA20F6"/>
    <w:rsid w:val="00BA246C"/>
    <w:rsid w:val="00BA2565"/>
    <w:rsid w:val="00BA2586"/>
    <w:rsid w:val="00BA2C46"/>
    <w:rsid w:val="00BA2CAF"/>
    <w:rsid w:val="00BA2D81"/>
    <w:rsid w:val="00BA2E67"/>
    <w:rsid w:val="00BA3015"/>
    <w:rsid w:val="00BA317E"/>
    <w:rsid w:val="00BA329E"/>
    <w:rsid w:val="00BA32CA"/>
    <w:rsid w:val="00BA352A"/>
    <w:rsid w:val="00BA3688"/>
    <w:rsid w:val="00BA377A"/>
    <w:rsid w:val="00BA3795"/>
    <w:rsid w:val="00BA38A2"/>
    <w:rsid w:val="00BA3B29"/>
    <w:rsid w:val="00BA3B87"/>
    <w:rsid w:val="00BA3BF8"/>
    <w:rsid w:val="00BA3D91"/>
    <w:rsid w:val="00BA3E0D"/>
    <w:rsid w:val="00BA3EF1"/>
    <w:rsid w:val="00BA3F27"/>
    <w:rsid w:val="00BA41BB"/>
    <w:rsid w:val="00BA4249"/>
    <w:rsid w:val="00BA4417"/>
    <w:rsid w:val="00BA443E"/>
    <w:rsid w:val="00BA44CF"/>
    <w:rsid w:val="00BA4A88"/>
    <w:rsid w:val="00BA4E5B"/>
    <w:rsid w:val="00BA52F3"/>
    <w:rsid w:val="00BA5342"/>
    <w:rsid w:val="00BA53D3"/>
    <w:rsid w:val="00BA5432"/>
    <w:rsid w:val="00BA54C7"/>
    <w:rsid w:val="00BA561A"/>
    <w:rsid w:val="00BA577B"/>
    <w:rsid w:val="00BA5EE3"/>
    <w:rsid w:val="00BA64D1"/>
    <w:rsid w:val="00BA64DE"/>
    <w:rsid w:val="00BA67CE"/>
    <w:rsid w:val="00BA6818"/>
    <w:rsid w:val="00BA68AB"/>
    <w:rsid w:val="00BA6D19"/>
    <w:rsid w:val="00BA6FAC"/>
    <w:rsid w:val="00BA72E3"/>
    <w:rsid w:val="00BA733A"/>
    <w:rsid w:val="00BA74C3"/>
    <w:rsid w:val="00BA755F"/>
    <w:rsid w:val="00BA7773"/>
    <w:rsid w:val="00BA779B"/>
    <w:rsid w:val="00BA79B4"/>
    <w:rsid w:val="00BA7B65"/>
    <w:rsid w:val="00BA7CCF"/>
    <w:rsid w:val="00BA7D70"/>
    <w:rsid w:val="00BA7D89"/>
    <w:rsid w:val="00BA7F93"/>
    <w:rsid w:val="00BB0157"/>
    <w:rsid w:val="00BB01E4"/>
    <w:rsid w:val="00BB0260"/>
    <w:rsid w:val="00BB0558"/>
    <w:rsid w:val="00BB07F2"/>
    <w:rsid w:val="00BB0AEA"/>
    <w:rsid w:val="00BB0D67"/>
    <w:rsid w:val="00BB0DA9"/>
    <w:rsid w:val="00BB0DB6"/>
    <w:rsid w:val="00BB1090"/>
    <w:rsid w:val="00BB1324"/>
    <w:rsid w:val="00BB1337"/>
    <w:rsid w:val="00BB1339"/>
    <w:rsid w:val="00BB156E"/>
    <w:rsid w:val="00BB17E4"/>
    <w:rsid w:val="00BB1A82"/>
    <w:rsid w:val="00BB1DF1"/>
    <w:rsid w:val="00BB1E19"/>
    <w:rsid w:val="00BB1F87"/>
    <w:rsid w:val="00BB201A"/>
    <w:rsid w:val="00BB20BF"/>
    <w:rsid w:val="00BB216E"/>
    <w:rsid w:val="00BB21E4"/>
    <w:rsid w:val="00BB2239"/>
    <w:rsid w:val="00BB23BD"/>
    <w:rsid w:val="00BB25E2"/>
    <w:rsid w:val="00BB2C27"/>
    <w:rsid w:val="00BB2DC6"/>
    <w:rsid w:val="00BB2DF5"/>
    <w:rsid w:val="00BB31F9"/>
    <w:rsid w:val="00BB3421"/>
    <w:rsid w:val="00BB3520"/>
    <w:rsid w:val="00BB367C"/>
    <w:rsid w:val="00BB3AA3"/>
    <w:rsid w:val="00BB3ABF"/>
    <w:rsid w:val="00BB3B3B"/>
    <w:rsid w:val="00BB3D75"/>
    <w:rsid w:val="00BB3DEA"/>
    <w:rsid w:val="00BB3FC6"/>
    <w:rsid w:val="00BB3FD2"/>
    <w:rsid w:val="00BB40B2"/>
    <w:rsid w:val="00BB40ED"/>
    <w:rsid w:val="00BB4213"/>
    <w:rsid w:val="00BB43BA"/>
    <w:rsid w:val="00BB4499"/>
    <w:rsid w:val="00BB4510"/>
    <w:rsid w:val="00BB4A05"/>
    <w:rsid w:val="00BB4B48"/>
    <w:rsid w:val="00BB4CA9"/>
    <w:rsid w:val="00BB5040"/>
    <w:rsid w:val="00BB5053"/>
    <w:rsid w:val="00BB507B"/>
    <w:rsid w:val="00BB530E"/>
    <w:rsid w:val="00BB5374"/>
    <w:rsid w:val="00BB5533"/>
    <w:rsid w:val="00BB554B"/>
    <w:rsid w:val="00BB55A7"/>
    <w:rsid w:val="00BB5816"/>
    <w:rsid w:val="00BB593C"/>
    <w:rsid w:val="00BB5C6E"/>
    <w:rsid w:val="00BB5D72"/>
    <w:rsid w:val="00BB5D83"/>
    <w:rsid w:val="00BB6044"/>
    <w:rsid w:val="00BB60ED"/>
    <w:rsid w:val="00BB6155"/>
    <w:rsid w:val="00BB61D2"/>
    <w:rsid w:val="00BB64FA"/>
    <w:rsid w:val="00BB6657"/>
    <w:rsid w:val="00BB66AB"/>
    <w:rsid w:val="00BB6A93"/>
    <w:rsid w:val="00BB6CDB"/>
    <w:rsid w:val="00BB6E67"/>
    <w:rsid w:val="00BB709B"/>
    <w:rsid w:val="00BB7212"/>
    <w:rsid w:val="00BB724A"/>
    <w:rsid w:val="00BB7292"/>
    <w:rsid w:val="00BB7418"/>
    <w:rsid w:val="00BB7547"/>
    <w:rsid w:val="00BB790E"/>
    <w:rsid w:val="00BB7A72"/>
    <w:rsid w:val="00BB7BFB"/>
    <w:rsid w:val="00BB7F88"/>
    <w:rsid w:val="00BC0073"/>
    <w:rsid w:val="00BC0098"/>
    <w:rsid w:val="00BC04C5"/>
    <w:rsid w:val="00BC09C4"/>
    <w:rsid w:val="00BC0A0F"/>
    <w:rsid w:val="00BC0AD3"/>
    <w:rsid w:val="00BC1047"/>
    <w:rsid w:val="00BC1288"/>
    <w:rsid w:val="00BC12E0"/>
    <w:rsid w:val="00BC1420"/>
    <w:rsid w:val="00BC1698"/>
    <w:rsid w:val="00BC1773"/>
    <w:rsid w:val="00BC17A0"/>
    <w:rsid w:val="00BC1B48"/>
    <w:rsid w:val="00BC1B50"/>
    <w:rsid w:val="00BC1C08"/>
    <w:rsid w:val="00BC1E82"/>
    <w:rsid w:val="00BC208D"/>
    <w:rsid w:val="00BC2187"/>
    <w:rsid w:val="00BC2284"/>
    <w:rsid w:val="00BC2359"/>
    <w:rsid w:val="00BC2398"/>
    <w:rsid w:val="00BC268B"/>
    <w:rsid w:val="00BC2705"/>
    <w:rsid w:val="00BC2851"/>
    <w:rsid w:val="00BC2922"/>
    <w:rsid w:val="00BC2C5B"/>
    <w:rsid w:val="00BC2CD6"/>
    <w:rsid w:val="00BC2D87"/>
    <w:rsid w:val="00BC2F7A"/>
    <w:rsid w:val="00BC3084"/>
    <w:rsid w:val="00BC3716"/>
    <w:rsid w:val="00BC371F"/>
    <w:rsid w:val="00BC3E98"/>
    <w:rsid w:val="00BC3F46"/>
    <w:rsid w:val="00BC3F7A"/>
    <w:rsid w:val="00BC41A4"/>
    <w:rsid w:val="00BC4298"/>
    <w:rsid w:val="00BC4658"/>
    <w:rsid w:val="00BC4731"/>
    <w:rsid w:val="00BC47AF"/>
    <w:rsid w:val="00BC48A3"/>
    <w:rsid w:val="00BC497A"/>
    <w:rsid w:val="00BC49CF"/>
    <w:rsid w:val="00BC49D8"/>
    <w:rsid w:val="00BC4CE7"/>
    <w:rsid w:val="00BC4D27"/>
    <w:rsid w:val="00BC537A"/>
    <w:rsid w:val="00BC54B4"/>
    <w:rsid w:val="00BC56D4"/>
    <w:rsid w:val="00BC5761"/>
    <w:rsid w:val="00BC5770"/>
    <w:rsid w:val="00BC581E"/>
    <w:rsid w:val="00BC5B5B"/>
    <w:rsid w:val="00BC5B6A"/>
    <w:rsid w:val="00BC5D02"/>
    <w:rsid w:val="00BC623D"/>
    <w:rsid w:val="00BC6339"/>
    <w:rsid w:val="00BC6371"/>
    <w:rsid w:val="00BC6525"/>
    <w:rsid w:val="00BC660A"/>
    <w:rsid w:val="00BC6720"/>
    <w:rsid w:val="00BC6C9C"/>
    <w:rsid w:val="00BC6CC5"/>
    <w:rsid w:val="00BC6E29"/>
    <w:rsid w:val="00BC723F"/>
    <w:rsid w:val="00BC7325"/>
    <w:rsid w:val="00BC7593"/>
    <w:rsid w:val="00BC761D"/>
    <w:rsid w:val="00BC775A"/>
    <w:rsid w:val="00BC7AF7"/>
    <w:rsid w:val="00BC7CC2"/>
    <w:rsid w:val="00BC7D3F"/>
    <w:rsid w:val="00BC7E9E"/>
    <w:rsid w:val="00BD0098"/>
    <w:rsid w:val="00BD03A8"/>
    <w:rsid w:val="00BD057B"/>
    <w:rsid w:val="00BD060C"/>
    <w:rsid w:val="00BD066C"/>
    <w:rsid w:val="00BD07A8"/>
    <w:rsid w:val="00BD0C6A"/>
    <w:rsid w:val="00BD1191"/>
    <w:rsid w:val="00BD138C"/>
    <w:rsid w:val="00BD13DC"/>
    <w:rsid w:val="00BD1494"/>
    <w:rsid w:val="00BD1C9A"/>
    <w:rsid w:val="00BD1FAA"/>
    <w:rsid w:val="00BD2185"/>
    <w:rsid w:val="00BD228A"/>
    <w:rsid w:val="00BD2408"/>
    <w:rsid w:val="00BD2589"/>
    <w:rsid w:val="00BD25BF"/>
    <w:rsid w:val="00BD2709"/>
    <w:rsid w:val="00BD2743"/>
    <w:rsid w:val="00BD2AE6"/>
    <w:rsid w:val="00BD2AFD"/>
    <w:rsid w:val="00BD303D"/>
    <w:rsid w:val="00BD30FA"/>
    <w:rsid w:val="00BD3264"/>
    <w:rsid w:val="00BD32B9"/>
    <w:rsid w:val="00BD330B"/>
    <w:rsid w:val="00BD3436"/>
    <w:rsid w:val="00BD3455"/>
    <w:rsid w:val="00BD35B4"/>
    <w:rsid w:val="00BD3696"/>
    <w:rsid w:val="00BD3814"/>
    <w:rsid w:val="00BD3919"/>
    <w:rsid w:val="00BD39A3"/>
    <w:rsid w:val="00BD39DD"/>
    <w:rsid w:val="00BD3D44"/>
    <w:rsid w:val="00BD3E58"/>
    <w:rsid w:val="00BD442C"/>
    <w:rsid w:val="00BD4906"/>
    <w:rsid w:val="00BD4BC1"/>
    <w:rsid w:val="00BD4D61"/>
    <w:rsid w:val="00BD53BE"/>
    <w:rsid w:val="00BD5555"/>
    <w:rsid w:val="00BD566D"/>
    <w:rsid w:val="00BD570A"/>
    <w:rsid w:val="00BD595C"/>
    <w:rsid w:val="00BD5BD9"/>
    <w:rsid w:val="00BD5C43"/>
    <w:rsid w:val="00BD602B"/>
    <w:rsid w:val="00BD6056"/>
    <w:rsid w:val="00BD60FD"/>
    <w:rsid w:val="00BD6263"/>
    <w:rsid w:val="00BD633C"/>
    <w:rsid w:val="00BD63D3"/>
    <w:rsid w:val="00BD659C"/>
    <w:rsid w:val="00BD6621"/>
    <w:rsid w:val="00BD6832"/>
    <w:rsid w:val="00BD68BE"/>
    <w:rsid w:val="00BD698B"/>
    <w:rsid w:val="00BD6F26"/>
    <w:rsid w:val="00BD6F8B"/>
    <w:rsid w:val="00BD70B7"/>
    <w:rsid w:val="00BD753D"/>
    <w:rsid w:val="00BD78BD"/>
    <w:rsid w:val="00BD78D5"/>
    <w:rsid w:val="00BD7933"/>
    <w:rsid w:val="00BD7A85"/>
    <w:rsid w:val="00BD7AB0"/>
    <w:rsid w:val="00BD7EE3"/>
    <w:rsid w:val="00BE0311"/>
    <w:rsid w:val="00BE0387"/>
    <w:rsid w:val="00BE040C"/>
    <w:rsid w:val="00BE045B"/>
    <w:rsid w:val="00BE05AA"/>
    <w:rsid w:val="00BE090E"/>
    <w:rsid w:val="00BE0CBE"/>
    <w:rsid w:val="00BE0DD1"/>
    <w:rsid w:val="00BE0DD8"/>
    <w:rsid w:val="00BE0F2D"/>
    <w:rsid w:val="00BE0F38"/>
    <w:rsid w:val="00BE116A"/>
    <w:rsid w:val="00BE12EC"/>
    <w:rsid w:val="00BE156B"/>
    <w:rsid w:val="00BE161C"/>
    <w:rsid w:val="00BE1741"/>
    <w:rsid w:val="00BE1D2C"/>
    <w:rsid w:val="00BE1E9B"/>
    <w:rsid w:val="00BE21F8"/>
    <w:rsid w:val="00BE2317"/>
    <w:rsid w:val="00BE2684"/>
    <w:rsid w:val="00BE27BA"/>
    <w:rsid w:val="00BE294C"/>
    <w:rsid w:val="00BE2EB2"/>
    <w:rsid w:val="00BE2F54"/>
    <w:rsid w:val="00BE3053"/>
    <w:rsid w:val="00BE30AE"/>
    <w:rsid w:val="00BE315C"/>
    <w:rsid w:val="00BE3241"/>
    <w:rsid w:val="00BE343D"/>
    <w:rsid w:val="00BE3474"/>
    <w:rsid w:val="00BE34EE"/>
    <w:rsid w:val="00BE3737"/>
    <w:rsid w:val="00BE3AA0"/>
    <w:rsid w:val="00BE3AE7"/>
    <w:rsid w:val="00BE3C24"/>
    <w:rsid w:val="00BE3D1A"/>
    <w:rsid w:val="00BE3EB5"/>
    <w:rsid w:val="00BE3EE6"/>
    <w:rsid w:val="00BE40C7"/>
    <w:rsid w:val="00BE414D"/>
    <w:rsid w:val="00BE44AA"/>
    <w:rsid w:val="00BE4686"/>
    <w:rsid w:val="00BE476F"/>
    <w:rsid w:val="00BE4820"/>
    <w:rsid w:val="00BE49F0"/>
    <w:rsid w:val="00BE4BF0"/>
    <w:rsid w:val="00BE4C49"/>
    <w:rsid w:val="00BE4C85"/>
    <w:rsid w:val="00BE4E28"/>
    <w:rsid w:val="00BE4F39"/>
    <w:rsid w:val="00BE523B"/>
    <w:rsid w:val="00BE5714"/>
    <w:rsid w:val="00BE571C"/>
    <w:rsid w:val="00BE5818"/>
    <w:rsid w:val="00BE5827"/>
    <w:rsid w:val="00BE59A9"/>
    <w:rsid w:val="00BE5B94"/>
    <w:rsid w:val="00BE5E04"/>
    <w:rsid w:val="00BE5EAB"/>
    <w:rsid w:val="00BE5EB7"/>
    <w:rsid w:val="00BE5F0D"/>
    <w:rsid w:val="00BE6397"/>
    <w:rsid w:val="00BE63A5"/>
    <w:rsid w:val="00BE63BA"/>
    <w:rsid w:val="00BE66BB"/>
    <w:rsid w:val="00BE67F1"/>
    <w:rsid w:val="00BE69B5"/>
    <w:rsid w:val="00BE6B3D"/>
    <w:rsid w:val="00BE6C29"/>
    <w:rsid w:val="00BE6C9C"/>
    <w:rsid w:val="00BE6EBB"/>
    <w:rsid w:val="00BE708B"/>
    <w:rsid w:val="00BE721C"/>
    <w:rsid w:val="00BE72ED"/>
    <w:rsid w:val="00BE7347"/>
    <w:rsid w:val="00BE735A"/>
    <w:rsid w:val="00BE76EC"/>
    <w:rsid w:val="00BE7748"/>
    <w:rsid w:val="00BE778E"/>
    <w:rsid w:val="00BE77F6"/>
    <w:rsid w:val="00BE78BB"/>
    <w:rsid w:val="00BE7CD3"/>
    <w:rsid w:val="00BE7F9F"/>
    <w:rsid w:val="00BF00D7"/>
    <w:rsid w:val="00BF00E7"/>
    <w:rsid w:val="00BF010F"/>
    <w:rsid w:val="00BF018F"/>
    <w:rsid w:val="00BF02FE"/>
    <w:rsid w:val="00BF0343"/>
    <w:rsid w:val="00BF0494"/>
    <w:rsid w:val="00BF0572"/>
    <w:rsid w:val="00BF05A6"/>
    <w:rsid w:val="00BF0A24"/>
    <w:rsid w:val="00BF0BE1"/>
    <w:rsid w:val="00BF0EDE"/>
    <w:rsid w:val="00BF101C"/>
    <w:rsid w:val="00BF1129"/>
    <w:rsid w:val="00BF139D"/>
    <w:rsid w:val="00BF1896"/>
    <w:rsid w:val="00BF1A0E"/>
    <w:rsid w:val="00BF1A6F"/>
    <w:rsid w:val="00BF1A90"/>
    <w:rsid w:val="00BF1B4A"/>
    <w:rsid w:val="00BF1F92"/>
    <w:rsid w:val="00BF2018"/>
    <w:rsid w:val="00BF218D"/>
    <w:rsid w:val="00BF220A"/>
    <w:rsid w:val="00BF230A"/>
    <w:rsid w:val="00BF2327"/>
    <w:rsid w:val="00BF2365"/>
    <w:rsid w:val="00BF2416"/>
    <w:rsid w:val="00BF2907"/>
    <w:rsid w:val="00BF301A"/>
    <w:rsid w:val="00BF302B"/>
    <w:rsid w:val="00BF3119"/>
    <w:rsid w:val="00BF316C"/>
    <w:rsid w:val="00BF3294"/>
    <w:rsid w:val="00BF3343"/>
    <w:rsid w:val="00BF3371"/>
    <w:rsid w:val="00BF3694"/>
    <w:rsid w:val="00BF3737"/>
    <w:rsid w:val="00BF37A4"/>
    <w:rsid w:val="00BF39EF"/>
    <w:rsid w:val="00BF3AEC"/>
    <w:rsid w:val="00BF3D5A"/>
    <w:rsid w:val="00BF3DAB"/>
    <w:rsid w:val="00BF3E1D"/>
    <w:rsid w:val="00BF3E87"/>
    <w:rsid w:val="00BF42C2"/>
    <w:rsid w:val="00BF44A4"/>
    <w:rsid w:val="00BF45BC"/>
    <w:rsid w:val="00BF4608"/>
    <w:rsid w:val="00BF4621"/>
    <w:rsid w:val="00BF4921"/>
    <w:rsid w:val="00BF4941"/>
    <w:rsid w:val="00BF4AAF"/>
    <w:rsid w:val="00BF509E"/>
    <w:rsid w:val="00BF50F4"/>
    <w:rsid w:val="00BF51F6"/>
    <w:rsid w:val="00BF52E0"/>
    <w:rsid w:val="00BF52F5"/>
    <w:rsid w:val="00BF5311"/>
    <w:rsid w:val="00BF5342"/>
    <w:rsid w:val="00BF53FC"/>
    <w:rsid w:val="00BF59CB"/>
    <w:rsid w:val="00BF5CC7"/>
    <w:rsid w:val="00BF5E22"/>
    <w:rsid w:val="00BF5F90"/>
    <w:rsid w:val="00BF631D"/>
    <w:rsid w:val="00BF63E9"/>
    <w:rsid w:val="00BF657A"/>
    <w:rsid w:val="00BF65D4"/>
    <w:rsid w:val="00BF662F"/>
    <w:rsid w:val="00BF680D"/>
    <w:rsid w:val="00BF682F"/>
    <w:rsid w:val="00BF68CC"/>
    <w:rsid w:val="00BF6A63"/>
    <w:rsid w:val="00BF6BE4"/>
    <w:rsid w:val="00BF6D2E"/>
    <w:rsid w:val="00BF72E8"/>
    <w:rsid w:val="00BF7430"/>
    <w:rsid w:val="00BF7452"/>
    <w:rsid w:val="00BF74A9"/>
    <w:rsid w:val="00BF74D2"/>
    <w:rsid w:val="00BF7559"/>
    <w:rsid w:val="00BF7689"/>
    <w:rsid w:val="00BF798B"/>
    <w:rsid w:val="00BF79CE"/>
    <w:rsid w:val="00BF79D5"/>
    <w:rsid w:val="00BF7EB7"/>
    <w:rsid w:val="00C00023"/>
    <w:rsid w:val="00C00115"/>
    <w:rsid w:val="00C00262"/>
    <w:rsid w:val="00C004EE"/>
    <w:rsid w:val="00C0095E"/>
    <w:rsid w:val="00C00CF8"/>
    <w:rsid w:val="00C00FAD"/>
    <w:rsid w:val="00C01188"/>
    <w:rsid w:val="00C0131D"/>
    <w:rsid w:val="00C013D8"/>
    <w:rsid w:val="00C013E6"/>
    <w:rsid w:val="00C013F6"/>
    <w:rsid w:val="00C01937"/>
    <w:rsid w:val="00C01B9A"/>
    <w:rsid w:val="00C01E4F"/>
    <w:rsid w:val="00C01FA7"/>
    <w:rsid w:val="00C02121"/>
    <w:rsid w:val="00C021D1"/>
    <w:rsid w:val="00C02201"/>
    <w:rsid w:val="00C02231"/>
    <w:rsid w:val="00C02398"/>
    <w:rsid w:val="00C023A6"/>
    <w:rsid w:val="00C023C2"/>
    <w:rsid w:val="00C0270A"/>
    <w:rsid w:val="00C02747"/>
    <w:rsid w:val="00C02836"/>
    <w:rsid w:val="00C02C9F"/>
    <w:rsid w:val="00C02DFB"/>
    <w:rsid w:val="00C02E1E"/>
    <w:rsid w:val="00C02EF0"/>
    <w:rsid w:val="00C031DE"/>
    <w:rsid w:val="00C03201"/>
    <w:rsid w:val="00C0330A"/>
    <w:rsid w:val="00C03491"/>
    <w:rsid w:val="00C0356A"/>
    <w:rsid w:val="00C0366F"/>
    <w:rsid w:val="00C03841"/>
    <w:rsid w:val="00C0392D"/>
    <w:rsid w:val="00C039D1"/>
    <w:rsid w:val="00C03BA6"/>
    <w:rsid w:val="00C03D3B"/>
    <w:rsid w:val="00C03F20"/>
    <w:rsid w:val="00C03F91"/>
    <w:rsid w:val="00C0413C"/>
    <w:rsid w:val="00C0456D"/>
    <w:rsid w:val="00C04854"/>
    <w:rsid w:val="00C049B5"/>
    <w:rsid w:val="00C04B6C"/>
    <w:rsid w:val="00C04BF9"/>
    <w:rsid w:val="00C04E55"/>
    <w:rsid w:val="00C04E8A"/>
    <w:rsid w:val="00C04FFC"/>
    <w:rsid w:val="00C05045"/>
    <w:rsid w:val="00C0512B"/>
    <w:rsid w:val="00C05216"/>
    <w:rsid w:val="00C053A2"/>
    <w:rsid w:val="00C0555E"/>
    <w:rsid w:val="00C05581"/>
    <w:rsid w:val="00C055EA"/>
    <w:rsid w:val="00C0561E"/>
    <w:rsid w:val="00C05AFC"/>
    <w:rsid w:val="00C05B21"/>
    <w:rsid w:val="00C05B93"/>
    <w:rsid w:val="00C05BE7"/>
    <w:rsid w:val="00C0635C"/>
    <w:rsid w:val="00C06371"/>
    <w:rsid w:val="00C0658D"/>
    <w:rsid w:val="00C06A5D"/>
    <w:rsid w:val="00C06AD3"/>
    <w:rsid w:val="00C06B96"/>
    <w:rsid w:val="00C06C7D"/>
    <w:rsid w:val="00C07090"/>
    <w:rsid w:val="00C070C6"/>
    <w:rsid w:val="00C0725D"/>
    <w:rsid w:val="00C0731A"/>
    <w:rsid w:val="00C07375"/>
    <w:rsid w:val="00C076CB"/>
    <w:rsid w:val="00C078BD"/>
    <w:rsid w:val="00C07C1F"/>
    <w:rsid w:val="00C07C8B"/>
    <w:rsid w:val="00C105EC"/>
    <w:rsid w:val="00C1073A"/>
    <w:rsid w:val="00C1076C"/>
    <w:rsid w:val="00C108FC"/>
    <w:rsid w:val="00C1094C"/>
    <w:rsid w:val="00C109CC"/>
    <w:rsid w:val="00C10A39"/>
    <w:rsid w:val="00C111CD"/>
    <w:rsid w:val="00C116F1"/>
    <w:rsid w:val="00C1189F"/>
    <w:rsid w:val="00C118EF"/>
    <w:rsid w:val="00C11EDC"/>
    <w:rsid w:val="00C11F34"/>
    <w:rsid w:val="00C12027"/>
    <w:rsid w:val="00C121EB"/>
    <w:rsid w:val="00C12322"/>
    <w:rsid w:val="00C1238C"/>
    <w:rsid w:val="00C1242B"/>
    <w:rsid w:val="00C12562"/>
    <w:rsid w:val="00C12642"/>
    <w:rsid w:val="00C126AF"/>
    <w:rsid w:val="00C12A0F"/>
    <w:rsid w:val="00C12A9F"/>
    <w:rsid w:val="00C12DA5"/>
    <w:rsid w:val="00C12FA6"/>
    <w:rsid w:val="00C12FD9"/>
    <w:rsid w:val="00C12FE0"/>
    <w:rsid w:val="00C1302A"/>
    <w:rsid w:val="00C1312D"/>
    <w:rsid w:val="00C131D5"/>
    <w:rsid w:val="00C132CB"/>
    <w:rsid w:val="00C134E9"/>
    <w:rsid w:val="00C136B9"/>
    <w:rsid w:val="00C13806"/>
    <w:rsid w:val="00C1395E"/>
    <w:rsid w:val="00C13A72"/>
    <w:rsid w:val="00C14069"/>
    <w:rsid w:val="00C1416C"/>
    <w:rsid w:val="00C1428E"/>
    <w:rsid w:val="00C142E0"/>
    <w:rsid w:val="00C14552"/>
    <w:rsid w:val="00C14561"/>
    <w:rsid w:val="00C14609"/>
    <w:rsid w:val="00C147B5"/>
    <w:rsid w:val="00C149D8"/>
    <w:rsid w:val="00C14E08"/>
    <w:rsid w:val="00C1549F"/>
    <w:rsid w:val="00C154DB"/>
    <w:rsid w:val="00C155F5"/>
    <w:rsid w:val="00C15D0E"/>
    <w:rsid w:val="00C15EA2"/>
    <w:rsid w:val="00C15ED5"/>
    <w:rsid w:val="00C1614A"/>
    <w:rsid w:val="00C16199"/>
    <w:rsid w:val="00C1639B"/>
    <w:rsid w:val="00C1646E"/>
    <w:rsid w:val="00C165B3"/>
    <w:rsid w:val="00C167CC"/>
    <w:rsid w:val="00C16CD2"/>
    <w:rsid w:val="00C16E1D"/>
    <w:rsid w:val="00C170CD"/>
    <w:rsid w:val="00C170F9"/>
    <w:rsid w:val="00C17227"/>
    <w:rsid w:val="00C1775C"/>
    <w:rsid w:val="00C178F8"/>
    <w:rsid w:val="00C178FC"/>
    <w:rsid w:val="00C17AE4"/>
    <w:rsid w:val="00C17C8D"/>
    <w:rsid w:val="00C17EC0"/>
    <w:rsid w:val="00C17EDE"/>
    <w:rsid w:val="00C17F47"/>
    <w:rsid w:val="00C20087"/>
    <w:rsid w:val="00C20210"/>
    <w:rsid w:val="00C20B90"/>
    <w:rsid w:val="00C20C90"/>
    <w:rsid w:val="00C20DB5"/>
    <w:rsid w:val="00C212F1"/>
    <w:rsid w:val="00C2148D"/>
    <w:rsid w:val="00C216CA"/>
    <w:rsid w:val="00C21951"/>
    <w:rsid w:val="00C21DBE"/>
    <w:rsid w:val="00C220DF"/>
    <w:rsid w:val="00C220FC"/>
    <w:rsid w:val="00C22481"/>
    <w:rsid w:val="00C225A6"/>
    <w:rsid w:val="00C22830"/>
    <w:rsid w:val="00C229C9"/>
    <w:rsid w:val="00C22C9F"/>
    <w:rsid w:val="00C23085"/>
    <w:rsid w:val="00C2328E"/>
    <w:rsid w:val="00C23391"/>
    <w:rsid w:val="00C23517"/>
    <w:rsid w:val="00C2361E"/>
    <w:rsid w:val="00C2367D"/>
    <w:rsid w:val="00C2392A"/>
    <w:rsid w:val="00C23EF0"/>
    <w:rsid w:val="00C23FC3"/>
    <w:rsid w:val="00C240B0"/>
    <w:rsid w:val="00C2485A"/>
    <w:rsid w:val="00C2493F"/>
    <w:rsid w:val="00C249DA"/>
    <w:rsid w:val="00C24A77"/>
    <w:rsid w:val="00C25025"/>
    <w:rsid w:val="00C250A6"/>
    <w:rsid w:val="00C25757"/>
    <w:rsid w:val="00C257EC"/>
    <w:rsid w:val="00C25CBC"/>
    <w:rsid w:val="00C25D98"/>
    <w:rsid w:val="00C25F81"/>
    <w:rsid w:val="00C25F92"/>
    <w:rsid w:val="00C26065"/>
    <w:rsid w:val="00C26347"/>
    <w:rsid w:val="00C265D9"/>
    <w:rsid w:val="00C26B0F"/>
    <w:rsid w:val="00C26D85"/>
    <w:rsid w:val="00C27135"/>
    <w:rsid w:val="00C274E5"/>
    <w:rsid w:val="00C2757E"/>
    <w:rsid w:val="00C276DE"/>
    <w:rsid w:val="00C278D6"/>
    <w:rsid w:val="00C27993"/>
    <w:rsid w:val="00C27B14"/>
    <w:rsid w:val="00C27E27"/>
    <w:rsid w:val="00C30023"/>
    <w:rsid w:val="00C3004D"/>
    <w:rsid w:val="00C301C7"/>
    <w:rsid w:val="00C3047C"/>
    <w:rsid w:val="00C3055A"/>
    <w:rsid w:val="00C305BF"/>
    <w:rsid w:val="00C30827"/>
    <w:rsid w:val="00C30931"/>
    <w:rsid w:val="00C309F8"/>
    <w:rsid w:val="00C30AF6"/>
    <w:rsid w:val="00C30B7E"/>
    <w:rsid w:val="00C30DAE"/>
    <w:rsid w:val="00C30E2E"/>
    <w:rsid w:val="00C31198"/>
    <w:rsid w:val="00C31297"/>
    <w:rsid w:val="00C31338"/>
    <w:rsid w:val="00C314C4"/>
    <w:rsid w:val="00C317D3"/>
    <w:rsid w:val="00C318E0"/>
    <w:rsid w:val="00C318F4"/>
    <w:rsid w:val="00C321C8"/>
    <w:rsid w:val="00C32261"/>
    <w:rsid w:val="00C323CC"/>
    <w:rsid w:val="00C3240E"/>
    <w:rsid w:val="00C32477"/>
    <w:rsid w:val="00C324D9"/>
    <w:rsid w:val="00C3268D"/>
    <w:rsid w:val="00C3275A"/>
    <w:rsid w:val="00C32BA1"/>
    <w:rsid w:val="00C331EE"/>
    <w:rsid w:val="00C33371"/>
    <w:rsid w:val="00C33384"/>
    <w:rsid w:val="00C3354B"/>
    <w:rsid w:val="00C3356C"/>
    <w:rsid w:val="00C3366C"/>
    <w:rsid w:val="00C338E4"/>
    <w:rsid w:val="00C338E5"/>
    <w:rsid w:val="00C33EAF"/>
    <w:rsid w:val="00C33EB6"/>
    <w:rsid w:val="00C33EBD"/>
    <w:rsid w:val="00C33ECC"/>
    <w:rsid w:val="00C34077"/>
    <w:rsid w:val="00C34196"/>
    <w:rsid w:val="00C3421B"/>
    <w:rsid w:val="00C345B2"/>
    <w:rsid w:val="00C34F1F"/>
    <w:rsid w:val="00C350CB"/>
    <w:rsid w:val="00C350F4"/>
    <w:rsid w:val="00C351DE"/>
    <w:rsid w:val="00C35323"/>
    <w:rsid w:val="00C354A3"/>
    <w:rsid w:val="00C3552C"/>
    <w:rsid w:val="00C358BE"/>
    <w:rsid w:val="00C359AC"/>
    <w:rsid w:val="00C35A9D"/>
    <w:rsid w:val="00C35DB9"/>
    <w:rsid w:val="00C3637D"/>
    <w:rsid w:val="00C3645A"/>
    <w:rsid w:val="00C36473"/>
    <w:rsid w:val="00C3652F"/>
    <w:rsid w:val="00C366D8"/>
    <w:rsid w:val="00C36BAD"/>
    <w:rsid w:val="00C36E12"/>
    <w:rsid w:val="00C372B3"/>
    <w:rsid w:val="00C376D4"/>
    <w:rsid w:val="00C37759"/>
    <w:rsid w:val="00C37CC6"/>
    <w:rsid w:val="00C37E63"/>
    <w:rsid w:val="00C37F32"/>
    <w:rsid w:val="00C37F47"/>
    <w:rsid w:val="00C4016B"/>
    <w:rsid w:val="00C403F3"/>
    <w:rsid w:val="00C404B4"/>
    <w:rsid w:val="00C40B74"/>
    <w:rsid w:val="00C40B76"/>
    <w:rsid w:val="00C40ED7"/>
    <w:rsid w:val="00C40F80"/>
    <w:rsid w:val="00C41048"/>
    <w:rsid w:val="00C41498"/>
    <w:rsid w:val="00C414F4"/>
    <w:rsid w:val="00C417B2"/>
    <w:rsid w:val="00C4182E"/>
    <w:rsid w:val="00C418CF"/>
    <w:rsid w:val="00C41954"/>
    <w:rsid w:val="00C41AEE"/>
    <w:rsid w:val="00C41D5B"/>
    <w:rsid w:val="00C41EA7"/>
    <w:rsid w:val="00C42431"/>
    <w:rsid w:val="00C424BB"/>
    <w:rsid w:val="00C425C2"/>
    <w:rsid w:val="00C42900"/>
    <w:rsid w:val="00C4292E"/>
    <w:rsid w:val="00C42A4E"/>
    <w:rsid w:val="00C42C0C"/>
    <w:rsid w:val="00C42F07"/>
    <w:rsid w:val="00C43118"/>
    <w:rsid w:val="00C43249"/>
    <w:rsid w:val="00C432B9"/>
    <w:rsid w:val="00C4335F"/>
    <w:rsid w:val="00C4355B"/>
    <w:rsid w:val="00C4359A"/>
    <w:rsid w:val="00C439B4"/>
    <w:rsid w:val="00C43E7A"/>
    <w:rsid w:val="00C43EF9"/>
    <w:rsid w:val="00C4431A"/>
    <w:rsid w:val="00C444A7"/>
    <w:rsid w:val="00C44773"/>
    <w:rsid w:val="00C44907"/>
    <w:rsid w:val="00C44955"/>
    <w:rsid w:val="00C4497D"/>
    <w:rsid w:val="00C449C9"/>
    <w:rsid w:val="00C44B37"/>
    <w:rsid w:val="00C450B8"/>
    <w:rsid w:val="00C4536F"/>
    <w:rsid w:val="00C453D6"/>
    <w:rsid w:val="00C4542A"/>
    <w:rsid w:val="00C4542F"/>
    <w:rsid w:val="00C4563C"/>
    <w:rsid w:val="00C45972"/>
    <w:rsid w:val="00C45C56"/>
    <w:rsid w:val="00C45EB9"/>
    <w:rsid w:val="00C45F42"/>
    <w:rsid w:val="00C46085"/>
    <w:rsid w:val="00C46091"/>
    <w:rsid w:val="00C46346"/>
    <w:rsid w:val="00C46738"/>
    <w:rsid w:val="00C46983"/>
    <w:rsid w:val="00C46B1A"/>
    <w:rsid w:val="00C46C24"/>
    <w:rsid w:val="00C46FFF"/>
    <w:rsid w:val="00C47155"/>
    <w:rsid w:val="00C475CD"/>
    <w:rsid w:val="00C477D1"/>
    <w:rsid w:val="00C47840"/>
    <w:rsid w:val="00C478A3"/>
    <w:rsid w:val="00C47ACC"/>
    <w:rsid w:val="00C47C96"/>
    <w:rsid w:val="00C47CF1"/>
    <w:rsid w:val="00C47D2C"/>
    <w:rsid w:val="00C47F30"/>
    <w:rsid w:val="00C500A1"/>
    <w:rsid w:val="00C501B6"/>
    <w:rsid w:val="00C501EC"/>
    <w:rsid w:val="00C50205"/>
    <w:rsid w:val="00C50483"/>
    <w:rsid w:val="00C50642"/>
    <w:rsid w:val="00C50876"/>
    <w:rsid w:val="00C50B0E"/>
    <w:rsid w:val="00C50D3D"/>
    <w:rsid w:val="00C50D90"/>
    <w:rsid w:val="00C50E0F"/>
    <w:rsid w:val="00C50F6D"/>
    <w:rsid w:val="00C5107B"/>
    <w:rsid w:val="00C511F8"/>
    <w:rsid w:val="00C5134A"/>
    <w:rsid w:val="00C514C1"/>
    <w:rsid w:val="00C515DE"/>
    <w:rsid w:val="00C5162B"/>
    <w:rsid w:val="00C517BA"/>
    <w:rsid w:val="00C51891"/>
    <w:rsid w:val="00C518FC"/>
    <w:rsid w:val="00C526BD"/>
    <w:rsid w:val="00C52859"/>
    <w:rsid w:val="00C52885"/>
    <w:rsid w:val="00C52DCA"/>
    <w:rsid w:val="00C52DD6"/>
    <w:rsid w:val="00C52ED1"/>
    <w:rsid w:val="00C52ED9"/>
    <w:rsid w:val="00C530B8"/>
    <w:rsid w:val="00C53181"/>
    <w:rsid w:val="00C53202"/>
    <w:rsid w:val="00C5331E"/>
    <w:rsid w:val="00C53321"/>
    <w:rsid w:val="00C537E1"/>
    <w:rsid w:val="00C53A8E"/>
    <w:rsid w:val="00C53AC8"/>
    <w:rsid w:val="00C53C4F"/>
    <w:rsid w:val="00C540BA"/>
    <w:rsid w:val="00C54331"/>
    <w:rsid w:val="00C5457A"/>
    <w:rsid w:val="00C5485D"/>
    <w:rsid w:val="00C54892"/>
    <w:rsid w:val="00C54BC4"/>
    <w:rsid w:val="00C54CEB"/>
    <w:rsid w:val="00C54D51"/>
    <w:rsid w:val="00C5536E"/>
    <w:rsid w:val="00C557E1"/>
    <w:rsid w:val="00C558E6"/>
    <w:rsid w:val="00C55CF4"/>
    <w:rsid w:val="00C56062"/>
    <w:rsid w:val="00C560CA"/>
    <w:rsid w:val="00C561BE"/>
    <w:rsid w:val="00C561D1"/>
    <w:rsid w:val="00C5691E"/>
    <w:rsid w:val="00C569BE"/>
    <w:rsid w:val="00C569F2"/>
    <w:rsid w:val="00C56E08"/>
    <w:rsid w:val="00C572A4"/>
    <w:rsid w:val="00C577B3"/>
    <w:rsid w:val="00C577F4"/>
    <w:rsid w:val="00C57C40"/>
    <w:rsid w:val="00C57CEF"/>
    <w:rsid w:val="00C57D43"/>
    <w:rsid w:val="00C57FC3"/>
    <w:rsid w:val="00C60019"/>
    <w:rsid w:val="00C6042F"/>
    <w:rsid w:val="00C605FF"/>
    <w:rsid w:val="00C607C0"/>
    <w:rsid w:val="00C60910"/>
    <w:rsid w:val="00C6096A"/>
    <w:rsid w:val="00C6098C"/>
    <w:rsid w:val="00C60D7A"/>
    <w:rsid w:val="00C61032"/>
    <w:rsid w:val="00C610FD"/>
    <w:rsid w:val="00C61564"/>
    <w:rsid w:val="00C615B5"/>
    <w:rsid w:val="00C615EA"/>
    <w:rsid w:val="00C61606"/>
    <w:rsid w:val="00C61635"/>
    <w:rsid w:val="00C6183C"/>
    <w:rsid w:val="00C6185F"/>
    <w:rsid w:val="00C61B44"/>
    <w:rsid w:val="00C61FC4"/>
    <w:rsid w:val="00C620E2"/>
    <w:rsid w:val="00C6217C"/>
    <w:rsid w:val="00C6227A"/>
    <w:rsid w:val="00C6257D"/>
    <w:rsid w:val="00C62654"/>
    <w:rsid w:val="00C626B8"/>
    <w:rsid w:val="00C62820"/>
    <w:rsid w:val="00C62A20"/>
    <w:rsid w:val="00C62A56"/>
    <w:rsid w:val="00C62AD3"/>
    <w:rsid w:val="00C62C21"/>
    <w:rsid w:val="00C62D15"/>
    <w:rsid w:val="00C62D6A"/>
    <w:rsid w:val="00C62F97"/>
    <w:rsid w:val="00C632ED"/>
    <w:rsid w:val="00C63407"/>
    <w:rsid w:val="00C63483"/>
    <w:rsid w:val="00C638D2"/>
    <w:rsid w:val="00C63A46"/>
    <w:rsid w:val="00C63B03"/>
    <w:rsid w:val="00C63D17"/>
    <w:rsid w:val="00C63D67"/>
    <w:rsid w:val="00C63DF3"/>
    <w:rsid w:val="00C63E04"/>
    <w:rsid w:val="00C64153"/>
    <w:rsid w:val="00C6415C"/>
    <w:rsid w:val="00C6417B"/>
    <w:rsid w:val="00C64582"/>
    <w:rsid w:val="00C647B0"/>
    <w:rsid w:val="00C648B0"/>
    <w:rsid w:val="00C648E4"/>
    <w:rsid w:val="00C64A77"/>
    <w:rsid w:val="00C64F40"/>
    <w:rsid w:val="00C64F7D"/>
    <w:rsid w:val="00C6503C"/>
    <w:rsid w:val="00C65423"/>
    <w:rsid w:val="00C65521"/>
    <w:rsid w:val="00C65719"/>
    <w:rsid w:val="00C65A79"/>
    <w:rsid w:val="00C65E64"/>
    <w:rsid w:val="00C65FDF"/>
    <w:rsid w:val="00C66200"/>
    <w:rsid w:val="00C664B1"/>
    <w:rsid w:val="00C6651A"/>
    <w:rsid w:val="00C6653D"/>
    <w:rsid w:val="00C6668B"/>
    <w:rsid w:val="00C6677D"/>
    <w:rsid w:val="00C668DA"/>
    <w:rsid w:val="00C66A30"/>
    <w:rsid w:val="00C66B75"/>
    <w:rsid w:val="00C66C1E"/>
    <w:rsid w:val="00C66FC4"/>
    <w:rsid w:val="00C67528"/>
    <w:rsid w:val="00C6757D"/>
    <w:rsid w:val="00C67614"/>
    <w:rsid w:val="00C700F3"/>
    <w:rsid w:val="00C701FA"/>
    <w:rsid w:val="00C7027D"/>
    <w:rsid w:val="00C702C9"/>
    <w:rsid w:val="00C702F0"/>
    <w:rsid w:val="00C703A7"/>
    <w:rsid w:val="00C703BC"/>
    <w:rsid w:val="00C703DF"/>
    <w:rsid w:val="00C7048E"/>
    <w:rsid w:val="00C705C7"/>
    <w:rsid w:val="00C706F2"/>
    <w:rsid w:val="00C70881"/>
    <w:rsid w:val="00C7094B"/>
    <w:rsid w:val="00C70B59"/>
    <w:rsid w:val="00C70C02"/>
    <w:rsid w:val="00C70CC9"/>
    <w:rsid w:val="00C70CFE"/>
    <w:rsid w:val="00C70F92"/>
    <w:rsid w:val="00C71060"/>
    <w:rsid w:val="00C71233"/>
    <w:rsid w:val="00C718EC"/>
    <w:rsid w:val="00C71E20"/>
    <w:rsid w:val="00C71F2D"/>
    <w:rsid w:val="00C720B7"/>
    <w:rsid w:val="00C7218B"/>
    <w:rsid w:val="00C7241D"/>
    <w:rsid w:val="00C7257C"/>
    <w:rsid w:val="00C72708"/>
    <w:rsid w:val="00C72C0C"/>
    <w:rsid w:val="00C72C81"/>
    <w:rsid w:val="00C73064"/>
    <w:rsid w:val="00C73424"/>
    <w:rsid w:val="00C73A9C"/>
    <w:rsid w:val="00C73C64"/>
    <w:rsid w:val="00C73E23"/>
    <w:rsid w:val="00C73E60"/>
    <w:rsid w:val="00C73E9C"/>
    <w:rsid w:val="00C74067"/>
    <w:rsid w:val="00C740F1"/>
    <w:rsid w:val="00C742C8"/>
    <w:rsid w:val="00C74335"/>
    <w:rsid w:val="00C74370"/>
    <w:rsid w:val="00C746D8"/>
    <w:rsid w:val="00C74C44"/>
    <w:rsid w:val="00C74EE9"/>
    <w:rsid w:val="00C750F7"/>
    <w:rsid w:val="00C75300"/>
    <w:rsid w:val="00C75A6E"/>
    <w:rsid w:val="00C75C17"/>
    <w:rsid w:val="00C75C3F"/>
    <w:rsid w:val="00C760A2"/>
    <w:rsid w:val="00C761E7"/>
    <w:rsid w:val="00C765B5"/>
    <w:rsid w:val="00C7665B"/>
    <w:rsid w:val="00C76709"/>
    <w:rsid w:val="00C76775"/>
    <w:rsid w:val="00C76841"/>
    <w:rsid w:val="00C773B4"/>
    <w:rsid w:val="00C77659"/>
    <w:rsid w:val="00C77849"/>
    <w:rsid w:val="00C77916"/>
    <w:rsid w:val="00C805A1"/>
    <w:rsid w:val="00C807D5"/>
    <w:rsid w:val="00C80956"/>
    <w:rsid w:val="00C80A06"/>
    <w:rsid w:val="00C80E4D"/>
    <w:rsid w:val="00C8108E"/>
    <w:rsid w:val="00C81444"/>
    <w:rsid w:val="00C815C4"/>
    <w:rsid w:val="00C815ED"/>
    <w:rsid w:val="00C81716"/>
    <w:rsid w:val="00C818C4"/>
    <w:rsid w:val="00C819AA"/>
    <w:rsid w:val="00C81ABF"/>
    <w:rsid w:val="00C81BEC"/>
    <w:rsid w:val="00C81E64"/>
    <w:rsid w:val="00C82201"/>
    <w:rsid w:val="00C82533"/>
    <w:rsid w:val="00C8253F"/>
    <w:rsid w:val="00C82838"/>
    <w:rsid w:val="00C82946"/>
    <w:rsid w:val="00C82948"/>
    <w:rsid w:val="00C829E4"/>
    <w:rsid w:val="00C82A2A"/>
    <w:rsid w:val="00C82C5F"/>
    <w:rsid w:val="00C82E0F"/>
    <w:rsid w:val="00C82EA7"/>
    <w:rsid w:val="00C82F9E"/>
    <w:rsid w:val="00C8329A"/>
    <w:rsid w:val="00C8335E"/>
    <w:rsid w:val="00C834E8"/>
    <w:rsid w:val="00C8362D"/>
    <w:rsid w:val="00C837AF"/>
    <w:rsid w:val="00C839C3"/>
    <w:rsid w:val="00C83A02"/>
    <w:rsid w:val="00C83B4F"/>
    <w:rsid w:val="00C83BE6"/>
    <w:rsid w:val="00C83F6C"/>
    <w:rsid w:val="00C83FF5"/>
    <w:rsid w:val="00C83FFA"/>
    <w:rsid w:val="00C84112"/>
    <w:rsid w:val="00C84122"/>
    <w:rsid w:val="00C84127"/>
    <w:rsid w:val="00C8435B"/>
    <w:rsid w:val="00C84368"/>
    <w:rsid w:val="00C84577"/>
    <w:rsid w:val="00C84602"/>
    <w:rsid w:val="00C84628"/>
    <w:rsid w:val="00C8468D"/>
    <w:rsid w:val="00C84AC7"/>
    <w:rsid w:val="00C84D0D"/>
    <w:rsid w:val="00C8501D"/>
    <w:rsid w:val="00C85024"/>
    <w:rsid w:val="00C850F7"/>
    <w:rsid w:val="00C8512A"/>
    <w:rsid w:val="00C85549"/>
    <w:rsid w:val="00C858C2"/>
    <w:rsid w:val="00C85ACD"/>
    <w:rsid w:val="00C85C8A"/>
    <w:rsid w:val="00C85EBC"/>
    <w:rsid w:val="00C85ED7"/>
    <w:rsid w:val="00C85ED8"/>
    <w:rsid w:val="00C86114"/>
    <w:rsid w:val="00C861E0"/>
    <w:rsid w:val="00C86227"/>
    <w:rsid w:val="00C86273"/>
    <w:rsid w:val="00C862FE"/>
    <w:rsid w:val="00C86357"/>
    <w:rsid w:val="00C86379"/>
    <w:rsid w:val="00C863F1"/>
    <w:rsid w:val="00C86694"/>
    <w:rsid w:val="00C869AD"/>
    <w:rsid w:val="00C869BE"/>
    <w:rsid w:val="00C86A52"/>
    <w:rsid w:val="00C86AE6"/>
    <w:rsid w:val="00C86B1E"/>
    <w:rsid w:val="00C86C80"/>
    <w:rsid w:val="00C86E09"/>
    <w:rsid w:val="00C870C5"/>
    <w:rsid w:val="00C870E3"/>
    <w:rsid w:val="00C876F8"/>
    <w:rsid w:val="00C87744"/>
    <w:rsid w:val="00C877A5"/>
    <w:rsid w:val="00C87CFF"/>
    <w:rsid w:val="00C87F2B"/>
    <w:rsid w:val="00C90156"/>
    <w:rsid w:val="00C90205"/>
    <w:rsid w:val="00C90213"/>
    <w:rsid w:val="00C902DC"/>
    <w:rsid w:val="00C90617"/>
    <w:rsid w:val="00C9062F"/>
    <w:rsid w:val="00C906DA"/>
    <w:rsid w:val="00C90809"/>
    <w:rsid w:val="00C90889"/>
    <w:rsid w:val="00C90970"/>
    <w:rsid w:val="00C90AF3"/>
    <w:rsid w:val="00C90C51"/>
    <w:rsid w:val="00C914E6"/>
    <w:rsid w:val="00C91857"/>
    <w:rsid w:val="00C918C3"/>
    <w:rsid w:val="00C91B84"/>
    <w:rsid w:val="00C91CAE"/>
    <w:rsid w:val="00C91EF6"/>
    <w:rsid w:val="00C91FB0"/>
    <w:rsid w:val="00C9204E"/>
    <w:rsid w:val="00C9215C"/>
    <w:rsid w:val="00C921A2"/>
    <w:rsid w:val="00C921CF"/>
    <w:rsid w:val="00C925CE"/>
    <w:rsid w:val="00C926EA"/>
    <w:rsid w:val="00C9273A"/>
    <w:rsid w:val="00C929A8"/>
    <w:rsid w:val="00C92AEA"/>
    <w:rsid w:val="00C92BCF"/>
    <w:rsid w:val="00C92DD7"/>
    <w:rsid w:val="00C92E5A"/>
    <w:rsid w:val="00C92E6E"/>
    <w:rsid w:val="00C92EA1"/>
    <w:rsid w:val="00C92EC5"/>
    <w:rsid w:val="00C92FE7"/>
    <w:rsid w:val="00C92FE8"/>
    <w:rsid w:val="00C93B96"/>
    <w:rsid w:val="00C93F10"/>
    <w:rsid w:val="00C93F64"/>
    <w:rsid w:val="00C93FD7"/>
    <w:rsid w:val="00C93FF7"/>
    <w:rsid w:val="00C94727"/>
    <w:rsid w:val="00C94CE4"/>
    <w:rsid w:val="00C94D5A"/>
    <w:rsid w:val="00C954BF"/>
    <w:rsid w:val="00C955E4"/>
    <w:rsid w:val="00C956DD"/>
    <w:rsid w:val="00C957C1"/>
    <w:rsid w:val="00C95AEC"/>
    <w:rsid w:val="00C95DB0"/>
    <w:rsid w:val="00C95EB2"/>
    <w:rsid w:val="00C95F43"/>
    <w:rsid w:val="00C96097"/>
    <w:rsid w:val="00C96352"/>
    <w:rsid w:val="00C9640F"/>
    <w:rsid w:val="00C964FA"/>
    <w:rsid w:val="00C9655E"/>
    <w:rsid w:val="00C96725"/>
    <w:rsid w:val="00C96A89"/>
    <w:rsid w:val="00C96AE0"/>
    <w:rsid w:val="00C96CE5"/>
    <w:rsid w:val="00C96DA7"/>
    <w:rsid w:val="00C97077"/>
    <w:rsid w:val="00C97083"/>
    <w:rsid w:val="00C970CF"/>
    <w:rsid w:val="00C971CA"/>
    <w:rsid w:val="00C9735D"/>
    <w:rsid w:val="00C975DB"/>
    <w:rsid w:val="00C97729"/>
    <w:rsid w:val="00C978A7"/>
    <w:rsid w:val="00C978CA"/>
    <w:rsid w:val="00C97A05"/>
    <w:rsid w:val="00C97D6E"/>
    <w:rsid w:val="00C97ECE"/>
    <w:rsid w:val="00C97EDA"/>
    <w:rsid w:val="00CA0366"/>
    <w:rsid w:val="00CA03FD"/>
    <w:rsid w:val="00CA041C"/>
    <w:rsid w:val="00CA04FE"/>
    <w:rsid w:val="00CA0572"/>
    <w:rsid w:val="00CA0597"/>
    <w:rsid w:val="00CA05DA"/>
    <w:rsid w:val="00CA0656"/>
    <w:rsid w:val="00CA0815"/>
    <w:rsid w:val="00CA084A"/>
    <w:rsid w:val="00CA0854"/>
    <w:rsid w:val="00CA0967"/>
    <w:rsid w:val="00CA0CCC"/>
    <w:rsid w:val="00CA0CF8"/>
    <w:rsid w:val="00CA0D32"/>
    <w:rsid w:val="00CA1193"/>
    <w:rsid w:val="00CA13D4"/>
    <w:rsid w:val="00CA158B"/>
    <w:rsid w:val="00CA1665"/>
    <w:rsid w:val="00CA17EB"/>
    <w:rsid w:val="00CA1930"/>
    <w:rsid w:val="00CA194B"/>
    <w:rsid w:val="00CA1997"/>
    <w:rsid w:val="00CA19E8"/>
    <w:rsid w:val="00CA1D19"/>
    <w:rsid w:val="00CA1E18"/>
    <w:rsid w:val="00CA1E53"/>
    <w:rsid w:val="00CA1FB4"/>
    <w:rsid w:val="00CA21E5"/>
    <w:rsid w:val="00CA2440"/>
    <w:rsid w:val="00CA2572"/>
    <w:rsid w:val="00CA2C99"/>
    <w:rsid w:val="00CA2F28"/>
    <w:rsid w:val="00CA303B"/>
    <w:rsid w:val="00CA32A5"/>
    <w:rsid w:val="00CA346F"/>
    <w:rsid w:val="00CA3583"/>
    <w:rsid w:val="00CA36A8"/>
    <w:rsid w:val="00CA375F"/>
    <w:rsid w:val="00CA387D"/>
    <w:rsid w:val="00CA391C"/>
    <w:rsid w:val="00CA3A92"/>
    <w:rsid w:val="00CA4098"/>
    <w:rsid w:val="00CA4320"/>
    <w:rsid w:val="00CA44B0"/>
    <w:rsid w:val="00CA48F9"/>
    <w:rsid w:val="00CA49D5"/>
    <w:rsid w:val="00CA4A2A"/>
    <w:rsid w:val="00CA4DA2"/>
    <w:rsid w:val="00CA4E95"/>
    <w:rsid w:val="00CA5040"/>
    <w:rsid w:val="00CA515F"/>
    <w:rsid w:val="00CA5365"/>
    <w:rsid w:val="00CA5427"/>
    <w:rsid w:val="00CA5F92"/>
    <w:rsid w:val="00CA6002"/>
    <w:rsid w:val="00CA6053"/>
    <w:rsid w:val="00CA64F9"/>
    <w:rsid w:val="00CA675F"/>
    <w:rsid w:val="00CA6846"/>
    <w:rsid w:val="00CA6C50"/>
    <w:rsid w:val="00CA6E67"/>
    <w:rsid w:val="00CA6F64"/>
    <w:rsid w:val="00CA6FA8"/>
    <w:rsid w:val="00CA71D0"/>
    <w:rsid w:val="00CA7313"/>
    <w:rsid w:val="00CA7519"/>
    <w:rsid w:val="00CA7906"/>
    <w:rsid w:val="00CA7A1B"/>
    <w:rsid w:val="00CA7A29"/>
    <w:rsid w:val="00CA7B71"/>
    <w:rsid w:val="00CA7F15"/>
    <w:rsid w:val="00CB02BB"/>
    <w:rsid w:val="00CB07AB"/>
    <w:rsid w:val="00CB0821"/>
    <w:rsid w:val="00CB0840"/>
    <w:rsid w:val="00CB0B10"/>
    <w:rsid w:val="00CB0FC4"/>
    <w:rsid w:val="00CB115C"/>
    <w:rsid w:val="00CB180C"/>
    <w:rsid w:val="00CB1AF3"/>
    <w:rsid w:val="00CB1B0D"/>
    <w:rsid w:val="00CB1B52"/>
    <w:rsid w:val="00CB1CC7"/>
    <w:rsid w:val="00CB1CEE"/>
    <w:rsid w:val="00CB1D83"/>
    <w:rsid w:val="00CB1EA9"/>
    <w:rsid w:val="00CB24EB"/>
    <w:rsid w:val="00CB258B"/>
    <w:rsid w:val="00CB275D"/>
    <w:rsid w:val="00CB27DD"/>
    <w:rsid w:val="00CB282D"/>
    <w:rsid w:val="00CB28A8"/>
    <w:rsid w:val="00CB2B1B"/>
    <w:rsid w:val="00CB2B43"/>
    <w:rsid w:val="00CB2BA4"/>
    <w:rsid w:val="00CB2DDA"/>
    <w:rsid w:val="00CB3057"/>
    <w:rsid w:val="00CB3218"/>
    <w:rsid w:val="00CB3313"/>
    <w:rsid w:val="00CB332E"/>
    <w:rsid w:val="00CB3440"/>
    <w:rsid w:val="00CB3635"/>
    <w:rsid w:val="00CB3D5A"/>
    <w:rsid w:val="00CB3E12"/>
    <w:rsid w:val="00CB40EE"/>
    <w:rsid w:val="00CB4244"/>
    <w:rsid w:val="00CB437B"/>
    <w:rsid w:val="00CB441A"/>
    <w:rsid w:val="00CB44AF"/>
    <w:rsid w:val="00CB4581"/>
    <w:rsid w:val="00CB49F5"/>
    <w:rsid w:val="00CB4AC4"/>
    <w:rsid w:val="00CB4E3B"/>
    <w:rsid w:val="00CB50E5"/>
    <w:rsid w:val="00CB5115"/>
    <w:rsid w:val="00CB5143"/>
    <w:rsid w:val="00CB53C1"/>
    <w:rsid w:val="00CB5656"/>
    <w:rsid w:val="00CB56A3"/>
    <w:rsid w:val="00CB5AD3"/>
    <w:rsid w:val="00CB5CF2"/>
    <w:rsid w:val="00CB5D1D"/>
    <w:rsid w:val="00CB5F79"/>
    <w:rsid w:val="00CB60B4"/>
    <w:rsid w:val="00CB61B3"/>
    <w:rsid w:val="00CB622E"/>
    <w:rsid w:val="00CB6598"/>
    <w:rsid w:val="00CB6948"/>
    <w:rsid w:val="00CB6E5A"/>
    <w:rsid w:val="00CB6F4E"/>
    <w:rsid w:val="00CB7416"/>
    <w:rsid w:val="00CB7996"/>
    <w:rsid w:val="00CB7C41"/>
    <w:rsid w:val="00CB7D1B"/>
    <w:rsid w:val="00CB7D38"/>
    <w:rsid w:val="00CB7E00"/>
    <w:rsid w:val="00CC006F"/>
    <w:rsid w:val="00CC0376"/>
    <w:rsid w:val="00CC03B9"/>
    <w:rsid w:val="00CC03F1"/>
    <w:rsid w:val="00CC044E"/>
    <w:rsid w:val="00CC046D"/>
    <w:rsid w:val="00CC055D"/>
    <w:rsid w:val="00CC0584"/>
    <w:rsid w:val="00CC05E0"/>
    <w:rsid w:val="00CC07EC"/>
    <w:rsid w:val="00CC087B"/>
    <w:rsid w:val="00CC0C1D"/>
    <w:rsid w:val="00CC16C6"/>
    <w:rsid w:val="00CC17AA"/>
    <w:rsid w:val="00CC18FE"/>
    <w:rsid w:val="00CC1A03"/>
    <w:rsid w:val="00CC1A61"/>
    <w:rsid w:val="00CC1B7E"/>
    <w:rsid w:val="00CC1B8E"/>
    <w:rsid w:val="00CC1BAC"/>
    <w:rsid w:val="00CC1BDA"/>
    <w:rsid w:val="00CC1E32"/>
    <w:rsid w:val="00CC1E8B"/>
    <w:rsid w:val="00CC2054"/>
    <w:rsid w:val="00CC2055"/>
    <w:rsid w:val="00CC22E2"/>
    <w:rsid w:val="00CC235D"/>
    <w:rsid w:val="00CC25D9"/>
    <w:rsid w:val="00CC2801"/>
    <w:rsid w:val="00CC2975"/>
    <w:rsid w:val="00CC2A7E"/>
    <w:rsid w:val="00CC3292"/>
    <w:rsid w:val="00CC32AB"/>
    <w:rsid w:val="00CC344F"/>
    <w:rsid w:val="00CC3567"/>
    <w:rsid w:val="00CC35E5"/>
    <w:rsid w:val="00CC371A"/>
    <w:rsid w:val="00CC3878"/>
    <w:rsid w:val="00CC390D"/>
    <w:rsid w:val="00CC3E99"/>
    <w:rsid w:val="00CC4421"/>
    <w:rsid w:val="00CC46EE"/>
    <w:rsid w:val="00CC4776"/>
    <w:rsid w:val="00CC4804"/>
    <w:rsid w:val="00CC4C74"/>
    <w:rsid w:val="00CC4D78"/>
    <w:rsid w:val="00CC4D8F"/>
    <w:rsid w:val="00CC5529"/>
    <w:rsid w:val="00CC57C7"/>
    <w:rsid w:val="00CC57D3"/>
    <w:rsid w:val="00CC58F3"/>
    <w:rsid w:val="00CC59A0"/>
    <w:rsid w:val="00CC5C89"/>
    <w:rsid w:val="00CC5FAD"/>
    <w:rsid w:val="00CC5FC6"/>
    <w:rsid w:val="00CC610E"/>
    <w:rsid w:val="00CC648E"/>
    <w:rsid w:val="00CC68DE"/>
    <w:rsid w:val="00CC699D"/>
    <w:rsid w:val="00CC6B9B"/>
    <w:rsid w:val="00CC6C80"/>
    <w:rsid w:val="00CC6F9E"/>
    <w:rsid w:val="00CC7051"/>
    <w:rsid w:val="00CC70AB"/>
    <w:rsid w:val="00CC72A5"/>
    <w:rsid w:val="00CC7364"/>
    <w:rsid w:val="00CC75AC"/>
    <w:rsid w:val="00CC79A6"/>
    <w:rsid w:val="00CC7B0D"/>
    <w:rsid w:val="00CD03A8"/>
    <w:rsid w:val="00CD040F"/>
    <w:rsid w:val="00CD052F"/>
    <w:rsid w:val="00CD0691"/>
    <w:rsid w:val="00CD09C6"/>
    <w:rsid w:val="00CD0D17"/>
    <w:rsid w:val="00CD0EC0"/>
    <w:rsid w:val="00CD11CB"/>
    <w:rsid w:val="00CD1422"/>
    <w:rsid w:val="00CD16B7"/>
    <w:rsid w:val="00CD1A8D"/>
    <w:rsid w:val="00CD1D1E"/>
    <w:rsid w:val="00CD2298"/>
    <w:rsid w:val="00CD23F6"/>
    <w:rsid w:val="00CD248A"/>
    <w:rsid w:val="00CD2870"/>
    <w:rsid w:val="00CD2C49"/>
    <w:rsid w:val="00CD2FA0"/>
    <w:rsid w:val="00CD301C"/>
    <w:rsid w:val="00CD301E"/>
    <w:rsid w:val="00CD31F8"/>
    <w:rsid w:val="00CD3246"/>
    <w:rsid w:val="00CD3285"/>
    <w:rsid w:val="00CD35E0"/>
    <w:rsid w:val="00CD365D"/>
    <w:rsid w:val="00CD391D"/>
    <w:rsid w:val="00CD3DF4"/>
    <w:rsid w:val="00CD404D"/>
    <w:rsid w:val="00CD40F0"/>
    <w:rsid w:val="00CD41CA"/>
    <w:rsid w:val="00CD431C"/>
    <w:rsid w:val="00CD463A"/>
    <w:rsid w:val="00CD4BA9"/>
    <w:rsid w:val="00CD4CA4"/>
    <w:rsid w:val="00CD4EBD"/>
    <w:rsid w:val="00CD5001"/>
    <w:rsid w:val="00CD52C2"/>
    <w:rsid w:val="00CD53F2"/>
    <w:rsid w:val="00CD5570"/>
    <w:rsid w:val="00CD581D"/>
    <w:rsid w:val="00CD5B9D"/>
    <w:rsid w:val="00CD5BDD"/>
    <w:rsid w:val="00CD61B2"/>
    <w:rsid w:val="00CD6708"/>
    <w:rsid w:val="00CD6990"/>
    <w:rsid w:val="00CD6A3B"/>
    <w:rsid w:val="00CD6BDF"/>
    <w:rsid w:val="00CD6C63"/>
    <w:rsid w:val="00CD6D90"/>
    <w:rsid w:val="00CD6E80"/>
    <w:rsid w:val="00CD70CE"/>
    <w:rsid w:val="00CD7114"/>
    <w:rsid w:val="00CD74B0"/>
    <w:rsid w:val="00CD770F"/>
    <w:rsid w:val="00CE007A"/>
    <w:rsid w:val="00CE03F3"/>
    <w:rsid w:val="00CE0530"/>
    <w:rsid w:val="00CE0695"/>
    <w:rsid w:val="00CE082C"/>
    <w:rsid w:val="00CE0CC1"/>
    <w:rsid w:val="00CE0E2A"/>
    <w:rsid w:val="00CE1047"/>
    <w:rsid w:val="00CE11B5"/>
    <w:rsid w:val="00CE1274"/>
    <w:rsid w:val="00CE14C8"/>
    <w:rsid w:val="00CE151B"/>
    <w:rsid w:val="00CE1849"/>
    <w:rsid w:val="00CE193A"/>
    <w:rsid w:val="00CE1947"/>
    <w:rsid w:val="00CE1990"/>
    <w:rsid w:val="00CE199C"/>
    <w:rsid w:val="00CE1BAD"/>
    <w:rsid w:val="00CE1DE5"/>
    <w:rsid w:val="00CE1E04"/>
    <w:rsid w:val="00CE2297"/>
    <w:rsid w:val="00CE2477"/>
    <w:rsid w:val="00CE2920"/>
    <w:rsid w:val="00CE2B2D"/>
    <w:rsid w:val="00CE2E09"/>
    <w:rsid w:val="00CE2F41"/>
    <w:rsid w:val="00CE3255"/>
    <w:rsid w:val="00CE370E"/>
    <w:rsid w:val="00CE37DD"/>
    <w:rsid w:val="00CE3A94"/>
    <w:rsid w:val="00CE3BE3"/>
    <w:rsid w:val="00CE3DC8"/>
    <w:rsid w:val="00CE3EF8"/>
    <w:rsid w:val="00CE4227"/>
    <w:rsid w:val="00CE4613"/>
    <w:rsid w:val="00CE48D4"/>
    <w:rsid w:val="00CE4ABE"/>
    <w:rsid w:val="00CE4B33"/>
    <w:rsid w:val="00CE4B86"/>
    <w:rsid w:val="00CE4EA0"/>
    <w:rsid w:val="00CE4F49"/>
    <w:rsid w:val="00CE528C"/>
    <w:rsid w:val="00CE578D"/>
    <w:rsid w:val="00CE589B"/>
    <w:rsid w:val="00CE5958"/>
    <w:rsid w:val="00CE5B38"/>
    <w:rsid w:val="00CE5B63"/>
    <w:rsid w:val="00CE5B68"/>
    <w:rsid w:val="00CE5BC3"/>
    <w:rsid w:val="00CE5C36"/>
    <w:rsid w:val="00CE5E0B"/>
    <w:rsid w:val="00CE5F49"/>
    <w:rsid w:val="00CE61C5"/>
    <w:rsid w:val="00CE63A7"/>
    <w:rsid w:val="00CE67C2"/>
    <w:rsid w:val="00CE6901"/>
    <w:rsid w:val="00CE6B1E"/>
    <w:rsid w:val="00CE6E6C"/>
    <w:rsid w:val="00CE7048"/>
    <w:rsid w:val="00CE710E"/>
    <w:rsid w:val="00CE715F"/>
    <w:rsid w:val="00CE7176"/>
    <w:rsid w:val="00CE71AD"/>
    <w:rsid w:val="00CE731F"/>
    <w:rsid w:val="00CE7412"/>
    <w:rsid w:val="00CE764F"/>
    <w:rsid w:val="00CE76B9"/>
    <w:rsid w:val="00CE77D9"/>
    <w:rsid w:val="00CE7DCF"/>
    <w:rsid w:val="00CE7E2D"/>
    <w:rsid w:val="00CE7F3A"/>
    <w:rsid w:val="00CF025C"/>
    <w:rsid w:val="00CF0338"/>
    <w:rsid w:val="00CF03D7"/>
    <w:rsid w:val="00CF046A"/>
    <w:rsid w:val="00CF0526"/>
    <w:rsid w:val="00CF0586"/>
    <w:rsid w:val="00CF0625"/>
    <w:rsid w:val="00CF06A0"/>
    <w:rsid w:val="00CF06CC"/>
    <w:rsid w:val="00CF06E9"/>
    <w:rsid w:val="00CF075B"/>
    <w:rsid w:val="00CF08EA"/>
    <w:rsid w:val="00CF095E"/>
    <w:rsid w:val="00CF0AEB"/>
    <w:rsid w:val="00CF0DB8"/>
    <w:rsid w:val="00CF0E86"/>
    <w:rsid w:val="00CF108E"/>
    <w:rsid w:val="00CF1286"/>
    <w:rsid w:val="00CF154C"/>
    <w:rsid w:val="00CF156E"/>
    <w:rsid w:val="00CF1712"/>
    <w:rsid w:val="00CF1AF6"/>
    <w:rsid w:val="00CF20D6"/>
    <w:rsid w:val="00CF22FD"/>
    <w:rsid w:val="00CF2389"/>
    <w:rsid w:val="00CF2481"/>
    <w:rsid w:val="00CF26B3"/>
    <w:rsid w:val="00CF2ED7"/>
    <w:rsid w:val="00CF2F8E"/>
    <w:rsid w:val="00CF301C"/>
    <w:rsid w:val="00CF34B2"/>
    <w:rsid w:val="00CF3929"/>
    <w:rsid w:val="00CF3C8E"/>
    <w:rsid w:val="00CF3CFC"/>
    <w:rsid w:val="00CF4050"/>
    <w:rsid w:val="00CF4833"/>
    <w:rsid w:val="00CF49F7"/>
    <w:rsid w:val="00CF502C"/>
    <w:rsid w:val="00CF5500"/>
    <w:rsid w:val="00CF55C1"/>
    <w:rsid w:val="00CF5747"/>
    <w:rsid w:val="00CF57F7"/>
    <w:rsid w:val="00CF57FE"/>
    <w:rsid w:val="00CF5AB5"/>
    <w:rsid w:val="00CF5B5C"/>
    <w:rsid w:val="00CF5C21"/>
    <w:rsid w:val="00CF5EE4"/>
    <w:rsid w:val="00CF5F02"/>
    <w:rsid w:val="00CF5FA2"/>
    <w:rsid w:val="00CF5FF5"/>
    <w:rsid w:val="00CF607C"/>
    <w:rsid w:val="00CF61A3"/>
    <w:rsid w:val="00CF62F5"/>
    <w:rsid w:val="00CF62F6"/>
    <w:rsid w:val="00CF6373"/>
    <w:rsid w:val="00CF63A6"/>
    <w:rsid w:val="00CF6574"/>
    <w:rsid w:val="00CF6802"/>
    <w:rsid w:val="00CF688A"/>
    <w:rsid w:val="00CF6B80"/>
    <w:rsid w:val="00CF6CCE"/>
    <w:rsid w:val="00CF6E97"/>
    <w:rsid w:val="00CF6F92"/>
    <w:rsid w:val="00CF710D"/>
    <w:rsid w:val="00CF7270"/>
    <w:rsid w:val="00CF72BE"/>
    <w:rsid w:val="00CF72ED"/>
    <w:rsid w:val="00CF755A"/>
    <w:rsid w:val="00CF7597"/>
    <w:rsid w:val="00CF7773"/>
    <w:rsid w:val="00CF791D"/>
    <w:rsid w:val="00CF79D7"/>
    <w:rsid w:val="00CF7BAC"/>
    <w:rsid w:val="00CF7C0D"/>
    <w:rsid w:val="00CF7C1B"/>
    <w:rsid w:val="00D0019B"/>
    <w:rsid w:val="00D00347"/>
    <w:rsid w:val="00D00557"/>
    <w:rsid w:val="00D005B6"/>
    <w:rsid w:val="00D00846"/>
    <w:rsid w:val="00D0084F"/>
    <w:rsid w:val="00D009B7"/>
    <w:rsid w:val="00D00A1C"/>
    <w:rsid w:val="00D00B90"/>
    <w:rsid w:val="00D00E24"/>
    <w:rsid w:val="00D01193"/>
    <w:rsid w:val="00D01340"/>
    <w:rsid w:val="00D01442"/>
    <w:rsid w:val="00D016CC"/>
    <w:rsid w:val="00D0174A"/>
    <w:rsid w:val="00D0192A"/>
    <w:rsid w:val="00D019DC"/>
    <w:rsid w:val="00D01D38"/>
    <w:rsid w:val="00D01D85"/>
    <w:rsid w:val="00D01E4D"/>
    <w:rsid w:val="00D01F26"/>
    <w:rsid w:val="00D01F89"/>
    <w:rsid w:val="00D02118"/>
    <w:rsid w:val="00D0212D"/>
    <w:rsid w:val="00D02A35"/>
    <w:rsid w:val="00D02D5F"/>
    <w:rsid w:val="00D02DA1"/>
    <w:rsid w:val="00D02ED4"/>
    <w:rsid w:val="00D02F6A"/>
    <w:rsid w:val="00D03037"/>
    <w:rsid w:val="00D03133"/>
    <w:rsid w:val="00D0317B"/>
    <w:rsid w:val="00D03357"/>
    <w:rsid w:val="00D037B3"/>
    <w:rsid w:val="00D03905"/>
    <w:rsid w:val="00D03A5C"/>
    <w:rsid w:val="00D03C32"/>
    <w:rsid w:val="00D03D3B"/>
    <w:rsid w:val="00D03DE2"/>
    <w:rsid w:val="00D03E85"/>
    <w:rsid w:val="00D03FA1"/>
    <w:rsid w:val="00D04321"/>
    <w:rsid w:val="00D0445D"/>
    <w:rsid w:val="00D045B1"/>
    <w:rsid w:val="00D046E4"/>
    <w:rsid w:val="00D0485C"/>
    <w:rsid w:val="00D0486D"/>
    <w:rsid w:val="00D04A5F"/>
    <w:rsid w:val="00D04B11"/>
    <w:rsid w:val="00D04CE1"/>
    <w:rsid w:val="00D04D36"/>
    <w:rsid w:val="00D05206"/>
    <w:rsid w:val="00D05240"/>
    <w:rsid w:val="00D05366"/>
    <w:rsid w:val="00D0555A"/>
    <w:rsid w:val="00D0564D"/>
    <w:rsid w:val="00D0566B"/>
    <w:rsid w:val="00D0576F"/>
    <w:rsid w:val="00D05BDB"/>
    <w:rsid w:val="00D05C1F"/>
    <w:rsid w:val="00D05E4E"/>
    <w:rsid w:val="00D05E65"/>
    <w:rsid w:val="00D05E7E"/>
    <w:rsid w:val="00D05EC3"/>
    <w:rsid w:val="00D05FB8"/>
    <w:rsid w:val="00D05FBB"/>
    <w:rsid w:val="00D063B3"/>
    <w:rsid w:val="00D065BE"/>
    <w:rsid w:val="00D06632"/>
    <w:rsid w:val="00D06667"/>
    <w:rsid w:val="00D066E2"/>
    <w:rsid w:val="00D06870"/>
    <w:rsid w:val="00D068B3"/>
    <w:rsid w:val="00D06A05"/>
    <w:rsid w:val="00D06E75"/>
    <w:rsid w:val="00D071B3"/>
    <w:rsid w:val="00D074B2"/>
    <w:rsid w:val="00D07620"/>
    <w:rsid w:val="00D077BF"/>
    <w:rsid w:val="00D07BBE"/>
    <w:rsid w:val="00D10296"/>
    <w:rsid w:val="00D10317"/>
    <w:rsid w:val="00D106D0"/>
    <w:rsid w:val="00D10C05"/>
    <w:rsid w:val="00D10C5B"/>
    <w:rsid w:val="00D10FBF"/>
    <w:rsid w:val="00D1100B"/>
    <w:rsid w:val="00D1141E"/>
    <w:rsid w:val="00D114E4"/>
    <w:rsid w:val="00D115EB"/>
    <w:rsid w:val="00D11658"/>
    <w:rsid w:val="00D1177E"/>
    <w:rsid w:val="00D11927"/>
    <w:rsid w:val="00D11B97"/>
    <w:rsid w:val="00D11C6C"/>
    <w:rsid w:val="00D11C7B"/>
    <w:rsid w:val="00D11E5E"/>
    <w:rsid w:val="00D1238B"/>
    <w:rsid w:val="00D124C5"/>
    <w:rsid w:val="00D1253A"/>
    <w:rsid w:val="00D12675"/>
    <w:rsid w:val="00D1269E"/>
    <w:rsid w:val="00D126A3"/>
    <w:rsid w:val="00D128B9"/>
    <w:rsid w:val="00D128C5"/>
    <w:rsid w:val="00D12904"/>
    <w:rsid w:val="00D12944"/>
    <w:rsid w:val="00D12A45"/>
    <w:rsid w:val="00D12A4D"/>
    <w:rsid w:val="00D12C44"/>
    <w:rsid w:val="00D13189"/>
    <w:rsid w:val="00D13688"/>
    <w:rsid w:val="00D137B3"/>
    <w:rsid w:val="00D1380E"/>
    <w:rsid w:val="00D1385F"/>
    <w:rsid w:val="00D13921"/>
    <w:rsid w:val="00D13CBC"/>
    <w:rsid w:val="00D13D04"/>
    <w:rsid w:val="00D13D4A"/>
    <w:rsid w:val="00D13E4B"/>
    <w:rsid w:val="00D13F95"/>
    <w:rsid w:val="00D14035"/>
    <w:rsid w:val="00D141B8"/>
    <w:rsid w:val="00D14560"/>
    <w:rsid w:val="00D14575"/>
    <w:rsid w:val="00D1474C"/>
    <w:rsid w:val="00D14861"/>
    <w:rsid w:val="00D14A03"/>
    <w:rsid w:val="00D14A24"/>
    <w:rsid w:val="00D14A2A"/>
    <w:rsid w:val="00D14A8A"/>
    <w:rsid w:val="00D14BA6"/>
    <w:rsid w:val="00D14CE3"/>
    <w:rsid w:val="00D14DF9"/>
    <w:rsid w:val="00D14E2D"/>
    <w:rsid w:val="00D15117"/>
    <w:rsid w:val="00D153E6"/>
    <w:rsid w:val="00D15726"/>
    <w:rsid w:val="00D159D5"/>
    <w:rsid w:val="00D15B48"/>
    <w:rsid w:val="00D15DD2"/>
    <w:rsid w:val="00D15E0F"/>
    <w:rsid w:val="00D15ED9"/>
    <w:rsid w:val="00D15F56"/>
    <w:rsid w:val="00D15FDB"/>
    <w:rsid w:val="00D16166"/>
    <w:rsid w:val="00D1639E"/>
    <w:rsid w:val="00D163D1"/>
    <w:rsid w:val="00D1656E"/>
    <w:rsid w:val="00D167C3"/>
    <w:rsid w:val="00D167DD"/>
    <w:rsid w:val="00D16B5B"/>
    <w:rsid w:val="00D16BF7"/>
    <w:rsid w:val="00D16C92"/>
    <w:rsid w:val="00D16ED8"/>
    <w:rsid w:val="00D17219"/>
    <w:rsid w:val="00D17744"/>
    <w:rsid w:val="00D17820"/>
    <w:rsid w:val="00D17A1B"/>
    <w:rsid w:val="00D17C76"/>
    <w:rsid w:val="00D17CF9"/>
    <w:rsid w:val="00D17E9C"/>
    <w:rsid w:val="00D17EAD"/>
    <w:rsid w:val="00D17FDD"/>
    <w:rsid w:val="00D20204"/>
    <w:rsid w:val="00D202F6"/>
    <w:rsid w:val="00D20541"/>
    <w:rsid w:val="00D20696"/>
    <w:rsid w:val="00D2078F"/>
    <w:rsid w:val="00D2095B"/>
    <w:rsid w:val="00D20DDB"/>
    <w:rsid w:val="00D20E9F"/>
    <w:rsid w:val="00D21159"/>
    <w:rsid w:val="00D21182"/>
    <w:rsid w:val="00D211A2"/>
    <w:rsid w:val="00D211BF"/>
    <w:rsid w:val="00D212C2"/>
    <w:rsid w:val="00D212D9"/>
    <w:rsid w:val="00D213EA"/>
    <w:rsid w:val="00D2173B"/>
    <w:rsid w:val="00D21786"/>
    <w:rsid w:val="00D21814"/>
    <w:rsid w:val="00D2187E"/>
    <w:rsid w:val="00D21A11"/>
    <w:rsid w:val="00D21A58"/>
    <w:rsid w:val="00D21AA7"/>
    <w:rsid w:val="00D2208E"/>
    <w:rsid w:val="00D220FB"/>
    <w:rsid w:val="00D2216D"/>
    <w:rsid w:val="00D221BF"/>
    <w:rsid w:val="00D221EE"/>
    <w:rsid w:val="00D2239A"/>
    <w:rsid w:val="00D223AE"/>
    <w:rsid w:val="00D224D2"/>
    <w:rsid w:val="00D2257C"/>
    <w:rsid w:val="00D22712"/>
    <w:rsid w:val="00D2286F"/>
    <w:rsid w:val="00D22BB0"/>
    <w:rsid w:val="00D233AB"/>
    <w:rsid w:val="00D2356B"/>
    <w:rsid w:val="00D239CB"/>
    <w:rsid w:val="00D239F3"/>
    <w:rsid w:val="00D23BEC"/>
    <w:rsid w:val="00D23C97"/>
    <w:rsid w:val="00D23DF3"/>
    <w:rsid w:val="00D240AD"/>
    <w:rsid w:val="00D24112"/>
    <w:rsid w:val="00D2422D"/>
    <w:rsid w:val="00D244FF"/>
    <w:rsid w:val="00D245A7"/>
    <w:rsid w:val="00D2472C"/>
    <w:rsid w:val="00D24BAA"/>
    <w:rsid w:val="00D24C7B"/>
    <w:rsid w:val="00D24C7D"/>
    <w:rsid w:val="00D24E70"/>
    <w:rsid w:val="00D25789"/>
    <w:rsid w:val="00D257F8"/>
    <w:rsid w:val="00D25AA5"/>
    <w:rsid w:val="00D26035"/>
    <w:rsid w:val="00D2607B"/>
    <w:rsid w:val="00D264AF"/>
    <w:rsid w:val="00D26619"/>
    <w:rsid w:val="00D26663"/>
    <w:rsid w:val="00D266E6"/>
    <w:rsid w:val="00D26963"/>
    <w:rsid w:val="00D26975"/>
    <w:rsid w:val="00D269D3"/>
    <w:rsid w:val="00D26B1B"/>
    <w:rsid w:val="00D26E2E"/>
    <w:rsid w:val="00D26F52"/>
    <w:rsid w:val="00D26F7A"/>
    <w:rsid w:val="00D27030"/>
    <w:rsid w:val="00D27266"/>
    <w:rsid w:val="00D2756A"/>
    <w:rsid w:val="00D27687"/>
    <w:rsid w:val="00D276B1"/>
    <w:rsid w:val="00D276F6"/>
    <w:rsid w:val="00D277C0"/>
    <w:rsid w:val="00D2781C"/>
    <w:rsid w:val="00D27950"/>
    <w:rsid w:val="00D27A3C"/>
    <w:rsid w:val="00D27D6D"/>
    <w:rsid w:val="00D27DDD"/>
    <w:rsid w:val="00D300EA"/>
    <w:rsid w:val="00D30216"/>
    <w:rsid w:val="00D304F5"/>
    <w:rsid w:val="00D3058E"/>
    <w:rsid w:val="00D305D4"/>
    <w:rsid w:val="00D308A4"/>
    <w:rsid w:val="00D30A5D"/>
    <w:rsid w:val="00D31114"/>
    <w:rsid w:val="00D31413"/>
    <w:rsid w:val="00D317D6"/>
    <w:rsid w:val="00D3191D"/>
    <w:rsid w:val="00D31CF6"/>
    <w:rsid w:val="00D31DED"/>
    <w:rsid w:val="00D31E7A"/>
    <w:rsid w:val="00D320BC"/>
    <w:rsid w:val="00D3234E"/>
    <w:rsid w:val="00D3247C"/>
    <w:rsid w:val="00D324CB"/>
    <w:rsid w:val="00D3273F"/>
    <w:rsid w:val="00D32847"/>
    <w:rsid w:val="00D329C4"/>
    <w:rsid w:val="00D32C3B"/>
    <w:rsid w:val="00D32E43"/>
    <w:rsid w:val="00D3311F"/>
    <w:rsid w:val="00D33380"/>
    <w:rsid w:val="00D3388D"/>
    <w:rsid w:val="00D339D8"/>
    <w:rsid w:val="00D33C15"/>
    <w:rsid w:val="00D33CC0"/>
    <w:rsid w:val="00D34286"/>
    <w:rsid w:val="00D3434D"/>
    <w:rsid w:val="00D344CD"/>
    <w:rsid w:val="00D3464D"/>
    <w:rsid w:val="00D34678"/>
    <w:rsid w:val="00D347EE"/>
    <w:rsid w:val="00D349FF"/>
    <w:rsid w:val="00D34A1A"/>
    <w:rsid w:val="00D34F1E"/>
    <w:rsid w:val="00D351D5"/>
    <w:rsid w:val="00D351DE"/>
    <w:rsid w:val="00D35242"/>
    <w:rsid w:val="00D352D9"/>
    <w:rsid w:val="00D35349"/>
    <w:rsid w:val="00D3543A"/>
    <w:rsid w:val="00D354D8"/>
    <w:rsid w:val="00D35509"/>
    <w:rsid w:val="00D356EB"/>
    <w:rsid w:val="00D35816"/>
    <w:rsid w:val="00D35910"/>
    <w:rsid w:val="00D35A43"/>
    <w:rsid w:val="00D35B2D"/>
    <w:rsid w:val="00D35CA6"/>
    <w:rsid w:val="00D35F8C"/>
    <w:rsid w:val="00D3606A"/>
    <w:rsid w:val="00D362C4"/>
    <w:rsid w:val="00D36672"/>
    <w:rsid w:val="00D36748"/>
    <w:rsid w:val="00D36843"/>
    <w:rsid w:val="00D368F8"/>
    <w:rsid w:val="00D36B64"/>
    <w:rsid w:val="00D36BA7"/>
    <w:rsid w:val="00D36BB3"/>
    <w:rsid w:val="00D36CF9"/>
    <w:rsid w:val="00D37011"/>
    <w:rsid w:val="00D37149"/>
    <w:rsid w:val="00D3724F"/>
    <w:rsid w:val="00D37373"/>
    <w:rsid w:val="00D3740D"/>
    <w:rsid w:val="00D3758B"/>
    <w:rsid w:val="00D377D4"/>
    <w:rsid w:val="00D37A2B"/>
    <w:rsid w:val="00D37BBE"/>
    <w:rsid w:val="00D37BCE"/>
    <w:rsid w:val="00D37CD5"/>
    <w:rsid w:val="00D37CF7"/>
    <w:rsid w:val="00D37D6D"/>
    <w:rsid w:val="00D37DA6"/>
    <w:rsid w:val="00D37EA4"/>
    <w:rsid w:val="00D37F70"/>
    <w:rsid w:val="00D40209"/>
    <w:rsid w:val="00D403DB"/>
    <w:rsid w:val="00D40478"/>
    <w:rsid w:val="00D40782"/>
    <w:rsid w:val="00D407B6"/>
    <w:rsid w:val="00D407EF"/>
    <w:rsid w:val="00D40802"/>
    <w:rsid w:val="00D408B3"/>
    <w:rsid w:val="00D40A43"/>
    <w:rsid w:val="00D40C8A"/>
    <w:rsid w:val="00D40DED"/>
    <w:rsid w:val="00D40E57"/>
    <w:rsid w:val="00D41334"/>
    <w:rsid w:val="00D421EA"/>
    <w:rsid w:val="00D423C5"/>
    <w:rsid w:val="00D4256A"/>
    <w:rsid w:val="00D42633"/>
    <w:rsid w:val="00D42706"/>
    <w:rsid w:val="00D4272D"/>
    <w:rsid w:val="00D4294B"/>
    <w:rsid w:val="00D42CCF"/>
    <w:rsid w:val="00D42CF9"/>
    <w:rsid w:val="00D42D03"/>
    <w:rsid w:val="00D42E12"/>
    <w:rsid w:val="00D42E3B"/>
    <w:rsid w:val="00D42F08"/>
    <w:rsid w:val="00D42F80"/>
    <w:rsid w:val="00D43272"/>
    <w:rsid w:val="00D43733"/>
    <w:rsid w:val="00D43888"/>
    <w:rsid w:val="00D43908"/>
    <w:rsid w:val="00D43BC9"/>
    <w:rsid w:val="00D43C5C"/>
    <w:rsid w:val="00D44001"/>
    <w:rsid w:val="00D4411C"/>
    <w:rsid w:val="00D4414B"/>
    <w:rsid w:val="00D443AD"/>
    <w:rsid w:val="00D44538"/>
    <w:rsid w:val="00D44609"/>
    <w:rsid w:val="00D4465C"/>
    <w:rsid w:val="00D44696"/>
    <w:rsid w:val="00D448FB"/>
    <w:rsid w:val="00D44A8B"/>
    <w:rsid w:val="00D44CD3"/>
    <w:rsid w:val="00D44E27"/>
    <w:rsid w:val="00D44FA7"/>
    <w:rsid w:val="00D44FD5"/>
    <w:rsid w:val="00D4518D"/>
    <w:rsid w:val="00D4531B"/>
    <w:rsid w:val="00D45339"/>
    <w:rsid w:val="00D45425"/>
    <w:rsid w:val="00D456F9"/>
    <w:rsid w:val="00D45730"/>
    <w:rsid w:val="00D45DE6"/>
    <w:rsid w:val="00D45E55"/>
    <w:rsid w:val="00D45F24"/>
    <w:rsid w:val="00D45F4E"/>
    <w:rsid w:val="00D463FB"/>
    <w:rsid w:val="00D46436"/>
    <w:rsid w:val="00D465FF"/>
    <w:rsid w:val="00D4690A"/>
    <w:rsid w:val="00D46D86"/>
    <w:rsid w:val="00D46FA3"/>
    <w:rsid w:val="00D474DE"/>
    <w:rsid w:val="00D475C5"/>
    <w:rsid w:val="00D47741"/>
    <w:rsid w:val="00D4779E"/>
    <w:rsid w:val="00D47A99"/>
    <w:rsid w:val="00D47B01"/>
    <w:rsid w:val="00D47D20"/>
    <w:rsid w:val="00D47DE2"/>
    <w:rsid w:val="00D47F1A"/>
    <w:rsid w:val="00D5017A"/>
    <w:rsid w:val="00D503FC"/>
    <w:rsid w:val="00D505AE"/>
    <w:rsid w:val="00D5066E"/>
    <w:rsid w:val="00D507C5"/>
    <w:rsid w:val="00D50906"/>
    <w:rsid w:val="00D50917"/>
    <w:rsid w:val="00D509C9"/>
    <w:rsid w:val="00D50A41"/>
    <w:rsid w:val="00D50B63"/>
    <w:rsid w:val="00D50BD8"/>
    <w:rsid w:val="00D50C68"/>
    <w:rsid w:val="00D50D65"/>
    <w:rsid w:val="00D50F62"/>
    <w:rsid w:val="00D511A1"/>
    <w:rsid w:val="00D5145A"/>
    <w:rsid w:val="00D5149B"/>
    <w:rsid w:val="00D51570"/>
    <w:rsid w:val="00D516E0"/>
    <w:rsid w:val="00D51700"/>
    <w:rsid w:val="00D51A05"/>
    <w:rsid w:val="00D51B4D"/>
    <w:rsid w:val="00D51CB6"/>
    <w:rsid w:val="00D5228B"/>
    <w:rsid w:val="00D5262C"/>
    <w:rsid w:val="00D5272C"/>
    <w:rsid w:val="00D5282E"/>
    <w:rsid w:val="00D52A7F"/>
    <w:rsid w:val="00D52B15"/>
    <w:rsid w:val="00D52C0D"/>
    <w:rsid w:val="00D52C29"/>
    <w:rsid w:val="00D52DB4"/>
    <w:rsid w:val="00D52DDA"/>
    <w:rsid w:val="00D52E52"/>
    <w:rsid w:val="00D52FC2"/>
    <w:rsid w:val="00D5313C"/>
    <w:rsid w:val="00D5313D"/>
    <w:rsid w:val="00D534B3"/>
    <w:rsid w:val="00D537D1"/>
    <w:rsid w:val="00D53920"/>
    <w:rsid w:val="00D53A99"/>
    <w:rsid w:val="00D53ADC"/>
    <w:rsid w:val="00D53C22"/>
    <w:rsid w:val="00D53F3B"/>
    <w:rsid w:val="00D53FC4"/>
    <w:rsid w:val="00D54386"/>
    <w:rsid w:val="00D545AA"/>
    <w:rsid w:val="00D5495F"/>
    <w:rsid w:val="00D549AD"/>
    <w:rsid w:val="00D54A07"/>
    <w:rsid w:val="00D54A58"/>
    <w:rsid w:val="00D54BE7"/>
    <w:rsid w:val="00D54C90"/>
    <w:rsid w:val="00D552B7"/>
    <w:rsid w:val="00D552F3"/>
    <w:rsid w:val="00D555B0"/>
    <w:rsid w:val="00D559EB"/>
    <w:rsid w:val="00D55ABA"/>
    <w:rsid w:val="00D55CCB"/>
    <w:rsid w:val="00D560FB"/>
    <w:rsid w:val="00D562A8"/>
    <w:rsid w:val="00D564A2"/>
    <w:rsid w:val="00D56532"/>
    <w:rsid w:val="00D5677D"/>
    <w:rsid w:val="00D56939"/>
    <w:rsid w:val="00D56DEA"/>
    <w:rsid w:val="00D56DF7"/>
    <w:rsid w:val="00D57158"/>
    <w:rsid w:val="00D5729B"/>
    <w:rsid w:val="00D57433"/>
    <w:rsid w:val="00D574A3"/>
    <w:rsid w:val="00D57632"/>
    <w:rsid w:val="00D57679"/>
    <w:rsid w:val="00D57877"/>
    <w:rsid w:val="00D5787B"/>
    <w:rsid w:val="00D57902"/>
    <w:rsid w:val="00D5790A"/>
    <w:rsid w:val="00D57941"/>
    <w:rsid w:val="00D57B1B"/>
    <w:rsid w:val="00D57CD2"/>
    <w:rsid w:val="00D57F48"/>
    <w:rsid w:val="00D57F58"/>
    <w:rsid w:val="00D57FDB"/>
    <w:rsid w:val="00D604D7"/>
    <w:rsid w:val="00D6074B"/>
    <w:rsid w:val="00D60AAC"/>
    <w:rsid w:val="00D60D9D"/>
    <w:rsid w:val="00D60EEC"/>
    <w:rsid w:val="00D61148"/>
    <w:rsid w:val="00D611F3"/>
    <w:rsid w:val="00D613E0"/>
    <w:rsid w:val="00D61AEA"/>
    <w:rsid w:val="00D61F17"/>
    <w:rsid w:val="00D61FDF"/>
    <w:rsid w:val="00D62107"/>
    <w:rsid w:val="00D62212"/>
    <w:rsid w:val="00D622E3"/>
    <w:rsid w:val="00D6238F"/>
    <w:rsid w:val="00D626C4"/>
    <w:rsid w:val="00D6283C"/>
    <w:rsid w:val="00D62C8E"/>
    <w:rsid w:val="00D62EAF"/>
    <w:rsid w:val="00D631BB"/>
    <w:rsid w:val="00D631C8"/>
    <w:rsid w:val="00D63611"/>
    <w:rsid w:val="00D63720"/>
    <w:rsid w:val="00D63B54"/>
    <w:rsid w:val="00D63BD7"/>
    <w:rsid w:val="00D63D66"/>
    <w:rsid w:val="00D63FD6"/>
    <w:rsid w:val="00D64154"/>
    <w:rsid w:val="00D64186"/>
    <w:rsid w:val="00D646F9"/>
    <w:rsid w:val="00D647A4"/>
    <w:rsid w:val="00D64916"/>
    <w:rsid w:val="00D64987"/>
    <w:rsid w:val="00D64A34"/>
    <w:rsid w:val="00D64ACA"/>
    <w:rsid w:val="00D64B69"/>
    <w:rsid w:val="00D64B6C"/>
    <w:rsid w:val="00D64D89"/>
    <w:rsid w:val="00D64DCF"/>
    <w:rsid w:val="00D65066"/>
    <w:rsid w:val="00D6526D"/>
    <w:rsid w:val="00D65783"/>
    <w:rsid w:val="00D657A0"/>
    <w:rsid w:val="00D6590E"/>
    <w:rsid w:val="00D6594B"/>
    <w:rsid w:val="00D6596D"/>
    <w:rsid w:val="00D65AC1"/>
    <w:rsid w:val="00D6604E"/>
    <w:rsid w:val="00D66206"/>
    <w:rsid w:val="00D66344"/>
    <w:rsid w:val="00D6634B"/>
    <w:rsid w:val="00D663D7"/>
    <w:rsid w:val="00D66488"/>
    <w:rsid w:val="00D66832"/>
    <w:rsid w:val="00D66871"/>
    <w:rsid w:val="00D668BB"/>
    <w:rsid w:val="00D66B3A"/>
    <w:rsid w:val="00D66B9A"/>
    <w:rsid w:val="00D66D86"/>
    <w:rsid w:val="00D66D96"/>
    <w:rsid w:val="00D6705E"/>
    <w:rsid w:val="00D67314"/>
    <w:rsid w:val="00D67352"/>
    <w:rsid w:val="00D6748B"/>
    <w:rsid w:val="00D6763D"/>
    <w:rsid w:val="00D6772B"/>
    <w:rsid w:val="00D67969"/>
    <w:rsid w:val="00D67996"/>
    <w:rsid w:val="00D67D9A"/>
    <w:rsid w:val="00D70378"/>
    <w:rsid w:val="00D70428"/>
    <w:rsid w:val="00D7060B"/>
    <w:rsid w:val="00D70653"/>
    <w:rsid w:val="00D7076B"/>
    <w:rsid w:val="00D707E1"/>
    <w:rsid w:val="00D708E3"/>
    <w:rsid w:val="00D70927"/>
    <w:rsid w:val="00D70A76"/>
    <w:rsid w:val="00D70AAD"/>
    <w:rsid w:val="00D70BDC"/>
    <w:rsid w:val="00D70D87"/>
    <w:rsid w:val="00D70EA4"/>
    <w:rsid w:val="00D714EE"/>
    <w:rsid w:val="00D71518"/>
    <w:rsid w:val="00D715F5"/>
    <w:rsid w:val="00D71784"/>
    <w:rsid w:val="00D71A16"/>
    <w:rsid w:val="00D71B4A"/>
    <w:rsid w:val="00D71B74"/>
    <w:rsid w:val="00D71BF8"/>
    <w:rsid w:val="00D71F36"/>
    <w:rsid w:val="00D71F79"/>
    <w:rsid w:val="00D72042"/>
    <w:rsid w:val="00D720AF"/>
    <w:rsid w:val="00D721C7"/>
    <w:rsid w:val="00D72300"/>
    <w:rsid w:val="00D72369"/>
    <w:rsid w:val="00D726EE"/>
    <w:rsid w:val="00D72926"/>
    <w:rsid w:val="00D72B39"/>
    <w:rsid w:val="00D72DD9"/>
    <w:rsid w:val="00D72E23"/>
    <w:rsid w:val="00D72F99"/>
    <w:rsid w:val="00D73138"/>
    <w:rsid w:val="00D7336F"/>
    <w:rsid w:val="00D737A5"/>
    <w:rsid w:val="00D73A32"/>
    <w:rsid w:val="00D73A60"/>
    <w:rsid w:val="00D73ADE"/>
    <w:rsid w:val="00D73E17"/>
    <w:rsid w:val="00D73E86"/>
    <w:rsid w:val="00D73EA1"/>
    <w:rsid w:val="00D73F79"/>
    <w:rsid w:val="00D74387"/>
    <w:rsid w:val="00D748AE"/>
    <w:rsid w:val="00D74AA4"/>
    <w:rsid w:val="00D74B92"/>
    <w:rsid w:val="00D74E30"/>
    <w:rsid w:val="00D75362"/>
    <w:rsid w:val="00D755C6"/>
    <w:rsid w:val="00D75626"/>
    <w:rsid w:val="00D75755"/>
    <w:rsid w:val="00D75768"/>
    <w:rsid w:val="00D75828"/>
    <w:rsid w:val="00D7598D"/>
    <w:rsid w:val="00D759EC"/>
    <w:rsid w:val="00D75AA2"/>
    <w:rsid w:val="00D75B56"/>
    <w:rsid w:val="00D75D2F"/>
    <w:rsid w:val="00D75F3D"/>
    <w:rsid w:val="00D761B0"/>
    <w:rsid w:val="00D76350"/>
    <w:rsid w:val="00D764E1"/>
    <w:rsid w:val="00D766F1"/>
    <w:rsid w:val="00D76B10"/>
    <w:rsid w:val="00D76C00"/>
    <w:rsid w:val="00D76C48"/>
    <w:rsid w:val="00D76CD3"/>
    <w:rsid w:val="00D7712A"/>
    <w:rsid w:val="00D771BC"/>
    <w:rsid w:val="00D7749C"/>
    <w:rsid w:val="00D775BE"/>
    <w:rsid w:val="00D776B4"/>
    <w:rsid w:val="00D7788E"/>
    <w:rsid w:val="00D7796B"/>
    <w:rsid w:val="00D779D7"/>
    <w:rsid w:val="00D77C66"/>
    <w:rsid w:val="00D77CB2"/>
    <w:rsid w:val="00D77CDA"/>
    <w:rsid w:val="00D77DAA"/>
    <w:rsid w:val="00D800E8"/>
    <w:rsid w:val="00D80135"/>
    <w:rsid w:val="00D806E7"/>
    <w:rsid w:val="00D80CB0"/>
    <w:rsid w:val="00D80E46"/>
    <w:rsid w:val="00D80E60"/>
    <w:rsid w:val="00D81019"/>
    <w:rsid w:val="00D8109D"/>
    <w:rsid w:val="00D8119C"/>
    <w:rsid w:val="00D81201"/>
    <w:rsid w:val="00D81335"/>
    <w:rsid w:val="00D81432"/>
    <w:rsid w:val="00D8156B"/>
    <w:rsid w:val="00D817BA"/>
    <w:rsid w:val="00D817E8"/>
    <w:rsid w:val="00D818EF"/>
    <w:rsid w:val="00D81B63"/>
    <w:rsid w:val="00D81D80"/>
    <w:rsid w:val="00D81EE7"/>
    <w:rsid w:val="00D81FA3"/>
    <w:rsid w:val="00D81FC0"/>
    <w:rsid w:val="00D82144"/>
    <w:rsid w:val="00D8214D"/>
    <w:rsid w:val="00D82483"/>
    <w:rsid w:val="00D82633"/>
    <w:rsid w:val="00D828B2"/>
    <w:rsid w:val="00D828E5"/>
    <w:rsid w:val="00D82E25"/>
    <w:rsid w:val="00D8317A"/>
    <w:rsid w:val="00D831A3"/>
    <w:rsid w:val="00D831E5"/>
    <w:rsid w:val="00D831EA"/>
    <w:rsid w:val="00D8330F"/>
    <w:rsid w:val="00D83566"/>
    <w:rsid w:val="00D835D5"/>
    <w:rsid w:val="00D837AA"/>
    <w:rsid w:val="00D83982"/>
    <w:rsid w:val="00D83BE9"/>
    <w:rsid w:val="00D83C6A"/>
    <w:rsid w:val="00D83D29"/>
    <w:rsid w:val="00D84707"/>
    <w:rsid w:val="00D8476A"/>
    <w:rsid w:val="00D8485C"/>
    <w:rsid w:val="00D84935"/>
    <w:rsid w:val="00D84A62"/>
    <w:rsid w:val="00D84B16"/>
    <w:rsid w:val="00D84B64"/>
    <w:rsid w:val="00D84BE9"/>
    <w:rsid w:val="00D84C66"/>
    <w:rsid w:val="00D84F67"/>
    <w:rsid w:val="00D8552D"/>
    <w:rsid w:val="00D85610"/>
    <w:rsid w:val="00D85908"/>
    <w:rsid w:val="00D859B6"/>
    <w:rsid w:val="00D859DD"/>
    <w:rsid w:val="00D85A2C"/>
    <w:rsid w:val="00D85AF4"/>
    <w:rsid w:val="00D85BC4"/>
    <w:rsid w:val="00D85C6A"/>
    <w:rsid w:val="00D8620E"/>
    <w:rsid w:val="00D86D7E"/>
    <w:rsid w:val="00D8716E"/>
    <w:rsid w:val="00D871D7"/>
    <w:rsid w:val="00D873DF"/>
    <w:rsid w:val="00D87420"/>
    <w:rsid w:val="00D8744B"/>
    <w:rsid w:val="00D8746C"/>
    <w:rsid w:val="00D874F9"/>
    <w:rsid w:val="00D87903"/>
    <w:rsid w:val="00D879D5"/>
    <w:rsid w:val="00D87F6C"/>
    <w:rsid w:val="00D90042"/>
    <w:rsid w:val="00D900D9"/>
    <w:rsid w:val="00D90114"/>
    <w:rsid w:val="00D901AB"/>
    <w:rsid w:val="00D902E1"/>
    <w:rsid w:val="00D90649"/>
    <w:rsid w:val="00D906E9"/>
    <w:rsid w:val="00D90831"/>
    <w:rsid w:val="00D90AFA"/>
    <w:rsid w:val="00D90B7A"/>
    <w:rsid w:val="00D91198"/>
    <w:rsid w:val="00D91281"/>
    <w:rsid w:val="00D9134D"/>
    <w:rsid w:val="00D9145D"/>
    <w:rsid w:val="00D91657"/>
    <w:rsid w:val="00D91ACF"/>
    <w:rsid w:val="00D91C41"/>
    <w:rsid w:val="00D91F1F"/>
    <w:rsid w:val="00D92114"/>
    <w:rsid w:val="00D92469"/>
    <w:rsid w:val="00D92582"/>
    <w:rsid w:val="00D9258B"/>
    <w:rsid w:val="00D925A9"/>
    <w:rsid w:val="00D92AA2"/>
    <w:rsid w:val="00D92C90"/>
    <w:rsid w:val="00D92CDE"/>
    <w:rsid w:val="00D92D52"/>
    <w:rsid w:val="00D92DEF"/>
    <w:rsid w:val="00D92E45"/>
    <w:rsid w:val="00D92FD8"/>
    <w:rsid w:val="00D9316C"/>
    <w:rsid w:val="00D931EE"/>
    <w:rsid w:val="00D93229"/>
    <w:rsid w:val="00D93347"/>
    <w:rsid w:val="00D934E2"/>
    <w:rsid w:val="00D93520"/>
    <w:rsid w:val="00D935CB"/>
    <w:rsid w:val="00D93B46"/>
    <w:rsid w:val="00D93B72"/>
    <w:rsid w:val="00D93E79"/>
    <w:rsid w:val="00D940CC"/>
    <w:rsid w:val="00D941B4"/>
    <w:rsid w:val="00D94332"/>
    <w:rsid w:val="00D9435A"/>
    <w:rsid w:val="00D943B2"/>
    <w:rsid w:val="00D94456"/>
    <w:rsid w:val="00D944C2"/>
    <w:rsid w:val="00D94528"/>
    <w:rsid w:val="00D949F3"/>
    <w:rsid w:val="00D94A07"/>
    <w:rsid w:val="00D94A1E"/>
    <w:rsid w:val="00D94E37"/>
    <w:rsid w:val="00D94E97"/>
    <w:rsid w:val="00D955D6"/>
    <w:rsid w:val="00D956BA"/>
    <w:rsid w:val="00D95ACD"/>
    <w:rsid w:val="00D95BC7"/>
    <w:rsid w:val="00D9601E"/>
    <w:rsid w:val="00D962A8"/>
    <w:rsid w:val="00D963B5"/>
    <w:rsid w:val="00D968CE"/>
    <w:rsid w:val="00D969E6"/>
    <w:rsid w:val="00D96B35"/>
    <w:rsid w:val="00D96EC9"/>
    <w:rsid w:val="00D96FAC"/>
    <w:rsid w:val="00D97138"/>
    <w:rsid w:val="00D974A5"/>
    <w:rsid w:val="00D976E0"/>
    <w:rsid w:val="00D97750"/>
    <w:rsid w:val="00D97782"/>
    <w:rsid w:val="00D979DE"/>
    <w:rsid w:val="00D97A76"/>
    <w:rsid w:val="00D97B6D"/>
    <w:rsid w:val="00D97CAC"/>
    <w:rsid w:val="00D97E99"/>
    <w:rsid w:val="00D97EC6"/>
    <w:rsid w:val="00DA0055"/>
    <w:rsid w:val="00DA0487"/>
    <w:rsid w:val="00DA05FC"/>
    <w:rsid w:val="00DA0697"/>
    <w:rsid w:val="00DA082B"/>
    <w:rsid w:val="00DA094C"/>
    <w:rsid w:val="00DA0BC1"/>
    <w:rsid w:val="00DA0C87"/>
    <w:rsid w:val="00DA0CB4"/>
    <w:rsid w:val="00DA0EE5"/>
    <w:rsid w:val="00DA102D"/>
    <w:rsid w:val="00DA126A"/>
    <w:rsid w:val="00DA1346"/>
    <w:rsid w:val="00DA143D"/>
    <w:rsid w:val="00DA15DD"/>
    <w:rsid w:val="00DA1646"/>
    <w:rsid w:val="00DA172E"/>
    <w:rsid w:val="00DA1A73"/>
    <w:rsid w:val="00DA1BB5"/>
    <w:rsid w:val="00DA1D16"/>
    <w:rsid w:val="00DA1D69"/>
    <w:rsid w:val="00DA2370"/>
    <w:rsid w:val="00DA2450"/>
    <w:rsid w:val="00DA24E9"/>
    <w:rsid w:val="00DA2545"/>
    <w:rsid w:val="00DA2604"/>
    <w:rsid w:val="00DA260F"/>
    <w:rsid w:val="00DA26EF"/>
    <w:rsid w:val="00DA270D"/>
    <w:rsid w:val="00DA273C"/>
    <w:rsid w:val="00DA28C1"/>
    <w:rsid w:val="00DA292D"/>
    <w:rsid w:val="00DA299B"/>
    <w:rsid w:val="00DA2C57"/>
    <w:rsid w:val="00DA2D8E"/>
    <w:rsid w:val="00DA2E54"/>
    <w:rsid w:val="00DA2F59"/>
    <w:rsid w:val="00DA2FE8"/>
    <w:rsid w:val="00DA2FFA"/>
    <w:rsid w:val="00DA34E9"/>
    <w:rsid w:val="00DA3913"/>
    <w:rsid w:val="00DA3A32"/>
    <w:rsid w:val="00DA3A9A"/>
    <w:rsid w:val="00DA3CBE"/>
    <w:rsid w:val="00DA3FFC"/>
    <w:rsid w:val="00DA41BC"/>
    <w:rsid w:val="00DA42C0"/>
    <w:rsid w:val="00DA441B"/>
    <w:rsid w:val="00DA4DEC"/>
    <w:rsid w:val="00DA5098"/>
    <w:rsid w:val="00DA550F"/>
    <w:rsid w:val="00DA56E6"/>
    <w:rsid w:val="00DA5715"/>
    <w:rsid w:val="00DA5B9C"/>
    <w:rsid w:val="00DA5BDE"/>
    <w:rsid w:val="00DA5F0E"/>
    <w:rsid w:val="00DA5F72"/>
    <w:rsid w:val="00DA635C"/>
    <w:rsid w:val="00DA6868"/>
    <w:rsid w:val="00DA6940"/>
    <w:rsid w:val="00DA6FB5"/>
    <w:rsid w:val="00DA70A4"/>
    <w:rsid w:val="00DA70F2"/>
    <w:rsid w:val="00DA7242"/>
    <w:rsid w:val="00DA7288"/>
    <w:rsid w:val="00DA734D"/>
    <w:rsid w:val="00DA7376"/>
    <w:rsid w:val="00DA77FC"/>
    <w:rsid w:val="00DA78DF"/>
    <w:rsid w:val="00DA7B14"/>
    <w:rsid w:val="00DA7D9F"/>
    <w:rsid w:val="00DA7E34"/>
    <w:rsid w:val="00DB03C4"/>
    <w:rsid w:val="00DB0530"/>
    <w:rsid w:val="00DB0657"/>
    <w:rsid w:val="00DB0662"/>
    <w:rsid w:val="00DB0D19"/>
    <w:rsid w:val="00DB0F83"/>
    <w:rsid w:val="00DB11FE"/>
    <w:rsid w:val="00DB1378"/>
    <w:rsid w:val="00DB147F"/>
    <w:rsid w:val="00DB17A3"/>
    <w:rsid w:val="00DB17C2"/>
    <w:rsid w:val="00DB1C03"/>
    <w:rsid w:val="00DB1C6D"/>
    <w:rsid w:val="00DB2069"/>
    <w:rsid w:val="00DB2183"/>
    <w:rsid w:val="00DB23CC"/>
    <w:rsid w:val="00DB24FE"/>
    <w:rsid w:val="00DB2642"/>
    <w:rsid w:val="00DB2665"/>
    <w:rsid w:val="00DB2882"/>
    <w:rsid w:val="00DB2E47"/>
    <w:rsid w:val="00DB3343"/>
    <w:rsid w:val="00DB33C8"/>
    <w:rsid w:val="00DB3554"/>
    <w:rsid w:val="00DB3558"/>
    <w:rsid w:val="00DB35E8"/>
    <w:rsid w:val="00DB3632"/>
    <w:rsid w:val="00DB363A"/>
    <w:rsid w:val="00DB3798"/>
    <w:rsid w:val="00DB3B85"/>
    <w:rsid w:val="00DB3CD9"/>
    <w:rsid w:val="00DB3D5C"/>
    <w:rsid w:val="00DB3F59"/>
    <w:rsid w:val="00DB3F96"/>
    <w:rsid w:val="00DB4085"/>
    <w:rsid w:val="00DB46B5"/>
    <w:rsid w:val="00DB478F"/>
    <w:rsid w:val="00DB47BE"/>
    <w:rsid w:val="00DB481D"/>
    <w:rsid w:val="00DB483A"/>
    <w:rsid w:val="00DB4B9C"/>
    <w:rsid w:val="00DB511B"/>
    <w:rsid w:val="00DB5328"/>
    <w:rsid w:val="00DB5391"/>
    <w:rsid w:val="00DB550A"/>
    <w:rsid w:val="00DB56AE"/>
    <w:rsid w:val="00DB58B2"/>
    <w:rsid w:val="00DB5D2E"/>
    <w:rsid w:val="00DB5E8B"/>
    <w:rsid w:val="00DB5F0A"/>
    <w:rsid w:val="00DB5F58"/>
    <w:rsid w:val="00DB5F8C"/>
    <w:rsid w:val="00DB60CD"/>
    <w:rsid w:val="00DB61AC"/>
    <w:rsid w:val="00DB6438"/>
    <w:rsid w:val="00DB6508"/>
    <w:rsid w:val="00DB684A"/>
    <w:rsid w:val="00DB6A75"/>
    <w:rsid w:val="00DB6B58"/>
    <w:rsid w:val="00DB6BBD"/>
    <w:rsid w:val="00DB6D1F"/>
    <w:rsid w:val="00DB6D62"/>
    <w:rsid w:val="00DB6F29"/>
    <w:rsid w:val="00DB71CB"/>
    <w:rsid w:val="00DB72FB"/>
    <w:rsid w:val="00DB7389"/>
    <w:rsid w:val="00DB7615"/>
    <w:rsid w:val="00DB787A"/>
    <w:rsid w:val="00DB7A33"/>
    <w:rsid w:val="00DC0021"/>
    <w:rsid w:val="00DC0283"/>
    <w:rsid w:val="00DC04E9"/>
    <w:rsid w:val="00DC04F2"/>
    <w:rsid w:val="00DC073E"/>
    <w:rsid w:val="00DC0948"/>
    <w:rsid w:val="00DC1000"/>
    <w:rsid w:val="00DC10DA"/>
    <w:rsid w:val="00DC122D"/>
    <w:rsid w:val="00DC139F"/>
    <w:rsid w:val="00DC13D4"/>
    <w:rsid w:val="00DC1930"/>
    <w:rsid w:val="00DC199E"/>
    <w:rsid w:val="00DC1C80"/>
    <w:rsid w:val="00DC1C9D"/>
    <w:rsid w:val="00DC1FE5"/>
    <w:rsid w:val="00DC20A1"/>
    <w:rsid w:val="00DC2180"/>
    <w:rsid w:val="00DC24BF"/>
    <w:rsid w:val="00DC256F"/>
    <w:rsid w:val="00DC26AE"/>
    <w:rsid w:val="00DC2766"/>
    <w:rsid w:val="00DC2AC8"/>
    <w:rsid w:val="00DC2AD0"/>
    <w:rsid w:val="00DC2BFF"/>
    <w:rsid w:val="00DC2DDE"/>
    <w:rsid w:val="00DC2E51"/>
    <w:rsid w:val="00DC3040"/>
    <w:rsid w:val="00DC3126"/>
    <w:rsid w:val="00DC319C"/>
    <w:rsid w:val="00DC330E"/>
    <w:rsid w:val="00DC33F9"/>
    <w:rsid w:val="00DC3446"/>
    <w:rsid w:val="00DC34D9"/>
    <w:rsid w:val="00DC3536"/>
    <w:rsid w:val="00DC3B3D"/>
    <w:rsid w:val="00DC3BE0"/>
    <w:rsid w:val="00DC3D35"/>
    <w:rsid w:val="00DC3FC5"/>
    <w:rsid w:val="00DC4365"/>
    <w:rsid w:val="00DC43C2"/>
    <w:rsid w:val="00DC4427"/>
    <w:rsid w:val="00DC4484"/>
    <w:rsid w:val="00DC4664"/>
    <w:rsid w:val="00DC46BA"/>
    <w:rsid w:val="00DC4A2A"/>
    <w:rsid w:val="00DC5119"/>
    <w:rsid w:val="00DC51CD"/>
    <w:rsid w:val="00DC535D"/>
    <w:rsid w:val="00DC5424"/>
    <w:rsid w:val="00DC5598"/>
    <w:rsid w:val="00DC5767"/>
    <w:rsid w:val="00DC58E4"/>
    <w:rsid w:val="00DC5970"/>
    <w:rsid w:val="00DC5BA1"/>
    <w:rsid w:val="00DC5BF9"/>
    <w:rsid w:val="00DC5EBE"/>
    <w:rsid w:val="00DC6155"/>
    <w:rsid w:val="00DC6220"/>
    <w:rsid w:val="00DC6373"/>
    <w:rsid w:val="00DC643B"/>
    <w:rsid w:val="00DC6487"/>
    <w:rsid w:val="00DC6538"/>
    <w:rsid w:val="00DC6904"/>
    <w:rsid w:val="00DC6ABD"/>
    <w:rsid w:val="00DC6AE8"/>
    <w:rsid w:val="00DC6CD4"/>
    <w:rsid w:val="00DC6F29"/>
    <w:rsid w:val="00DC71E7"/>
    <w:rsid w:val="00DC72AA"/>
    <w:rsid w:val="00DC735C"/>
    <w:rsid w:val="00DC75F3"/>
    <w:rsid w:val="00DC7639"/>
    <w:rsid w:val="00DC77E5"/>
    <w:rsid w:val="00DC79E2"/>
    <w:rsid w:val="00DC7BD1"/>
    <w:rsid w:val="00DC7C50"/>
    <w:rsid w:val="00DC7D39"/>
    <w:rsid w:val="00DC7D60"/>
    <w:rsid w:val="00DC7D78"/>
    <w:rsid w:val="00DC7E13"/>
    <w:rsid w:val="00DD00CF"/>
    <w:rsid w:val="00DD0175"/>
    <w:rsid w:val="00DD01A6"/>
    <w:rsid w:val="00DD07E0"/>
    <w:rsid w:val="00DD09DF"/>
    <w:rsid w:val="00DD0A7B"/>
    <w:rsid w:val="00DD0BE0"/>
    <w:rsid w:val="00DD0EA1"/>
    <w:rsid w:val="00DD116E"/>
    <w:rsid w:val="00DD11E0"/>
    <w:rsid w:val="00DD12CA"/>
    <w:rsid w:val="00DD12D6"/>
    <w:rsid w:val="00DD14BA"/>
    <w:rsid w:val="00DD1582"/>
    <w:rsid w:val="00DD15CF"/>
    <w:rsid w:val="00DD1623"/>
    <w:rsid w:val="00DD1E79"/>
    <w:rsid w:val="00DD1F27"/>
    <w:rsid w:val="00DD1FAE"/>
    <w:rsid w:val="00DD2077"/>
    <w:rsid w:val="00DD236D"/>
    <w:rsid w:val="00DD248A"/>
    <w:rsid w:val="00DD2562"/>
    <w:rsid w:val="00DD262D"/>
    <w:rsid w:val="00DD275D"/>
    <w:rsid w:val="00DD2847"/>
    <w:rsid w:val="00DD28B0"/>
    <w:rsid w:val="00DD29DC"/>
    <w:rsid w:val="00DD2B90"/>
    <w:rsid w:val="00DD2D9B"/>
    <w:rsid w:val="00DD2E58"/>
    <w:rsid w:val="00DD326B"/>
    <w:rsid w:val="00DD343F"/>
    <w:rsid w:val="00DD34A4"/>
    <w:rsid w:val="00DD35BC"/>
    <w:rsid w:val="00DD35CA"/>
    <w:rsid w:val="00DD3646"/>
    <w:rsid w:val="00DD3708"/>
    <w:rsid w:val="00DD3711"/>
    <w:rsid w:val="00DD371E"/>
    <w:rsid w:val="00DD3779"/>
    <w:rsid w:val="00DD384C"/>
    <w:rsid w:val="00DD3920"/>
    <w:rsid w:val="00DD3A1B"/>
    <w:rsid w:val="00DD3B5B"/>
    <w:rsid w:val="00DD3C8A"/>
    <w:rsid w:val="00DD3D3D"/>
    <w:rsid w:val="00DD3F2D"/>
    <w:rsid w:val="00DD3FE1"/>
    <w:rsid w:val="00DD3FE4"/>
    <w:rsid w:val="00DD4282"/>
    <w:rsid w:val="00DD43E6"/>
    <w:rsid w:val="00DD4446"/>
    <w:rsid w:val="00DD4634"/>
    <w:rsid w:val="00DD46EF"/>
    <w:rsid w:val="00DD470A"/>
    <w:rsid w:val="00DD4955"/>
    <w:rsid w:val="00DD495C"/>
    <w:rsid w:val="00DD4CF1"/>
    <w:rsid w:val="00DD4CF5"/>
    <w:rsid w:val="00DD4D61"/>
    <w:rsid w:val="00DD4F34"/>
    <w:rsid w:val="00DD50E2"/>
    <w:rsid w:val="00DD5244"/>
    <w:rsid w:val="00DD52C6"/>
    <w:rsid w:val="00DD53E4"/>
    <w:rsid w:val="00DD54D0"/>
    <w:rsid w:val="00DD5CF4"/>
    <w:rsid w:val="00DD5D7B"/>
    <w:rsid w:val="00DD5FD5"/>
    <w:rsid w:val="00DD6239"/>
    <w:rsid w:val="00DD6359"/>
    <w:rsid w:val="00DD637A"/>
    <w:rsid w:val="00DD66B8"/>
    <w:rsid w:val="00DD69A7"/>
    <w:rsid w:val="00DD6C1D"/>
    <w:rsid w:val="00DD6C65"/>
    <w:rsid w:val="00DD6E54"/>
    <w:rsid w:val="00DD7266"/>
    <w:rsid w:val="00DD72CC"/>
    <w:rsid w:val="00DD7301"/>
    <w:rsid w:val="00DD7308"/>
    <w:rsid w:val="00DD74C8"/>
    <w:rsid w:val="00DD7595"/>
    <w:rsid w:val="00DD75BE"/>
    <w:rsid w:val="00DD7B72"/>
    <w:rsid w:val="00DD7D0A"/>
    <w:rsid w:val="00DD7DAF"/>
    <w:rsid w:val="00DD7DD7"/>
    <w:rsid w:val="00DD7E00"/>
    <w:rsid w:val="00DD7ECA"/>
    <w:rsid w:val="00DD7F70"/>
    <w:rsid w:val="00DE050E"/>
    <w:rsid w:val="00DE06C9"/>
    <w:rsid w:val="00DE0820"/>
    <w:rsid w:val="00DE0ACC"/>
    <w:rsid w:val="00DE1035"/>
    <w:rsid w:val="00DE1311"/>
    <w:rsid w:val="00DE1393"/>
    <w:rsid w:val="00DE1562"/>
    <w:rsid w:val="00DE1838"/>
    <w:rsid w:val="00DE197C"/>
    <w:rsid w:val="00DE1B04"/>
    <w:rsid w:val="00DE1D6D"/>
    <w:rsid w:val="00DE1DDF"/>
    <w:rsid w:val="00DE2121"/>
    <w:rsid w:val="00DE2247"/>
    <w:rsid w:val="00DE241F"/>
    <w:rsid w:val="00DE26D6"/>
    <w:rsid w:val="00DE2A7B"/>
    <w:rsid w:val="00DE2AC5"/>
    <w:rsid w:val="00DE2E38"/>
    <w:rsid w:val="00DE3315"/>
    <w:rsid w:val="00DE334F"/>
    <w:rsid w:val="00DE339C"/>
    <w:rsid w:val="00DE33D4"/>
    <w:rsid w:val="00DE3517"/>
    <w:rsid w:val="00DE3A44"/>
    <w:rsid w:val="00DE3CDB"/>
    <w:rsid w:val="00DE3D24"/>
    <w:rsid w:val="00DE45E9"/>
    <w:rsid w:val="00DE46D8"/>
    <w:rsid w:val="00DE47F7"/>
    <w:rsid w:val="00DE49D7"/>
    <w:rsid w:val="00DE4E35"/>
    <w:rsid w:val="00DE4FFC"/>
    <w:rsid w:val="00DE5163"/>
    <w:rsid w:val="00DE516E"/>
    <w:rsid w:val="00DE53A3"/>
    <w:rsid w:val="00DE5551"/>
    <w:rsid w:val="00DE55F4"/>
    <w:rsid w:val="00DE5A20"/>
    <w:rsid w:val="00DE5AC1"/>
    <w:rsid w:val="00DE5AF1"/>
    <w:rsid w:val="00DE5F48"/>
    <w:rsid w:val="00DE6168"/>
    <w:rsid w:val="00DE63EB"/>
    <w:rsid w:val="00DE63ED"/>
    <w:rsid w:val="00DE695D"/>
    <w:rsid w:val="00DE69CA"/>
    <w:rsid w:val="00DE6AF4"/>
    <w:rsid w:val="00DE6C9B"/>
    <w:rsid w:val="00DE6E76"/>
    <w:rsid w:val="00DE7087"/>
    <w:rsid w:val="00DE744D"/>
    <w:rsid w:val="00DE745C"/>
    <w:rsid w:val="00DE74A6"/>
    <w:rsid w:val="00DE7716"/>
    <w:rsid w:val="00DE7826"/>
    <w:rsid w:val="00DE78F8"/>
    <w:rsid w:val="00DE7A16"/>
    <w:rsid w:val="00DE7BAC"/>
    <w:rsid w:val="00DE7D1D"/>
    <w:rsid w:val="00DE7E85"/>
    <w:rsid w:val="00DE7EF9"/>
    <w:rsid w:val="00DE7F76"/>
    <w:rsid w:val="00DF00A7"/>
    <w:rsid w:val="00DF02DA"/>
    <w:rsid w:val="00DF041D"/>
    <w:rsid w:val="00DF08B0"/>
    <w:rsid w:val="00DF0C2D"/>
    <w:rsid w:val="00DF0D20"/>
    <w:rsid w:val="00DF0D2D"/>
    <w:rsid w:val="00DF1172"/>
    <w:rsid w:val="00DF1998"/>
    <w:rsid w:val="00DF1CBC"/>
    <w:rsid w:val="00DF1E5C"/>
    <w:rsid w:val="00DF22C6"/>
    <w:rsid w:val="00DF26EA"/>
    <w:rsid w:val="00DF28AD"/>
    <w:rsid w:val="00DF2972"/>
    <w:rsid w:val="00DF29E0"/>
    <w:rsid w:val="00DF2D1B"/>
    <w:rsid w:val="00DF2D88"/>
    <w:rsid w:val="00DF2DB9"/>
    <w:rsid w:val="00DF2F2A"/>
    <w:rsid w:val="00DF2FD5"/>
    <w:rsid w:val="00DF30C1"/>
    <w:rsid w:val="00DF313A"/>
    <w:rsid w:val="00DF3462"/>
    <w:rsid w:val="00DF34C5"/>
    <w:rsid w:val="00DF3697"/>
    <w:rsid w:val="00DF3942"/>
    <w:rsid w:val="00DF394B"/>
    <w:rsid w:val="00DF39E5"/>
    <w:rsid w:val="00DF3A9C"/>
    <w:rsid w:val="00DF3B2A"/>
    <w:rsid w:val="00DF3B76"/>
    <w:rsid w:val="00DF3FFA"/>
    <w:rsid w:val="00DF40FA"/>
    <w:rsid w:val="00DF4396"/>
    <w:rsid w:val="00DF448A"/>
    <w:rsid w:val="00DF49D6"/>
    <w:rsid w:val="00DF4D5F"/>
    <w:rsid w:val="00DF4F5B"/>
    <w:rsid w:val="00DF4FA8"/>
    <w:rsid w:val="00DF5056"/>
    <w:rsid w:val="00DF50B5"/>
    <w:rsid w:val="00DF53C4"/>
    <w:rsid w:val="00DF5634"/>
    <w:rsid w:val="00DF568A"/>
    <w:rsid w:val="00DF5751"/>
    <w:rsid w:val="00DF5B41"/>
    <w:rsid w:val="00DF5E58"/>
    <w:rsid w:val="00DF602E"/>
    <w:rsid w:val="00DF60F2"/>
    <w:rsid w:val="00DF645C"/>
    <w:rsid w:val="00DF6522"/>
    <w:rsid w:val="00DF6541"/>
    <w:rsid w:val="00DF65DE"/>
    <w:rsid w:val="00DF67FE"/>
    <w:rsid w:val="00DF68E0"/>
    <w:rsid w:val="00DF6AAC"/>
    <w:rsid w:val="00DF6E89"/>
    <w:rsid w:val="00DF6EBC"/>
    <w:rsid w:val="00DF6F8E"/>
    <w:rsid w:val="00DF704F"/>
    <w:rsid w:val="00DF70E7"/>
    <w:rsid w:val="00DF7136"/>
    <w:rsid w:val="00DF7333"/>
    <w:rsid w:val="00DF77A0"/>
    <w:rsid w:val="00DF7C49"/>
    <w:rsid w:val="00DF7E20"/>
    <w:rsid w:val="00DF7E91"/>
    <w:rsid w:val="00E00168"/>
    <w:rsid w:val="00E00185"/>
    <w:rsid w:val="00E002C3"/>
    <w:rsid w:val="00E0092C"/>
    <w:rsid w:val="00E00AF2"/>
    <w:rsid w:val="00E00AFE"/>
    <w:rsid w:val="00E00BCA"/>
    <w:rsid w:val="00E00C74"/>
    <w:rsid w:val="00E00D6B"/>
    <w:rsid w:val="00E01010"/>
    <w:rsid w:val="00E01138"/>
    <w:rsid w:val="00E019FC"/>
    <w:rsid w:val="00E01A67"/>
    <w:rsid w:val="00E01C77"/>
    <w:rsid w:val="00E01CBD"/>
    <w:rsid w:val="00E01D2E"/>
    <w:rsid w:val="00E01E94"/>
    <w:rsid w:val="00E020F9"/>
    <w:rsid w:val="00E0215F"/>
    <w:rsid w:val="00E02268"/>
    <w:rsid w:val="00E0243B"/>
    <w:rsid w:val="00E0261F"/>
    <w:rsid w:val="00E027A6"/>
    <w:rsid w:val="00E02992"/>
    <w:rsid w:val="00E02A54"/>
    <w:rsid w:val="00E02BC6"/>
    <w:rsid w:val="00E02C3A"/>
    <w:rsid w:val="00E02F77"/>
    <w:rsid w:val="00E02FCD"/>
    <w:rsid w:val="00E0303C"/>
    <w:rsid w:val="00E0315D"/>
    <w:rsid w:val="00E0375D"/>
    <w:rsid w:val="00E03975"/>
    <w:rsid w:val="00E03CC2"/>
    <w:rsid w:val="00E03D8F"/>
    <w:rsid w:val="00E03FF8"/>
    <w:rsid w:val="00E042F6"/>
    <w:rsid w:val="00E043E1"/>
    <w:rsid w:val="00E04452"/>
    <w:rsid w:val="00E046E6"/>
    <w:rsid w:val="00E04726"/>
    <w:rsid w:val="00E04B97"/>
    <w:rsid w:val="00E04E40"/>
    <w:rsid w:val="00E0504A"/>
    <w:rsid w:val="00E050CF"/>
    <w:rsid w:val="00E054B3"/>
    <w:rsid w:val="00E05527"/>
    <w:rsid w:val="00E05C2C"/>
    <w:rsid w:val="00E05D00"/>
    <w:rsid w:val="00E05DF0"/>
    <w:rsid w:val="00E05F38"/>
    <w:rsid w:val="00E05FB8"/>
    <w:rsid w:val="00E0646D"/>
    <w:rsid w:val="00E06564"/>
    <w:rsid w:val="00E06659"/>
    <w:rsid w:val="00E06690"/>
    <w:rsid w:val="00E06764"/>
    <w:rsid w:val="00E06829"/>
    <w:rsid w:val="00E06D5C"/>
    <w:rsid w:val="00E06F72"/>
    <w:rsid w:val="00E0716C"/>
    <w:rsid w:val="00E0725E"/>
    <w:rsid w:val="00E0743B"/>
    <w:rsid w:val="00E077F5"/>
    <w:rsid w:val="00E079BB"/>
    <w:rsid w:val="00E07A08"/>
    <w:rsid w:val="00E07A18"/>
    <w:rsid w:val="00E07A7B"/>
    <w:rsid w:val="00E07E0F"/>
    <w:rsid w:val="00E07F2B"/>
    <w:rsid w:val="00E100F2"/>
    <w:rsid w:val="00E1019F"/>
    <w:rsid w:val="00E102CC"/>
    <w:rsid w:val="00E10404"/>
    <w:rsid w:val="00E10464"/>
    <w:rsid w:val="00E1088D"/>
    <w:rsid w:val="00E10955"/>
    <w:rsid w:val="00E10DD5"/>
    <w:rsid w:val="00E11612"/>
    <w:rsid w:val="00E1171E"/>
    <w:rsid w:val="00E11DEE"/>
    <w:rsid w:val="00E11E26"/>
    <w:rsid w:val="00E1236D"/>
    <w:rsid w:val="00E1268E"/>
    <w:rsid w:val="00E12712"/>
    <w:rsid w:val="00E12AB6"/>
    <w:rsid w:val="00E12BAF"/>
    <w:rsid w:val="00E12BB1"/>
    <w:rsid w:val="00E12D56"/>
    <w:rsid w:val="00E12F7B"/>
    <w:rsid w:val="00E12FCC"/>
    <w:rsid w:val="00E1307C"/>
    <w:rsid w:val="00E1375C"/>
    <w:rsid w:val="00E13762"/>
    <w:rsid w:val="00E137FE"/>
    <w:rsid w:val="00E13B8B"/>
    <w:rsid w:val="00E13D08"/>
    <w:rsid w:val="00E13DAC"/>
    <w:rsid w:val="00E13E56"/>
    <w:rsid w:val="00E13F15"/>
    <w:rsid w:val="00E13F74"/>
    <w:rsid w:val="00E13F99"/>
    <w:rsid w:val="00E140BD"/>
    <w:rsid w:val="00E14177"/>
    <w:rsid w:val="00E141C0"/>
    <w:rsid w:val="00E14242"/>
    <w:rsid w:val="00E14339"/>
    <w:rsid w:val="00E148CA"/>
    <w:rsid w:val="00E14D2D"/>
    <w:rsid w:val="00E14F2E"/>
    <w:rsid w:val="00E151EC"/>
    <w:rsid w:val="00E1551B"/>
    <w:rsid w:val="00E15601"/>
    <w:rsid w:val="00E156E2"/>
    <w:rsid w:val="00E15939"/>
    <w:rsid w:val="00E15DB7"/>
    <w:rsid w:val="00E15DCE"/>
    <w:rsid w:val="00E160F8"/>
    <w:rsid w:val="00E1616E"/>
    <w:rsid w:val="00E1655D"/>
    <w:rsid w:val="00E165FA"/>
    <w:rsid w:val="00E166AE"/>
    <w:rsid w:val="00E1695B"/>
    <w:rsid w:val="00E16C44"/>
    <w:rsid w:val="00E16FE0"/>
    <w:rsid w:val="00E17204"/>
    <w:rsid w:val="00E1720E"/>
    <w:rsid w:val="00E1764E"/>
    <w:rsid w:val="00E178A5"/>
    <w:rsid w:val="00E178C4"/>
    <w:rsid w:val="00E178E8"/>
    <w:rsid w:val="00E2003D"/>
    <w:rsid w:val="00E2005F"/>
    <w:rsid w:val="00E2017B"/>
    <w:rsid w:val="00E20338"/>
    <w:rsid w:val="00E2047F"/>
    <w:rsid w:val="00E204C3"/>
    <w:rsid w:val="00E206C8"/>
    <w:rsid w:val="00E206D1"/>
    <w:rsid w:val="00E207C6"/>
    <w:rsid w:val="00E20B6D"/>
    <w:rsid w:val="00E20EFC"/>
    <w:rsid w:val="00E210C9"/>
    <w:rsid w:val="00E21129"/>
    <w:rsid w:val="00E21230"/>
    <w:rsid w:val="00E2174A"/>
    <w:rsid w:val="00E2198B"/>
    <w:rsid w:val="00E21B5E"/>
    <w:rsid w:val="00E21B7E"/>
    <w:rsid w:val="00E21C18"/>
    <w:rsid w:val="00E21D58"/>
    <w:rsid w:val="00E21DEC"/>
    <w:rsid w:val="00E21E28"/>
    <w:rsid w:val="00E21F21"/>
    <w:rsid w:val="00E21FAF"/>
    <w:rsid w:val="00E22198"/>
    <w:rsid w:val="00E222C5"/>
    <w:rsid w:val="00E22527"/>
    <w:rsid w:val="00E22620"/>
    <w:rsid w:val="00E22957"/>
    <w:rsid w:val="00E229A7"/>
    <w:rsid w:val="00E22B41"/>
    <w:rsid w:val="00E22E10"/>
    <w:rsid w:val="00E23217"/>
    <w:rsid w:val="00E234FF"/>
    <w:rsid w:val="00E235D9"/>
    <w:rsid w:val="00E23B32"/>
    <w:rsid w:val="00E23D4F"/>
    <w:rsid w:val="00E23E14"/>
    <w:rsid w:val="00E2406A"/>
    <w:rsid w:val="00E242BA"/>
    <w:rsid w:val="00E2437D"/>
    <w:rsid w:val="00E24622"/>
    <w:rsid w:val="00E248F1"/>
    <w:rsid w:val="00E24930"/>
    <w:rsid w:val="00E24942"/>
    <w:rsid w:val="00E249C8"/>
    <w:rsid w:val="00E24CBA"/>
    <w:rsid w:val="00E24E66"/>
    <w:rsid w:val="00E2539F"/>
    <w:rsid w:val="00E25636"/>
    <w:rsid w:val="00E25A41"/>
    <w:rsid w:val="00E25AD3"/>
    <w:rsid w:val="00E25C84"/>
    <w:rsid w:val="00E25C85"/>
    <w:rsid w:val="00E25D3D"/>
    <w:rsid w:val="00E25E7D"/>
    <w:rsid w:val="00E25EE1"/>
    <w:rsid w:val="00E25F39"/>
    <w:rsid w:val="00E25FB1"/>
    <w:rsid w:val="00E2614F"/>
    <w:rsid w:val="00E26328"/>
    <w:rsid w:val="00E2648A"/>
    <w:rsid w:val="00E26729"/>
    <w:rsid w:val="00E2674B"/>
    <w:rsid w:val="00E267F0"/>
    <w:rsid w:val="00E26B04"/>
    <w:rsid w:val="00E26D10"/>
    <w:rsid w:val="00E26E6A"/>
    <w:rsid w:val="00E2702A"/>
    <w:rsid w:val="00E270FB"/>
    <w:rsid w:val="00E2731A"/>
    <w:rsid w:val="00E27437"/>
    <w:rsid w:val="00E274A4"/>
    <w:rsid w:val="00E275B9"/>
    <w:rsid w:val="00E27755"/>
    <w:rsid w:val="00E2797A"/>
    <w:rsid w:val="00E279DE"/>
    <w:rsid w:val="00E27CE0"/>
    <w:rsid w:val="00E3021B"/>
    <w:rsid w:val="00E3058F"/>
    <w:rsid w:val="00E30BFE"/>
    <w:rsid w:val="00E30D32"/>
    <w:rsid w:val="00E30EE1"/>
    <w:rsid w:val="00E31199"/>
    <w:rsid w:val="00E311A6"/>
    <w:rsid w:val="00E31256"/>
    <w:rsid w:val="00E31345"/>
    <w:rsid w:val="00E313DC"/>
    <w:rsid w:val="00E316CE"/>
    <w:rsid w:val="00E3186A"/>
    <w:rsid w:val="00E319EE"/>
    <w:rsid w:val="00E31D0C"/>
    <w:rsid w:val="00E31E17"/>
    <w:rsid w:val="00E31E26"/>
    <w:rsid w:val="00E31FFD"/>
    <w:rsid w:val="00E3225B"/>
    <w:rsid w:val="00E32594"/>
    <w:rsid w:val="00E3259E"/>
    <w:rsid w:val="00E32668"/>
    <w:rsid w:val="00E32708"/>
    <w:rsid w:val="00E327FA"/>
    <w:rsid w:val="00E32B87"/>
    <w:rsid w:val="00E32D10"/>
    <w:rsid w:val="00E32D31"/>
    <w:rsid w:val="00E32D9D"/>
    <w:rsid w:val="00E32DFC"/>
    <w:rsid w:val="00E3327D"/>
    <w:rsid w:val="00E333E3"/>
    <w:rsid w:val="00E33477"/>
    <w:rsid w:val="00E334A1"/>
    <w:rsid w:val="00E334DC"/>
    <w:rsid w:val="00E33579"/>
    <w:rsid w:val="00E33601"/>
    <w:rsid w:val="00E33659"/>
    <w:rsid w:val="00E336C6"/>
    <w:rsid w:val="00E339C8"/>
    <w:rsid w:val="00E33D90"/>
    <w:rsid w:val="00E344E6"/>
    <w:rsid w:val="00E3451D"/>
    <w:rsid w:val="00E346BE"/>
    <w:rsid w:val="00E34E7F"/>
    <w:rsid w:val="00E35756"/>
    <w:rsid w:val="00E35843"/>
    <w:rsid w:val="00E359D0"/>
    <w:rsid w:val="00E35BCA"/>
    <w:rsid w:val="00E35D3A"/>
    <w:rsid w:val="00E35F1D"/>
    <w:rsid w:val="00E36191"/>
    <w:rsid w:val="00E362A7"/>
    <w:rsid w:val="00E364E1"/>
    <w:rsid w:val="00E366DE"/>
    <w:rsid w:val="00E36EE6"/>
    <w:rsid w:val="00E37074"/>
    <w:rsid w:val="00E37191"/>
    <w:rsid w:val="00E37422"/>
    <w:rsid w:val="00E374E0"/>
    <w:rsid w:val="00E37653"/>
    <w:rsid w:val="00E37711"/>
    <w:rsid w:val="00E37A9B"/>
    <w:rsid w:val="00E37A9D"/>
    <w:rsid w:val="00E37BE9"/>
    <w:rsid w:val="00E37C3F"/>
    <w:rsid w:val="00E37DE6"/>
    <w:rsid w:val="00E401BB"/>
    <w:rsid w:val="00E402AA"/>
    <w:rsid w:val="00E40447"/>
    <w:rsid w:val="00E40533"/>
    <w:rsid w:val="00E406B7"/>
    <w:rsid w:val="00E40BED"/>
    <w:rsid w:val="00E4165E"/>
    <w:rsid w:val="00E41B4F"/>
    <w:rsid w:val="00E41C57"/>
    <w:rsid w:val="00E41FAA"/>
    <w:rsid w:val="00E42099"/>
    <w:rsid w:val="00E420FB"/>
    <w:rsid w:val="00E4219F"/>
    <w:rsid w:val="00E422BE"/>
    <w:rsid w:val="00E427B9"/>
    <w:rsid w:val="00E42885"/>
    <w:rsid w:val="00E428BD"/>
    <w:rsid w:val="00E4295A"/>
    <w:rsid w:val="00E42D11"/>
    <w:rsid w:val="00E42EFA"/>
    <w:rsid w:val="00E42FFC"/>
    <w:rsid w:val="00E4301E"/>
    <w:rsid w:val="00E43148"/>
    <w:rsid w:val="00E4328A"/>
    <w:rsid w:val="00E43453"/>
    <w:rsid w:val="00E439ED"/>
    <w:rsid w:val="00E43A77"/>
    <w:rsid w:val="00E43B20"/>
    <w:rsid w:val="00E43DA9"/>
    <w:rsid w:val="00E43F6C"/>
    <w:rsid w:val="00E44020"/>
    <w:rsid w:val="00E440CD"/>
    <w:rsid w:val="00E440FD"/>
    <w:rsid w:val="00E44129"/>
    <w:rsid w:val="00E44997"/>
    <w:rsid w:val="00E44AA7"/>
    <w:rsid w:val="00E44B23"/>
    <w:rsid w:val="00E44C09"/>
    <w:rsid w:val="00E44DE1"/>
    <w:rsid w:val="00E44E0E"/>
    <w:rsid w:val="00E450FD"/>
    <w:rsid w:val="00E4513C"/>
    <w:rsid w:val="00E451AE"/>
    <w:rsid w:val="00E4528D"/>
    <w:rsid w:val="00E453E6"/>
    <w:rsid w:val="00E453FB"/>
    <w:rsid w:val="00E45AC5"/>
    <w:rsid w:val="00E45BE9"/>
    <w:rsid w:val="00E45E8E"/>
    <w:rsid w:val="00E45E96"/>
    <w:rsid w:val="00E46131"/>
    <w:rsid w:val="00E46B71"/>
    <w:rsid w:val="00E4701C"/>
    <w:rsid w:val="00E471D2"/>
    <w:rsid w:val="00E473A2"/>
    <w:rsid w:val="00E47947"/>
    <w:rsid w:val="00E47B69"/>
    <w:rsid w:val="00E47B73"/>
    <w:rsid w:val="00E47BEB"/>
    <w:rsid w:val="00E47D9D"/>
    <w:rsid w:val="00E47E46"/>
    <w:rsid w:val="00E50068"/>
    <w:rsid w:val="00E500C2"/>
    <w:rsid w:val="00E50242"/>
    <w:rsid w:val="00E502E9"/>
    <w:rsid w:val="00E508DF"/>
    <w:rsid w:val="00E508F7"/>
    <w:rsid w:val="00E50B36"/>
    <w:rsid w:val="00E50E02"/>
    <w:rsid w:val="00E50FEB"/>
    <w:rsid w:val="00E5125E"/>
    <w:rsid w:val="00E51493"/>
    <w:rsid w:val="00E515B3"/>
    <w:rsid w:val="00E51823"/>
    <w:rsid w:val="00E519A2"/>
    <w:rsid w:val="00E519E5"/>
    <w:rsid w:val="00E51D3C"/>
    <w:rsid w:val="00E51F2D"/>
    <w:rsid w:val="00E520A1"/>
    <w:rsid w:val="00E52499"/>
    <w:rsid w:val="00E52610"/>
    <w:rsid w:val="00E52740"/>
    <w:rsid w:val="00E5299F"/>
    <w:rsid w:val="00E52A11"/>
    <w:rsid w:val="00E52C3A"/>
    <w:rsid w:val="00E52D24"/>
    <w:rsid w:val="00E52E74"/>
    <w:rsid w:val="00E53025"/>
    <w:rsid w:val="00E53211"/>
    <w:rsid w:val="00E533D7"/>
    <w:rsid w:val="00E54133"/>
    <w:rsid w:val="00E54622"/>
    <w:rsid w:val="00E546FA"/>
    <w:rsid w:val="00E54FA7"/>
    <w:rsid w:val="00E54FE1"/>
    <w:rsid w:val="00E55225"/>
    <w:rsid w:val="00E553A0"/>
    <w:rsid w:val="00E558AD"/>
    <w:rsid w:val="00E55B5A"/>
    <w:rsid w:val="00E55CEB"/>
    <w:rsid w:val="00E55D25"/>
    <w:rsid w:val="00E55EE5"/>
    <w:rsid w:val="00E56016"/>
    <w:rsid w:val="00E56228"/>
    <w:rsid w:val="00E562B2"/>
    <w:rsid w:val="00E563D7"/>
    <w:rsid w:val="00E564D7"/>
    <w:rsid w:val="00E564E9"/>
    <w:rsid w:val="00E56BD7"/>
    <w:rsid w:val="00E56C0D"/>
    <w:rsid w:val="00E56D8A"/>
    <w:rsid w:val="00E56DBA"/>
    <w:rsid w:val="00E56DE7"/>
    <w:rsid w:val="00E57449"/>
    <w:rsid w:val="00E57626"/>
    <w:rsid w:val="00E5777F"/>
    <w:rsid w:val="00E57B3F"/>
    <w:rsid w:val="00E57D21"/>
    <w:rsid w:val="00E57F39"/>
    <w:rsid w:val="00E57FB1"/>
    <w:rsid w:val="00E60095"/>
    <w:rsid w:val="00E60272"/>
    <w:rsid w:val="00E6036D"/>
    <w:rsid w:val="00E607FF"/>
    <w:rsid w:val="00E60874"/>
    <w:rsid w:val="00E609D5"/>
    <w:rsid w:val="00E60C07"/>
    <w:rsid w:val="00E60D84"/>
    <w:rsid w:val="00E610B4"/>
    <w:rsid w:val="00E61223"/>
    <w:rsid w:val="00E61283"/>
    <w:rsid w:val="00E6137F"/>
    <w:rsid w:val="00E61B36"/>
    <w:rsid w:val="00E61CD9"/>
    <w:rsid w:val="00E61D22"/>
    <w:rsid w:val="00E61E21"/>
    <w:rsid w:val="00E61FC4"/>
    <w:rsid w:val="00E620D2"/>
    <w:rsid w:val="00E62169"/>
    <w:rsid w:val="00E624D6"/>
    <w:rsid w:val="00E625AA"/>
    <w:rsid w:val="00E6294C"/>
    <w:rsid w:val="00E62A35"/>
    <w:rsid w:val="00E62C88"/>
    <w:rsid w:val="00E62ED8"/>
    <w:rsid w:val="00E6336F"/>
    <w:rsid w:val="00E63392"/>
    <w:rsid w:val="00E63560"/>
    <w:rsid w:val="00E63654"/>
    <w:rsid w:val="00E63656"/>
    <w:rsid w:val="00E6368A"/>
    <w:rsid w:val="00E63786"/>
    <w:rsid w:val="00E6384E"/>
    <w:rsid w:val="00E638FA"/>
    <w:rsid w:val="00E63937"/>
    <w:rsid w:val="00E639EB"/>
    <w:rsid w:val="00E64373"/>
    <w:rsid w:val="00E64392"/>
    <w:rsid w:val="00E6447F"/>
    <w:rsid w:val="00E6448B"/>
    <w:rsid w:val="00E648A4"/>
    <w:rsid w:val="00E64C8E"/>
    <w:rsid w:val="00E64C9C"/>
    <w:rsid w:val="00E64DE3"/>
    <w:rsid w:val="00E64E60"/>
    <w:rsid w:val="00E65377"/>
    <w:rsid w:val="00E65383"/>
    <w:rsid w:val="00E6570A"/>
    <w:rsid w:val="00E659F4"/>
    <w:rsid w:val="00E65EC1"/>
    <w:rsid w:val="00E66024"/>
    <w:rsid w:val="00E66056"/>
    <w:rsid w:val="00E662FF"/>
    <w:rsid w:val="00E6633A"/>
    <w:rsid w:val="00E663E6"/>
    <w:rsid w:val="00E663F6"/>
    <w:rsid w:val="00E66488"/>
    <w:rsid w:val="00E6677E"/>
    <w:rsid w:val="00E667A4"/>
    <w:rsid w:val="00E66947"/>
    <w:rsid w:val="00E66B3D"/>
    <w:rsid w:val="00E66C96"/>
    <w:rsid w:val="00E66D01"/>
    <w:rsid w:val="00E66F7B"/>
    <w:rsid w:val="00E67028"/>
    <w:rsid w:val="00E670F4"/>
    <w:rsid w:val="00E671DA"/>
    <w:rsid w:val="00E67339"/>
    <w:rsid w:val="00E67485"/>
    <w:rsid w:val="00E675D3"/>
    <w:rsid w:val="00E67600"/>
    <w:rsid w:val="00E676E5"/>
    <w:rsid w:val="00E67725"/>
    <w:rsid w:val="00E67878"/>
    <w:rsid w:val="00E67D94"/>
    <w:rsid w:val="00E67FC1"/>
    <w:rsid w:val="00E70045"/>
    <w:rsid w:val="00E701B5"/>
    <w:rsid w:val="00E70211"/>
    <w:rsid w:val="00E705C2"/>
    <w:rsid w:val="00E706CC"/>
    <w:rsid w:val="00E70A58"/>
    <w:rsid w:val="00E70B2C"/>
    <w:rsid w:val="00E70D57"/>
    <w:rsid w:val="00E7124F"/>
    <w:rsid w:val="00E71609"/>
    <w:rsid w:val="00E71670"/>
    <w:rsid w:val="00E719EB"/>
    <w:rsid w:val="00E71A01"/>
    <w:rsid w:val="00E71A51"/>
    <w:rsid w:val="00E71D16"/>
    <w:rsid w:val="00E71D1F"/>
    <w:rsid w:val="00E7219F"/>
    <w:rsid w:val="00E72235"/>
    <w:rsid w:val="00E72379"/>
    <w:rsid w:val="00E723E4"/>
    <w:rsid w:val="00E7250F"/>
    <w:rsid w:val="00E72C18"/>
    <w:rsid w:val="00E72C46"/>
    <w:rsid w:val="00E72C6A"/>
    <w:rsid w:val="00E72D07"/>
    <w:rsid w:val="00E72D14"/>
    <w:rsid w:val="00E72F5E"/>
    <w:rsid w:val="00E7327A"/>
    <w:rsid w:val="00E732F4"/>
    <w:rsid w:val="00E73304"/>
    <w:rsid w:val="00E73442"/>
    <w:rsid w:val="00E7361A"/>
    <w:rsid w:val="00E73680"/>
    <w:rsid w:val="00E739B9"/>
    <w:rsid w:val="00E73C53"/>
    <w:rsid w:val="00E73CA9"/>
    <w:rsid w:val="00E73D11"/>
    <w:rsid w:val="00E73FE8"/>
    <w:rsid w:val="00E74397"/>
    <w:rsid w:val="00E743F7"/>
    <w:rsid w:val="00E748F2"/>
    <w:rsid w:val="00E74C0A"/>
    <w:rsid w:val="00E74DE9"/>
    <w:rsid w:val="00E74FD2"/>
    <w:rsid w:val="00E75016"/>
    <w:rsid w:val="00E7504F"/>
    <w:rsid w:val="00E75425"/>
    <w:rsid w:val="00E7548A"/>
    <w:rsid w:val="00E7573F"/>
    <w:rsid w:val="00E75B37"/>
    <w:rsid w:val="00E75B76"/>
    <w:rsid w:val="00E75D50"/>
    <w:rsid w:val="00E75D89"/>
    <w:rsid w:val="00E7606B"/>
    <w:rsid w:val="00E765B2"/>
    <w:rsid w:val="00E76690"/>
    <w:rsid w:val="00E767A7"/>
    <w:rsid w:val="00E7699B"/>
    <w:rsid w:val="00E76D40"/>
    <w:rsid w:val="00E76FF9"/>
    <w:rsid w:val="00E7700E"/>
    <w:rsid w:val="00E774D5"/>
    <w:rsid w:val="00E77612"/>
    <w:rsid w:val="00E776B8"/>
    <w:rsid w:val="00E7784B"/>
    <w:rsid w:val="00E77960"/>
    <w:rsid w:val="00E77AA2"/>
    <w:rsid w:val="00E77AAD"/>
    <w:rsid w:val="00E77B4E"/>
    <w:rsid w:val="00E77C38"/>
    <w:rsid w:val="00E77C43"/>
    <w:rsid w:val="00E77D1C"/>
    <w:rsid w:val="00E77DA3"/>
    <w:rsid w:val="00E77DDC"/>
    <w:rsid w:val="00E77E0A"/>
    <w:rsid w:val="00E77F05"/>
    <w:rsid w:val="00E8009E"/>
    <w:rsid w:val="00E802CC"/>
    <w:rsid w:val="00E8030D"/>
    <w:rsid w:val="00E806C6"/>
    <w:rsid w:val="00E808FE"/>
    <w:rsid w:val="00E80B18"/>
    <w:rsid w:val="00E80B34"/>
    <w:rsid w:val="00E80BBD"/>
    <w:rsid w:val="00E80CF0"/>
    <w:rsid w:val="00E80DCD"/>
    <w:rsid w:val="00E80E16"/>
    <w:rsid w:val="00E81033"/>
    <w:rsid w:val="00E811D3"/>
    <w:rsid w:val="00E813B0"/>
    <w:rsid w:val="00E814FD"/>
    <w:rsid w:val="00E816E0"/>
    <w:rsid w:val="00E818C3"/>
    <w:rsid w:val="00E8196B"/>
    <w:rsid w:val="00E819D1"/>
    <w:rsid w:val="00E819F1"/>
    <w:rsid w:val="00E81D9D"/>
    <w:rsid w:val="00E8201E"/>
    <w:rsid w:val="00E822B5"/>
    <w:rsid w:val="00E823D4"/>
    <w:rsid w:val="00E823D7"/>
    <w:rsid w:val="00E8242C"/>
    <w:rsid w:val="00E8244D"/>
    <w:rsid w:val="00E8253A"/>
    <w:rsid w:val="00E826BF"/>
    <w:rsid w:val="00E8272B"/>
    <w:rsid w:val="00E82A3F"/>
    <w:rsid w:val="00E82ADB"/>
    <w:rsid w:val="00E82C2E"/>
    <w:rsid w:val="00E82D96"/>
    <w:rsid w:val="00E82F0D"/>
    <w:rsid w:val="00E82F7D"/>
    <w:rsid w:val="00E8316F"/>
    <w:rsid w:val="00E8322E"/>
    <w:rsid w:val="00E83255"/>
    <w:rsid w:val="00E832EF"/>
    <w:rsid w:val="00E83313"/>
    <w:rsid w:val="00E83553"/>
    <w:rsid w:val="00E83598"/>
    <w:rsid w:val="00E835A5"/>
    <w:rsid w:val="00E838B9"/>
    <w:rsid w:val="00E83945"/>
    <w:rsid w:val="00E8399C"/>
    <w:rsid w:val="00E83BBE"/>
    <w:rsid w:val="00E83E89"/>
    <w:rsid w:val="00E83F59"/>
    <w:rsid w:val="00E8412A"/>
    <w:rsid w:val="00E84AC1"/>
    <w:rsid w:val="00E8573D"/>
    <w:rsid w:val="00E8575D"/>
    <w:rsid w:val="00E857EA"/>
    <w:rsid w:val="00E85A02"/>
    <w:rsid w:val="00E85ABF"/>
    <w:rsid w:val="00E85CF0"/>
    <w:rsid w:val="00E8606F"/>
    <w:rsid w:val="00E861B3"/>
    <w:rsid w:val="00E863C0"/>
    <w:rsid w:val="00E86741"/>
    <w:rsid w:val="00E867F5"/>
    <w:rsid w:val="00E868AC"/>
    <w:rsid w:val="00E868E8"/>
    <w:rsid w:val="00E8690C"/>
    <w:rsid w:val="00E86990"/>
    <w:rsid w:val="00E86B56"/>
    <w:rsid w:val="00E86EFA"/>
    <w:rsid w:val="00E86F64"/>
    <w:rsid w:val="00E87059"/>
    <w:rsid w:val="00E8705E"/>
    <w:rsid w:val="00E8713E"/>
    <w:rsid w:val="00E87326"/>
    <w:rsid w:val="00E8750F"/>
    <w:rsid w:val="00E8768A"/>
    <w:rsid w:val="00E87839"/>
    <w:rsid w:val="00E87867"/>
    <w:rsid w:val="00E8797D"/>
    <w:rsid w:val="00E87A54"/>
    <w:rsid w:val="00E87ADB"/>
    <w:rsid w:val="00E87B20"/>
    <w:rsid w:val="00E87D17"/>
    <w:rsid w:val="00E87E84"/>
    <w:rsid w:val="00E87F18"/>
    <w:rsid w:val="00E900A6"/>
    <w:rsid w:val="00E9019C"/>
    <w:rsid w:val="00E903AC"/>
    <w:rsid w:val="00E90740"/>
    <w:rsid w:val="00E908AD"/>
    <w:rsid w:val="00E90BAA"/>
    <w:rsid w:val="00E90D10"/>
    <w:rsid w:val="00E91085"/>
    <w:rsid w:val="00E91231"/>
    <w:rsid w:val="00E9150A"/>
    <w:rsid w:val="00E92117"/>
    <w:rsid w:val="00E9226E"/>
    <w:rsid w:val="00E9276C"/>
    <w:rsid w:val="00E92D64"/>
    <w:rsid w:val="00E92D6C"/>
    <w:rsid w:val="00E93012"/>
    <w:rsid w:val="00E9302A"/>
    <w:rsid w:val="00E93181"/>
    <w:rsid w:val="00E931C2"/>
    <w:rsid w:val="00E93267"/>
    <w:rsid w:val="00E9353B"/>
    <w:rsid w:val="00E93597"/>
    <w:rsid w:val="00E939F0"/>
    <w:rsid w:val="00E93EED"/>
    <w:rsid w:val="00E93F3B"/>
    <w:rsid w:val="00E93F77"/>
    <w:rsid w:val="00E9406F"/>
    <w:rsid w:val="00E94111"/>
    <w:rsid w:val="00E94219"/>
    <w:rsid w:val="00E943CC"/>
    <w:rsid w:val="00E943D7"/>
    <w:rsid w:val="00E943E0"/>
    <w:rsid w:val="00E94478"/>
    <w:rsid w:val="00E94688"/>
    <w:rsid w:val="00E9482B"/>
    <w:rsid w:val="00E94831"/>
    <w:rsid w:val="00E948B8"/>
    <w:rsid w:val="00E94B83"/>
    <w:rsid w:val="00E94F0B"/>
    <w:rsid w:val="00E950B2"/>
    <w:rsid w:val="00E95144"/>
    <w:rsid w:val="00E95259"/>
    <w:rsid w:val="00E953CF"/>
    <w:rsid w:val="00E95667"/>
    <w:rsid w:val="00E95872"/>
    <w:rsid w:val="00E95A4B"/>
    <w:rsid w:val="00E95EBB"/>
    <w:rsid w:val="00E95F3D"/>
    <w:rsid w:val="00E961F3"/>
    <w:rsid w:val="00E9623D"/>
    <w:rsid w:val="00E96268"/>
    <w:rsid w:val="00E9657D"/>
    <w:rsid w:val="00E9679C"/>
    <w:rsid w:val="00E96868"/>
    <w:rsid w:val="00E969D9"/>
    <w:rsid w:val="00E96DC2"/>
    <w:rsid w:val="00E97336"/>
    <w:rsid w:val="00E973A0"/>
    <w:rsid w:val="00E97608"/>
    <w:rsid w:val="00E976B6"/>
    <w:rsid w:val="00E97707"/>
    <w:rsid w:val="00E97A1D"/>
    <w:rsid w:val="00E97DD0"/>
    <w:rsid w:val="00E97E7C"/>
    <w:rsid w:val="00E97ED2"/>
    <w:rsid w:val="00E97F0C"/>
    <w:rsid w:val="00EA0137"/>
    <w:rsid w:val="00EA01BB"/>
    <w:rsid w:val="00EA02F2"/>
    <w:rsid w:val="00EA03E9"/>
    <w:rsid w:val="00EA04D9"/>
    <w:rsid w:val="00EA0588"/>
    <w:rsid w:val="00EA064B"/>
    <w:rsid w:val="00EA07B7"/>
    <w:rsid w:val="00EA07E9"/>
    <w:rsid w:val="00EA0907"/>
    <w:rsid w:val="00EA0AB5"/>
    <w:rsid w:val="00EA0D2C"/>
    <w:rsid w:val="00EA0D65"/>
    <w:rsid w:val="00EA1314"/>
    <w:rsid w:val="00EA13CB"/>
    <w:rsid w:val="00EA160C"/>
    <w:rsid w:val="00EA16DA"/>
    <w:rsid w:val="00EA1835"/>
    <w:rsid w:val="00EA1CCE"/>
    <w:rsid w:val="00EA1CDA"/>
    <w:rsid w:val="00EA1DC1"/>
    <w:rsid w:val="00EA1DF4"/>
    <w:rsid w:val="00EA21B4"/>
    <w:rsid w:val="00EA2409"/>
    <w:rsid w:val="00EA2848"/>
    <w:rsid w:val="00EA2ADA"/>
    <w:rsid w:val="00EA2DE2"/>
    <w:rsid w:val="00EA30A8"/>
    <w:rsid w:val="00EA3359"/>
    <w:rsid w:val="00EA372D"/>
    <w:rsid w:val="00EA375A"/>
    <w:rsid w:val="00EA3842"/>
    <w:rsid w:val="00EA3953"/>
    <w:rsid w:val="00EA3DFA"/>
    <w:rsid w:val="00EA3EE3"/>
    <w:rsid w:val="00EA4178"/>
    <w:rsid w:val="00EA428E"/>
    <w:rsid w:val="00EA431B"/>
    <w:rsid w:val="00EA44B6"/>
    <w:rsid w:val="00EA477A"/>
    <w:rsid w:val="00EA48A7"/>
    <w:rsid w:val="00EA4954"/>
    <w:rsid w:val="00EA4BFD"/>
    <w:rsid w:val="00EA4D4D"/>
    <w:rsid w:val="00EA4F4F"/>
    <w:rsid w:val="00EA501F"/>
    <w:rsid w:val="00EA515F"/>
    <w:rsid w:val="00EA532E"/>
    <w:rsid w:val="00EA533A"/>
    <w:rsid w:val="00EA53FD"/>
    <w:rsid w:val="00EA5632"/>
    <w:rsid w:val="00EA5665"/>
    <w:rsid w:val="00EA5710"/>
    <w:rsid w:val="00EA5958"/>
    <w:rsid w:val="00EA5B92"/>
    <w:rsid w:val="00EA5BC3"/>
    <w:rsid w:val="00EA5DEB"/>
    <w:rsid w:val="00EA5E52"/>
    <w:rsid w:val="00EA5FFF"/>
    <w:rsid w:val="00EA6016"/>
    <w:rsid w:val="00EA6242"/>
    <w:rsid w:val="00EA63F3"/>
    <w:rsid w:val="00EA65FD"/>
    <w:rsid w:val="00EA6641"/>
    <w:rsid w:val="00EA666A"/>
    <w:rsid w:val="00EA66A6"/>
    <w:rsid w:val="00EA66AE"/>
    <w:rsid w:val="00EA6999"/>
    <w:rsid w:val="00EA6C63"/>
    <w:rsid w:val="00EA6D74"/>
    <w:rsid w:val="00EA6E76"/>
    <w:rsid w:val="00EA6ED5"/>
    <w:rsid w:val="00EA6F52"/>
    <w:rsid w:val="00EA72E0"/>
    <w:rsid w:val="00EA740D"/>
    <w:rsid w:val="00EA7501"/>
    <w:rsid w:val="00EA7631"/>
    <w:rsid w:val="00EA76DE"/>
    <w:rsid w:val="00EA773A"/>
    <w:rsid w:val="00EA77DF"/>
    <w:rsid w:val="00EA77E8"/>
    <w:rsid w:val="00EA7826"/>
    <w:rsid w:val="00EA7947"/>
    <w:rsid w:val="00EA794A"/>
    <w:rsid w:val="00EA797A"/>
    <w:rsid w:val="00EA7E94"/>
    <w:rsid w:val="00EA7F34"/>
    <w:rsid w:val="00EB0008"/>
    <w:rsid w:val="00EB02CE"/>
    <w:rsid w:val="00EB06F2"/>
    <w:rsid w:val="00EB0771"/>
    <w:rsid w:val="00EB0858"/>
    <w:rsid w:val="00EB0CCC"/>
    <w:rsid w:val="00EB0D07"/>
    <w:rsid w:val="00EB111F"/>
    <w:rsid w:val="00EB11DD"/>
    <w:rsid w:val="00EB1656"/>
    <w:rsid w:val="00EB1B20"/>
    <w:rsid w:val="00EB1B4A"/>
    <w:rsid w:val="00EB1ED2"/>
    <w:rsid w:val="00EB2071"/>
    <w:rsid w:val="00EB227B"/>
    <w:rsid w:val="00EB234C"/>
    <w:rsid w:val="00EB2668"/>
    <w:rsid w:val="00EB2752"/>
    <w:rsid w:val="00EB2848"/>
    <w:rsid w:val="00EB2ADB"/>
    <w:rsid w:val="00EB2D3B"/>
    <w:rsid w:val="00EB2E7C"/>
    <w:rsid w:val="00EB32DA"/>
    <w:rsid w:val="00EB3565"/>
    <w:rsid w:val="00EB3949"/>
    <w:rsid w:val="00EB3A0A"/>
    <w:rsid w:val="00EB3BBD"/>
    <w:rsid w:val="00EB3F48"/>
    <w:rsid w:val="00EB40A2"/>
    <w:rsid w:val="00EB4110"/>
    <w:rsid w:val="00EB44E3"/>
    <w:rsid w:val="00EB4B22"/>
    <w:rsid w:val="00EB4C01"/>
    <w:rsid w:val="00EB4C49"/>
    <w:rsid w:val="00EB4D2C"/>
    <w:rsid w:val="00EB50AF"/>
    <w:rsid w:val="00EB50F3"/>
    <w:rsid w:val="00EB5151"/>
    <w:rsid w:val="00EB5232"/>
    <w:rsid w:val="00EB54A0"/>
    <w:rsid w:val="00EB5662"/>
    <w:rsid w:val="00EB567C"/>
    <w:rsid w:val="00EB5908"/>
    <w:rsid w:val="00EB5953"/>
    <w:rsid w:val="00EB59B1"/>
    <w:rsid w:val="00EB5B4D"/>
    <w:rsid w:val="00EB5D8F"/>
    <w:rsid w:val="00EB61A3"/>
    <w:rsid w:val="00EB653E"/>
    <w:rsid w:val="00EB6FDF"/>
    <w:rsid w:val="00EB7064"/>
    <w:rsid w:val="00EB72C3"/>
    <w:rsid w:val="00EB7430"/>
    <w:rsid w:val="00EB74CA"/>
    <w:rsid w:val="00EB78CD"/>
    <w:rsid w:val="00EB7F1F"/>
    <w:rsid w:val="00EC0388"/>
    <w:rsid w:val="00EC0671"/>
    <w:rsid w:val="00EC0704"/>
    <w:rsid w:val="00EC0A10"/>
    <w:rsid w:val="00EC0A4F"/>
    <w:rsid w:val="00EC0B69"/>
    <w:rsid w:val="00EC1101"/>
    <w:rsid w:val="00EC1163"/>
    <w:rsid w:val="00EC1270"/>
    <w:rsid w:val="00EC12CD"/>
    <w:rsid w:val="00EC12F5"/>
    <w:rsid w:val="00EC13BB"/>
    <w:rsid w:val="00EC1487"/>
    <w:rsid w:val="00EC1573"/>
    <w:rsid w:val="00EC19D2"/>
    <w:rsid w:val="00EC1A91"/>
    <w:rsid w:val="00EC1B4E"/>
    <w:rsid w:val="00EC1C3C"/>
    <w:rsid w:val="00EC1CAF"/>
    <w:rsid w:val="00EC1D5E"/>
    <w:rsid w:val="00EC1FB4"/>
    <w:rsid w:val="00EC20A2"/>
    <w:rsid w:val="00EC2773"/>
    <w:rsid w:val="00EC2CD4"/>
    <w:rsid w:val="00EC335E"/>
    <w:rsid w:val="00EC3649"/>
    <w:rsid w:val="00EC37AA"/>
    <w:rsid w:val="00EC386A"/>
    <w:rsid w:val="00EC39CF"/>
    <w:rsid w:val="00EC3A5E"/>
    <w:rsid w:val="00EC40AD"/>
    <w:rsid w:val="00EC4211"/>
    <w:rsid w:val="00EC4243"/>
    <w:rsid w:val="00EC42F1"/>
    <w:rsid w:val="00EC4306"/>
    <w:rsid w:val="00EC48B8"/>
    <w:rsid w:val="00EC49CD"/>
    <w:rsid w:val="00EC4CBB"/>
    <w:rsid w:val="00EC4E25"/>
    <w:rsid w:val="00EC5094"/>
    <w:rsid w:val="00EC51AF"/>
    <w:rsid w:val="00EC53A0"/>
    <w:rsid w:val="00EC563C"/>
    <w:rsid w:val="00EC5857"/>
    <w:rsid w:val="00EC596C"/>
    <w:rsid w:val="00EC5B79"/>
    <w:rsid w:val="00EC5C3E"/>
    <w:rsid w:val="00EC5D9F"/>
    <w:rsid w:val="00EC5F2A"/>
    <w:rsid w:val="00EC6027"/>
    <w:rsid w:val="00EC6037"/>
    <w:rsid w:val="00EC613F"/>
    <w:rsid w:val="00EC6141"/>
    <w:rsid w:val="00EC6226"/>
    <w:rsid w:val="00EC642F"/>
    <w:rsid w:val="00EC643F"/>
    <w:rsid w:val="00EC6557"/>
    <w:rsid w:val="00EC6886"/>
    <w:rsid w:val="00EC713E"/>
    <w:rsid w:val="00EC75A5"/>
    <w:rsid w:val="00EC7604"/>
    <w:rsid w:val="00EC76F8"/>
    <w:rsid w:val="00EC78D9"/>
    <w:rsid w:val="00EC796C"/>
    <w:rsid w:val="00EC7CFF"/>
    <w:rsid w:val="00EC7D1D"/>
    <w:rsid w:val="00EC7D49"/>
    <w:rsid w:val="00EC7DBE"/>
    <w:rsid w:val="00EC7EC6"/>
    <w:rsid w:val="00ED049F"/>
    <w:rsid w:val="00ED0793"/>
    <w:rsid w:val="00ED07A4"/>
    <w:rsid w:val="00ED0908"/>
    <w:rsid w:val="00ED093B"/>
    <w:rsid w:val="00ED12E2"/>
    <w:rsid w:val="00ED155E"/>
    <w:rsid w:val="00ED15DB"/>
    <w:rsid w:val="00ED1AC1"/>
    <w:rsid w:val="00ED1D2E"/>
    <w:rsid w:val="00ED1D3B"/>
    <w:rsid w:val="00ED1EE5"/>
    <w:rsid w:val="00ED1F26"/>
    <w:rsid w:val="00ED1F39"/>
    <w:rsid w:val="00ED21A8"/>
    <w:rsid w:val="00ED2341"/>
    <w:rsid w:val="00ED2553"/>
    <w:rsid w:val="00ED2626"/>
    <w:rsid w:val="00ED2980"/>
    <w:rsid w:val="00ED2A2A"/>
    <w:rsid w:val="00ED2B56"/>
    <w:rsid w:val="00ED2D6C"/>
    <w:rsid w:val="00ED2FE0"/>
    <w:rsid w:val="00ED31F1"/>
    <w:rsid w:val="00ED31F9"/>
    <w:rsid w:val="00ED3318"/>
    <w:rsid w:val="00ED333E"/>
    <w:rsid w:val="00ED3341"/>
    <w:rsid w:val="00ED38E4"/>
    <w:rsid w:val="00ED4081"/>
    <w:rsid w:val="00ED41B0"/>
    <w:rsid w:val="00ED43AD"/>
    <w:rsid w:val="00ED4459"/>
    <w:rsid w:val="00ED44AB"/>
    <w:rsid w:val="00ED44FD"/>
    <w:rsid w:val="00ED467F"/>
    <w:rsid w:val="00ED484A"/>
    <w:rsid w:val="00ED4918"/>
    <w:rsid w:val="00ED4AB7"/>
    <w:rsid w:val="00ED4E4F"/>
    <w:rsid w:val="00ED4F76"/>
    <w:rsid w:val="00ED5244"/>
    <w:rsid w:val="00ED56D8"/>
    <w:rsid w:val="00ED599F"/>
    <w:rsid w:val="00ED5A7A"/>
    <w:rsid w:val="00ED5BA2"/>
    <w:rsid w:val="00ED5CBE"/>
    <w:rsid w:val="00ED5D07"/>
    <w:rsid w:val="00ED5D18"/>
    <w:rsid w:val="00ED5D4B"/>
    <w:rsid w:val="00ED62E0"/>
    <w:rsid w:val="00ED6396"/>
    <w:rsid w:val="00ED63A7"/>
    <w:rsid w:val="00ED6785"/>
    <w:rsid w:val="00ED698C"/>
    <w:rsid w:val="00ED6C75"/>
    <w:rsid w:val="00ED6DC9"/>
    <w:rsid w:val="00ED736B"/>
    <w:rsid w:val="00EE0015"/>
    <w:rsid w:val="00EE03F8"/>
    <w:rsid w:val="00EE047C"/>
    <w:rsid w:val="00EE0753"/>
    <w:rsid w:val="00EE0802"/>
    <w:rsid w:val="00EE098C"/>
    <w:rsid w:val="00EE0BED"/>
    <w:rsid w:val="00EE0BF4"/>
    <w:rsid w:val="00EE0C23"/>
    <w:rsid w:val="00EE0CE4"/>
    <w:rsid w:val="00EE0D33"/>
    <w:rsid w:val="00EE0D6E"/>
    <w:rsid w:val="00EE10F3"/>
    <w:rsid w:val="00EE12C2"/>
    <w:rsid w:val="00EE132B"/>
    <w:rsid w:val="00EE1464"/>
    <w:rsid w:val="00EE15CC"/>
    <w:rsid w:val="00EE1C96"/>
    <w:rsid w:val="00EE1D3E"/>
    <w:rsid w:val="00EE1E3A"/>
    <w:rsid w:val="00EE1ED9"/>
    <w:rsid w:val="00EE1F5D"/>
    <w:rsid w:val="00EE2043"/>
    <w:rsid w:val="00EE2111"/>
    <w:rsid w:val="00EE21C0"/>
    <w:rsid w:val="00EE22C1"/>
    <w:rsid w:val="00EE2467"/>
    <w:rsid w:val="00EE2525"/>
    <w:rsid w:val="00EE29D1"/>
    <w:rsid w:val="00EE3296"/>
    <w:rsid w:val="00EE3427"/>
    <w:rsid w:val="00EE3A81"/>
    <w:rsid w:val="00EE3A90"/>
    <w:rsid w:val="00EE3B19"/>
    <w:rsid w:val="00EE3BA0"/>
    <w:rsid w:val="00EE3D6B"/>
    <w:rsid w:val="00EE406B"/>
    <w:rsid w:val="00EE40BF"/>
    <w:rsid w:val="00EE45A2"/>
    <w:rsid w:val="00EE46D4"/>
    <w:rsid w:val="00EE4C5A"/>
    <w:rsid w:val="00EE4DB3"/>
    <w:rsid w:val="00EE4F6F"/>
    <w:rsid w:val="00EE56A6"/>
    <w:rsid w:val="00EE56FB"/>
    <w:rsid w:val="00EE5913"/>
    <w:rsid w:val="00EE5ADD"/>
    <w:rsid w:val="00EE5C91"/>
    <w:rsid w:val="00EE5D29"/>
    <w:rsid w:val="00EE6180"/>
    <w:rsid w:val="00EE6193"/>
    <w:rsid w:val="00EE61F1"/>
    <w:rsid w:val="00EE6899"/>
    <w:rsid w:val="00EE690A"/>
    <w:rsid w:val="00EE6982"/>
    <w:rsid w:val="00EE6B45"/>
    <w:rsid w:val="00EE6E82"/>
    <w:rsid w:val="00EE705D"/>
    <w:rsid w:val="00EE7119"/>
    <w:rsid w:val="00EE72FD"/>
    <w:rsid w:val="00EE737B"/>
    <w:rsid w:val="00EE7399"/>
    <w:rsid w:val="00EE73A4"/>
    <w:rsid w:val="00EE7512"/>
    <w:rsid w:val="00EE761C"/>
    <w:rsid w:val="00EE76B3"/>
    <w:rsid w:val="00EE76DA"/>
    <w:rsid w:val="00EE773B"/>
    <w:rsid w:val="00EE78AB"/>
    <w:rsid w:val="00EE7C2E"/>
    <w:rsid w:val="00EE7D5B"/>
    <w:rsid w:val="00EF01F2"/>
    <w:rsid w:val="00EF020C"/>
    <w:rsid w:val="00EF0427"/>
    <w:rsid w:val="00EF04E2"/>
    <w:rsid w:val="00EF06EA"/>
    <w:rsid w:val="00EF0755"/>
    <w:rsid w:val="00EF0A89"/>
    <w:rsid w:val="00EF0C2D"/>
    <w:rsid w:val="00EF0ED9"/>
    <w:rsid w:val="00EF0F9E"/>
    <w:rsid w:val="00EF119C"/>
    <w:rsid w:val="00EF1264"/>
    <w:rsid w:val="00EF12A9"/>
    <w:rsid w:val="00EF1593"/>
    <w:rsid w:val="00EF1842"/>
    <w:rsid w:val="00EF1BCC"/>
    <w:rsid w:val="00EF1BF2"/>
    <w:rsid w:val="00EF1C1E"/>
    <w:rsid w:val="00EF1CAB"/>
    <w:rsid w:val="00EF1DB1"/>
    <w:rsid w:val="00EF2482"/>
    <w:rsid w:val="00EF24C5"/>
    <w:rsid w:val="00EF2520"/>
    <w:rsid w:val="00EF2675"/>
    <w:rsid w:val="00EF2A4D"/>
    <w:rsid w:val="00EF2C40"/>
    <w:rsid w:val="00EF2C7E"/>
    <w:rsid w:val="00EF30A7"/>
    <w:rsid w:val="00EF3120"/>
    <w:rsid w:val="00EF37C5"/>
    <w:rsid w:val="00EF37FB"/>
    <w:rsid w:val="00EF3A5D"/>
    <w:rsid w:val="00EF3A79"/>
    <w:rsid w:val="00EF3ACD"/>
    <w:rsid w:val="00EF3DC6"/>
    <w:rsid w:val="00EF3E20"/>
    <w:rsid w:val="00EF408B"/>
    <w:rsid w:val="00EF429C"/>
    <w:rsid w:val="00EF4384"/>
    <w:rsid w:val="00EF448A"/>
    <w:rsid w:val="00EF45B8"/>
    <w:rsid w:val="00EF465D"/>
    <w:rsid w:val="00EF471B"/>
    <w:rsid w:val="00EF47A6"/>
    <w:rsid w:val="00EF47BE"/>
    <w:rsid w:val="00EF4E0A"/>
    <w:rsid w:val="00EF5165"/>
    <w:rsid w:val="00EF525D"/>
    <w:rsid w:val="00EF52FF"/>
    <w:rsid w:val="00EF53C4"/>
    <w:rsid w:val="00EF5A0C"/>
    <w:rsid w:val="00EF5CBD"/>
    <w:rsid w:val="00EF60C0"/>
    <w:rsid w:val="00EF644C"/>
    <w:rsid w:val="00EF6587"/>
    <w:rsid w:val="00EF6636"/>
    <w:rsid w:val="00EF7276"/>
    <w:rsid w:val="00EF72FC"/>
    <w:rsid w:val="00EF7497"/>
    <w:rsid w:val="00EF7B25"/>
    <w:rsid w:val="00EF7E27"/>
    <w:rsid w:val="00EF7EA9"/>
    <w:rsid w:val="00EF7FDE"/>
    <w:rsid w:val="00F001EC"/>
    <w:rsid w:val="00F00207"/>
    <w:rsid w:val="00F002AF"/>
    <w:rsid w:val="00F002FC"/>
    <w:rsid w:val="00F004FC"/>
    <w:rsid w:val="00F0055A"/>
    <w:rsid w:val="00F00659"/>
    <w:rsid w:val="00F008A9"/>
    <w:rsid w:val="00F008C1"/>
    <w:rsid w:val="00F0096C"/>
    <w:rsid w:val="00F009B0"/>
    <w:rsid w:val="00F00EE2"/>
    <w:rsid w:val="00F01058"/>
    <w:rsid w:val="00F011DE"/>
    <w:rsid w:val="00F0139C"/>
    <w:rsid w:val="00F01798"/>
    <w:rsid w:val="00F01BC2"/>
    <w:rsid w:val="00F01D8F"/>
    <w:rsid w:val="00F01E7D"/>
    <w:rsid w:val="00F02382"/>
    <w:rsid w:val="00F02578"/>
    <w:rsid w:val="00F027A8"/>
    <w:rsid w:val="00F029B8"/>
    <w:rsid w:val="00F02B42"/>
    <w:rsid w:val="00F02FA3"/>
    <w:rsid w:val="00F03536"/>
    <w:rsid w:val="00F03591"/>
    <w:rsid w:val="00F035C4"/>
    <w:rsid w:val="00F036BD"/>
    <w:rsid w:val="00F037DB"/>
    <w:rsid w:val="00F0384F"/>
    <w:rsid w:val="00F03949"/>
    <w:rsid w:val="00F0394E"/>
    <w:rsid w:val="00F041D3"/>
    <w:rsid w:val="00F04204"/>
    <w:rsid w:val="00F04240"/>
    <w:rsid w:val="00F042D8"/>
    <w:rsid w:val="00F042FB"/>
    <w:rsid w:val="00F043CA"/>
    <w:rsid w:val="00F043DB"/>
    <w:rsid w:val="00F046D2"/>
    <w:rsid w:val="00F04CDE"/>
    <w:rsid w:val="00F04F04"/>
    <w:rsid w:val="00F04FD9"/>
    <w:rsid w:val="00F0537D"/>
    <w:rsid w:val="00F0567C"/>
    <w:rsid w:val="00F0580D"/>
    <w:rsid w:val="00F05932"/>
    <w:rsid w:val="00F0627F"/>
    <w:rsid w:val="00F064C1"/>
    <w:rsid w:val="00F06544"/>
    <w:rsid w:val="00F066BE"/>
    <w:rsid w:val="00F068F5"/>
    <w:rsid w:val="00F06925"/>
    <w:rsid w:val="00F06963"/>
    <w:rsid w:val="00F06A43"/>
    <w:rsid w:val="00F06A63"/>
    <w:rsid w:val="00F06A68"/>
    <w:rsid w:val="00F06AEA"/>
    <w:rsid w:val="00F06B14"/>
    <w:rsid w:val="00F06F71"/>
    <w:rsid w:val="00F07374"/>
    <w:rsid w:val="00F07637"/>
    <w:rsid w:val="00F0787D"/>
    <w:rsid w:val="00F078BE"/>
    <w:rsid w:val="00F07A18"/>
    <w:rsid w:val="00F07ADF"/>
    <w:rsid w:val="00F07B2F"/>
    <w:rsid w:val="00F07C47"/>
    <w:rsid w:val="00F100C4"/>
    <w:rsid w:val="00F1012B"/>
    <w:rsid w:val="00F106F4"/>
    <w:rsid w:val="00F108BC"/>
    <w:rsid w:val="00F10948"/>
    <w:rsid w:val="00F10B09"/>
    <w:rsid w:val="00F10D05"/>
    <w:rsid w:val="00F10E8A"/>
    <w:rsid w:val="00F10FBD"/>
    <w:rsid w:val="00F11230"/>
    <w:rsid w:val="00F114ED"/>
    <w:rsid w:val="00F11758"/>
    <w:rsid w:val="00F117EF"/>
    <w:rsid w:val="00F1185A"/>
    <w:rsid w:val="00F1185C"/>
    <w:rsid w:val="00F11940"/>
    <w:rsid w:val="00F11A3B"/>
    <w:rsid w:val="00F11B2D"/>
    <w:rsid w:val="00F11C7F"/>
    <w:rsid w:val="00F11D9F"/>
    <w:rsid w:val="00F11F3C"/>
    <w:rsid w:val="00F123F8"/>
    <w:rsid w:val="00F1241F"/>
    <w:rsid w:val="00F12458"/>
    <w:rsid w:val="00F12AF2"/>
    <w:rsid w:val="00F12B6F"/>
    <w:rsid w:val="00F12C91"/>
    <w:rsid w:val="00F12CB8"/>
    <w:rsid w:val="00F12DB0"/>
    <w:rsid w:val="00F12F10"/>
    <w:rsid w:val="00F12F1C"/>
    <w:rsid w:val="00F13541"/>
    <w:rsid w:val="00F13575"/>
    <w:rsid w:val="00F13616"/>
    <w:rsid w:val="00F136B5"/>
    <w:rsid w:val="00F13859"/>
    <w:rsid w:val="00F1390C"/>
    <w:rsid w:val="00F13C8F"/>
    <w:rsid w:val="00F1461C"/>
    <w:rsid w:val="00F14A62"/>
    <w:rsid w:val="00F14D43"/>
    <w:rsid w:val="00F14E98"/>
    <w:rsid w:val="00F14F7F"/>
    <w:rsid w:val="00F14FF6"/>
    <w:rsid w:val="00F15120"/>
    <w:rsid w:val="00F1541F"/>
    <w:rsid w:val="00F157C6"/>
    <w:rsid w:val="00F159B2"/>
    <w:rsid w:val="00F159C9"/>
    <w:rsid w:val="00F15A14"/>
    <w:rsid w:val="00F15B7A"/>
    <w:rsid w:val="00F15F41"/>
    <w:rsid w:val="00F16253"/>
    <w:rsid w:val="00F16405"/>
    <w:rsid w:val="00F164D5"/>
    <w:rsid w:val="00F1664F"/>
    <w:rsid w:val="00F1669C"/>
    <w:rsid w:val="00F16844"/>
    <w:rsid w:val="00F168C2"/>
    <w:rsid w:val="00F16942"/>
    <w:rsid w:val="00F16D15"/>
    <w:rsid w:val="00F16E92"/>
    <w:rsid w:val="00F170AE"/>
    <w:rsid w:val="00F17355"/>
    <w:rsid w:val="00F1764C"/>
    <w:rsid w:val="00F1765A"/>
    <w:rsid w:val="00F17688"/>
    <w:rsid w:val="00F1771B"/>
    <w:rsid w:val="00F17D2B"/>
    <w:rsid w:val="00F17E0D"/>
    <w:rsid w:val="00F17E90"/>
    <w:rsid w:val="00F200F5"/>
    <w:rsid w:val="00F200FC"/>
    <w:rsid w:val="00F202CA"/>
    <w:rsid w:val="00F205E3"/>
    <w:rsid w:val="00F206B3"/>
    <w:rsid w:val="00F20709"/>
    <w:rsid w:val="00F20748"/>
    <w:rsid w:val="00F20A5B"/>
    <w:rsid w:val="00F21300"/>
    <w:rsid w:val="00F21631"/>
    <w:rsid w:val="00F216A0"/>
    <w:rsid w:val="00F21A3D"/>
    <w:rsid w:val="00F21A68"/>
    <w:rsid w:val="00F21CCE"/>
    <w:rsid w:val="00F21D9C"/>
    <w:rsid w:val="00F21DB0"/>
    <w:rsid w:val="00F21E1C"/>
    <w:rsid w:val="00F21F0E"/>
    <w:rsid w:val="00F22460"/>
    <w:rsid w:val="00F225D8"/>
    <w:rsid w:val="00F229D6"/>
    <w:rsid w:val="00F22ADE"/>
    <w:rsid w:val="00F22BE4"/>
    <w:rsid w:val="00F22C4D"/>
    <w:rsid w:val="00F22C56"/>
    <w:rsid w:val="00F22CBF"/>
    <w:rsid w:val="00F22D2B"/>
    <w:rsid w:val="00F23076"/>
    <w:rsid w:val="00F234EB"/>
    <w:rsid w:val="00F237B4"/>
    <w:rsid w:val="00F237B5"/>
    <w:rsid w:val="00F23ADE"/>
    <w:rsid w:val="00F23D35"/>
    <w:rsid w:val="00F23EC3"/>
    <w:rsid w:val="00F24092"/>
    <w:rsid w:val="00F242DA"/>
    <w:rsid w:val="00F2478D"/>
    <w:rsid w:val="00F249EB"/>
    <w:rsid w:val="00F24CC7"/>
    <w:rsid w:val="00F24D1F"/>
    <w:rsid w:val="00F25250"/>
    <w:rsid w:val="00F2546D"/>
    <w:rsid w:val="00F257D2"/>
    <w:rsid w:val="00F258E3"/>
    <w:rsid w:val="00F25A55"/>
    <w:rsid w:val="00F25B23"/>
    <w:rsid w:val="00F25CBE"/>
    <w:rsid w:val="00F25E1A"/>
    <w:rsid w:val="00F25F82"/>
    <w:rsid w:val="00F26086"/>
    <w:rsid w:val="00F26613"/>
    <w:rsid w:val="00F26689"/>
    <w:rsid w:val="00F2686C"/>
    <w:rsid w:val="00F2693A"/>
    <w:rsid w:val="00F26A14"/>
    <w:rsid w:val="00F26D95"/>
    <w:rsid w:val="00F2713E"/>
    <w:rsid w:val="00F272CC"/>
    <w:rsid w:val="00F2751F"/>
    <w:rsid w:val="00F27A06"/>
    <w:rsid w:val="00F27A9A"/>
    <w:rsid w:val="00F27D06"/>
    <w:rsid w:val="00F27E34"/>
    <w:rsid w:val="00F27FEC"/>
    <w:rsid w:val="00F300FB"/>
    <w:rsid w:val="00F30539"/>
    <w:rsid w:val="00F30624"/>
    <w:rsid w:val="00F30664"/>
    <w:rsid w:val="00F30A95"/>
    <w:rsid w:val="00F30EF3"/>
    <w:rsid w:val="00F30F73"/>
    <w:rsid w:val="00F30FE0"/>
    <w:rsid w:val="00F31074"/>
    <w:rsid w:val="00F313FC"/>
    <w:rsid w:val="00F315A0"/>
    <w:rsid w:val="00F319AE"/>
    <w:rsid w:val="00F31A28"/>
    <w:rsid w:val="00F31B41"/>
    <w:rsid w:val="00F31CA6"/>
    <w:rsid w:val="00F31D1F"/>
    <w:rsid w:val="00F31E92"/>
    <w:rsid w:val="00F31EB4"/>
    <w:rsid w:val="00F322F5"/>
    <w:rsid w:val="00F32358"/>
    <w:rsid w:val="00F32417"/>
    <w:rsid w:val="00F3264B"/>
    <w:rsid w:val="00F32687"/>
    <w:rsid w:val="00F3274D"/>
    <w:rsid w:val="00F32890"/>
    <w:rsid w:val="00F328DF"/>
    <w:rsid w:val="00F32BB0"/>
    <w:rsid w:val="00F32BE5"/>
    <w:rsid w:val="00F32CF6"/>
    <w:rsid w:val="00F332B5"/>
    <w:rsid w:val="00F33632"/>
    <w:rsid w:val="00F33936"/>
    <w:rsid w:val="00F33A44"/>
    <w:rsid w:val="00F33DE3"/>
    <w:rsid w:val="00F33F28"/>
    <w:rsid w:val="00F340F9"/>
    <w:rsid w:val="00F34241"/>
    <w:rsid w:val="00F3429B"/>
    <w:rsid w:val="00F34409"/>
    <w:rsid w:val="00F34594"/>
    <w:rsid w:val="00F34723"/>
    <w:rsid w:val="00F347CA"/>
    <w:rsid w:val="00F34805"/>
    <w:rsid w:val="00F349C8"/>
    <w:rsid w:val="00F34A95"/>
    <w:rsid w:val="00F34A9C"/>
    <w:rsid w:val="00F34C10"/>
    <w:rsid w:val="00F34DC2"/>
    <w:rsid w:val="00F35107"/>
    <w:rsid w:val="00F355D3"/>
    <w:rsid w:val="00F35669"/>
    <w:rsid w:val="00F35674"/>
    <w:rsid w:val="00F35B1E"/>
    <w:rsid w:val="00F35BED"/>
    <w:rsid w:val="00F35D1B"/>
    <w:rsid w:val="00F35D7D"/>
    <w:rsid w:val="00F35EDF"/>
    <w:rsid w:val="00F36074"/>
    <w:rsid w:val="00F360F2"/>
    <w:rsid w:val="00F36114"/>
    <w:rsid w:val="00F36126"/>
    <w:rsid w:val="00F36142"/>
    <w:rsid w:val="00F36234"/>
    <w:rsid w:val="00F36463"/>
    <w:rsid w:val="00F36650"/>
    <w:rsid w:val="00F366F0"/>
    <w:rsid w:val="00F36725"/>
    <w:rsid w:val="00F36A08"/>
    <w:rsid w:val="00F36C2D"/>
    <w:rsid w:val="00F3706F"/>
    <w:rsid w:val="00F37810"/>
    <w:rsid w:val="00F37955"/>
    <w:rsid w:val="00F37C34"/>
    <w:rsid w:val="00F37CEA"/>
    <w:rsid w:val="00F40099"/>
    <w:rsid w:val="00F401A4"/>
    <w:rsid w:val="00F402F1"/>
    <w:rsid w:val="00F403D1"/>
    <w:rsid w:val="00F4042B"/>
    <w:rsid w:val="00F40CBE"/>
    <w:rsid w:val="00F40E88"/>
    <w:rsid w:val="00F40F46"/>
    <w:rsid w:val="00F40FAA"/>
    <w:rsid w:val="00F4102B"/>
    <w:rsid w:val="00F41117"/>
    <w:rsid w:val="00F41231"/>
    <w:rsid w:val="00F41405"/>
    <w:rsid w:val="00F4143D"/>
    <w:rsid w:val="00F41983"/>
    <w:rsid w:val="00F41B92"/>
    <w:rsid w:val="00F41D37"/>
    <w:rsid w:val="00F41DA1"/>
    <w:rsid w:val="00F42010"/>
    <w:rsid w:val="00F42016"/>
    <w:rsid w:val="00F421A8"/>
    <w:rsid w:val="00F42266"/>
    <w:rsid w:val="00F42295"/>
    <w:rsid w:val="00F424BB"/>
    <w:rsid w:val="00F4250A"/>
    <w:rsid w:val="00F42764"/>
    <w:rsid w:val="00F429C6"/>
    <w:rsid w:val="00F42AB3"/>
    <w:rsid w:val="00F4313F"/>
    <w:rsid w:val="00F4332E"/>
    <w:rsid w:val="00F43444"/>
    <w:rsid w:val="00F43543"/>
    <w:rsid w:val="00F435D0"/>
    <w:rsid w:val="00F43757"/>
    <w:rsid w:val="00F4377F"/>
    <w:rsid w:val="00F438FE"/>
    <w:rsid w:val="00F43AEF"/>
    <w:rsid w:val="00F43B07"/>
    <w:rsid w:val="00F43F08"/>
    <w:rsid w:val="00F44525"/>
    <w:rsid w:val="00F44651"/>
    <w:rsid w:val="00F44683"/>
    <w:rsid w:val="00F44885"/>
    <w:rsid w:val="00F44991"/>
    <w:rsid w:val="00F449FD"/>
    <w:rsid w:val="00F44AE5"/>
    <w:rsid w:val="00F44CA2"/>
    <w:rsid w:val="00F44EA6"/>
    <w:rsid w:val="00F450C4"/>
    <w:rsid w:val="00F451C3"/>
    <w:rsid w:val="00F451E9"/>
    <w:rsid w:val="00F45343"/>
    <w:rsid w:val="00F4536E"/>
    <w:rsid w:val="00F45379"/>
    <w:rsid w:val="00F45714"/>
    <w:rsid w:val="00F457F5"/>
    <w:rsid w:val="00F458EA"/>
    <w:rsid w:val="00F45928"/>
    <w:rsid w:val="00F45BF7"/>
    <w:rsid w:val="00F45CA2"/>
    <w:rsid w:val="00F45F2B"/>
    <w:rsid w:val="00F46403"/>
    <w:rsid w:val="00F46614"/>
    <w:rsid w:val="00F46930"/>
    <w:rsid w:val="00F46987"/>
    <w:rsid w:val="00F46FE2"/>
    <w:rsid w:val="00F4713D"/>
    <w:rsid w:val="00F4721E"/>
    <w:rsid w:val="00F4722B"/>
    <w:rsid w:val="00F474B3"/>
    <w:rsid w:val="00F47825"/>
    <w:rsid w:val="00F4792C"/>
    <w:rsid w:val="00F47CFD"/>
    <w:rsid w:val="00F47F3C"/>
    <w:rsid w:val="00F501B9"/>
    <w:rsid w:val="00F5020B"/>
    <w:rsid w:val="00F502E7"/>
    <w:rsid w:val="00F505B5"/>
    <w:rsid w:val="00F5066C"/>
    <w:rsid w:val="00F50854"/>
    <w:rsid w:val="00F50CB4"/>
    <w:rsid w:val="00F50FA5"/>
    <w:rsid w:val="00F51080"/>
    <w:rsid w:val="00F51199"/>
    <w:rsid w:val="00F5136A"/>
    <w:rsid w:val="00F519F4"/>
    <w:rsid w:val="00F51B08"/>
    <w:rsid w:val="00F51CEC"/>
    <w:rsid w:val="00F51DB2"/>
    <w:rsid w:val="00F51E84"/>
    <w:rsid w:val="00F51ED1"/>
    <w:rsid w:val="00F52006"/>
    <w:rsid w:val="00F52419"/>
    <w:rsid w:val="00F52760"/>
    <w:rsid w:val="00F527E6"/>
    <w:rsid w:val="00F5294C"/>
    <w:rsid w:val="00F52D04"/>
    <w:rsid w:val="00F52E1A"/>
    <w:rsid w:val="00F532EE"/>
    <w:rsid w:val="00F5362C"/>
    <w:rsid w:val="00F537B5"/>
    <w:rsid w:val="00F5399E"/>
    <w:rsid w:val="00F53AC5"/>
    <w:rsid w:val="00F53D58"/>
    <w:rsid w:val="00F53FEC"/>
    <w:rsid w:val="00F54058"/>
    <w:rsid w:val="00F542AA"/>
    <w:rsid w:val="00F544C2"/>
    <w:rsid w:val="00F5475A"/>
    <w:rsid w:val="00F5485B"/>
    <w:rsid w:val="00F54865"/>
    <w:rsid w:val="00F54B96"/>
    <w:rsid w:val="00F54DCD"/>
    <w:rsid w:val="00F54E31"/>
    <w:rsid w:val="00F54FDF"/>
    <w:rsid w:val="00F5534D"/>
    <w:rsid w:val="00F556C2"/>
    <w:rsid w:val="00F55768"/>
    <w:rsid w:val="00F558BB"/>
    <w:rsid w:val="00F55FCE"/>
    <w:rsid w:val="00F5624F"/>
    <w:rsid w:val="00F56376"/>
    <w:rsid w:val="00F56644"/>
    <w:rsid w:val="00F5667B"/>
    <w:rsid w:val="00F567DD"/>
    <w:rsid w:val="00F569A7"/>
    <w:rsid w:val="00F56A67"/>
    <w:rsid w:val="00F56BDC"/>
    <w:rsid w:val="00F56E38"/>
    <w:rsid w:val="00F56EAC"/>
    <w:rsid w:val="00F570B6"/>
    <w:rsid w:val="00F575BC"/>
    <w:rsid w:val="00F57AE7"/>
    <w:rsid w:val="00F57B48"/>
    <w:rsid w:val="00F57BFA"/>
    <w:rsid w:val="00F57C82"/>
    <w:rsid w:val="00F57E23"/>
    <w:rsid w:val="00F57EC3"/>
    <w:rsid w:val="00F57EF8"/>
    <w:rsid w:val="00F57F7A"/>
    <w:rsid w:val="00F60837"/>
    <w:rsid w:val="00F60C4B"/>
    <w:rsid w:val="00F60C7A"/>
    <w:rsid w:val="00F60E0F"/>
    <w:rsid w:val="00F60EA5"/>
    <w:rsid w:val="00F60EC6"/>
    <w:rsid w:val="00F60EF8"/>
    <w:rsid w:val="00F60F12"/>
    <w:rsid w:val="00F60F1C"/>
    <w:rsid w:val="00F61030"/>
    <w:rsid w:val="00F6143F"/>
    <w:rsid w:val="00F6154A"/>
    <w:rsid w:val="00F615AC"/>
    <w:rsid w:val="00F616C7"/>
    <w:rsid w:val="00F617D7"/>
    <w:rsid w:val="00F6188E"/>
    <w:rsid w:val="00F61996"/>
    <w:rsid w:val="00F61A9E"/>
    <w:rsid w:val="00F61C23"/>
    <w:rsid w:val="00F61E40"/>
    <w:rsid w:val="00F61FB0"/>
    <w:rsid w:val="00F62001"/>
    <w:rsid w:val="00F622CF"/>
    <w:rsid w:val="00F62590"/>
    <w:rsid w:val="00F6288C"/>
    <w:rsid w:val="00F62E2D"/>
    <w:rsid w:val="00F63170"/>
    <w:rsid w:val="00F631A3"/>
    <w:rsid w:val="00F6350A"/>
    <w:rsid w:val="00F635C5"/>
    <w:rsid w:val="00F637E0"/>
    <w:rsid w:val="00F6393D"/>
    <w:rsid w:val="00F63DB5"/>
    <w:rsid w:val="00F63FB2"/>
    <w:rsid w:val="00F641BA"/>
    <w:rsid w:val="00F64230"/>
    <w:rsid w:val="00F64299"/>
    <w:rsid w:val="00F64401"/>
    <w:rsid w:val="00F64412"/>
    <w:rsid w:val="00F6464C"/>
    <w:rsid w:val="00F64894"/>
    <w:rsid w:val="00F648B6"/>
    <w:rsid w:val="00F64912"/>
    <w:rsid w:val="00F6498F"/>
    <w:rsid w:val="00F64D74"/>
    <w:rsid w:val="00F64E01"/>
    <w:rsid w:val="00F64E8D"/>
    <w:rsid w:val="00F64F82"/>
    <w:rsid w:val="00F6501D"/>
    <w:rsid w:val="00F6520E"/>
    <w:rsid w:val="00F6522D"/>
    <w:rsid w:val="00F65634"/>
    <w:rsid w:val="00F65656"/>
    <w:rsid w:val="00F657E1"/>
    <w:rsid w:val="00F65AF1"/>
    <w:rsid w:val="00F65BC8"/>
    <w:rsid w:val="00F65E27"/>
    <w:rsid w:val="00F65F05"/>
    <w:rsid w:val="00F661AA"/>
    <w:rsid w:val="00F6647A"/>
    <w:rsid w:val="00F66921"/>
    <w:rsid w:val="00F66A1B"/>
    <w:rsid w:val="00F66A3C"/>
    <w:rsid w:val="00F66ABC"/>
    <w:rsid w:val="00F66B70"/>
    <w:rsid w:val="00F66BE3"/>
    <w:rsid w:val="00F66C47"/>
    <w:rsid w:val="00F66DE1"/>
    <w:rsid w:val="00F66FF1"/>
    <w:rsid w:val="00F670D0"/>
    <w:rsid w:val="00F671E1"/>
    <w:rsid w:val="00F67373"/>
    <w:rsid w:val="00F674AF"/>
    <w:rsid w:val="00F67585"/>
    <w:rsid w:val="00F675BC"/>
    <w:rsid w:val="00F679B8"/>
    <w:rsid w:val="00F679DE"/>
    <w:rsid w:val="00F679FC"/>
    <w:rsid w:val="00F67B2E"/>
    <w:rsid w:val="00F67B65"/>
    <w:rsid w:val="00F67C63"/>
    <w:rsid w:val="00F67D7B"/>
    <w:rsid w:val="00F67E4E"/>
    <w:rsid w:val="00F70139"/>
    <w:rsid w:val="00F704A0"/>
    <w:rsid w:val="00F705BB"/>
    <w:rsid w:val="00F70664"/>
    <w:rsid w:val="00F7070A"/>
    <w:rsid w:val="00F7091A"/>
    <w:rsid w:val="00F70B01"/>
    <w:rsid w:val="00F70C25"/>
    <w:rsid w:val="00F70E78"/>
    <w:rsid w:val="00F70EF0"/>
    <w:rsid w:val="00F70F27"/>
    <w:rsid w:val="00F71143"/>
    <w:rsid w:val="00F71171"/>
    <w:rsid w:val="00F7117D"/>
    <w:rsid w:val="00F711AD"/>
    <w:rsid w:val="00F71280"/>
    <w:rsid w:val="00F7143C"/>
    <w:rsid w:val="00F714A5"/>
    <w:rsid w:val="00F71689"/>
    <w:rsid w:val="00F7172E"/>
    <w:rsid w:val="00F71B13"/>
    <w:rsid w:val="00F72200"/>
    <w:rsid w:val="00F72833"/>
    <w:rsid w:val="00F728E0"/>
    <w:rsid w:val="00F72950"/>
    <w:rsid w:val="00F72A17"/>
    <w:rsid w:val="00F72C2A"/>
    <w:rsid w:val="00F72CC7"/>
    <w:rsid w:val="00F72D37"/>
    <w:rsid w:val="00F72EFB"/>
    <w:rsid w:val="00F72F33"/>
    <w:rsid w:val="00F72F67"/>
    <w:rsid w:val="00F730DF"/>
    <w:rsid w:val="00F73223"/>
    <w:rsid w:val="00F73433"/>
    <w:rsid w:val="00F73462"/>
    <w:rsid w:val="00F738A5"/>
    <w:rsid w:val="00F73A56"/>
    <w:rsid w:val="00F73B3B"/>
    <w:rsid w:val="00F74063"/>
    <w:rsid w:val="00F741A0"/>
    <w:rsid w:val="00F74587"/>
    <w:rsid w:val="00F74683"/>
    <w:rsid w:val="00F747DC"/>
    <w:rsid w:val="00F74A15"/>
    <w:rsid w:val="00F74B7D"/>
    <w:rsid w:val="00F74C1E"/>
    <w:rsid w:val="00F7501F"/>
    <w:rsid w:val="00F75102"/>
    <w:rsid w:val="00F75239"/>
    <w:rsid w:val="00F75426"/>
    <w:rsid w:val="00F75448"/>
    <w:rsid w:val="00F7590E"/>
    <w:rsid w:val="00F75AED"/>
    <w:rsid w:val="00F75E8B"/>
    <w:rsid w:val="00F75ED7"/>
    <w:rsid w:val="00F75FF4"/>
    <w:rsid w:val="00F7625B"/>
    <w:rsid w:val="00F7631C"/>
    <w:rsid w:val="00F7644F"/>
    <w:rsid w:val="00F764B2"/>
    <w:rsid w:val="00F7677A"/>
    <w:rsid w:val="00F76844"/>
    <w:rsid w:val="00F76A2F"/>
    <w:rsid w:val="00F76A82"/>
    <w:rsid w:val="00F76BE2"/>
    <w:rsid w:val="00F76D97"/>
    <w:rsid w:val="00F76F05"/>
    <w:rsid w:val="00F770BD"/>
    <w:rsid w:val="00F7713F"/>
    <w:rsid w:val="00F771AC"/>
    <w:rsid w:val="00F7731F"/>
    <w:rsid w:val="00F7741A"/>
    <w:rsid w:val="00F7743C"/>
    <w:rsid w:val="00F775DC"/>
    <w:rsid w:val="00F7764B"/>
    <w:rsid w:val="00F77C42"/>
    <w:rsid w:val="00F77CE0"/>
    <w:rsid w:val="00F77E50"/>
    <w:rsid w:val="00F77F51"/>
    <w:rsid w:val="00F77FA7"/>
    <w:rsid w:val="00F80135"/>
    <w:rsid w:val="00F801A8"/>
    <w:rsid w:val="00F80385"/>
    <w:rsid w:val="00F80654"/>
    <w:rsid w:val="00F80935"/>
    <w:rsid w:val="00F80964"/>
    <w:rsid w:val="00F80B60"/>
    <w:rsid w:val="00F80C5B"/>
    <w:rsid w:val="00F80E2D"/>
    <w:rsid w:val="00F812CE"/>
    <w:rsid w:val="00F818A9"/>
    <w:rsid w:val="00F81BF3"/>
    <w:rsid w:val="00F81F5A"/>
    <w:rsid w:val="00F81F5F"/>
    <w:rsid w:val="00F8209F"/>
    <w:rsid w:val="00F82766"/>
    <w:rsid w:val="00F82778"/>
    <w:rsid w:val="00F82919"/>
    <w:rsid w:val="00F82AAB"/>
    <w:rsid w:val="00F82F48"/>
    <w:rsid w:val="00F8303F"/>
    <w:rsid w:val="00F832CD"/>
    <w:rsid w:val="00F83350"/>
    <w:rsid w:val="00F838B9"/>
    <w:rsid w:val="00F83D24"/>
    <w:rsid w:val="00F83FF8"/>
    <w:rsid w:val="00F84251"/>
    <w:rsid w:val="00F845FB"/>
    <w:rsid w:val="00F84608"/>
    <w:rsid w:val="00F848EF"/>
    <w:rsid w:val="00F84E28"/>
    <w:rsid w:val="00F84F40"/>
    <w:rsid w:val="00F84F7E"/>
    <w:rsid w:val="00F85014"/>
    <w:rsid w:val="00F85031"/>
    <w:rsid w:val="00F850C1"/>
    <w:rsid w:val="00F852D8"/>
    <w:rsid w:val="00F856CA"/>
    <w:rsid w:val="00F857F2"/>
    <w:rsid w:val="00F8589A"/>
    <w:rsid w:val="00F858A2"/>
    <w:rsid w:val="00F858EA"/>
    <w:rsid w:val="00F858F4"/>
    <w:rsid w:val="00F858F8"/>
    <w:rsid w:val="00F859F6"/>
    <w:rsid w:val="00F85C31"/>
    <w:rsid w:val="00F85CDF"/>
    <w:rsid w:val="00F85DC2"/>
    <w:rsid w:val="00F85E51"/>
    <w:rsid w:val="00F85EF0"/>
    <w:rsid w:val="00F8601A"/>
    <w:rsid w:val="00F86094"/>
    <w:rsid w:val="00F860CD"/>
    <w:rsid w:val="00F86108"/>
    <w:rsid w:val="00F86191"/>
    <w:rsid w:val="00F862A0"/>
    <w:rsid w:val="00F862FC"/>
    <w:rsid w:val="00F8635E"/>
    <w:rsid w:val="00F864D4"/>
    <w:rsid w:val="00F8674F"/>
    <w:rsid w:val="00F869E7"/>
    <w:rsid w:val="00F86A29"/>
    <w:rsid w:val="00F86C7D"/>
    <w:rsid w:val="00F86CAC"/>
    <w:rsid w:val="00F86CD8"/>
    <w:rsid w:val="00F86EFA"/>
    <w:rsid w:val="00F871AC"/>
    <w:rsid w:val="00F873CC"/>
    <w:rsid w:val="00F874AD"/>
    <w:rsid w:val="00F874C0"/>
    <w:rsid w:val="00F87850"/>
    <w:rsid w:val="00F878FB"/>
    <w:rsid w:val="00F87C3E"/>
    <w:rsid w:val="00F90112"/>
    <w:rsid w:val="00F902CA"/>
    <w:rsid w:val="00F9069A"/>
    <w:rsid w:val="00F9092C"/>
    <w:rsid w:val="00F90D4C"/>
    <w:rsid w:val="00F90F96"/>
    <w:rsid w:val="00F9115C"/>
    <w:rsid w:val="00F91422"/>
    <w:rsid w:val="00F914B9"/>
    <w:rsid w:val="00F9164B"/>
    <w:rsid w:val="00F91718"/>
    <w:rsid w:val="00F91A57"/>
    <w:rsid w:val="00F91C0D"/>
    <w:rsid w:val="00F9205E"/>
    <w:rsid w:val="00F92390"/>
    <w:rsid w:val="00F92682"/>
    <w:rsid w:val="00F92B3D"/>
    <w:rsid w:val="00F92B8B"/>
    <w:rsid w:val="00F92CCB"/>
    <w:rsid w:val="00F92FAB"/>
    <w:rsid w:val="00F93023"/>
    <w:rsid w:val="00F9320E"/>
    <w:rsid w:val="00F9326E"/>
    <w:rsid w:val="00F9340F"/>
    <w:rsid w:val="00F9367B"/>
    <w:rsid w:val="00F93743"/>
    <w:rsid w:val="00F93970"/>
    <w:rsid w:val="00F93D10"/>
    <w:rsid w:val="00F93D7F"/>
    <w:rsid w:val="00F93D96"/>
    <w:rsid w:val="00F94139"/>
    <w:rsid w:val="00F942ED"/>
    <w:rsid w:val="00F94430"/>
    <w:rsid w:val="00F945AC"/>
    <w:rsid w:val="00F946EF"/>
    <w:rsid w:val="00F94770"/>
    <w:rsid w:val="00F94A57"/>
    <w:rsid w:val="00F94E10"/>
    <w:rsid w:val="00F951AD"/>
    <w:rsid w:val="00F95332"/>
    <w:rsid w:val="00F953CF"/>
    <w:rsid w:val="00F9542C"/>
    <w:rsid w:val="00F95629"/>
    <w:rsid w:val="00F95911"/>
    <w:rsid w:val="00F95C9A"/>
    <w:rsid w:val="00F95E50"/>
    <w:rsid w:val="00F95F02"/>
    <w:rsid w:val="00F966D4"/>
    <w:rsid w:val="00F96A05"/>
    <w:rsid w:val="00F96E33"/>
    <w:rsid w:val="00F96EC6"/>
    <w:rsid w:val="00F96FB0"/>
    <w:rsid w:val="00F971A0"/>
    <w:rsid w:val="00F971D2"/>
    <w:rsid w:val="00F97262"/>
    <w:rsid w:val="00F97280"/>
    <w:rsid w:val="00F9739B"/>
    <w:rsid w:val="00F97903"/>
    <w:rsid w:val="00F97AF9"/>
    <w:rsid w:val="00F97BC9"/>
    <w:rsid w:val="00F97EF9"/>
    <w:rsid w:val="00F97FEA"/>
    <w:rsid w:val="00FA000B"/>
    <w:rsid w:val="00FA01FA"/>
    <w:rsid w:val="00FA032A"/>
    <w:rsid w:val="00FA03BF"/>
    <w:rsid w:val="00FA04C5"/>
    <w:rsid w:val="00FA063E"/>
    <w:rsid w:val="00FA078E"/>
    <w:rsid w:val="00FA07BE"/>
    <w:rsid w:val="00FA07FC"/>
    <w:rsid w:val="00FA085C"/>
    <w:rsid w:val="00FA0B16"/>
    <w:rsid w:val="00FA0BBC"/>
    <w:rsid w:val="00FA0DB6"/>
    <w:rsid w:val="00FA0DF5"/>
    <w:rsid w:val="00FA0E85"/>
    <w:rsid w:val="00FA106E"/>
    <w:rsid w:val="00FA117D"/>
    <w:rsid w:val="00FA1523"/>
    <w:rsid w:val="00FA15C3"/>
    <w:rsid w:val="00FA161B"/>
    <w:rsid w:val="00FA1675"/>
    <w:rsid w:val="00FA1A59"/>
    <w:rsid w:val="00FA1CC9"/>
    <w:rsid w:val="00FA1CD9"/>
    <w:rsid w:val="00FA1FC9"/>
    <w:rsid w:val="00FA1FDD"/>
    <w:rsid w:val="00FA2505"/>
    <w:rsid w:val="00FA2545"/>
    <w:rsid w:val="00FA26A2"/>
    <w:rsid w:val="00FA2A9B"/>
    <w:rsid w:val="00FA2C01"/>
    <w:rsid w:val="00FA2DA1"/>
    <w:rsid w:val="00FA321E"/>
    <w:rsid w:val="00FA3681"/>
    <w:rsid w:val="00FA37DD"/>
    <w:rsid w:val="00FA39BE"/>
    <w:rsid w:val="00FA3DB1"/>
    <w:rsid w:val="00FA40EC"/>
    <w:rsid w:val="00FA4246"/>
    <w:rsid w:val="00FA4352"/>
    <w:rsid w:val="00FA45D9"/>
    <w:rsid w:val="00FA46C3"/>
    <w:rsid w:val="00FA471C"/>
    <w:rsid w:val="00FA47E0"/>
    <w:rsid w:val="00FA489E"/>
    <w:rsid w:val="00FA4BD0"/>
    <w:rsid w:val="00FA4CCA"/>
    <w:rsid w:val="00FA4D33"/>
    <w:rsid w:val="00FA4FD5"/>
    <w:rsid w:val="00FA4FF6"/>
    <w:rsid w:val="00FA5123"/>
    <w:rsid w:val="00FA513B"/>
    <w:rsid w:val="00FA515D"/>
    <w:rsid w:val="00FA54BB"/>
    <w:rsid w:val="00FA57C3"/>
    <w:rsid w:val="00FA5833"/>
    <w:rsid w:val="00FA586F"/>
    <w:rsid w:val="00FA58A8"/>
    <w:rsid w:val="00FA5BB6"/>
    <w:rsid w:val="00FA5C3D"/>
    <w:rsid w:val="00FA5F55"/>
    <w:rsid w:val="00FA60DE"/>
    <w:rsid w:val="00FA61F3"/>
    <w:rsid w:val="00FA6270"/>
    <w:rsid w:val="00FA627B"/>
    <w:rsid w:val="00FA6731"/>
    <w:rsid w:val="00FA6B9A"/>
    <w:rsid w:val="00FA6CB1"/>
    <w:rsid w:val="00FA6CD2"/>
    <w:rsid w:val="00FA6DCB"/>
    <w:rsid w:val="00FA6E9A"/>
    <w:rsid w:val="00FA6F3B"/>
    <w:rsid w:val="00FA6F6A"/>
    <w:rsid w:val="00FA6FC3"/>
    <w:rsid w:val="00FA75D8"/>
    <w:rsid w:val="00FA7CCE"/>
    <w:rsid w:val="00FA7E65"/>
    <w:rsid w:val="00FA7EC9"/>
    <w:rsid w:val="00FA7EE1"/>
    <w:rsid w:val="00FB0052"/>
    <w:rsid w:val="00FB014F"/>
    <w:rsid w:val="00FB036D"/>
    <w:rsid w:val="00FB0503"/>
    <w:rsid w:val="00FB0789"/>
    <w:rsid w:val="00FB0E3D"/>
    <w:rsid w:val="00FB0F0C"/>
    <w:rsid w:val="00FB12EB"/>
    <w:rsid w:val="00FB1660"/>
    <w:rsid w:val="00FB1D81"/>
    <w:rsid w:val="00FB1E14"/>
    <w:rsid w:val="00FB1FED"/>
    <w:rsid w:val="00FB214C"/>
    <w:rsid w:val="00FB227E"/>
    <w:rsid w:val="00FB22F6"/>
    <w:rsid w:val="00FB263A"/>
    <w:rsid w:val="00FB2ADB"/>
    <w:rsid w:val="00FB304D"/>
    <w:rsid w:val="00FB309A"/>
    <w:rsid w:val="00FB326D"/>
    <w:rsid w:val="00FB37E6"/>
    <w:rsid w:val="00FB3943"/>
    <w:rsid w:val="00FB3AC6"/>
    <w:rsid w:val="00FB3BD7"/>
    <w:rsid w:val="00FB3E44"/>
    <w:rsid w:val="00FB3EA4"/>
    <w:rsid w:val="00FB424F"/>
    <w:rsid w:val="00FB4557"/>
    <w:rsid w:val="00FB46FD"/>
    <w:rsid w:val="00FB49EC"/>
    <w:rsid w:val="00FB4B9E"/>
    <w:rsid w:val="00FB4C74"/>
    <w:rsid w:val="00FB4D14"/>
    <w:rsid w:val="00FB4EFE"/>
    <w:rsid w:val="00FB4FB6"/>
    <w:rsid w:val="00FB50C8"/>
    <w:rsid w:val="00FB5275"/>
    <w:rsid w:val="00FB545F"/>
    <w:rsid w:val="00FB5505"/>
    <w:rsid w:val="00FB5694"/>
    <w:rsid w:val="00FB5B96"/>
    <w:rsid w:val="00FB5C43"/>
    <w:rsid w:val="00FB5E80"/>
    <w:rsid w:val="00FB5EB0"/>
    <w:rsid w:val="00FB5FA0"/>
    <w:rsid w:val="00FB5FD3"/>
    <w:rsid w:val="00FB613E"/>
    <w:rsid w:val="00FB62CC"/>
    <w:rsid w:val="00FB6441"/>
    <w:rsid w:val="00FB65C6"/>
    <w:rsid w:val="00FB663F"/>
    <w:rsid w:val="00FB6878"/>
    <w:rsid w:val="00FB6C20"/>
    <w:rsid w:val="00FB6E80"/>
    <w:rsid w:val="00FB6EB7"/>
    <w:rsid w:val="00FB6F51"/>
    <w:rsid w:val="00FB7080"/>
    <w:rsid w:val="00FB7446"/>
    <w:rsid w:val="00FB74D8"/>
    <w:rsid w:val="00FB74F4"/>
    <w:rsid w:val="00FB7597"/>
    <w:rsid w:val="00FB75A5"/>
    <w:rsid w:val="00FB7781"/>
    <w:rsid w:val="00FB7792"/>
    <w:rsid w:val="00FB78DD"/>
    <w:rsid w:val="00FB792D"/>
    <w:rsid w:val="00FB7A38"/>
    <w:rsid w:val="00FB7DDE"/>
    <w:rsid w:val="00FB7E6A"/>
    <w:rsid w:val="00FB7EF3"/>
    <w:rsid w:val="00FB7FAD"/>
    <w:rsid w:val="00FB7FDA"/>
    <w:rsid w:val="00FB7FF4"/>
    <w:rsid w:val="00FC04A6"/>
    <w:rsid w:val="00FC0669"/>
    <w:rsid w:val="00FC07A1"/>
    <w:rsid w:val="00FC08BA"/>
    <w:rsid w:val="00FC0955"/>
    <w:rsid w:val="00FC0963"/>
    <w:rsid w:val="00FC0C67"/>
    <w:rsid w:val="00FC1487"/>
    <w:rsid w:val="00FC1509"/>
    <w:rsid w:val="00FC173A"/>
    <w:rsid w:val="00FC17E2"/>
    <w:rsid w:val="00FC199E"/>
    <w:rsid w:val="00FC1AC5"/>
    <w:rsid w:val="00FC1ACB"/>
    <w:rsid w:val="00FC1BC9"/>
    <w:rsid w:val="00FC1BED"/>
    <w:rsid w:val="00FC1D7D"/>
    <w:rsid w:val="00FC1EDA"/>
    <w:rsid w:val="00FC223F"/>
    <w:rsid w:val="00FC22D6"/>
    <w:rsid w:val="00FC2408"/>
    <w:rsid w:val="00FC25AA"/>
    <w:rsid w:val="00FC2672"/>
    <w:rsid w:val="00FC2B34"/>
    <w:rsid w:val="00FC2BBF"/>
    <w:rsid w:val="00FC2DAD"/>
    <w:rsid w:val="00FC2F8E"/>
    <w:rsid w:val="00FC33C3"/>
    <w:rsid w:val="00FC33D4"/>
    <w:rsid w:val="00FC341F"/>
    <w:rsid w:val="00FC3749"/>
    <w:rsid w:val="00FC3B8B"/>
    <w:rsid w:val="00FC3BF7"/>
    <w:rsid w:val="00FC3EF0"/>
    <w:rsid w:val="00FC401A"/>
    <w:rsid w:val="00FC406D"/>
    <w:rsid w:val="00FC40CC"/>
    <w:rsid w:val="00FC4570"/>
    <w:rsid w:val="00FC46FD"/>
    <w:rsid w:val="00FC498F"/>
    <w:rsid w:val="00FC4D37"/>
    <w:rsid w:val="00FC4D70"/>
    <w:rsid w:val="00FC4E89"/>
    <w:rsid w:val="00FC5192"/>
    <w:rsid w:val="00FC51C8"/>
    <w:rsid w:val="00FC5782"/>
    <w:rsid w:val="00FC5838"/>
    <w:rsid w:val="00FC59F6"/>
    <w:rsid w:val="00FC5B88"/>
    <w:rsid w:val="00FC632B"/>
    <w:rsid w:val="00FC6922"/>
    <w:rsid w:val="00FC6BAC"/>
    <w:rsid w:val="00FC6CEC"/>
    <w:rsid w:val="00FC6DB7"/>
    <w:rsid w:val="00FC6E16"/>
    <w:rsid w:val="00FC6EB9"/>
    <w:rsid w:val="00FC7003"/>
    <w:rsid w:val="00FC7032"/>
    <w:rsid w:val="00FC71AD"/>
    <w:rsid w:val="00FC74A2"/>
    <w:rsid w:val="00FC7694"/>
    <w:rsid w:val="00FC76BE"/>
    <w:rsid w:val="00FC76ED"/>
    <w:rsid w:val="00FC7AA6"/>
    <w:rsid w:val="00FC7C38"/>
    <w:rsid w:val="00FC7E26"/>
    <w:rsid w:val="00FC7EC6"/>
    <w:rsid w:val="00FD005C"/>
    <w:rsid w:val="00FD011B"/>
    <w:rsid w:val="00FD017C"/>
    <w:rsid w:val="00FD03AE"/>
    <w:rsid w:val="00FD043A"/>
    <w:rsid w:val="00FD04DC"/>
    <w:rsid w:val="00FD06E5"/>
    <w:rsid w:val="00FD06EC"/>
    <w:rsid w:val="00FD0857"/>
    <w:rsid w:val="00FD09D5"/>
    <w:rsid w:val="00FD0CC7"/>
    <w:rsid w:val="00FD0D0C"/>
    <w:rsid w:val="00FD126D"/>
    <w:rsid w:val="00FD13CA"/>
    <w:rsid w:val="00FD1645"/>
    <w:rsid w:val="00FD1741"/>
    <w:rsid w:val="00FD2004"/>
    <w:rsid w:val="00FD20F3"/>
    <w:rsid w:val="00FD2277"/>
    <w:rsid w:val="00FD2305"/>
    <w:rsid w:val="00FD2434"/>
    <w:rsid w:val="00FD2455"/>
    <w:rsid w:val="00FD26B0"/>
    <w:rsid w:val="00FD27F2"/>
    <w:rsid w:val="00FD2856"/>
    <w:rsid w:val="00FD296E"/>
    <w:rsid w:val="00FD2AD2"/>
    <w:rsid w:val="00FD2F18"/>
    <w:rsid w:val="00FD2F77"/>
    <w:rsid w:val="00FD34AC"/>
    <w:rsid w:val="00FD3526"/>
    <w:rsid w:val="00FD3530"/>
    <w:rsid w:val="00FD36EA"/>
    <w:rsid w:val="00FD37B1"/>
    <w:rsid w:val="00FD37BF"/>
    <w:rsid w:val="00FD3976"/>
    <w:rsid w:val="00FD3C24"/>
    <w:rsid w:val="00FD3DE6"/>
    <w:rsid w:val="00FD3F1F"/>
    <w:rsid w:val="00FD3F23"/>
    <w:rsid w:val="00FD3F75"/>
    <w:rsid w:val="00FD401A"/>
    <w:rsid w:val="00FD4099"/>
    <w:rsid w:val="00FD45BB"/>
    <w:rsid w:val="00FD46AB"/>
    <w:rsid w:val="00FD487B"/>
    <w:rsid w:val="00FD4CD3"/>
    <w:rsid w:val="00FD509F"/>
    <w:rsid w:val="00FD5621"/>
    <w:rsid w:val="00FD56B6"/>
    <w:rsid w:val="00FD5B7E"/>
    <w:rsid w:val="00FD5E9B"/>
    <w:rsid w:val="00FD5EA2"/>
    <w:rsid w:val="00FD5FAB"/>
    <w:rsid w:val="00FD610C"/>
    <w:rsid w:val="00FD64C0"/>
    <w:rsid w:val="00FD6816"/>
    <w:rsid w:val="00FD6843"/>
    <w:rsid w:val="00FD68C9"/>
    <w:rsid w:val="00FD6917"/>
    <w:rsid w:val="00FD6A1E"/>
    <w:rsid w:val="00FD6D80"/>
    <w:rsid w:val="00FD6F09"/>
    <w:rsid w:val="00FD7147"/>
    <w:rsid w:val="00FD737E"/>
    <w:rsid w:val="00FD743D"/>
    <w:rsid w:val="00FD7734"/>
    <w:rsid w:val="00FD77C1"/>
    <w:rsid w:val="00FD7AE5"/>
    <w:rsid w:val="00FD7ED5"/>
    <w:rsid w:val="00FE0031"/>
    <w:rsid w:val="00FE0184"/>
    <w:rsid w:val="00FE029B"/>
    <w:rsid w:val="00FE0326"/>
    <w:rsid w:val="00FE05DB"/>
    <w:rsid w:val="00FE076F"/>
    <w:rsid w:val="00FE0CC6"/>
    <w:rsid w:val="00FE0F26"/>
    <w:rsid w:val="00FE0F60"/>
    <w:rsid w:val="00FE0FAF"/>
    <w:rsid w:val="00FE1312"/>
    <w:rsid w:val="00FE1336"/>
    <w:rsid w:val="00FE15C2"/>
    <w:rsid w:val="00FE18E8"/>
    <w:rsid w:val="00FE1F57"/>
    <w:rsid w:val="00FE1F75"/>
    <w:rsid w:val="00FE2006"/>
    <w:rsid w:val="00FE21F2"/>
    <w:rsid w:val="00FE22DF"/>
    <w:rsid w:val="00FE2355"/>
    <w:rsid w:val="00FE239A"/>
    <w:rsid w:val="00FE23A2"/>
    <w:rsid w:val="00FE23C3"/>
    <w:rsid w:val="00FE2612"/>
    <w:rsid w:val="00FE262D"/>
    <w:rsid w:val="00FE27B5"/>
    <w:rsid w:val="00FE29C0"/>
    <w:rsid w:val="00FE2D82"/>
    <w:rsid w:val="00FE2F14"/>
    <w:rsid w:val="00FE30BF"/>
    <w:rsid w:val="00FE3234"/>
    <w:rsid w:val="00FE3423"/>
    <w:rsid w:val="00FE3C3F"/>
    <w:rsid w:val="00FE3CD7"/>
    <w:rsid w:val="00FE4042"/>
    <w:rsid w:val="00FE40A1"/>
    <w:rsid w:val="00FE419A"/>
    <w:rsid w:val="00FE41AB"/>
    <w:rsid w:val="00FE41C2"/>
    <w:rsid w:val="00FE430E"/>
    <w:rsid w:val="00FE4335"/>
    <w:rsid w:val="00FE43A7"/>
    <w:rsid w:val="00FE45B1"/>
    <w:rsid w:val="00FE463A"/>
    <w:rsid w:val="00FE4727"/>
    <w:rsid w:val="00FE47DE"/>
    <w:rsid w:val="00FE4860"/>
    <w:rsid w:val="00FE4B76"/>
    <w:rsid w:val="00FE4E60"/>
    <w:rsid w:val="00FE50F0"/>
    <w:rsid w:val="00FE53DD"/>
    <w:rsid w:val="00FE5AF2"/>
    <w:rsid w:val="00FE5E4A"/>
    <w:rsid w:val="00FE5FA1"/>
    <w:rsid w:val="00FE60F4"/>
    <w:rsid w:val="00FE6477"/>
    <w:rsid w:val="00FE657C"/>
    <w:rsid w:val="00FE6655"/>
    <w:rsid w:val="00FE6932"/>
    <w:rsid w:val="00FE6E75"/>
    <w:rsid w:val="00FE708F"/>
    <w:rsid w:val="00FE70F4"/>
    <w:rsid w:val="00FE719F"/>
    <w:rsid w:val="00FE71A1"/>
    <w:rsid w:val="00FE7227"/>
    <w:rsid w:val="00FE7290"/>
    <w:rsid w:val="00FE77CD"/>
    <w:rsid w:val="00FE787E"/>
    <w:rsid w:val="00FE79D4"/>
    <w:rsid w:val="00FE7A13"/>
    <w:rsid w:val="00FE7A96"/>
    <w:rsid w:val="00FE7D72"/>
    <w:rsid w:val="00FE7DE9"/>
    <w:rsid w:val="00FE7E6E"/>
    <w:rsid w:val="00FF0246"/>
    <w:rsid w:val="00FF0392"/>
    <w:rsid w:val="00FF069B"/>
    <w:rsid w:val="00FF0775"/>
    <w:rsid w:val="00FF0AA8"/>
    <w:rsid w:val="00FF0E2F"/>
    <w:rsid w:val="00FF1251"/>
    <w:rsid w:val="00FF1328"/>
    <w:rsid w:val="00FF1559"/>
    <w:rsid w:val="00FF15F6"/>
    <w:rsid w:val="00FF169F"/>
    <w:rsid w:val="00FF16C0"/>
    <w:rsid w:val="00FF16D9"/>
    <w:rsid w:val="00FF1B1E"/>
    <w:rsid w:val="00FF1DFB"/>
    <w:rsid w:val="00FF2238"/>
    <w:rsid w:val="00FF2442"/>
    <w:rsid w:val="00FF2842"/>
    <w:rsid w:val="00FF30DF"/>
    <w:rsid w:val="00FF3307"/>
    <w:rsid w:val="00FF34B7"/>
    <w:rsid w:val="00FF3651"/>
    <w:rsid w:val="00FF37C1"/>
    <w:rsid w:val="00FF3A48"/>
    <w:rsid w:val="00FF3AE5"/>
    <w:rsid w:val="00FF3C23"/>
    <w:rsid w:val="00FF3C9F"/>
    <w:rsid w:val="00FF3E6C"/>
    <w:rsid w:val="00FF3F22"/>
    <w:rsid w:val="00FF3F2B"/>
    <w:rsid w:val="00FF4192"/>
    <w:rsid w:val="00FF423D"/>
    <w:rsid w:val="00FF4259"/>
    <w:rsid w:val="00FF47DD"/>
    <w:rsid w:val="00FF4B00"/>
    <w:rsid w:val="00FF4F1D"/>
    <w:rsid w:val="00FF4FEC"/>
    <w:rsid w:val="00FF5463"/>
    <w:rsid w:val="00FF573C"/>
    <w:rsid w:val="00FF5BFC"/>
    <w:rsid w:val="00FF5FD2"/>
    <w:rsid w:val="00FF6248"/>
    <w:rsid w:val="00FF643B"/>
    <w:rsid w:val="00FF6526"/>
    <w:rsid w:val="00FF6767"/>
    <w:rsid w:val="00FF6A4C"/>
    <w:rsid w:val="00FF6AAE"/>
    <w:rsid w:val="00FF6B3C"/>
    <w:rsid w:val="00FF6BF1"/>
    <w:rsid w:val="00FF7179"/>
    <w:rsid w:val="00FF719C"/>
    <w:rsid w:val="00FF7328"/>
    <w:rsid w:val="00FF7A00"/>
    <w:rsid w:val="00FF7A4E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87A57F2"/>
  <w15:chartTrackingRefBased/>
  <w15:docId w15:val="{83B31039-C4B5-4C2D-A910-8562F7DCB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after="-1" w:line="22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9CB"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717A05"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717A05"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717A05"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717A05"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717A0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717A0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717A0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717A0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717A05"/>
    <w:pPr>
      <w:keepNext/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7317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731749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731749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731749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73174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731749"/>
    <w:rPr>
      <w:rFonts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731749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1"/>
    <w:rsid w:val="00717A0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731749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717A05"/>
    <w:pPr>
      <w:ind w:firstLine="284"/>
    </w:pPr>
  </w:style>
  <w:style w:type="character" w:customStyle="1" w:styleId="BodyTextFirstIndentChar1">
    <w:name w:val="Body Text First Indent Char1"/>
    <w:basedOn w:val="BodyTextChar"/>
    <w:link w:val="BodyTextFirstIndent"/>
    <w:rsid w:val="00731749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717A0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731749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717A0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31749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</w:style>
  <w:style w:type="paragraph" w:customStyle="1" w:styleId="ReportMenuBar">
    <w:name w:val="ReportMenuBar"/>
    <w:basedOn w:val="Normal"/>
    <w:uiPriority w:val="99"/>
    <w:rsid w:val="00717A05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7A05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731749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7A0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717A0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731749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717A0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731749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3174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611F86"/>
    <w:pPr>
      <w:tabs>
        <w:tab w:val="left" w:pos="540"/>
        <w:tab w:val="left" w:pos="630"/>
        <w:tab w:val="left" w:pos="72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717A0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731749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,normal + Angsana New,Left,Before:  0 pt,Line spacing:  At least..."/>
    <w:basedOn w:val="Normal"/>
    <w:rsid w:val="00717A0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31749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576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31749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73174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FooterChar1">
    <w:name w:val="Footer Char1"/>
    <w:basedOn w:val="DefaultParagraphFont"/>
    <w:uiPriority w:val="99"/>
    <w:rsid w:val="0073174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731749"/>
    <w:rPr>
      <w:sz w:val="29"/>
      <w:szCs w:val="29"/>
    </w:rPr>
  </w:style>
  <w:style w:type="character" w:customStyle="1" w:styleId="shorttext">
    <w:name w:val="short_text"/>
    <w:basedOn w:val="DefaultParagraphFont"/>
    <w:rsid w:val="00731749"/>
  </w:style>
  <w:style w:type="paragraph" w:customStyle="1" w:styleId="Default">
    <w:name w:val="Default"/>
    <w:rsid w:val="0073174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ocked/>
    <w:rsid w:val="00731749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basedOn w:val="DefaultParagraphFont"/>
    <w:locked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731749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locked/>
    <w:rsid w:val="0073174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731749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731749"/>
    <w:rPr>
      <w:rFonts w:cs="Times New Roman"/>
    </w:rPr>
  </w:style>
  <w:style w:type="character" w:customStyle="1" w:styleId="gt-icon-text1">
    <w:name w:val="gt-icon-text1"/>
    <w:basedOn w:val="DefaultParagraphFont"/>
    <w:rsid w:val="00731749"/>
    <w:rPr>
      <w:rFonts w:cs="Times New Roman"/>
    </w:rPr>
  </w:style>
  <w:style w:type="character" w:customStyle="1" w:styleId="longtext">
    <w:name w:val="long_text"/>
    <w:basedOn w:val="DefaultParagraphFont"/>
    <w:rsid w:val="00731749"/>
    <w:rPr>
      <w:rFonts w:cs="Times New Roman"/>
    </w:rPr>
  </w:style>
  <w:style w:type="character" w:customStyle="1" w:styleId="CharChar22">
    <w:name w:val="Char Char22"/>
    <w:basedOn w:val="DefaultParagraphFont"/>
    <w:rsid w:val="0073174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7317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73174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31749"/>
  </w:style>
  <w:style w:type="character" w:styleId="Emphasis">
    <w:name w:val="Emphasis"/>
    <w:basedOn w:val="DefaultParagraphFont"/>
    <w:uiPriority w:val="20"/>
    <w:qFormat/>
    <w:rsid w:val="00731749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31749"/>
  </w:style>
  <w:style w:type="character" w:styleId="Hyperlink">
    <w:name w:val="Hyperlink"/>
    <w:basedOn w:val="DefaultParagraphFont"/>
    <w:uiPriority w:val="99"/>
    <w:unhideWhenUsed/>
    <w:rsid w:val="0073174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731749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31749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174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3174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3174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FootnoteReference">
    <w:name w:val="footnote reference"/>
    <w:basedOn w:val="DefaultParagraphFont"/>
    <w:semiHidden/>
    <w:unhideWhenUsed/>
    <w:rsid w:val="00146F1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8A28F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semiHidden/>
    <w:unhideWhenUsed/>
    <w:rsid w:val="00A7293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A72937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A7293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2F6AD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44219"/>
    <w:rPr>
      <w:color w:val="808080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580BE1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DC6A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700E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21463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75580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spellingerror">
    <w:name w:val="spellingerror"/>
    <w:basedOn w:val="DefaultParagraphFont"/>
    <w:rsid w:val="00A453AA"/>
  </w:style>
  <w:style w:type="character" w:customStyle="1" w:styleId="normaltextrun">
    <w:name w:val="normaltextrun"/>
    <w:basedOn w:val="DefaultParagraphFont"/>
    <w:rsid w:val="00A453AA"/>
  </w:style>
  <w:style w:type="paragraph" w:customStyle="1" w:styleId="Subhead3">
    <w:name w:val="Subhead 3"/>
    <w:basedOn w:val="Normal"/>
    <w:link w:val="Subhead3Char"/>
    <w:rsid w:val="001C394E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1C394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1C394E"/>
    <w:pPr>
      <w:widowControl w:val="0"/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47">
    <w:name w:val="Pa47"/>
    <w:basedOn w:val="Normal"/>
    <w:next w:val="Normal"/>
    <w:uiPriority w:val="99"/>
    <w:rsid w:val="001C394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2A173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7CB4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0A7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A7CB4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0A7CB4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0A7C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0A7CB4"/>
    <w:rPr>
      <w:szCs w:val="22"/>
    </w:rPr>
  </w:style>
  <w:style w:type="character" w:customStyle="1" w:styleId="DateChar">
    <w:name w:val="Date Char"/>
    <w:basedOn w:val="DefaultParagraphFont"/>
    <w:link w:val="Date"/>
    <w:rsid w:val="000A7C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0A7CB4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A7CB4"/>
    <w:rPr>
      <w:rFonts w:ascii="Arial" w:hAnsi="Arial"/>
      <w:sz w:val="18"/>
      <w:szCs w:val="22"/>
    </w:rPr>
  </w:style>
  <w:style w:type="paragraph" w:styleId="EnvelopeAddress">
    <w:name w:val="envelope address"/>
    <w:basedOn w:val="Normal"/>
    <w:semiHidden/>
    <w:unhideWhenUsed/>
    <w:rsid w:val="000A7CB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0A7CB4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0A7CB4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0A7C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0A7CB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A7CB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0A7CB4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7C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7CB4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0A7C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0A7C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0A7C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0A7C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0A7C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0A7C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0A7C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0A7C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0A7C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0A7C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0A7C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0A7CB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A7CB4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0A7CB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0A7CB4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0A7CB4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0A7C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0A7C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0A7C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0A7C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0A7CB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0A7CB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0A7CB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7CB4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customStyle="1" w:styleId="ui-provider">
    <w:name w:val="ui-provider"/>
    <w:basedOn w:val="DefaultParagraphFont"/>
    <w:rsid w:val="00542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3BF119-9D31-4A1E-8E25-D5DC06804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828B28-5AD7-4802-B091-78DBF4163C1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D55FC23-5A4D-4081-8523-A2C9C5734D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E92AB8-F3BB-448B-92E8-70C0AF868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163</TotalTime>
  <Pages>6</Pages>
  <Words>2019</Words>
  <Characters>7875</Characters>
  <Application>Microsoft Office Word</Application>
  <DocSecurity>0</DocSecurity>
  <Lines>65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Janjira, Supapakdee</cp:lastModifiedBy>
  <cp:revision>94</cp:revision>
  <cp:lastPrinted>2025-02-28T11:45:00Z</cp:lastPrinted>
  <dcterms:created xsi:type="dcterms:W3CDTF">2025-02-27T12:50:00Z</dcterms:created>
  <dcterms:modified xsi:type="dcterms:W3CDTF">2025-02-28T12:08:00Z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