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9"/>
        <w:gridCol w:w="7838"/>
      </w:tblGrid>
      <w:tr w:rsidR="001940B5" w:rsidRPr="00CA5F92" w14:paraId="593643BE" w14:textId="77777777" w:rsidTr="000F6845">
        <w:trPr>
          <w:tblHeader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8AFE47F" w14:textId="31592592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EDD9AD9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8" w:type="dxa"/>
            <w:tcBorders>
              <w:top w:val="nil"/>
              <w:left w:val="nil"/>
              <w:bottom w:val="nil"/>
              <w:right w:val="nil"/>
            </w:tcBorders>
          </w:tcPr>
          <w:p w14:paraId="168A7850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940B5" w:rsidRPr="00CA5F92" w14:paraId="6ADF35BE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1" w:type="dxa"/>
          </w:tcPr>
          <w:p w14:paraId="11D1B016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5CEA39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B926951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00D9" w:rsidRPr="00CA5F92" w14:paraId="01459A6A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1" w:type="dxa"/>
          </w:tcPr>
          <w:p w14:paraId="7E2B6DA8" w14:textId="37BB0304" w:rsidR="00D900D9" w:rsidRPr="00CA5F92" w:rsidRDefault="00D900D9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1AB825" w14:textId="77777777" w:rsidR="00D900D9" w:rsidRPr="00CA5F92" w:rsidRDefault="00D900D9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131755DC" w14:textId="3A131D89" w:rsidR="00D900D9" w:rsidRPr="00CA5F92" w:rsidRDefault="00D900D9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CA5F92" w14:paraId="16B6D1E9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4B19B947" w14:textId="7B743CE5" w:rsidR="001940B5" w:rsidRPr="00CA5F92" w:rsidRDefault="001940B5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E5C331" w14:textId="77777777" w:rsidR="001940B5" w:rsidRPr="00CA5F92" w:rsidRDefault="001940B5" w:rsidP="00F62590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D7E05F1" w14:textId="77777777" w:rsidR="001940B5" w:rsidRPr="00CA5F92" w:rsidRDefault="002222E4" w:rsidP="00952B83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E221D" w:rsidRPr="00CA5F92" w14:paraId="602BAF63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625438CC" w14:textId="1C6F9070" w:rsidR="002E221D" w:rsidRPr="00CA5F92" w:rsidRDefault="002E221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413CAFE" w14:textId="77777777" w:rsidR="002E221D" w:rsidRPr="00CA5F92" w:rsidRDefault="002E221D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165F46CC" w14:textId="03556E24" w:rsidR="002E221D" w:rsidRPr="00CA5F92" w:rsidRDefault="000F44D6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A2183D" w:rsidRPr="00CA5F92" w14:paraId="0982C0AB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B0C97C8" w14:textId="77777777" w:rsidR="00A2183D" w:rsidRPr="00CA5F92" w:rsidRDefault="00A2183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27979D" w14:textId="77777777" w:rsidR="00A2183D" w:rsidRPr="00CA5F92" w:rsidRDefault="00A2183D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72F05892" w14:textId="3311A246" w:rsidR="00A2183D" w:rsidRPr="00CA5F92" w:rsidRDefault="00A2183D" w:rsidP="002E221D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การได้มาซึ่งอำนาจควบคุมในบริษัทย่อย</w:t>
            </w:r>
          </w:p>
        </w:tc>
      </w:tr>
      <w:tr w:rsidR="00374698" w:rsidRPr="00CA5F92" w14:paraId="25175C5A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E9F85B9" w14:textId="7F04E64F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D9FF3F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E21E33C" w14:textId="591DAC5E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74698" w:rsidRPr="00CA5F92" w14:paraId="7A71ABB3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C3E9D60" w14:textId="7A046BCB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281396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718445AB" w14:textId="626A6983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74698" w:rsidRPr="00CA5F92" w14:paraId="6E88A98B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5D4F885" w14:textId="16A837C5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64F0852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20FEEAF6" w14:textId="782E0DB4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7360B0"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374698" w:rsidRPr="00CA5F92" w14:paraId="1E8E6BBE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BDD32F5" w14:textId="4E703F22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F8A56A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40EEA721" w14:textId="260D8026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</w:p>
        </w:tc>
      </w:tr>
      <w:tr w:rsidR="00374698" w:rsidRPr="00CA5F92" w14:paraId="3A198D0A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1BB933E0" w14:textId="4332C887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07CBDA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5243BDD" w14:textId="06FFC8C0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4514D" w:rsidRPr="00CA5F92" w14:paraId="3F794E8D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9CF99F1" w14:textId="583635D3" w:rsidR="0084514D" w:rsidRPr="00CA5F92" w:rsidRDefault="0084514D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5197EF" w14:textId="77777777" w:rsidR="0084514D" w:rsidRPr="00CA5F92" w:rsidRDefault="0084514D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13E5616" w14:textId="6D4F670F" w:rsidR="0084514D" w:rsidRPr="00CA5F92" w:rsidRDefault="004A2856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74698" w:rsidRPr="00CA5F92" w14:paraId="3FE585AD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37CF91F" w14:textId="32BBBB4A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6DCC16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4B3B602D" w14:textId="28C553C3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374698" w:rsidRPr="00CA5F92" w14:paraId="651E2C4D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634603D4" w14:textId="670CE557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0DCEE2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7CC67908" w14:textId="54B2AC81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74698" w:rsidRPr="00CA5F92" w14:paraId="5B3DF986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BC3210E" w14:textId="16C3CFEE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D7FE9C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44F8F6B" w14:textId="7D7A80A2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74698" w:rsidRPr="00CA5F92" w14:paraId="00E1048A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39A7AF8" w14:textId="710CA16B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6C6E83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42D85927" w14:textId="77BDBFCA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374698" w:rsidRPr="00CA5F92" w14:paraId="1A18DE5F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377CDAA" w14:textId="0C997C69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19E10E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19DBA36A" w14:textId="00FD757B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374698" w:rsidRPr="00CA5F92" w14:paraId="23B0E036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28CF6CAC" w14:textId="68123CA3" w:rsidR="00374698" w:rsidRPr="00CA5F92" w:rsidRDefault="00374698" w:rsidP="008E443E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88D08F" w14:textId="77777777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73B5E220" w14:textId="4893C090" w:rsidR="00374698" w:rsidRPr="00CA5F92" w:rsidRDefault="00374698" w:rsidP="00374698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94897" w:rsidRPr="00CA5F92" w14:paraId="0433F893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5B18457" w14:textId="77777777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2F066D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45165126" w14:textId="57CF1E26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94897" w:rsidRPr="00CA5F92" w14:paraId="7D495A94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8FF354A" w14:textId="018FE279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AC4E32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5A40A6BC" w14:textId="1896B28D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94897" w:rsidRPr="00CA5F92" w14:paraId="67A9EB45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48C1B5E" w14:textId="212EB23C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E028A64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1283DC5F" w14:textId="07EFF1FB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94897" w:rsidRPr="00CA5F92" w14:paraId="17D23266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CB3B032" w14:textId="17787E28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7B7137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5EB318FB" w14:textId="4A6C9ED6" w:rsidR="00294897" w:rsidRPr="00CA5F92" w:rsidRDefault="000F44D6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294897" w:rsidRPr="00CA5F92" w14:paraId="41E3B7F1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5E42507" w14:textId="048C71E7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6D83AA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2060EFFE" w14:textId="22F4D5B3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94897" w:rsidRPr="00CA5F92" w14:paraId="2D1E51EA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8147C21" w14:textId="1AFA70F1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4EAE731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2B3F72D" w14:textId="25B6F405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94897" w:rsidRPr="00CA5F92" w14:paraId="36E03B9D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F394C4E" w14:textId="14CB8A5C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431456B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01410818" w14:textId="20B9A7DE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473450"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473450"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294897" w:rsidRPr="00CA5F92" w14:paraId="69E79C52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535BC708" w14:textId="5F879B1D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EF70C6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6C620DD" w14:textId="2988A1E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94897" w:rsidRPr="00CA5F92" w14:paraId="404FABBC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564E50E" w14:textId="705685C1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B4402C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00EBC04" w14:textId="79B7DAFA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94897" w:rsidRPr="00CA5F92" w14:paraId="0C4B14B3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4B7C33AC" w14:textId="425639F2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6D7284B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731CB25" w14:textId="1D58B4A4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94897" w:rsidRPr="00CA5F92" w14:paraId="6F96E8BA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3765CABB" w14:textId="00F9C412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71F2825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615406D4" w14:textId="6F16A8F4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94897" w:rsidRPr="00CA5F92" w14:paraId="76037389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0B6B0F20" w14:textId="08E3A123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52FF34D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B959F0C" w14:textId="535C8D61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294897" w:rsidRPr="00CA5F92" w14:paraId="121300F4" w14:textId="77777777" w:rsidTr="000F68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1" w:type="dxa"/>
          </w:tcPr>
          <w:p w14:paraId="7CF75720" w14:textId="79E877CD" w:rsidR="00294897" w:rsidRPr="00CA5F92" w:rsidRDefault="00294897" w:rsidP="00294897">
            <w:pPr>
              <w:pStyle w:val="TOC2"/>
              <w:numPr>
                <w:ilvl w:val="0"/>
                <w:numId w:val="39"/>
              </w:numPr>
              <w:spacing w:before="0" w:line="240" w:lineRule="auto"/>
              <w:ind w:left="436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D66F38" w14:textId="77777777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8" w:type="dxa"/>
          </w:tcPr>
          <w:p w14:paraId="38759647" w14:textId="20A89C14" w:rsidR="00294897" w:rsidRPr="00CA5F92" w:rsidRDefault="00294897" w:rsidP="00294897">
            <w:pPr>
              <w:pStyle w:val="TOC2"/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5F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B191967" w14:textId="77777777" w:rsidR="00FD7147" w:rsidRPr="00AB1762" w:rsidRDefault="00FD7147" w:rsidP="000C6906">
      <w:pPr>
        <w:spacing w:after="100" w:afterAutospacing="1"/>
        <w:rPr>
          <w:rFonts w:ascii="Angsana New" w:hAnsi="Angsana New"/>
          <w:sz w:val="28"/>
          <w:szCs w:val="28"/>
          <w:cs/>
        </w:rPr>
      </w:pPr>
      <w:r w:rsidRPr="00AB1762">
        <w:rPr>
          <w:rFonts w:ascii="Angsana New" w:hAnsi="Angsana New"/>
          <w:sz w:val="28"/>
          <w:szCs w:val="28"/>
          <w:cs/>
        </w:rPr>
        <w:br w:type="page"/>
      </w:r>
    </w:p>
    <w:p w14:paraId="74130430" w14:textId="58CE3D78" w:rsidR="003E7076" w:rsidRPr="00CD5B9D" w:rsidRDefault="003E7076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949934" w14:textId="77777777" w:rsidR="003E7076" w:rsidRPr="00CD5B9D" w:rsidRDefault="003E7076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62BCC" w14:textId="1FFAE84A" w:rsidR="00661CC0" w:rsidRPr="00CD5B9D" w:rsidRDefault="00661CC0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t>งบการเงิน</w:t>
      </w:r>
      <w:r w:rsidR="00E61283" w:rsidRPr="00CD5B9D">
        <w:rPr>
          <w:rFonts w:ascii="Angsana New" w:hAnsi="Angsana New"/>
          <w:sz w:val="30"/>
          <w:szCs w:val="30"/>
          <w:cs/>
        </w:rPr>
        <w:t>นี้</w:t>
      </w:r>
      <w:r w:rsidRPr="00CD5B9D">
        <w:rPr>
          <w:rFonts w:ascii="Angsana New" w:hAnsi="Angsana New"/>
          <w:sz w:val="30"/>
          <w:szCs w:val="30"/>
          <w:cs/>
        </w:rPr>
        <w:t>ได้รับอนุมัติ</w:t>
      </w:r>
      <w:r w:rsidR="00492A47" w:rsidRPr="00CD5B9D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CD5B9D">
        <w:rPr>
          <w:rFonts w:ascii="Angsana New" w:hAnsi="Angsana New"/>
          <w:sz w:val="30"/>
          <w:szCs w:val="30"/>
          <w:cs/>
        </w:rPr>
        <w:t>จาก</w:t>
      </w:r>
      <w:r w:rsidR="006A5927" w:rsidRPr="00CD5B9D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CD5B9D">
        <w:rPr>
          <w:rFonts w:ascii="Angsana New" w:hAnsi="Angsana New"/>
          <w:sz w:val="30"/>
          <w:szCs w:val="30"/>
          <w:cs/>
        </w:rPr>
        <w:t>เมื่อ</w:t>
      </w:r>
      <w:r w:rsidR="008704F5" w:rsidRPr="00CD5B9D">
        <w:rPr>
          <w:rFonts w:ascii="Angsana New" w:hAnsi="Angsana New"/>
          <w:sz w:val="30"/>
          <w:szCs w:val="30"/>
          <w:cs/>
        </w:rPr>
        <w:t>วันที่</w:t>
      </w:r>
      <w:r w:rsidR="00CB3E12" w:rsidRPr="00CD5B9D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28</w:t>
      </w:r>
      <w:r w:rsidR="003E7076" w:rsidRPr="00CD5B9D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0242CC" w:rsidRPr="00CD5B9D">
        <w:rPr>
          <w:rFonts w:ascii="Angsana New" w:hAnsi="Angsana New"/>
          <w:sz w:val="30"/>
          <w:szCs w:val="30"/>
          <w:cs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2568</w:t>
      </w:r>
    </w:p>
    <w:p w14:paraId="422C5ED2" w14:textId="3B3E6C37" w:rsidR="00D900D9" w:rsidRPr="00CD5B9D" w:rsidRDefault="00D900D9" w:rsidP="003E70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DA0CE6" w14:textId="77777777" w:rsidR="00D900D9" w:rsidRPr="00CD5B9D" w:rsidRDefault="00D900D9" w:rsidP="003608E5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5B9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12DA288" w14:textId="77777777" w:rsidR="00D900D9" w:rsidRPr="00CD5B9D" w:rsidRDefault="00D900D9" w:rsidP="00D900D9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EC1001E" w14:textId="6BF7A59C" w:rsidR="00D900D9" w:rsidRPr="00CD5B9D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t xml:space="preserve">บริษัท สแกน อินเตอร์ จำกัด (มหาชน) </w:t>
      </w:r>
      <w:r w:rsidRPr="00CD5B9D">
        <w:rPr>
          <w:rFonts w:ascii="Angsana New" w:hAnsi="Angsana New"/>
          <w:sz w:val="30"/>
          <w:szCs w:val="30"/>
        </w:rPr>
        <w:t>“</w:t>
      </w:r>
      <w:r w:rsidRPr="00CD5B9D">
        <w:rPr>
          <w:rFonts w:ascii="Angsana New" w:hAnsi="Angsana New"/>
          <w:sz w:val="30"/>
          <w:szCs w:val="30"/>
          <w:cs/>
        </w:rPr>
        <w:t>บริษัท</w:t>
      </w:r>
      <w:r w:rsidRPr="00CD5B9D">
        <w:rPr>
          <w:rFonts w:ascii="Angsana New" w:hAnsi="Angsana New"/>
          <w:sz w:val="30"/>
          <w:szCs w:val="30"/>
        </w:rPr>
        <w:t>”</w:t>
      </w:r>
      <w:r w:rsidRPr="00CD5B9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 เมื่อวันที่ </w:t>
      </w:r>
      <w:r w:rsidR="00796827" w:rsidRPr="00796827">
        <w:rPr>
          <w:rFonts w:ascii="Angsana New" w:hAnsi="Angsana New"/>
          <w:sz w:val="30"/>
          <w:szCs w:val="30"/>
        </w:rPr>
        <w:t>23</w:t>
      </w:r>
      <w:r w:rsidRPr="00CD5B9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96827" w:rsidRPr="00796827">
        <w:rPr>
          <w:rFonts w:ascii="Angsana New" w:hAnsi="Angsana New"/>
          <w:sz w:val="30"/>
          <w:szCs w:val="30"/>
        </w:rPr>
        <w:t>2558</w:t>
      </w:r>
      <w:r w:rsidRPr="00CD5B9D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 เลขที่ </w:t>
      </w:r>
      <w:r w:rsidR="00796827" w:rsidRPr="00796827">
        <w:rPr>
          <w:rFonts w:ascii="Angsana New" w:hAnsi="Angsana New"/>
          <w:sz w:val="30"/>
          <w:szCs w:val="30"/>
        </w:rPr>
        <w:t>355</w:t>
      </w:r>
      <w:r w:rsidRPr="00CD5B9D">
        <w:rPr>
          <w:rFonts w:ascii="Angsana New" w:hAnsi="Angsana New"/>
          <w:sz w:val="30"/>
          <w:szCs w:val="30"/>
          <w:cs/>
        </w:rPr>
        <w:t xml:space="preserve"> ถนนบอนด์สตรีท ตำบลบางพูด อำเภอปากเกร็ด จังหวัดนนทบุรี ประเทศไทย</w:t>
      </w:r>
    </w:p>
    <w:p w14:paraId="1D2E4808" w14:textId="77777777" w:rsidR="00D900D9" w:rsidRPr="00CD5B9D" w:rsidRDefault="00D900D9" w:rsidP="00D900D9">
      <w:pPr>
        <w:tabs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30"/>
          <w:szCs w:val="30"/>
        </w:rPr>
      </w:pPr>
    </w:p>
    <w:p w14:paraId="138E192D" w14:textId="77777777" w:rsidR="00D900D9" w:rsidRPr="00CD5B9D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4D6884A6" w14:textId="77777777" w:rsidR="00D900D9" w:rsidRPr="00CD5B9D" w:rsidRDefault="00D900D9" w:rsidP="00D900D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B5C213" w14:textId="5B6C9B3D" w:rsidR="00D900D9" w:rsidRPr="00CD5B9D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D5B9D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93B5E" w:rsidRPr="00CD5B9D">
        <w:rPr>
          <w:rFonts w:ascii="Angsana New" w:hAnsi="Angsana New"/>
          <w:sz w:val="30"/>
          <w:szCs w:val="30"/>
        </w:rPr>
        <w:t xml:space="preserve"> </w:t>
      </w:r>
      <w:r w:rsidR="00FA1675" w:rsidRPr="00CD5B9D">
        <w:rPr>
          <w:rFonts w:ascii="Angsana New" w:hAnsi="Angsana New" w:hint="cs"/>
          <w:sz w:val="30"/>
          <w:szCs w:val="30"/>
          <w:cs/>
        </w:rPr>
        <w:t xml:space="preserve">การดำเนินงานร่วมกัน </w:t>
      </w:r>
      <w:r w:rsidRPr="00CD5B9D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CD5B9D">
        <w:rPr>
          <w:rFonts w:ascii="Angsana New" w:hAnsi="Angsana New"/>
          <w:sz w:val="30"/>
          <w:szCs w:val="30"/>
        </w:rPr>
        <w:t>“</w:t>
      </w:r>
      <w:r w:rsidRPr="00CD5B9D">
        <w:rPr>
          <w:rFonts w:ascii="Angsana New" w:hAnsi="Angsana New"/>
          <w:sz w:val="30"/>
          <w:szCs w:val="30"/>
          <w:cs/>
        </w:rPr>
        <w:t>กลุ่มบริษัท</w:t>
      </w:r>
      <w:r w:rsidRPr="00CD5B9D">
        <w:rPr>
          <w:rFonts w:ascii="Angsana New" w:hAnsi="Angsana New"/>
          <w:sz w:val="30"/>
          <w:szCs w:val="30"/>
        </w:rPr>
        <w:t>”</w:t>
      </w:r>
      <w:r w:rsidRPr="00CD5B9D">
        <w:rPr>
          <w:rFonts w:ascii="Angsana New" w:hAnsi="Angsana New"/>
          <w:sz w:val="30"/>
          <w:szCs w:val="30"/>
          <w:cs/>
        </w:rPr>
        <w:t>) ดำเนินธุรกิจหลักในธุรกิจการค้าก๊าซธรรมชาติสำหรับยานยนต์ (</w:t>
      </w:r>
      <w:r w:rsidRPr="00CD5B9D">
        <w:rPr>
          <w:rFonts w:ascii="Angsana New" w:hAnsi="Angsana New"/>
          <w:sz w:val="30"/>
          <w:szCs w:val="30"/>
        </w:rPr>
        <w:t>NGV)</w:t>
      </w:r>
      <w:r w:rsidRPr="00CD5B9D">
        <w:rPr>
          <w:rFonts w:ascii="Angsana New" w:hAnsi="Angsana New"/>
          <w:sz w:val="30"/>
          <w:szCs w:val="30"/>
          <w:cs/>
        </w:rPr>
        <w:t xml:space="preserve"> ธุรกิจโรงไฟฟ้าพลังงานแสงอาทิตย์ และ</w:t>
      </w:r>
      <w:r w:rsidRPr="00CD5B9D">
        <w:rPr>
          <w:rFonts w:ascii="Angsana New" w:hAnsi="Angsana New" w:hint="cs"/>
          <w:sz w:val="30"/>
          <w:szCs w:val="30"/>
          <w:cs/>
        </w:rPr>
        <w:t>อื่น ๆ</w:t>
      </w:r>
    </w:p>
    <w:p w14:paraId="00E330B7" w14:textId="77777777" w:rsidR="00D900D9" w:rsidRPr="00CD5B9D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09FD8" w14:textId="69A1D0B6" w:rsidR="00D900D9" w:rsidRPr="00CD5B9D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5B9D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Pr="00CD5B9D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C90E043" w14:textId="77777777" w:rsidR="00D900D9" w:rsidRPr="0040163C" w:rsidRDefault="00D900D9" w:rsidP="00D900D9">
      <w:pPr>
        <w:tabs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3150"/>
        <w:gridCol w:w="900"/>
        <w:gridCol w:w="720"/>
        <w:gridCol w:w="270"/>
        <w:gridCol w:w="720"/>
      </w:tblGrid>
      <w:tr w:rsidR="00D900D9" w:rsidRPr="00973C71" w14:paraId="20EE361D" w14:textId="77777777" w:rsidTr="0040163C">
        <w:tc>
          <w:tcPr>
            <w:tcW w:w="3312" w:type="dxa"/>
          </w:tcPr>
          <w:p w14:paraId="4CF8318F" w14:textId="77777777" w:rsidR="00D900D9" w:rsidRPr="00973C71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14:paraId="68921A85" w14:textId="77777777" w:rsidR="00D900D9" w:rsidRPr="00973C71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104120" w14:textId="77777777" w:rsidR="00D900D9" w:rsidRPr="00973C71" w:rsidRDefault="00D900D9" w:rsidP="00DB35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329F362D" w14:textId="77777777" w:rsidR="00D900D9" w:rsidRPr="00973C71" w:rsidRDefault="00D900D9" w:rsidP="00DB3554">
            <w:pPr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D900D9" w:rsidRPr="00973C71" w14:paraId="7EB67C83" w14:textId="77777777" w:rsidTr="0040163C">
        <w:trPr>
          <w:trHeight w:val="60"/>
        </w:trPr>
        <w:tc>
          <w:tcPr>
            <w:tcW w:w="3312" w:type="dxa"/>
          </w:tcPr>
          <w:p w14:paraId="6D9EC13C" w14:textId="77777777" w:rsidR="00D900D9" w:rsidRPr="00973C71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150" w:type="dxa"/>
          </w:tcPr>
          <w:p w14:paraId="7E681EAB" w14:textId="77777777" w:rsidR="00D900D9" w:rsidRPr="00973C71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6D7A55" w14:textId="77777777" w:rsidR="00D900D9" w:rsidRPr="00973C71" w:rsidRDefault="00D900D9" w:rsidP="00DB35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31FB0498" w14:textId="45C71E3F" w:rsidR="00D900D9" w:rsidRPr="00973C71" w:rsidRDefault="00796827" w:rsidP="00DB3554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5EBFC7C" w14:textId="77777777" w:rsidR="00D900D9" w:rsidRPr="00973C71" w:rsidRDefault="00D900D9" w:rsidP="00DB3554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41DC8A" w14:textId="18C99B14" w:rsidR="00D900D9" w:rsidRPr="00973C71" w:rsidRDefault="00796827" w:rsidP="00DB3554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900D9" w:rsidRPr="00973C71" w14:paraId="7337F9DB" w14:textId="77777777" w:rsidTr="0040163C">
        <w:trPr>
          <w:trHeight w:val="101"/>
        </w:trPr>
        <w:tc>
          <w:tcPr>
            <w:tcW w:w="3312" w:type="dxa"/>
          </w:tcPr>
          <w:p w14:paraId="39D39A63" w14:textId="77777777" w:rsidR="00D900D9" w:rsidRPr="00973C71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14:paraId="05D697EB" w14:textId="77777777" w:rsidR="00D900D9" w:rsidRPr="00973C71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8EBE95" w14:textId="77777777" w:rsidR="00D900D9" w:rsidRPr="00973C71" w:rsidRDefault="00D900D9" w:rsidP="00DB355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4332140C" w14:textId="77777777" w:rsidR="00D900D9" w:rsidRPr="00973C71" w:rsidRDefault="00D900D9" w:rsidP="00DB3554">
            <w:pPr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D900D9" w:rsidRPr="00973C71" w14:paraId="637E906C" w14:textId="77777777" w:rsidTr="0040163C">
        <w:tc>
          <w:tcPr>
            <w:tcW w:w="3312" w:type="dxa"/>
          </w:tcPr>
          <w:p w14:paraId="45793D2C" w14:textId="77777777" w:rsidR="00D900D9" w:rsidRPr="00973C71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3150" w:type="dxa"/>
          </w:tcPr>
          <w:p w14:paraId="572C8924" w14:textId="77777777" w:rsidR="00D900D9" w:rsidRPr="00973C71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29600D8" w14:textId="77777777" w:rsidR="00D900D9" w:rsidRPr="00973C71" w:rsidRDefault="00D900D9" w:rsidP="00DB355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FAB4559" w14:textId="77777777" w:rsidR="00D900D9" w:rsidRPr="00973C71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9029DE" w14:textId="77777777" w:rsidR="00D900D9" w:rsidRPr="00973C71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A30EE1" w14:textId="77777777" w:rsidR="00D900D9" w:rsidRPr="00973C71" w:rsidRDefault="00D900D9" w:rsidP="00DB3554">
            <w:pPr>
              <w:tabs>
                <w:tab w:val="decimal" w:pos="432"/>
              </w:tabs>
              <w:ind w:left="-108"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B0AEC" w:rsidRPr="00973C71" w14:paraId="7D21BF2D" w14:textId="77777777" w:rsidTr="0040163C">
        <w:tc>
          <w:tcPr>
            <w:tcW w:w="3312" w:type="dxa"/>
          </w:tcPr>
          <w:p w14:paraId="09777267" w14:textId="77777777" w:rsidR="002B0AEC" w:rsidRPr="00973C71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สยามวาสโก จำกัด</w:t>
            </w:r>
          </w:p>
        </w:tc>
        <w:tc>
          <w:tcPr>
            <w:tcW w:w="3150" w:type="dxa"/>
          </w:tcPr>
          <w:p w14:paraId="466C93DD" w14:textId="71DBB02E" w:rsidR="002B0AEC" w:rsidRPr="00973C71" w:rsidRDefault="002B0AEC" w:rsidP="002B0AEC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ธุรกิจสถานีบริการก๊าซธรรมชาติ และธุรกิจ</w:t>
            </w:r>
            <w:r w:rsidRPr="00973C71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025F32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ค้าปลีกคาร์บอนไดออกไซด์เหลว </w:t>
            </w:r>
            <w:r w:rsidR="00025F3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น้ำมันเครื่องและน้ำมันหล่อลื่น</w:t>
            </w:r>
          </w:p>
        </w:tc>
        <w:tc>
          <w:tcPr>
            <w:tcW w:w="900" w:type="dxa"/>
          </w:tcPr>
          <w:p w14:paraId="4E7152D6" w14:textId="77777777" w:rsidR="002B0AEC" w:rsidRPr="00973C71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C83B581" w14:textId="07C84F18" w:rsidR="002B0AEC" w:rsidRPr="00973C71" w:rsidRDefault="00796827" w:rsidP="002B0AEC">
            <w:pPr>
              <w:tabs>
                <w:tab w:val="left" w:pos="666"/>
              </w:tabs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C535D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3D706EF" w14:textId="77777777" w:rsidR="002B0AEC" w:rsidRPr="00973C71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B31B60C" w14:textId="4A84F6F9" w:rsidR="002B0AEC" w:rsidRPr="00973C71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2B0AEC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B0AEC" w:rsidRPr="00973C71" w14:paraId="710D03A5" w14:textId="77777777" w:rsidTr="0040163C">
        <w:tc>
          <w:tcPr>
            <w:tcW w:w="3312" w:type="dxa"/>
          </w:tcPr>
          <w:p w14:paraId="12B012DE" w14:textId="77777777" w:rsidR="002B0AEC" w:rsidRPr="00973C71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คอนโทร์โน จำกัด</w:t>
            </w:r>
          </w:p>
        </w:tc>
        <w:tc>
          <w:tcPr>
            <w:tcW w:w="3150" w:type="dxa"/>
          </w:tcPr>
          <w:p w14:paraId="07D08952" w14:textId="77777777" w:rsidR="002B0AEC" w:rsidRPr="00973C71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6630CAE1" w14:textId="77777777" w:rsidR="002B0AEC" w:rsidRPr="00973C71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8E40D80" w14:textId="610F3926" w:rsidR="002B0AEC" w:rsidRPr="00973C71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C535D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5FE6D9B0" w14:textId="77777777" w:rsidR="002B0AEC" w:rsidRPr="00973C71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63A2E3F" w14:textId="16317F30" w:rsidR="002B0AEC" w:rsidRPr="00973C71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B0AEC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B0AEC" w:rsidRPr="00973C71" w14:paraId="0209FD51" w14:textId="77777777" w:rsidTr="0040163C">
        <w:tc>
          <w:tcPr>
            <w:tcW w:w="3312" w:type="dxa"/>
          </w:tcPr>
          <w:p w14:paraId="1B51CC33" w14:textId="77777777" w:rsidR="002B0AEC" w:rsidRPr="00973C71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สแกน อินเตอร์ โลจิสติกส์ จำกัด </w:t>
            </w:r>
          </w:p>
        </w:tc>
        <w:tc>
          <w:tcPr>
            <w:tcW w:w="3150" w:type="dxa"/>
          </w:tcPr>
          <w:p w14:paraId="2C1392BA" w14:textId="77777777" w:rsidR="002B0AEC" w:rsidRPr="00973C71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ธุรกิจให้บริการขนส่งสินค้า รับฝาก</w:t>
            </w: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และกระจายสินค้าทางบก</w:t>
            </w:r>
          </w:p>
        </w:tc>
        <w:tc>
          <w:tcPr>
            <w:tcW w:w="900" w:type="dxa"/>
          </w:tcPr>
          <w:p w14:paraId="05F0A704" w14:textId="77777777" w:rsidR="002B0AEC" w:rsidRPr="00973C71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C43F5D4" w14:textId="3E48DA6C" w:rsidR="002B0AEC" w:rsidRPr="00973C71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C535D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563ABAC1" w14:textId="77777777" w:rsidR="002B0AEC" w:rsidRPr="00973C71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61B57F4" w14:textId="6AD5271A" w:rsidR="002B0AEC" w:rsidRPr="00973C71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B0AEC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B0AEC" w:rsidRPr="00973C71" w14:paraId="0A293B3D" w14:textId="77777777" w:rsidTr="0040163C">
        <w:trPr>
          <w:trHeight w:val="362"/>
        </w:trPr>
        <w:tc>
          <w:tcPr>
            <w:tcW w:w="3312" w:type="dxa"/>
          </w:tcPr>
          <w:p w14:paraId="5447BF73" w14:textId="77777777" w:rsidR="002B0AEC" w:rsidRPr="00973C71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วี</w:t>
            </w:r>
            <w:r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r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เน็ต ไบโอดีเซล เอเซีย จำกัด</w:t>
            </w:r>
          </w:p>
        </w:tc>
        <w:tc>
          <w:tcPr>
            <w:tcW w:w="3150" w:type="dxa"/>
          </w:tcPr>
          <w:p w14:paraId="5F88935E" w14:textId="77777777" w:rsidR="002B0AEC" w:rsidRPr="00973C71" w:rsidRDefault="002B0AEC" w:rsidP="002B0AEC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ธุรกิจผลิตกระแสไฟฟ้าจากพลังงานแสงอาทิตย์</w:t>
            </w:r>
          </w:p>
        </w:tc>
        <w:tc>
          <w:tcPr>
            <w:tcW w:w="900" w:type="dxa"/>
          </w:tcPr>
          <w:p w14:paraId="158A5FE8" w14:textId="77777777" w:rsidR="002B0AEC" w:rsidRPr="00973C71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88E0A30" w14:textId="0B7484DE" w:rsidR="002B0AEC" w:rsidRPr="00973C71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C535D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C29DB81" w14:textId="77777777" w:rsidR="002B0AEC" w:rsidRPr="00973C71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D6DEAB" w14:textId="2BD1A65C" w:rsidR="002B0AEC" w:rsidRPr="00973C71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B0AEC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B0AEC" w:rsidRPr="00973C71" w14:paraId="03CFE570" w14:textId="77777777" w:rsidTr="0040163C">
        <w:trPr>
          <w:trHeight w:val="353"/>
        </w:trPr>
        <w:tc>
          <w:tcPr>
            <w:tcW w:w="3312" w:type="dxa"/>
          </w:tcPr>
          <w:p w14:paraId="5583F166" w14:textId="53B0790F" w:rsidR="002B0AEC" w:rsidRPr="00973C71" w:rsidRDefault="002B0AEC" w:rsidP="002B0AEC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434200"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ภูผา เทรนนิ่ง</w:t>
            </w: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6AD24309" w14:textId="7C04A93C" w:rsidR="00434200" w:rsidRPr="00973C71" w:rsidRDefault="0040163C" w:rsidP="002B0AEC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434200"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(เดิมชื่อ </w:t>
            </w:r>
            <w:r w:rsidR="00434200" w:rsidRPr="00973C71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434200"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แพนเทอรา มอเตอร์ส จำกัด</w:t>
            </w:r>
            <w:r w:rsidR="00434200" w:rsidRPr="00973C71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3150" w:type="dxa"/>
          </w:tcPr>
          <w:p w14:paraId="1F62B319" w14:textId="3F98F1CD" w:rsidR="002B0AEC" w:rsidRPr="00973C71" w:rsidRDefault="002B0AEC" w:rsidP="00FD37BF">
            <w:pPr>
              <w:tabs>
                <w:tab w:val="left" w:pos="36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434200"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900" w:type="dxa"/>
          </w:tcPr>
          <w:p w14:paraId="287D7F41" w14:textId="19059876" w:rsidR="002B0AEC" w:rsidRPr="00973C71" w:rsidRDefault="002B0AEC" w:rsidP="00FD37BF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187AACA" w14:textId="49572B0A" w:rsidR="002B0AEC" w:rsidRPr="00973C71" w:rsidRDefault="00796827" w:rsidP="00FD37BF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C535D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CB000D7" w14:textId="77777777" w:rsidR="002B0AEC" w:rsidRPr="00973C71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1D22E2" w14:textId="385E6206" w:rsidR="00434200" w:rsidRPr="00973C71" w:rsidRDefault="00796827" w:rsidP="00FD37BF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B0AEC"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B0AEC" w:rsidRPr="00973C71" w14:paraId="09BC6B3A" w14:textId="77777777" w:rsidTr="0040163C">
        <w:trPr>
          <w:trHeight w:val="353"/>
        </w:trPr>
        <w:tc>
          <w:tcPr>
            <w:tcW w:w="3312" w:type="dxa"/>
          </w:tcPr>
          <w:p w14:paraId="2B92E486" w14:textId="5E1E8E95" w:rsidR="002B0AEC" w:rsidRPr="00973C71" w:rsidRDefault="002B0AEC" w:rsidP="002B0AEC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เก้าก้อง ปิโตรเลียม จำกัด</w:t>
            </w:r>
          </w:p>
        </w:tc>
        <w:tc>
          <w:tcPr>
            <w:tcW w:w="3150" w:type="dxa"/>
          </w:tcPr>
          <w:p w14:paraId="3D55B016" w14:textId="5550CE88" w:rsidR="002B0AEC" w:rsidRPr="00973C71" w:rsidRDefault="002B0AEC" w:rsidP="002B0AEC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1B5119CE" w14:textId="18102089" w:rsidR="002B0AEC" w:rsidRPr="00973C71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C7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157B733" w14:textId="6613DA4B" w:rsidR="002B0AEC" w:rsidRPr="00973C71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C535D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70" w:type="dxa"/>
          </w:tcPr>
          <w:p w14:paraId="6D1BDE51" w14:textId="77777777" w:rsidR="002B0AEC" w:rsidRPr="00973C71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2CAB81" w14:textId="263792E2" w:rsidR="002B0AEC" w:rsidRPr="00973C71" w:rsidRDefault="00796827" w:rsidP="002B0AEC">
            <w:pPr>
              <w:ind w:left="-120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8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B0AEC" w:rsidRPr="00973C7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96827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</w:tr>
    </w:tbl>
    <w:p w14:paraId="35B803FE" w14:textId="77777777" w:rsidR="00B97DBE" w:rsidRPr="000F6845" w:rsidRDefault="00B97DBE" w:rsidP="00B97DBE">
      <w:pPr>
        <w:rPr>
          <w:rFonts w:asciiTheme="majorBidi" w:hAnsiTheme="majorBidi" w:cstheme="majorBidi"/>
          <w:sz w:val="26"/>
          <w:szCs w:val="26"/>
          <w:cs/>
        </w:rPr>
      </w:pPr>
    </w:p>
    <w:p w14:paraId="339E1C0B" w14:textId="39F59AB1" w:rsidR="0059627D" w:rsidRPr="00AB1762" w:rsidRDefault="0059627D" w:rsidP="00B97DBE">
      <w:pPr>
        <w:rPr>
          <w:rFonts w:ascii="Angsana New" w:hAnsi="Angsana New"/>
          <w:sz w:val="10"/>
          <w:szCs w:val="10"/>
        </w:rPr>
        <w:sectPr w:rsidR="0059627D" w:rsidRPr="00AB1762" w:rsidSect="000C6906">
          <w:headerReference w:type="default" r:id="rId11"/>
          <w:footerReference w:type="default" r:id="rId12"/>
          <w:pgSz w:w="11907" w:h="16840"/>
          <w:pgMar w:top="691" w:right="1377" w:bottom="576" w:left="1152" w:header="720" w:footer="720" w:gutter="0"/>
          <w:pgNumType w:start="15"/>
          <w:cols w:space="708"/>
          <w:docGrid w:linePitch="360"/>
        </w:sectPr>
      </w:pPr>
    </w:p>
    <w:tbl>
      <w:tblPr>
        <w:tblpPr w:leftFromText="180" w:rightFromText="180" w:vertAnchor="text" w:horzAnchor="margin" w:tblpXSpec="right" w:tblpY="83"/>
        <w:tblW w:w="9072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88"/>
        <w:gridCol w:w="702"/>
      </w:tblGrid>
      <w:tr w:rsidR="00BB0558" w:rsidRPr="007A53B7" w14:paraId="30F1082D" w14:textId="77777777" w:rsidTr="00BB0558">
        <w:tc>
          <w:tcPr>
            <w:tcW w:w="3222" w:type="dxa"/>
          </w:tcPr>
          <w:p w14:paraId="7DC11ADF" w14:textId="77777777" w:rsidR="00BB0558" w:rsidRPr="007A53B7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7430E65A" w14:textId="77777777" w:rsidR="00BB0558" w:rsidRPr="007A53B7" w:rsidRDefault="00BB0558" w:rsidP="00BB0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208F4" w14:textId="77777777" w:rsidR="00BB0558" w:rsidRPr="007A53B7" w:rsidRDefault="00BB0558" w:rsidP="00BB0558">
            <w:pPr>
              <w:ind w:left="-108"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501E2EAA" w14:textId="77777777" w:rsidR="00BB0558" w:rsidRPr="007A53B7" w:rsidRDefault="00BB0558" w:rsidP="00BB0558">
            <w:pPr>
              <w:ind w:left="-108"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BB0558" w:rsidRPr="007A53B7" w14:paraId="3E43FD74" w14:textId="77777777" w:rsidTr="00BB0558">
        <w:tc>
          <w:tcPr>
            <w:tcW w:w="3222" w:type="dxa"/>
          </w:tcPr>
          <w:p w14:paraId="2406D77D" w14:textId="77777777" w:rsidR="00BB0558" w:rsidRPr="007A53B7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585AF5A" w14:textId="77777777" w:rsidR="00BB0558" w:rsidRPr="007A53B7" w:rsidRDefault="00BB0558" w:rsidP="00BB0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3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64A4DA79" w14:textId="77777777" w:rsidR="00BB0558" w:rsidRPr="007A53B7" w:rsidRDefault="00BB0558" w:rsidP="00BB055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235E3870" w14:textId="7001A6FD" w:rsidR="00BB0558" w:rsidRPr="007A53B7" w:rsidRDefault="00796827" w:rsidP="00BB0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0A7EA6A" w14:textId="77777777" w:rsidR="00BB0558" w:rsidRPr="007A53B7" w:rsidRDefault="00BB0558" w:rsidP="00BB0558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2" w:type="dxa"/>
          </w:tcPr>
          <w:p w14:paraId="74D8DA84" w14:textId="6A89581A" w:rsidR="00BB0558" w:rsidRPr="007A53B7" w:rsidRDefault="00796827" w:rsidP="00BB0558">
            <w:pPr>
              <w:ind w:left="-108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558" w:rsidRPr="007A53B7" w14:paraId="1564434B" w14:textId="77777777" w:rsidTr="00BB0558">
        <w:tc>
          <w:tcPr>
            <w:tcW w:w="3222" w:type="dxa"/>
          </w:tcPr>
          <w:p w14:paraId="515F1C96" w14:textId="77777777" w:rsidR="00BB0558" w:rsidRPr="007A53B7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48D89157" w14:textId="77777777" w:rsidR="00BB0558" w:rsidRPr="007A53B7" w:rsidRDefault="00BB0558" w:rsidP="00BB0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C9132" w14:textId="77777777" w:rsidR="00BB0558" w:rsidRPr="007A53B7" w:rsidRDefault="00BB0558" w:rsidP="00BB0558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</w:tcPr>
          <w:p w14:paraId="0F6AF5CC" w14:textId="77777777" w:rsidR="00BB0558" w:rsidRPr="007A53B7" w:rsidRDefault="00BB0558" w:rsidP="00BB0558">
            <w:pPr>
              <w:ind w:left="-108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3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0558" w:rsidRPr="007A53B7" w14:paraId="774648E8" w14:textId="77777777" w:rsidTr="00BB0558">
        <w:tc>
          <w:tcPr>
            <w:tcW w:w="3222" w:type="dxa"/>
          </w:tcPr>
          <w:p w14:paraId="42763FDB" w14:textId="77777777" w:rsidR="00BB0558" w:rsidRPr="007A53B7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4D7C8375" w14:textId="77777777" w:rsidR="00BB0558" w:rsidRPr="007A53B7" w:rsidRDefault="00BB0558" w:rsidP="00BB0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C039C" w14:textId="77777777" w:rsidR="00BB0558" w:rsidRPr="007A53B7" w:rsidRDefault="00BB0558" w:rsidP="00BB0558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9B344EB" w14:textId="77777777" w:rsidR="00BB0558" w:rsidRPr="007A53B7" w:rsidRDefault="00BB0558" w:rsidP="00BB0558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D67F5FC" w14:textId="77777777" w:rsidR="00BB0558" w:rsidRPr="007A53B7" w:rsidRDefault="00BB0558" w:rsidP="00BB0558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2" w:type="dxa"/>
          </w:tcPr>
          <w:p w14:paraId="4854C63F" w14:textId="77777777" w:rsidR="00BB0558" w:rsidRPr="007A53B7" w:rsidRDefault="00BB0558" w:rsidP="00BB0558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558" w:rsidRPr="007A53B7" w14:paraId="5B3AA7DE" w14:textId="77777777" w:rsidTr="00BB0558">
        <w:tc>
          <w:tcPr>
            <w:tcW w:w="3222" w:type="dxa"/>
          </w:tcPr>
          <w:p w14:paraId="5E67ED4E" w14:textId="77777777" w:rsidR="00BB0558" w:rsidRPr="007A53B7" w:rsidRDefault="00BB0558" w:rsidP="00BB0558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ถือหุ้นโดยบริษัท สยามวาสโก จำกัด</w:t>
            </w:r>
          </w:p>
        </w:tc>
        <w:tc>
          <w:tcPr>
            <w:tcW w:w="3060" w:type="dxa"/>
          </w:tcPr>
          <w:p w14:paraId="5407C172" w14:textId="77777777" w:rsidR="00BB0558" w:rsidRPr="007A53B7" w:rsidRDefault="00BB0558" w:rsidP="00BB0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512C6" w14:textId="77777777" w:rsidR="00BB0558" w:rsidRPr="007A53B7" w:rsidRDefault="00BB0558" w:rsidP="00BB0558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9FE0009" w14:textId="77777777" w:rsidR="00BB0558" w:rsidRPr="007A53B7" w:rsidRDefault="00BB0558" w:rsidP="00BB0558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0542566" w14:textId="77777777" w:rsidR="00BB0558" w:rsidRPr="007A53B7" w:rsidRDefault="00BB0558" w:rsidP="00BB0558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2" w:type="dxa"/>
          </w:tcPr>
          <w:p w14:paraId="772B8282" w14:textId="77777777" w:rsidR="00BB0558" w:rsidRPr="007A53B7" w:rsidRDefault="00BB0558" w:rsidP="00BB0558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AEC" w:rsidRPr="007A53B7" w14:paraId="3A13ED65" w14:textId="77777777" w:rsidTr="00BB0558">
        <w:tc>
          <w:tcPr>
            <w:tcW w:w="3222" w:type="dxa"/>
          </w:tcPr>
          <w:p w14:paraId="7446C630" w14:textId="77777777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5A2E17C5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552D5FB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45E7C9DC" w14:textId="27034117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DC535D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88" w:type="dxa"/>
          </w:tcPr>
          <w:p w14:paraId="6837E84B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43D76A40" w14:textId="605A9149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2B0AEC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B0AEC" w:rsidRPr="007A53B7" w14:paraId="376FE123" w14:textId="77777777" w:rsidTr="00BB0558">
        <w:tc>
          <w:tcPr>
            <w:tcW w:w="3222" w:type="dxa"/>
          </w:tcPr>
          <w:p w14:paraId="298714DC" w14:textId="392DDD45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060" w:type="dxa"/>
          </w:tcPr>
          <w:p w14:paraId="3E37F53E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C823A5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00C156F" w14:textId="77777777" w:rsidR="002B0AEC" w:rsidRPr="007A53B7" w:rsidRDefault="002B0AEC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A9F0868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221269C1" w14:textId="77777777" w:rsidR="002B0AEC" w:rsidRPr="007A53B7" w:rsidRDefault="002B0AEC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AEC" w:rsidRPr="007A53B7" w14:paraId="149A42A6" w14:textId="77777777" w:rsidTr="00BB0558">
        <w:tc>
          <w:tcPr>
            <w:tcW w:w="3222" w:type="dxa"/>
          </w:tcPr>
          <w:p w14:paraId="5A1CD541" w14:textId="77777777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 xml:space="preserve">บริษัท </w:t>
            </w:r>
            <w:r w:rsidRPr="007A53B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เอ็น ที เอนเนอจี ก๊าซ </w:t>
            </w: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3060" w:type="dxa"/>
          </w:tcPr>
          <w:p w14:paraId="1F2DFAC7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3B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ธุรกิจ</w:t>
            </w: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สถานี</w:t>
            </w:r>
            <w:r w:rsidRPr="007A53B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บริการก๊าซธรรมชาติ</w:t>
            </w:r>
          </w:p>
        </w:tc>
        <w:tc>
          <w:tcPr>
            <w:tcW w:w="1080" w:type="dxa"/>
          </w:tcPr>
          <w:p w14:paraId="41FA67CE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3E6D1690" w14:textId="3175ECF8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DC535D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88" w:type="dxa"/>
          </w:tcPr>
          <w:p w14:paraId="7A076C26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09CCE5D8" w14:textId="60A310E0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2B0AEC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B0AEC" w:rsidRPr="007A53B7" w14:paraId="3AA55CE1" w14:textId="77777777" w:rsidTr="00BB0558">
        <w:tc>
          <w:tcPr>
            <w:tcW w:w="3222" w:type="dxa"/>
          </w:tcPr>
          <w:p w14:paraId="7CFB901A" w14:textId="77777777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 xml:space="preserve">บริษัท </w:t>
            </w:r>
            <w:r w:rsidRPr="007A53B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เอ็มมี่ เอ็นจีวี </w:t>
            </w: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3060" w:type="dxa"/>
          </w:tcPr>
          <w:p w14:paraId="59D41F51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9C25997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6FF3D6A9" w14:textId="1435216D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DC535D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88" w:type="dxa"/>
          </w:tcPr>
          <w:p w14:paraId="787F054E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3BFB818A" w14:textId="7E1C297F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2B0AEC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B0AEC" w:rsidRPr="007A53B7" w14:paraId="6D2E3081" w14:textId="77777777" w:rsidTr="00BB0558">
        <w:tc>
          <w:tcPr>
            <w:tcW w:w="3222" w:type="dxa"/>
          </w:tcPr>
          <w:p w14:paraId="74E90418" w14:textId="0F93F668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</w:pP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 xml:space="preserve">บริษัท </w:t>
            </w:r>
            <w:r w:rsidRPr="007A53B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น้ำพอง</w:t>
            </w:r>
            <w:r w:rsidRPr="007A53B7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7A53B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เอ็นจีวี </w:t>
            </w:r>
            <w:r w:rsidR="00796827" w:rsidRPr="0079682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2558</w:t>
            </w:r>
            <w:r w:rsidRPr="007A53B7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3060" w:type="dxa"/>
          </w:tcPr>
          <w:p w14:paraId="2A4EFD30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353E6A4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34C3F101" w14:textId="1BA73BDB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DC535D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88" w:type="dxa"/>
          </w:tcPr>
          <w:p w14:paraId="5C017B85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3FEC7415" w14:textId="707F146D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2B0AEC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B0AEC" w:rsidRPr="007A53B7" w14:paraId="0452A6E0" w14:textId="77777777" w:rsidTr="00BB0558">
        <w:tc>
          <w:tcPr>
            <w:tcW w:w="3222" w:type="dxa"/>
          </w:tcPr>
          <w:p w14:paraId="2007ADC4" w14:textId="77777777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1A1F711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90303A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F96EDDF" w14:textId="77777777" w:rsidR="002B0AEC" w:rsidRPr="007A53B7" w:rsidRDefault="002B0AEC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C3064D2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079899D8" w14:textId="77777777" w:rsidR="002B0AEC" w:rsidRPr="007A53B7" w:rsidRDefault="002B0AEC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AEC" w:rsidRPr="007A53B7" w14:paraId="02B9B41F" w14:textId="77777777" w:rsidTr="00BB0558">
        <w:tc>
          <w:tcPr>
            <w:tcW w:w="3222" w:type="dxa"/>
          </w:tcPr>
          <w:p w14:paraId="71D883B6" w14:textId="77777777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eastAsia="MS Mincho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3060" w:type="dxa"/>
          </w:tcPr>
          <w:p w14:paraId="1A41E0FE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613E1F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99920E6" w14:textId="77777777" w:rsidR="002B0AEC" w:rsidRPr="007A53B7" w:rsidRDefault="002B0AEC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28FF84A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5834F577" w14:textId="77777777" w:rsidR="002B0AEC" w:rsidRPr="007A53B7" w:rsidRDefault="002B0AEC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AEC" w:rsidRPr="007A53B7" w14:paraId="13B1ED04" w14:textId="77777777" w:rsidTr="00BB0558">
        <w:tc>
          <w:tcPr>
            <w:tcW w:w="3222" w:type="dxa"/>
          </w:tcPr>
          <w:p w14:paraId="293FAD3B" w14:textId="77777777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7A53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ถือหุ้นโดยบริษัท คอนโทร์โน จำกัด</w:t>
            </w:r>
          </w:p>
        </w:tc>
        <w:tc>
          <w:tcPr>
            <w:tcW w:w="3060" w:type="dxa"/>
          </w:tcPr>
          <w:p w14:paraId="0AE56B1C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4ABDE8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464319E" w14:textId="77777777" w:rsidR="002B0AEC" w:rsidRPr="007A53B7" w:rsidRDefault="002B0AEC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2D0470E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0B429099" w14:textId="77777777" w:rsidR="002B0AEC" w:rsidRPr="007A53B7" w:rsidRDefault="002B0AEC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AEC" w:rsidRPr="007A53B7" w14:paraId="6DAABA8C" w14:textId="77777777" w:rsidTr="00BB0558">
        <w:tc>
          <w:tcPr>
            <w:tcW w:w="3222" w:type="dxa"/>
          </w:tcPr>
          <w:p w14:paraId="2BDE7C1A" w14:textId="77777777" w:rsidR="002B0AEC" w:rsidRPr="007A53B7" w:rsidRDefault="002B0AEC" w:rsidP="002B0AEC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</w:pP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>บริษัท สแกน เอิร์ธ พาวเวอร์ จำกัด</w:t>
            </w:r>
          </w:p>
        </w:tc>
        <w:tc>
          <w:tcPr>
            <w:tcW w:w="3060" w:type="dxa"/>
          </w:tcPr>
          <w:p w14:paraId="114BAAE2" w14:textId="77777777" w:rsidR="002B0AEC" w:rsidRPr="007A53B7" w:rsidRDefault="002B0AEC" w:rsidP="002B0AEC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1EE74921" w14:textId="77777777" w:rsidR="002B0AEC" w:rsidRPr="007A53B7" w:rsidRDefault="002B0AEC" w:rsidP="002B0AEC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29ED287B" w14:textId="50A34667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DC535D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88" w:type="dxa"/>
          </w:tcPr>
          <w:p w14:paraId="0A36BC55" w14:textId="77777777" w:rsidR="002B0AEC" w:rsidRPr="007A53B7" w:rsidRDefault="002B0AEC" w:rsidP="002B0AEC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70E3C934" w14:textId="6CC37166" w:rsidR="002B0AEC" w:rsidRPr="007A53B7" w:rsidRDefault="00796827" w:rsidP="002B0AEC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2B0AEC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93C82" w:rsidRPr="007A53B7" w14:paraId="60891048" w14:textId="77777777" w:rsidTr="00BB0558">
        <w:tc>
          <w:tcPr>
            <w:tcW w:w="3222" w:type="dxa"/>
          </w:tcPr>
          <w:p w14:paraId="1A4EF58D" w14:textId="2BCCDC19" w:rsidR="00393C82" w:rsidRPr="007A53B7" w:rsidRDefault="00393C82" w:rsidP="00393C82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</w:pP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 xml:space="preserve">บริษัท สแกน </w:t>
            </w:r>
            <w:r w:rsidR="0055084E"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>แอดวานซ์</w:t>
            </w: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4E1F06"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>เพา</w:t>
            </w:r>
            <w:r w:rsidRPr="007A53B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</w:rPr>
              <w:t>เวอร์ จำกัด</w:t>
            </w:r>
          </w:p>
        </w:tc>
        <w:tc>
          <w:tcPr>
            <w:tcW w:w="3060" w:type="dxa"/>
          </w:tcPr>
          <w:p w14:paraId="622EEEDF" w14:textId="477ADCD2" w:rsidR="00393C82" w:rsidRPr="007A53B7" w:rsidRDefault="004E1F06" w:rsidP="00393C8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ธุรกิจพลังงานหมุนเวียน</w:t>
            </w:r>
          </w:p>
        </w:tc>
        <w:tc>
          <w:tcPr>
            <w:tcW w:w="1080" w:type="dxa"/>
          </w:tcPr>
          <w:p w14:paraId="3D8EDA3F" w14:textId="5A5319C9" w:rsidR="00393C82" w:rsidRPr="007A53B7" w:rsidRDefault="00E12712" w:rsidP="00393C82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2C5778AE" w14:textId="22F1F7BB" w:rsidR="00393C82" w:rsidRPr="007A53B7" w:rsidRDefault="00796827" w:rsidP="00393C82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DC535D" w:rsidRPr="007A53B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88" w:type="dxa"/>
          </w:tcPr>
          <w:p w14:paraId="32BD843A" w14:textId="77777777" w:rsidR="00393C82" w:rsidRPr="007A53B7" w:rsidRDefault="00393C82" w:rsidP="00393C82">
            <w:pPr>
              <w:tabs>
                <w:tab w:val="decimal" w:pos="432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2B8676D2" w14:textId="66371251" w:rsidR="00393C82" w:rsidRPr="007A53B7" w:rsidRDefault="00796827" w:rsidP="007D7A47">
            <w:pPr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7D7A47" w:rsidRPr="007A53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</w:tbl>
    <w:p w14:paraId="7B55BD76" w14:textId="77777777" w:rsidR="008F5997" w:rsidRPr="007A53B7" w:rsidRDefault="008F5997" w:rsidP="00D900D9">
      <w:pPr>
        <w:spacing w:line="240" w:lineRule="auto"/>
        <w:ind w:left="63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3987288" w14:textId="090B8CD1" w:rsidR="00781A5D" w:rsidRPr="007A53B7" w:rsidRDefault="00D900D9" w:rsidP="00781A5D">
      <w:pPr>
        <w:spacing w:line="240" w:lineRule="auto"/>
        <w:ind w:left="630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7A53B7">
        <w:rPr>
          <w:rFonts w:ascii="Angsana New" w:hAnsi="Angsana New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7A53B7">
        <w:rPr>
          <w:rFonts w:ascii="Angsana New" w:hAnsi="Angsana New"/>
          <w:spacing w:val="2"/>
          <w:sz w:val="30"/>
          <w:szCs w:val="30"/>
        </w:rPr>
        <w:t>(Joint</w:t>
      </w:r>
      <w:r w:rsidRPr="007A53B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A53B7">
        <w:rPr>
          <w:rFonts w:ascii="Angsana New" w:hAnsi="Angsana New"/>
          <w:spacing w:val="2"/>
          <w:sz w:val="30"/>
          <w:szCs w:val="30"/>
        </w:rPr>
        <w:t>operation)</w:t>
      </w:r>
      <w:r w:rsidRPr="007A53B7">
        <w:rPr>
          <w:rFonts w:ascii="Angsana New" w:hAnsi="Angsana New"/>
          <w:spacing w:val="2"/>
          <w:sz w:val="30"/>
          <w:szCs w:val="30"/>
          <w:cs/>
        </w:rPr>
        <w:t xml:space="preserve"> ระหว่างบริษัทและผู้ร่วมดำเนินงานอื่น</w:t>
      </w:r>
      <w:r w:rsidRPr="007A53B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A53B7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7A53B7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หมายเหตุข้อ </w:t>
      </w:r>
      <w:r w:rsidR="00796827" w:rsidRPr="00796827">
        <w:rPr>
          <w:rFonts w:ascii="Angsana New" w:hAnsi="Angsana New"/>
          <w:i/>
          <w:iCs/>
          <w:spacing w:val="-4"/>
          <w:sz w:val="30"/>
          <w:szCs w:val="30"/>
        </w:rPr>
        <w:t>11</w:t>
      </w:r>
      <w:r w:rsidRPr="007A53B7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7A53B7">
        <w:rPr>
          <w:rFonts w:ascii="Angsana New" w:hAnsi="Angsana New"/>
          <w:spacing w:val="-4"/>
          <w:sz w:val="30"/>
          <w:szCs w:val="30"/>
          <w:cs/>
        </w:rPr>
        <w:t xml:space="preserve"> บริษัทรับรู้ส่วนได้เสียในสินทรัพย์ หนี้สิน รายได้และค่าใช้จ่าย แต่ละรายการ</w:t>
      </w:r>
      <w:r w:rsidRPr="007A53B7">
        <w:rPr>
          <w:rFonts w:ascii="Angsana New" w:hAnsi="Angsana New"/>
          <w:spacing w:val="6"/>
          <w:sz w:val="30"/>
          <w:szCs w:val="30"/>
          <w:cs/>
        </w:rPr>
        <w:t>ของการดำเนินงานร่วมกันตามส่วนของตน</w:t>
      </w:r>
      <w:r w:rsidR="00294897" w:rsidRPr="007A53B7">
        <w:rPr>
          <w:rFonts w:ascii="Angsana New" w:hAnsi="Angsana New" w:hint="cs"/>
          <w:spacing w:val="6"/>
          <w:sz w:val="30"/>
          <w:szCs w:val="30"/>
          <w:cs/>
        </w:rPr>
        <w:t xml:space="preserve"> ซึ่งรายการดังกล่าวจะแสดงรวมกับรายการแต่ละบรรทัด</w:t>
      </w:r>
      <w:r w:rsidRPr="007A53B7">
        <w:rPr>
          <w:rFonts w:ascii="Angsana New" w:hAnsi="Angsana New"/>
          <w:spacing w:val="6"/>
          <w:sz w:val="30"/>
          <w:szCs w:val="30"/>
          <w:cs/>
        </w:rPr>
        <w:t>ในงบการเงินรวมและ</w:t>
      </w:r>
      <w:r w:rsidR="00CD5B9D" w:rsidRPr="007A53B7">
        <w:rPr>
          <w:rFonts w:ascii="Angsana New" w:hAnsi="Angsana New"/>
          <w:spacing w:val="6"/>
          <w:sz w:val="30"/>
          <w:szCs w:val="30"/>
        </w:rPr>
        <w:t xml:space="preserve">      </w:t>
      </w:r>
      <w:r w:rsidRPr="007A53B7">
        <w:rPr>
          <w:rFonts w:ascii="Angsana New" w:hAnsi="Angsana New"/>
          <w:spacing w:val="6"/>
          <w:sz w:val="30"/>
          <w:szCs w:val="30"/>
          <w:cs/>
        </w:rPr>
        <w:t xml:space="preserve">งบการเงินเฉพาะกิจการ โดยมีรายละเอียด ณ </w:t>
      </w:r>
      <w:r w:rsidR="00796827" w:rsidRPr="00796827">
        <w:rPr>
          <w:rFonts w:ascii="Angsana New" w:hAnsi="Angsana New"/>
          <w:spacing w:val="6"/>
          <w:sz w:val="30"/>
          <w:szCs w:val="30"/>
        </w:rPr>
        <w:t>31</w:t>
      </w:r>
      <w:r w:rsidRPr="007A53B7">
        <w:rPr>
          <w:rFonts w:ascii="Angsana New" w:hAnsi="Angsana New"/>
          <w:spacing w:val="6"/>
          <w:sz w:val="30"/>
          <w:szCs w:val="30"/>
          <w:cs/>
        </w:rPr>
        <w:t xml:space="preserve"> ธันวาคม 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3060"/>
        <w:gridCol w:w="1080"/>
        <w:gridCol w:w="540"/>
        <w:gridCol w:w="270"/>
        <w:gridCol w:w="720"/>
      </w:tblGrid>
      <w:tr w:rsidR="00D900D9" w:rsidRPr="007A53B7" w14:paraId="2E04AD7A" w14:textId="77777777" w:rsidTr="00BF4608">
        <w:tc>
          <w:tcPr>
            <w:tcW w:w="3492" w:type="dxa"/>
          </w:tcPr>
          <w:p w14:paraId="4C7B56F7" w14:textId="77777777" w:rsidR="00D900D9" w:rsidRPr="007A53B7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32C41820" w14:textId="77777777" w:rsidR="00D900D9" w:rsidRPr="007A53B7" w:rsidRDefault="00D900D9" w:rsidP="004D41CE">
            <w:pPr>
              <w:tabs>
                <w:tab w:val="left" w:pos="360"/>
                <w:tab w:val="left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3294F7" w14:textId="77777777" w:rsidR="00BF4608" w:rsidRPr="0040163C" w:rsidRDefault="00BF4608" w:rsidP="007A53B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455896" w14:textId="77777777" w:rsidR="007A53B7" w:rsidRPr="007A53B7" w:rsidRDefault="007A53B7" w:rsidP="007A53B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6FF58A" w14:textId="0574000D" w:rsidR="00D900D9" w:rsidRPr="007A53B7" w:rsidRDefault="00D900D9" w:rsidP="00DB35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3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530" w:type="dxa"/>
            <w:gridSpan w:val="3"/>
          </w:tcPr>
          <w:p w14:paraId="0516144E" w14:textId="77777777" w:rsidR="00BF4608" w:rsidRPr="0040163C" w:rsidRDefault="00BF4608" w:rsidP="004D41C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2B6C21" w14:textId="1B13A514" w:rsidR="00D900D9" w:rsidRPr="007A53B7" w:rsidRDefault="00D900D9" w:rsidP="007A53B7">
            <w:pPr>
              <w:ind w:left="-3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3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ส่วนได้เสียในการ</w:t>
            </w:r>
          </w:p>
          <w:p w14:paraId="33DFDBEC" w14:textId="77777777" w:rsidR="00D900D9" w:rsidRPr="007A53B7" w:rsidRDefault="00D900D9" w:rsidP="00DB3554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3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ดำเนินงานร่วมกัน</w:t>
            </w:r>
          </w:p>
        </w:tc>
      </w:tr>
      <w:tr w:rsidR="00D900D9" w:rsidRPr="007A53B7" w14:paraId="3CC164AF" w14:textId="77777777" w:rsidTr="00BF4608">
        <w:tc>
          <w:tcPr>
            <w:tcW w:w="3492" w:type="dxa"/>
          </w:tcPr>
          <w:p w14:paraId="047FE968" w14:textId="77777777" w:rsidR="00D900D9" w:rsidRPr="007A53B7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</w:pPr>
            <w:r w:rsidRPr="007A53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A29E438" w14:textId="77777777" w:rsidR="00D900D9" w:rsidRPr="007A53B7" w:rsidRDefault="00D900D9" w:rsidP="00DB3554">
            <w:pPr>
              <w:tabs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3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7424FCFA" w14:textId="77777777" w:rsidR="00D900D9" w:rsidRPr="007A53B7" w:rsidRDefault="00D900D9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3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540" w:type="dxa"/>
          </w:tcPr>
          <w:p w14:paraId="4A09EB58" w14:textId="09712F7A" w:rsidR="00D900D9" w:rsidRPr="007A53B7" w:rsidRDefault="00796827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9677CA" w14:textId="77777777" w:rsidR="00D900D9" w:rsidRPr="007A53B7" w:rsidRDefault="00D900D9" w:rsidP="00DB3554">
            <w:pPr>
              <w:tabs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C7E8502" w14:textId="28D2A83C" w:rsidR="00D900D9" w:rsidRPr="007A53B7" w:rsidRDefault="00796827" w:rsidP="00DB35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900D9" w:rsidRPr="007A53B7" w14:paraId="012A45D3" w14:textId="77777777" w:rsidTr="00BF4608">
        <w:tc>
          <w:tcPr>
            <w:tcW w:w="3492" w:type="dxa"/>
          </w:tcPr>
          <w:p w14:paraId="624067F0" w14:textId="77777777" w:rsidR="00D900D9" w:rsidRPr="007A53B7" w:rsidRDefault="00D900D9" w:rsidP="00DB3554">
            <w:pPr>
              <w:tabs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BE03E46" w14:textId="77777777" w:rsidR="00D900D9" w:rsidRPr="007A53B7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C1E656" w14:textId="77777777" w:rsidR="00D900D9" w:rsidRPr="007A53B7" w:rsidRDefault="00D900D9" w:rsidP="00DB3554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5DAE4217" w14:textId="77777777" w:rsidR="00D900D9" w:rsidRPr="007A53B7" w:rsidRDefault="00D900D9" w:rsidP="00DB3554">
            <w:pPr>
              <w:ind w:left="-108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3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900D9" w:rsidRPr="007A53B7" w14:paraId="17E3B45A" w14:textId="77777777" w:rsidTr="00BF4608">
        <w:tc>
          <w:tcPr>
            <w:tcW w:w="3492" w:type="dxa"/>
          </w:tcPr>
          <w:p w14:paraId="4DC55E7B" w14:textId="77777777" w:rsidR="00D900D9" w:rsidRPr="007A53B7" w:rsidRDefault="00D900D9" w:rsidP="00DB3554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</w:pPr>
            <w:r w:rsidRPr="007A53B7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t xml:space="preserve">กิจการร่วมค้ากลุ่มร่วมทำงาน  </w:t>
            </w:r>
            <w:r w:rsidRPr="007A53B7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br/>
              <w:t xml:space="preserve">บริษัท สแกน อินเตอร์ จำกัด (มหาชน) และบริษัท ช ทวี จำกัด (มหาชน) (ซึ่งต่อไปนี้ เรียกว่า </w:t>
            </w:r>
            <w:r w:rsidRPr="007A53B7">
              <w:rPr>
                <w:rFonts w:ascii="Angsana New" w:eastAsia="MS Mincho" w:hAnsi="Angsana New"/>
                <w:spacing w:val="-4"/>
                <w:sz w:val="30"/>
                <w:szCs w:val="30"/>
              </w:rPr>
              <w:t>“</w:t>
            </w:r>
            <w:r w:rsidRPr="007A53B7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t xml:space="preserve">กิจการร่วมค้ากลุ่มร่วมทำงาน </w:t>
            </w:r>
            <w:r w:rsidRPr="007A53B7">
              <w:rPr>
                <w:rFonts w:ascii="Angsana New" w:eastAsia="MS Mincho" w:hAnsi="Angsana New"/>
                <w:spacing w:val="-4"/>
                <w:sz w:val="30"/>
                <w:szCs w:val="30"/>
              </w:rPr>
              <w:t>SCN-CHO”)</w:t>
            </w:r>
          </w:p>
        </w:tc>
        <w:tc>
          <w:tcPr>
            <w:tcW w:w="3060" w:type="dxa"/>
          </w:tcPr>
          <w:p w14:paraId="27C682AE" w14:textId="01A75D37" w:rsidR="00D900D9" w:rsidRPr="007A53B7" w:rsidRDefault="00D900D9" w:rsidP="00DB3554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3B7">
              <w:rPr>
                <w:rFonts w:ascii="Angsana New" w:hAnsi="Angsana New"/>
                <w:sz w:val="30"/>
                <w:szCs w:val="30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7A53B7">
              <w:rPr>
                <w:rFonts w:ascii="Angsana New" w:hAnsi="Angsana New"/>
                <w:sz w:val="30"/>
                <w:szCs w:val="30"/>
              </w:rPr>
              <w:t>(NGV)</w:t>
            </w:r>
            <w:r w:rsidRPr="007A53B7">
              <w:rPr>
                <w:rFonts w:ascii="Angsana New" w:hAnsi="Angsana New"/>
                <w:sz w:val="30"/>
                <w:szCs w:val="30"/>
                <w:cs/>
              </w:rPr>
              <w:t xml:space="preserve"> พร้อมซ่อมแซมและบำรุงรักษารถโดยสาร จำนวน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489</w:t>
            </w:r>
            <w:r w:rsidRPr="007A53B7">
              <w:rPr>
                <w:rFonts w:ascii="Angsana New" w:hAnsi="Angsana New"/>
                <w:sz w:val="30"/>
                <w:szCs w:val="30"/>
                <w:cs/>
              </w:rPr>
              <w:t xml:space="preserve"> คัน</w:t>
            </w:r>
          </w:p>
        </w:tc>
        <w:tc>
          <w:tcPr>
            <w:tcW w:w="1080" w:type="dxa"/>
          </w:tcPr>
          <w:p w14:paraId="05902508" w14:textId="77777777" w:rsidR="00D900D9" w:rsidRPr="007A53B7" w:rsidRDefault="00D900D9" w:rsidP="00DB3554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3B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" w:type="dxa"/>
          </w:tcPr>
          <w:p w14:paraId="05E952E4" w14:textId="7A1F5038" w:rsidR="00D900D9" w:rsidRPr="007A53B7" w:rsidRDefault="00796827" w:rsidP="00DB3554">
            <w:pPr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 w:hint="cs"/>
                <w:sz w:val="30"/>
                <w:szCs w:val="30"/>
              </w:rPr>
              <w:t>50</w:t>
            </w:r>
            <w:r w:rsidR="00290067" w:rsidRPr="007A53B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96827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31DA408" w14:textId="77777777" w:rsidR="00D900D9" w:rsidRPr="007A53B7" w:rsidRDefault="00D900D9" w:rsidP="00DB3554">
            <w:pPr>
              <w:tabs>
                <w:tab w:val="decimal" w:pos="432"/>
              </w:tabs>
              <w:ind w:left="-108"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32AB162" w14:textId="4FBB2CBA" w:rsidR="00D900D9" w:rsidRPr="007A53B7" w:rsidRDefault="00796827" w:rsidP="00DB3554">
            <w:pPr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50</w:t>
            </w:r>
            <w:r w:rsidR="00D900D9" w:rsidRPr="007A53B7">
              <w:rPr>
                <w:rFonts w:ascii="Angsana New" w:hAnsi="Angsana New"/>
                <w:sz w:val="30"/>
                <w:szCs w:val="30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279BE4C8" w14:textId="77777777" w:rsidR="00C1189F" w:rsidRPr="000F6845" w:rsidRDefault="00C1189F">
      <w:pPr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</w:rPr>
        <w:br w:type="page"/>
      </w:r>
    </w:p>
    <w:p w14:paraId="39DDBF16" w14:textId="77777777" w:rsidR="00661CC0" w:rsidRPr="000F6845" w:rsidRDefault="002D7611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F684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0AF89054" w14:textId="77777777" w:rsidR="00661CC0" w:rsidRPr="008D31E3" w:rsidRDefault="00661CC0" w:rsidP="00F62590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61B2219" w14:textId="193367D9" w:rsidR="00D45F24" w:rsidRPr="000F6845" w:rsidRDefault="000F017F" w:rsidP="00176A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74222">
        <w:rPr>
          <w:rFonts w:ascii="Angsana New" w:hAnsi="Angsana New"/>
          <w:sz w:val="30"/>
          <w:szCs w:val="30"/>
        </w:rPr>
        <w:t xml:space="preserve">       </w:t>
      </w:r>
      <w:r w:rsidRPr="000F6845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15120" w:rsidRPr="000F6845">
        <w:rPr>
          <w:rFonts w:ascii="Angsana New" w:hAnsi="Angsana New" w:hint="cs"/>
          <w:sz w:val="30"/>
          <w:szCs w:val="30"/>
          <w:cs/>
        </w:rPr>
        <w:t xml:space="preserve"> </w:t>
      </w:r>
      <w:r w:rsidR="00974222">
        <w:rPr>
          <w:rFonts w:ascii="Angsana New" w:hAnsi="Angsana New"/>
          <w:sz w:val="30"/>
          <w:szCs w:val="30"/>
        </w:rPr>
        <w:t xml:space="preserve">           </w:t>
      </w:r>
      <w:r w:rsidR="008E7863" w:rsidRPr="000F6845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690CFE">
        <w:rPr>
          <w:rFonts w:ascii="Angsana New" w:hAnsi="Angsana New" w:hint="cs"/>
          <w:sz w:val="30"/>
          <w:szCs w:val="30"/>
          <w:cs/>
        </w:rPr>
        <w:t>นโยบายการบัญชีที่</w:t>
      </w:r>
      <w:r w:rsidR="008E7863" w:rsidRPr="000F6845">
        <w:rPr>
          <w:rFonts w:ascii="Angsana New" w:hAnsi="Angsana New"/>
          <w:sz w:val="30"/>
          <w:szCs w:val="30"/>
          <w:cs/>
        </w:rPr>
        <w:t>เปิดเผยในหมายเหตุ</w:t>
      </w:r>
      <w:r w:rsidR="00FE4042" w:rsidRPr="000F6845">
        <w:rPr>
          <w:rFonts w:ascii="Angsana New" w:hAnsi="Angsana New" w:hint="cs"/>
          <w:sz w:val="30"/>
          <w:szCs w:val="30"/>
          <w:cs/>
        </w:rPr>
        <w:t xml:space="preserve">ข้อ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="00FE4042" w:rsidRPr="000F6845">
        <w:rPr>
          <w:rFonts w:ascii="Angsana New" w:hAnsi="Angsana New"/>
          <w:sz w:val="30"/>
          <w:szCs w:val="30"/>
        </w:rPr>
        <w:t xml:space="preserve"> </w:t>
      </w:r>
      <w:r w:rsidR="008E7863" w:rsidRPr="000F6845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8E7863" w:rsidRPr="000F684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45B0C4" w14:textId="77777777" w:rsidR="008709C5" w:rsidRPr="008D31E3" w:rsidRDefault="008709C5" w:rsidP="00176A0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C3ADE92" w14:textId="773D65A3" w:rsidR="00684AEF" w:rsidRDefault="0086491C" w:rsidP="00176A0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8E7863" w:rsidRPr="000F6845">
        <w:rPr>
          <w:rFonts w:ascii="Angsana New" w:hAnsi="Angsana New" w:hint="cs"/>
          <w:sz w:val="30"/>
          <w:szCs w:val="30"/>
          <w:cs/>
        </w:rPr>
        <w:t xml:space="preserve"> </w:t>
      </w:r>
      <w:r w:rsidRPr="000F6845">
        <w:rPr>
          <w:rFonts w:ascii="Angsana New" w:hAnsi="Angsana New"/>
          <w:sz w:val="30"/>
          <w:szCs w:val="30"/>
          <w:cs/>
        </w:rPr>
        <w:t>และการดำเนินงานร่วมกัน</w:t>
      </w:r>
      <w:r w:rsidRPr="000F6845">
        <w:rPr>
          <w:rFonts w:ascii="Angsana New" w:hAnsi="Angsana New"/>
          <w:sz w:val="30"/>
          <w:szCs w:val="30"/>
        </w:rPr>
        <w:t xml:space="preserve"> (</w:t>
      </w:r>
      <w:r w:rsidRPr="000F6845">
        <w:rPr>
          <w:rFonts w:ascii="Angsana New" w:hAnsi="Angsana New"/>
          <w:sz w:val="30"/>
          <w:szCs w:val="30"/>
          <w:cs/>
        </w:rPr>
        <w:t>รวมกันเรียกว่า</w:t>
      </w:r>
      <w:r w:rsidR="00C607C0">
        <w:rPr>
          <w:rFonts w:ascii="Angsana New" w:hAnsi="Angsana New"/>
          <w:sz w:val="30"/>
          <w:szCs w:val="30"/>
        </w:rPr>
        <w:t xml:space="preserve">     </w:t>
      </w:r>
      <w:r w:rsidRPr="000F6845">
        <w:rPr>
          <w:rFonts w:ascii="Angsana New" w:hAnsi="Angsana New"/>
          <w:sz w:val="30"/>
          <w:szCs w:val="30"/>
        </w:rPr>
        <w:t>"</w:t>
      </w:r>
      <w:r w:rsidRPr="000F6845">
        <w:rPr>
          <w:rFonts w:ascii="Angsana New" w:hAnsi="Angsana New"/>
          <w:sz w:val="30"/>
          <w:szCs w:val="30"/>
          <w:cs/>
        </w:rPr>
        <w:t>กลุ่มบริษัท</w:t>
      </w:r>
      <w:r w:rsidRPr="000F6845">
        <w:rPr>
          <w:rFonts w:ascii="Angsana New" w:hAnsi="Angsana New"/>
          <w:sz w:val="30"/>
          <w:szCs w:val="30"/>
        </w:rPr>
        <w:t xml:space="preserve">") </w:t>
      </w:r>
      <w:r w:rsidRPr="000F6845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1C55D2" w:rsidRPr="000F6845">
        <w:rPr>
          <w:rFonts w:ascii="Angsana New" w:hAnsi="Angsana New"/>
          <w:sz w:val="30"/>
          <w:szCs w:val="30"/>
        </w:rPr>
        <w:t xml:space="preserve"> </w:t>
      </w:r>
      <w:r w:rsidR="00FC76BE" w:rsidRPr="000F6845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89A" w:rsidRPr="000F6845">
        <w:rPr>
          <w:rFonts w:ascii="Angsana New" w:hAnsi="Angsana New"/>
          <w:sz w:val="30"/>
          <w:szCs w:val="30"/>
          <w:cs/>
        </w:rPr>
        <w:t>ให้</w:t>
      </w:r>
      <w:r w:rsidR="00FC76BE" w:rsidRPr="000F6845">
        <w:rPr>
          <w:rFonts w:ascii="Angsana New" w:hAnsi="Angsana New"/>
          <w:sz w:val="30"/>
          <w:szCs w:val="30"/>
          <w:cs/>
        </w:rPr>
        <w:t>เป็นไปตามมาตรฐานการรายงานทา</w:t>
      </w:r>
      <w:r w:rsidR="00F15120" w:rsidRPr="000F6845">
        <w:rPr>
          <w:rFonts w:ascii="Angsana New" w:hAnsi="Angsana New" w:hint="cs"/>
          <w:sz w:val="30"/>
          <w:szCs w:val="30"/>
          <w:cs/>
        </w:rPr>
        <w:t>ง</w:t>
      </w:r>
      <w:r w:rsidR="00FC76BE" w:rsidRPr="000F6845">
        <w:rPr>
          <w:rFonts w:ascii="Angsana New" w:hAnsi="Angsana New"/>
          <w:sz w:val="30"/>
          <w:szCs w:val="30"/>
          <w:cs/>
        </w:rPr>
        <w:t>การเงิน ผู้บริหารใช้</w:t>
      </w:r>
      <w:r w:rsidR="00EE2525" w:rsidRPr="000F6845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0F6845">
        <w:rPr>
          <w:rFonts w:ascii="Angsana New" w:hAnsi="Angsana New"/>
          <w:sz w:val="30"/>
          <w:szCs w:val="30"/>
          <w:cs/>
        </w:rPr>
        <w:t>การประมาณ</w:t>
      </w:r>
      <w:r w:rsidR="00532D6A" w:rsidRPr="000F6845">
        <w:rPr>
          <w:rFonts w:ascii="Angsana New" w:hAnsi="Angsana New"/>
          <w:sz w:val="30"/>
          <w:szCs w:val="30"/>
          <w:cs/>
        </w:rPr>
        <w:t>การ</w:t>
      </w:r>
      <w:r w:rsidR="002270A6" w:rsidRPr="000F6845">
        <w:rPr>
          <w:rFonts w:ascii="Angsana New" w:hAnsi="Angsana New"/>
          <w:sz w:val="30"/>
          <w:szCs w:val="30"/>
          <w:cs/>
        </w:rPr>
        <w:t>และข้อสมมติ</w:t>
      </w:r>
      <w:r w:rsidR="00FC76BE" w:rsidRPr="000F6845">
        <w:rPr>
          <w:rFonts w:ascii="Angsana New" w:hAnsi="Angsana New"/>
          <w:sz w:val="30"/>
          <w:szCs w:val="30"/>
          <w:cs/>
        </w:rPr>
        <w:t>หลายประการ</w:t>
      </w:r>
      <w:r w:rsidR="00D47D20" w:rsidRPr="000F6845">
        <w:rPr>
          <w:rFonts w:ascii="Angsana New" w:hAnsi="Angsana New" w:hint="cs"/>
          <w:sz w:val="30"/>
          <w:szCs w:val="30"/>
          <w:cs/>
        </w:rPr>
        <w:t xml:space="preserve"> </w:t>
      </w:r>
      <w:r w:rsidR="00C82948">
        <w:rPr>
          <w:rFonts w:ascii="Angsana New" w:hAnsi="Angsana New"/>
          <w:sz w:val="30"/>
          <w:szCs w:val="30"/>
        </w:rPr>
        <w:t xml:space="preserve">                  </w:t>
      </w:r>
      <w:r w:rsidR="00196C2D">
        <w:rPr>
          <w:rFonts w:ascii="Angsana New" w:hAnsi="Angsana New"/>
          <w:sz w:val="30"/>
          <w:szCs w:val="30"/>
        </w:rPr>
        <w:t xml:space="preserve"> </w:t>
      </w:r>
      <w:r w:rsidR="00FC76BE" w:rsidRPr="000F6845">
        <w:rPr>
          <w:rFonts w:ascii="Angsana New" w:hAnsi="Angsana New"/>
          <w:sz w:val="30"/>
          <w:szCs w:val="30"/>
          <w:cs/>
        </w:rPr>
        <w:t>ซึ่งมีผลกระทบต่อการ</w:t>
      </w:r>
      <w:r w:rsidR="00E27755" w:rsidRPr="000F6845">
        <w:rPr>
          <w:rFonts w:ascii="Angsana New" w:hAnsi="Angsana New"/>
          <w:sz w:val="30"/>
          <w:szCs w:val="30"/>
          <w:cs/>
        </w:rPr>
        <w:t>ปฏิบัติตาม</w:t>
      </w:r>
      <w:r w:rsidR="00FC76BE" w:rsidRPr="000F6845">
        <w:rPr>
          <w:rFonts w:ascii="Angsana New" w:hAnsi="Angsana New"/>
          <w:sz w:val="30"/>
          <w:szCs w:val="30"/>
          <w:cs/>
        </w:rPr>
        <w:t>นโยบายการบัญชี</w:t>
      </w:r>
      <w:r w:rsidR="00EB06F2" w:rsidRPr="000F6845">
        <w:rPr>
          <w:rFonts w:ascii="Angsana New" w:hAnsi="Angsana New"/>
          <w:sz w:val="30"/>
          <w:szCs w:val="30"/>
          <w:cs/>
        </w:rPr>
        <w:t>ของ</w:t>
      </w:r>
      <w:r w:rsidR="006F291E" w:rsidRPr="000F6845">
        <w:rPr>
          <w:rFonts w:ascii="Angsana New" w:hAnsi="Angsana New"/>
          <w:sz w:val="30"/>
          <w:szCs w:val="30"/>
          <w:cs/>
        </w:rPr>
        <w:t>กลุ่มบริษัท</w:t>
      </w:r>
      <w:r w:rsidR="00EB06F2" w:rsidRPr="000F6845">
        <w:rPr>
          <w:rFonts w:ascii="Angsana New" w:hAnsi="Angsana New"/>
          <w:sz w:val="30"/>
          <w:szCs w:val="30"/>
          <w:cs/>
        </w:rPr>
        <w:t xml:space="preserve"> ทั้งนี้</w:t>
      </w:r>
      <w:r w:rsidR="00B60682" w:rsidRPr="000F6845">
        <w:rPr>
          <w:rFonts w:ascii="Angsana New" w:hAnsi="Angsana New"/>
          <w:sz w:val="30"/>
          <w:szCs w:val="30"/>
          <w:cs/>
        </w:rPr>
        <w:t xml:space="preserve"> </w:t>
      </w:r>
      <w:r w:rsidR="00FC76BE" w:rsidRPr="000F6845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690CFE">
        <w:rPr>
          <w:rFonts w:ascii="Angsana New" w:hAnsi="Angsana New" w:hint="cs"/>
          <w:sz w:val="30"/>
          <w:szCs w:val="30"/>
          <w:cs/>
        </w:rPr>
        <w:t>การ</w:t>
      </w:r>
      <w:r w:rsidR="00FC76BE" w:rsidRPr="000F6845">
        <w:rPr>
          <w:rFonts w:ascii="Angsana New" w:hAnsi="Angsana New"/>
          <w:sz w:val="30"/>
          <w:szCs w:val="30"/>
          <w:cs/>
        </w:rPr>
        <w:t>ไว้</w:t>
      </w:r>
      <w:r w:rsidR="00324C5A" w:rsidRPr="000F6845">
        <w:rPr>
          <w:rFonts w:ascii="Angsana New" w:hAnsi="Angsana New"/>
          <w:sz w:val="30"/>
          <w:szCs w:val="30"/>
          <w:cs/>
        </w:rPr>
        <w:t xml:space="preserve"> </w:t>
      </w:r>
      <w:r w:rsidR="00684AEF" w:rsidRPr="000F6845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690CFE">
        <w:rPr>
          <w:rFonts w:ascii="Angsana New" w:hAnsi="Angsana New" w:hint="cs"/>
          <w:sz w:val="30"/>
          <w:szCs w:val="30"/>
          <w:cs/>
        </w:rPr>
        <w:t>ซึ่งเปิดเผยในหมายเหตุแต่ละข้อจะ</w:t>
      </w:r>
      <w:r w:rsidR="00684AEF" w:rsidRPr="000F6845">
        <w:rPr>
          <w:rFonts w:ascii="Angsana New" w:hAnsi="Angsana New"/>
          <w:sz w:val="30"/>
          <w:szCs w:val="30"/>
          <w:cs/>
        </w:rPr>
        <w:t>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F25B4AA" w14:textId="77777777" w:rsidR="00285E0A" w:rsidRPr="008D31E3" w:rsidRDefault="00285E0A" w:rsidP="00176A0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F9BF68E" w14:textId="2E73A800" w:rsidR="007F74DB" w:rsidRDefault="00285E0A" w:rsidP="00285E0A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5E0A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Pr="00285E0A">
        <w:rPr>
          <w:rFonts w:ascii="Angsana New" w:hAnsi="Angsana New"/>
          <w:sz w:val="30"/>
          <w:szCs w:val="30"/>
          <w:cs/>
        </w:rPr>
        <w:t xml:space="preserve"> มกราคม </w:t>
      </w:r>
      <w:r w:rsidR="00796827" w:rsidRPr="00796827">
        <w:rPr>
          <w:rFonts w:ascii="Angsana New" w:hAnsi="Angsana New"/>
          <w:sz w:val="30"/>
          <w:szCs w:val="30"/>
        </w:rPr>
        <w:t>2568</w:t>
      </w:r>
      <w:r w:rsidRPr="00285E0A">
        <w:rPr>
          <w:rFonts w:ascii="Angsana New" w:hAnsi="Angsana New"/>
          <w:sz w:val="30"/>
          <w:szCs w:val="30"/>
          <w:cs/>
        </w:rPr>
        <w:t xml:space="preserve"> เป็นต้นไปมาถือปฏิบัติในการจัดทำงบการเงินนี้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85E0A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3CE0052E" w14:textId="77777777" w:rsidR="00285E0A" w:rsidRPr="008D31E3" w:rsidRDefault="00285E0A" w:rsidP="00285E0A">
      <w:pPr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E8A2BC7" w14:textId="25E8C273" w:rsidR="00224F65" w:rsidRPr="000F6845" w:rsidRDefault="000F44D6" w:rsidP="00224F65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F6845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นโยบายการบัญชีที่มีสาระสำคัญ</w:t>
      </w:r>
    </w:p>
    <w:p w14:paraId="653ECA9B" w14:textId="77777777" w:rsidR="00224F65" w:rsidRPr="008D31E3" w:rsidRDefault="00224F65" w:rsidP="00224F65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5366D89" w14:textId="77777777" w:rsidR="00731749" w:rsidRPr="000F6845" w:rsidRDefault="00731749" w:rsidP="00676384">
      <w:pPr>
        <w:pStyle w:val="Heading8"/>
        <w:numPr>
          <w:ilvl w:val="1"/>
          <w:numId w:val="21"/>
        </w:numPr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F684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4150D7D" w14:textId="3FA24D5E" w:rsidR="00731749" w:rsidRPr="008D31E3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6E476E84" w14:textId="09D508E0" w:rsidR="00F12B6F" w:rsidRPr="000F6845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การดำเนินงานร่วมกัน (รวมกันเรียกว่า</w:t>
      </w:r>
      <w:r w:rsidR="00196C2D">
        <w:rPr>
          <w:rFonts w:ascii="Angsana New" w:hAnsi="Angsana New"/>
          <w:sz w:val="30"/>
          <w:szCs w:val="30"/>
        </w:rPr>
        <w:t xml:space="preserve">            </w:t>
      </w:r>
      <w:r w:rsidRPr="000F6845">
        <w:rPr>
          <w:rFonts w:ascii="Angsana New" w:hAnsi="Angsana New"/>
          <w:sz w:val="30"/>
          <w:szCs w:val="30"/>
          <w:cs/>
        </w:rPr>
        <w:t xml:space="preserve"> “กลุ่มบริษัท”) และส่วนได้เสียของกลุ่มบริษัทในบริษัทร่วมและการร่วมค้า</w:t>
      </w:r>
    </w:p>
    <w:p w14:paraId="67CAFD4A" w14:textId="133FCB57" w:rsidR="00976498" w:rsidRPr="008D31E3" w:rsidRDefault="00976498" w:rsidP="00F12B6F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1AB090E" w14:textId="77777777" w:rsidR="005A7425" w:rsidRPr="000F6845" w:rsidRDefault="00976498" w:rsidP="005A74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F6845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16E9E187" w14:textId="33E6BF1C" w:rsidR="006D54CE" w:rsidRDefault="00F12B6F" w:rsidP="004D41C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35D75D33" w14:textId="77777777" w:rsidR="008D31E3" w:rsidRPr="0040163C" w:rsidRDefault="008D31E3" w:rsidP="004D41CE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3DE2909" w14:textId="313E2EFC" w:rsidR="003F1E59" w:rsidRPr="004D41CE" w:rsidRDefault="00F12B6F" w:rsidP="004D41CE">
      <w:pPr>
        <w:spacing w:after="100" w:afterAutospacing="1"/>
        <w:ind w:left="540"/>
        <w:rPr>
          <w:rFonts w:ascii="Angsana New" w:hAnsi="Angsana New"/>
          <w:spacing w:val="8"/>
          <w:sz w:val="30"/>
          <w:szCs w:val="30"/>
        </w:rPr>
      </w:pPr>
      <w:r w:rsidRPr="000F6845">
        <w:rPr>
          <w:rFonts w:ascii="Angsana New" w:hAnsi="Angsana New"/>
          <w:spacing w:val="8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1DFDC6A4" w14:textId="3B5EFA64" w:rsidR="000E49B5" w:rsidRPr="000F6845" w:rsidRDefault="00F12B6F" w:rsidP="005A74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</w:t>
      </w:r>
      <w:r w:rsidRPr="000F6845">
        <w:rPr>
          <w:rFonts w:ascii="Angsana New" w:hAnsi="Angsana New" w:hint="cs"/>
          <w:sz w:val="30"/>
          <w:szCs w:val="30"/>
          <w:cs/>
        </w:rPr>
        <w:t xml:space="preserve"> </w:t>
      </w:r>
      <w:r w:rsidRPr="000F6845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0F6845">
        <w:rPr>
          <w:rFonts w:ascii="Angsana New" w:hAnsi="Angsana New" w:hint="cs"/>
          <w:sz w:val="30"/>
          <w:szCs w:val="30"/>
          <w:cs/>
        </w:rPr>
        <w:t>หรือ</w:t>
      </w:r>
      <w:r w:rsidRPr="000F6845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</w:p>
    <w:p w14:paraId="146A8678" w14:textId="77777777" w:rsidR="003F1E59" w:rsidRPr="000F6845" w:rsidRDefault="003F1E59" w:rsidP="005A742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59FDD13" w14:textId="024ACC5E" w:rsidR="00F12B6F" w:rsidRPr="000F6845" w:rsidRDefault="00F12B6F" w:rsidP="00D15B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0F0DD66" w14:textId="77777777" w:rsidR="00F12B6F" w:rsidRPr="000F6845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B63789A" w14:textId="77777777" w:rsidR="00CE7E2D" w:rsidRPr="000F6845" w:rsidRDefault="00CE7E2D" w:rsidP="00CE7E2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F6845">
        <w:rPr>
          <w:rFonts w:ascii="Angsana New" w:hAnsi="Angsana New" w:hint="cs"/>
          <w:i/>
          <w:iCs/>
          <w:sz w:val="30"/>
          <w:szCs w:val="30"/>
          <w:cs/>
        </w:rPr>
        <w:t>บริษัทร่วมและการร่วมค้า</w:t>
      </w:r>
    </w:p>
    <w:p w14:paraId="336A4E13" w14:textId="28436DF6" w:rsidR="00F12B6F" w:rsidRPr="000F6845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บริษัทร่วม</w:t>
      </w:r>
      <w:r w:rsidR="002C396C" w:rsidRPr="000F6845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0F6845">
        <w:rPr>
          <w:rFonts w:ascii="Angsana New" w:hAnsi="Angsana New"/>
          <w:sz w:val="30"/>
          <w:szCs w:val="30"/>
          <w:cs/>
        </w:rPr>
        <w:t xml:space="preserve">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</w:t>
      </w:r>
    </w:p>
    <w:p w14:paraId="1041F557" w14:textId="77777777" w:rsidR="00F12B6F" w:rsidRPr="000F6845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DBFB1" w14:textId="1961A04B" w:rsidR="00F12B6F" w:rsidRPr="000F6845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514F15E4" w14:textId="77777777" w:rsidR="00504A9A" w:rsidRPr="000F6845" w:rsidRDefault="00504A9A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5C838" w14:textId="2C432E5D" w:rsidR="002D2616" w:rsidRPr="000F6845" w:rsidRDefault="00504A9A" w:rsidP="002260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190C1311" w14:textId="77777777" w:rsidR="009E480D" w:rsidRPr="000F6845" w:rsidRDefault="009E480D" w:rsidP="0022608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07EF640" w14:textId="49357B1F" w:rsidR="009E480D" w:rsidRDefault="00F12B6F" w:rsidP="00F12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F6845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9717CE5" w14:textId="77777777" w:rsidR="00593132" w:rsidRPr="000F6845" w:rsidRDefault="00593132" w:rsidP="00F12B6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DBFB2A2" w14:textId="4D098D71" w:rsidR="0080348B" w:rsidRPr="00DF2FD5" w:rsidRDefault="0080348B" w:rsidP="00DF2FD5">
      <w:pPr>
        <w:pStyle w:val="BodyText2"/>
        <w:spacing w:line="240" w:lineRule="atLeast"/>
        <w:ind w:left="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2FD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การรวมธุรกิจ </w:t>
      </w:r>
    </w:p>
    <w:p w14:paraId="3E236A56" w14:textId="3604205F" w:rsidR="0080348B" w:rsidRPr="00DF2FD5" w:rsidRDefault="0080348B" w:rsidP="00DB3F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B8678C7" w14:textId="77777777" w:rsidR="003F1E59" w:rsidRPr="00B019E1" w:rsidRDefault="003F1E59" w:rsidP="00DB3F59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409AEA5" w14:textId="37806E7D" w:rsidR="0080348B" w:rsidRPr="00DF2FD5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780155" w:rsidRPr="00DF2FD5">
        <w:rPr>
          <w:rFonts w:ascii="Angsana New" w:hAnsi="Angsana New" w:hint="cs"/>
          <w:sz w:val="30"/>
          <w:szCs w:val="30"/>
          <w:cs/>
        </w:rPr>
        <w:t xml:space="preserve"> </w:t>
      </w:r>
      <w:r w:rsidRPr="00DF2FD5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4C8E226" w14:textId="77777777" w:rsidR="00146944" w:rsidRPr="00B019E1" w:rsidRDefault="00146944" w:rsidP="0080348B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346BC65" w14:textId="606DC44E" w:rsidR="0080348B" w:rsidRPr="00DF2FD5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BB626E3" w14:textId="77777777" w:rsidR="0080348B" w:rsidRPr="00B019E1" w:rsidRDefault="0080348B" w:rsidP="0080348B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5FEB525" w14:textId="77777777" w:rsidR="0080348B" w:rsidRPr="00DF2FD5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7782ED2" w14:textId="77777777" w:rsidR="0080348B" w:rsidRPr="00B019E1" w:rsidRDefault="0080348B" w:rsidP="0080348B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A80EAF1" w14:textId="442935A9" w:rsidR="0080348B" w:rsidRPr="00DF2FD5" w:rsidRDefault="0080348B" w:rsidP="00DB3F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4D2AFC" w:rsidRPr="00DF2FD5">
        <w:rPr>
          <w:rFonts w:ascii="Angsana New" w:hAnsi="Angsana New"/>
          <w:sz w:val="30"/>
          <w:szCs w:val="30"/>
        </w:rPr>
        <w:t xml:space="preserve"> </w:t>
      </w:r>
      <w:r w:rsidRPr="00DF2FD5">
        <w:rPr>
          <w:rFonts w:ascii="Angsana New" w:hAnsi="Angsana New"/>
          <w:sz w:val="30"/>
          <w:szCs w:val="30"/>
          <w:cs/>
        </w:rPr>
        <w:t xml:space="preserve">ๆ ที่เคยรับรู้ไว้ ณ วันที่ซื้อ </w:t>
      </w:r>
    </w:p>
    <w:p w14:paraId="4F487F2F" w14:textId="1B3B403E" w:rsidR="00910E59" w:rsidRPr="00B019E1" w:rsidRDefault="00910E59">
      <w:pPr>
        <w:rPr>
          <w:rFonts w:ascii="Angsana New" w:hAnsi="Angsana New"/>
          <w:sz w:val="26"/>
          <w:szCs w:val="26"/>
          <w:cs/>
        </w:rPr>
      </w:pPr>
    </w:p>
    <w:p w14:paraId="4EC1F21F" w14:textId="2B440D4F" w:rsidR="0080348B" w:rsidRPr="00DF2FD5" w:rsidRDefault="0080348B" w:rsidP="008034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25157D0" w14:textId="2881ABFD" w:rsidR="007F10E0" w:rsidRPr="00B019E1" w:rsidRDefault="007F10E0">
      <w:pPr>
        <w:rPr>
          <w:rFonts w:ascii="Angsana New" w:hAnsi="Angsana New"/>
          <w:sz w:val="26"/>
          <w:szCs w:val="26"/>
        </w:rPr>
      </w:pPr>
    </w:p>
    <w:p w14:paraId="0DB5C130" w14:textId="1FADFFC8" w:rsidR="00844DAE" w:rsidRPr="006762E6" w:rsidRDefault="0080348B" w:rsidP="006762E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</w:t>
      </w:r>
      <w:r w:rsidR="00DF2FD5">
        <w:rPr>
          <w:rFonts w:ascii="Angsana New" w:hAnsi="Angsana New" w:hint="cs"/>
          <w:sz w:val="30"/>
          <w:szCs w:val="30"/>
          <w:cs/>
        </w:rPr>
        <w:t>น</w:t>
      </w:r>
      <w:r w:rsidRPr="00B019E1">
        <w:rPr>
          <w:rFonts w:ascii="Angsana New" w:hAnsi="Angsana New"/>
          <w:sz w:val="30"/>
          <w:szCs w:val="30"/>
          <w:cs/>
        </w:rPr>
        <w:t>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6AFF36D" w14:textId="77777777" w:rsidR="00015288" w:rsidRPr="00DF2FD5" w:rsidRDefault="00015288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F2FD5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เงินลงทุนในบริษัทย่อย บริษัทร่วมและการร่วมค้า</w:t>
      </w:r>
    </w:p>
    <w:p w14:paraId="07DD9FF8" w14:textId="113DCF29" w:rsidR="008C54B4" w:rsidRPr="00DF2FD5" w:rsidRDefault="008C54B4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B41157D" w14:textId="03FBFDAA" w:rsidR="0080348B" w:rsidRPr="00DF2FD5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2F4E74B4" w14:textId="77777777" w:rsidR="0080348B" w:rsidRPr="00DF2FD5" w:rsidRDefault="0080348B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94CD759" w14:textId="77777777" w:rsidR="00731749" w:rsidRPr="00DF2FD5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F2FD5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73EE4C98" w14:textId="4D8E9E8E" w:rsidR="00AE4B4B" w:rsidRPr="00DF2FD5" w:rsidRDefault="00AE4B4B" w:rsidP="003C1046">
      <w:pPr>
        <w:tabs>
          <w:tab w:val="left" w:pos="540"/>
        </w:tabs>
        <w:ind w:left="540"/>
        <w:jc w:val="both"/>
        <w:rPr>
          <w:rFonts w:ascii="Angsana New" w:eastAsia="EucrosiaUPCBold" w:hAnsi="Angsana New"/>
          <w:sz w:val="30"/>
          <w:szCs w:val="30"/>
        </w:rPr>
      </w:pPr>
    </w:p>
    <w:p w14:paraId="73658D57" w14:textId="2A158939" w:rsidR="0080348B" w:rsidRPr="00DF2FD5" w:rsidRDefault="0080348B" w:rsidP="00E24CB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DF2FD5">
        <w:rPr>
          <w:rFonts w:ascii="Angsana New" w:hAnsi="Angsana New" w:hint="cs"/>
          <w:sz w:val="30"/>
          <w:szCs w:val="30"/>
          <w:cs/>
        </w:rPr>
        <w:t xml:space="preserve"> </w:t>
      </w:r>
      <w:r w:rsidRPr="00DF2FD5">
        <w:rPr>
          <w:rFonts w:ascii="Angsana New" w:hAnsi="Angsana New"/>
          <w:sz w:val="30"/>
          <w:szCs w:val="30"/>
          <w:cs/>
        </w:rPr>
        <w:t xml:space="preserve">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 </w:t>
      </w:r>
    </w:p>
    <w:p w14:paraId="58559884" w14:textId="77777777" w:rsidR="00E24CBA" w:rsidRPr="00DF2FD5" w:rsidRDefault="00E24CBA" w:rsidP="00E24CBA">
      <w:pPr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4EA5D8F0" w14:textId="053EE14A" w:rsidR="002E5CD6" w:rsidRPr="00DF2FD5" w:rsidRDefault="002E5CD6" w:rsidP="00E24CBA">
      <w:pPr>
        <w:spacing w:line="240" w:lineRule="auto"/>
        <w:ind w:firstLine="540"/>
        <w:rPr>
          <w:rFonts w:ascii="Angsana New" w:eastAsia="EucrosiaUPCBold" w:hAnsi="Angsana New"/>
          <w:sz w:val="30"/>
          <w:szCs w:val="30"/>
        </w:rPr>
      </w:pPr>
      <w:r w:rsidRPr="00DF2FD5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01E217F1" w14:textId="1F048433" w:rsidR="002E5CD6" w:rsidRPr="00DF2FD5" w:rsidRDefault="002E5CD6" w:rsidP="002E5C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</w:t>
      </w:r>
      <w:r w:rsidR="007E5AC5">
        <w:rPr>
          <w:rFonts w:ascii="Angsana New" w:hAnsi="Angsana New"/>
          <w:sz w:val="30"/>
          <w:szCs w:val="30"/>
        </w:rPr>
        <w:t xml:space="preserve"> </w:t>
      </w:r>
      <w:r w:rsidRPr="00DF2FD5">
        <w:rPr>
          <w:rFonts w:ascii="Angsana New" w:hAnsi="Angsana New"/>
          <w:sz w:val="30"/>
          <w:szCs w:val="30"/>
          <w:cs/>
        </w:rPr>
        <w:t xml:space="preserve">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67999ECA" w14:textId="77777777" w:rsidR="004456A7" w:rsidRPr="00DF2FD5" w:rsidRDefault="004456A7" w:rsidP="002E5CD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6CCCC" w14:textId="264F4750" w:rsidR="00B71678" w:rsidRDefault="00CA0D32" w:rsidP="00B7167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2FD5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B71678" w:rsidRPr="00B71678">
        <w:rPr>
          <w:rFonts w:ascii="Angsana New" w:hAnsi="Angsana New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796827" w:rsidRPr="00796827">
        <w:rPr>
          <w:rFonts w:ascii="Angsana New" w:hAnsi="Angsana New"/>
          <w:sz w:val="30"/>
          <w:szCs w:val="30"/>
        </w:rPr>
        <w:t>4</w:t>
      </w:r>
      <w:r w:rsidR="00B71678" w:rsidRPr="00B71678">
        <w:rPr>
          <w:rFonts w:ascii="Angsana New" w:hAnsi="Angsana New"/>
          <w:sz w:val="30"/>
          <w:szCs w:val="30"/>
          <w:cs/>
        </w:rPr>
        <w:t>(ง.</w:t>
      </w:r>
      <w:r w:rsidR="00796827" w:rsidRPr="00796827">
        <w:rPr>
          <w:rFonts w:ascii="Angsana New" w:hAnsi="Angsana New"/>
          <w:sz w:val="30"/>
          <w:szCs w:val="30"/>
        </w:rPr>
        <w:t>4</w:t>
      </w:r>
      <w:r w:rsidR="00B71678" w:rsidRPr="00B71678">
        <w:rPr>
          <w:rFonts w:ascii="Angsana New" w:hAnsi="Angsana New"/>
          <w:sz w:val="30"/>
          <w:szCs w:val="30"/>
          <w:cs/>
        </w:rPr>
        <w:t>))</w:t>
      </w:r>
      <w:r w:rsidR="00B71678">
        <w:rPr>
          <w:rFonts w:ascii="Angsana New" w:hAnsi="Angsana New" w:hint="cs"/>
          <w:sz w:val="30"/>
          <w:szCs w:val="30"/>
          <w:cs/>
        </w:rPr>
        <w:t xml:space="preserve"> </w:t>
      </w:r>
      <w:r w:rsidR="00B71678" w:rsidRPr="00B71678">
        <w:rPr>
          <w:rFonts w:ascii="Angsana New"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8C76E51" w14:textId="77777777" w:rsidR="00B71678" w:rsidRDefault="00B71678" w:rsidP="00B7167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A4E835" w14:textId="31EA3F59" w:rsidR="00FE1F75" w:rsidRPr="00FE1F75" w:rsidRDefault="00FE1F75" w:rsidP="00FE1F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1F75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>
        <w:rPr>
          <w:rFonts w:ascii="Angsana New" w:hAnsi="Angsana New"/>
          <w:sz w:val="30"/>
          <w:szCs w:val="30"/>
        </w:rPr>
        <w:t xml:space="preserve"> </w:t>
      </w:r>
      <w:r w:rsidRPr="00FE1F75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</w:t>
      </w:r>
      <w:r>
        <w:rPr>
          <w:rFonts w:ascii="Angsana New" w:hAnsi="Angsana New"/>
          <w:sz w:val="30"/>
          <w:szCs w:val="30"/>
        </w:rPr>
        <w:t xml:space="preserve"> </w:t>
      </w:r>
      <w:r w:rsidRPr="00FE1F75">
        <w:rPr>
          <w:rFonts w:ascii="Angsana New" w:hAnsi="Angsana New"/>
          <w:sz w:val="30"/>
          <w:szCs w:val="30"/>
          <w:cs/>
        </w:rPr>
        <w:t>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 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2F68B1D3" w14:textId="4184CE53" w:rsidR="00FE1F75" w:rsidRDefault="00FE1F75" w:rsidP="00FE1F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1F75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256B5912" w14:textId="77777777" w:rsidR="00FE1F75" w:rsidRDefault="00FE1F75" w:rsidP="00FE1F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6FBC13" w14:textId="4D1E0428" w:rsidR="005C3D9A" w:rsidRPr="00B019E1" w:rsidRDefault="005C3D9A" w:rsidP="00FE1F75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E1F75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</w:t>
      </w:r>
      <w:r w:rsidRPr="00B019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ทางการเงิน</w:t>
      </w:r>
    </w:p>
    <w:p w14:paraId="078A3157" w14:textId="5B9395B2" w:rsidR="005E68FF" w:rsidRPr="00B019E1" w:rsidRDefault="005E68FF" w:rsidP="005E68F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A642E5" w14:textId="071FBC44" w:rsidR="00EA797A" w:rsidRPr="00B019E1" w:rsidRDefault="00EA797A" w:rsidP="00325103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B019E1">
        <w:rPr>
          <w:rFonts w:ascii="Angsana New" w:hAnsi="Angsana New"/>
          <w:i/>
          <w:iCs/>
          <w:sz w:val="30"/>
          <w:szCs w:val="30"/>
        </w:rPr>
        <w:t>(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ง</w:t>
      </w:r>
      <w:r w:rsidRPr="00B019E1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</w:t>
      </w:r>
      <w:r w:rsidRPr="00B019E1">
        <w:rPr>
          <w:rFonts w:ascii="Angsana New" w:hAnsi="Angsana New"/>
          <w:i/>
          <w:iCs/>
          <w:sz w:val="30"/>
          <w:szCs w:val="30"/>
        </w:rPr>
        <w:t>)</w:t>
      </w:r>
      <w:r w:rsidR="00B60682" w:rsidRPr="00B019E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43396D89" w14:textId="492DFD7D" w:rsidR="00B60EE3" w:rsidRPr="00B019E1" w:rsidRDefault="00B17C50" w:rsidP="003A5670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019E1">
        <w:rPr>
          <w:rFonts w:ascii="Angsana New" w:hAnsi="Angsana New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Pr="00B019E1">
        <w:rPr>
          <w:rFonts w:ascii="Angsana New" w:hAnsi="Angsana New" w:hint="cs"/>
          <w:sz w:val="30"/>
          <w:szCs w:val="30"/>
          <w:cs/>
        </w:rPr>
        <w:t xml:space="preserve"> </w:t>
      </w:r>
      <w:r w:rsidR="00B60EE3" w:rsidRPr="00B019E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3A5670" w:rsidRPr="00B019E1">
        <w:rPr>
          <w:rFonts w:ascii="Angsana New" w:hAnsi="Angsana New" w:hint="cs"/>
          <w:sz w:val="30"/>
          <w:szCs w:val="30"/>
          <w:cs/>
        </w:rPr>
        <w:t xml:space="preserve"> (</w:t>
      </w:r>
      <w:r w:rsidR="00B60EE3" w:rsidRPr="00B019E1">
        <w:rPr>
          <w:rFonts w:ascii="Angsana New" w:hAnsi="Angsana New"/>
          <w:sz w:val="30"/>
          <w:szCs w:val="30"/>
          <w:cs/>
        </w:rPr>
        <w:t>นอกเหนือจากลูกหนี้การค้า (ดูหมายเหตุข้อ</w:t>
      </w:r>
      <w:r w:rsidR="003A5670" w:rsidRPr="00B019E1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="00E51493" w:rsidRPr="00B019E1">
        <w:rPr>
          <w:rFonts w:ascii="Angsana New" w:hAnsi="Angsana New" w:hint="cs"/>
          <w:sz w:val="30"/>
          <w:szCs w:val="30"/>
          <w:cs/>
        </w:rPr>
        <w:t>(ฉ</w:t>
      </w:r>
      <w:r w:rsidR="00B60EE3" w:rsidRPr="00B019E1">
        <w:rPr>
          <w:rFonts w:ascii="Angsana New" w:hAnsi="Angsana New"/>
          <w:sz w:val="30"/>
          <w:szCs w:val="30"/>
          <w:cs/>
        </w:rPr>
        <w:t>))</w:t>
      </w:r>
      <w:r w:rsidR="00B21C6E">
        <w:rPr>
          <w:rFonts w:ascii="Angsana New" w:hAnsi="Angsana New"/>
          <w:sz w:val="30"/>
          <w:szCs w:val="30"/>
        </w:rPr>
        <w:t xml:space="preserve">) </w:t>
      </w:r>
      <w:r w:rsidR="00B60EE3" w:rsidRPr="00B019E1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</w:t>
      </w:r>
      <w:r w:rsidR="006F291E"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และวัดมูลค่าด้วยมูลค่า</w:t>
      </w:r>
      <w:r w:rsidR="00CA6002" w:rsidRPr="00B019E1">
        <w:rPr>
          <w:rFonts w:ascii="Angsana New" w:hAnsi="Angsana New" w:hint="cs"/>
          <w:sz w:val="30"/>
          <w:szCs w:val="30"/>
          <w:cs/>
        </w:rPr>
        <w:t>เมื่อเริ่มแรกด้วยมูลค่า</w:t>
      </w:r>
      <w:r w:rsidR="00B60EE3" w:rsidRPr="00B019E1">
        <w:rPr>
          <w:rFonts w:ascii="Angsana New" w:hAnsi="Angsana New"/>
          <w:sz w:val="30"/>
          <w:szCs w:val="30"/>
          <w:cs/>
        </w:rPr>
        <w:t>ยุติธรรม</w:t>
      </w:r>
      <w:r w:rsidR="00CA6002" w:rsidRPr="00B019E1">
        <w:rPr>
          <w:rFonts w:ascii="Angsana New" w:hAnsi="Angsana New" w:hint="cs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</w:t>
      </w:r>
      <w:r w:rsidR="00B60EE3" w:rsidRPr="00B019E1">
        <w:rPr>
          <w:rFonts w:ascii="Angsana New" w:hAnsi="Angsana New"/>
          <w:sz w:val="30"/>
          <w:szCs w:val="30"/>
          <w:cs/>
        </w:rPr>
        <w:t>รวม</w:t>
      </w:r>
      <w:r w:rsidR="00CA6002" w:rsidRPr="00B019E1">
        <w:rPr>
          <w:rFonts w:ascii="Angsana New" w:hAnsi="Angsana New" w:hint="cs"/>
          <w:sz w:val="30"/>
          <w:szCs w:val="30"/>
          <w:cs/>
        </w:rPr>
        <w:t>หรือหัก</w:t>
      </w:r>
      <w:r w:rsidR="00B60EE3" w:rsidRPr="00B019E1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CA6002" w:rsidRPr="00B019E1">
        <w:rPr>
          <w:rFonts w:ascii="Angsana New" w:hAnsi="Angsana New" w:hint="cs"/>
          <w:sz w:val="30"/>
          <w:szCs w:val="30"/>
          <w:cs/>
        </w:rPr>
        <w:t>ด้วย</w:t>
      </w:r>
      <w:r w:rsidR="00B60EE3" w:rsidRPr="00B019E1">
        <w:rPr>
          <w:rFonts w:ascii="Angsana New" w:hAnsi="Angsana New"/>
          <w:sz w:val="30"/>
          <w:szCs w:val="30"/>
          <w:cs/>
        </w:rPr>
        <w:t xml:space="preserve"> </w:t>
      </w:r>
    </w:p>
    <w:p w14:paraId="0D2BFFEF" w14:textId="77777777" w:rsidR="00B60EE3" w:rsidRPr="00B019E1" w:rsidRDefault="00B60EE3" w:rsidP="00B60EE3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C061B29" w14:textId="3E5F8022" w:rsidR="00B60EE3" w:rsidRPr="00B019E1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15B3A" w:rsidRPr="00B019E1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Pr="00B019E1">
        <w:rPr>
          <w:rFonts w:ascii="Angsana New" w:hAnsi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14CDB98" w14:textId="2FED3AC9" w:rsidR="00294897" w:rsidRPr="00B019E1" w:rsidRDefault="00294897" w:rsidP="008326CD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2B2C6742" w14:textId="65F0AC52" w:rsidR="00B60EE3" w:rsidRPr="00B019E1" w:rsidRDefault="00B60EE3" w:rsidP="00B87422">
      <w:pPr>
        <w:pStyle w:val="BodyText2"/>
        <w:tabs>
          <w:tab w:val="left" w:pos="99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DCACD45" w14:textId="77777777" w:rsidR="00CE7E2D" w:rsidRPr="00B019E1" w:rsidRDefault="00CE7E2D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18215C8" w14:textId="110667DA" w:rsidR="00B60EE3" w:rsidRPr="00B019E1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6C287314" w14:textId="5F4A3934" w:rsidR="00BB4B48" w:rsidRPr="00B019E1" w:rsidRDefault="00BB4B48">
      <w:pPr>
        <w:rPr>
          <w:rFonts w:ascii="Angsana New" w:hAnsi="Angsana New"/>
          <w:sz w:val="30"/>
          <w:szCs w:val="30"/>
          <w:highlight w:val="yellow"/>
        </w:rPr>
      </w:pPr>
      <w:r w:rsidRPr="00B019E1">
        <w:rPr>
          <w:rFonts w:ascii="Angsana New" w:hAnsi="Angsana New"/>
          <w:sz w:val="30"/>
          <w:szCs w:val="30"/>
          <w:highlight w:val="yellow"/>
        </w:rPr>
        <w:br w:type="page"/>
      </w:r>
    </w:p>
    <w:p w14:paraId="66D3C737" w14:textId="387EA3DC" w:rsidR="00B60EE3" w:rsidRPr="00B019E1" w:rsidRDefault="0020117E" w:rsidP="0020117E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B019E1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ง</w:t>
      </w:r>
      <w:r w:rsidRPr="00B019E1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</w:t>
      </w:r>
      <w:r w:rsidRPr="00B019E1">
        <w:rPr>
          <w:rFonts w:ascii="Angsana New" w:hAnsi="Angsana New"/>
          <w:i/>
          <w:iCs/>
          <w:sz w:val="30"/>
          <w:szCs w:val="30"/>
        </w:rPr>
        <w:t>)</w:t>
      </w:r>
      <w:r w:rsidRPr="00B019E1">
        <w:rPr>
          <w:rFonts w:ascii="Angsana New" w:hAnsi="Angsana New"/>
          <w:i/>
          <w:iCs/>
          <w:sz w:val="30"/>
          <w:szCs w:val="30"/>
          <w:cs/>
        </w:rPr>
        <w:t xml:space="preserve"> การตัดรายการออกจากบัญชีและการหักกลบ</w:t>
      </w:r>
    </w:p>
    <w:p w14:paraId="658E7A0C" w14:textId="08EE70E3" w:rsidR="00B60EE3" w:rsidRPr="00B019E1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5ECFBDF" w14:textId="77777777" w:rsidR="00B60EE3" w:rsidRPr="004357D1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5"/>
          <w:szCs w:val="25"/>
        </w:rPr>
      </w:pPr>
    </w:p>
    <w:p w14:paraId="0F8767DE" w14:textId="1301C4E3" w:rsidR="00B60EE3" w:rsidRPr="00B019E1" w:rsidRDefault="006F291E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="00B60EE3" w:rsidRPr="00B019E1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8A8588F" w14:textId="77777777" w:rsidR="00B60EE3" w:rsidRPr="004357D1" w:rsidRDefault="00B60EE3" w:rsidP="00815B3A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25"/>
          <w:szCs w:val="25"/>
        </w:rPr>
      </w:pPr>
    </w:p>
    <w:p w14:paraId="4D5A4688" w14:textId="7915B2F7" w:rsidR="00B60EE3" w:rsidRPr="00B019E1" w:rsidRDefault="00B60EE3" w:rsidP="0020117E">
      <w:pPr>
        <w:pStyle w:val="BodyText2"/>
        <w:tabs>
          <w:tab w:val="left" w:pos="108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B50AE6B" w14:textId="77777777" w:rsidR="00B60EE3" w:rsidRPr="004357D1" w:rsidRDefault="00B60EE3" w:rsidP="0076772B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25"/>
          <w:szCs w:val="25"/>
          <w:highlight w:val="yellow"/>
        </w:rPr>
      </w:pPr>
    </w:p>
    <w:p w14:paraId="424687A8" w14:textId="6D78F9BC" w:rsidR="00F40099" w:rsidRPr="00B019E1" w:rsidRDefault="00B60EE3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09546E" w:rsidRPr="00B019E1">
        <w:rPr>
          <w:rFonts w:ascii="Angsana New" w:hAnsi="Angsana New"/>
          <w:sz w:val="30"/>
          <w:szCs w:val="30"/>
          <w:cs/>
        </w:rPr>
        <w:t>งบฐานะการเงิน</w:t>
      </w:r>
      <w:r w:rsidRPr="00B019E1">
        <w:rPr>
          <w:rFonts w:ascii="Angsana New" w:hAnsi="Angsana New"/>
          <w:sz w:val="30"/>
          <w:szCs w:val="30"/>
          <w:cs/>
        </w:rPr>
        <w:t>ด้วยจำนวนสุทธิก็ต่อเมื่อ</w:t>
      </w:r>
      <w:r w:rsidR="006F291E" w:rsidRPr="00B019E1">
        <w:rPr>
          <w:rFonts w:ascii="Angsana New" w:hAnsi="Angsana New"/>
          <w:sz w:val="30"/>
          <w:szCs w:val="30"/>
          <w:cs/>
        </w:rPr>
        <w:t>กลุ่มบริษัท</w:t>
      </w:r>
      <w:r w:rsidRPr="00B019E1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6F291E" w:rsidRPr="00B019E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B019E1">
        <w:rPr>
          <w:rFonts w:ascii="Angsana New" w:hAnsi="Angsana New"/>
          <w:spacing w:val="-2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49DF8D1" w14:textId="77777777" w:rsidR="00BB4B48" w:rsidRPr="004357D1" w:rsidRDefault="00BB4B48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pacing w:val="-2"/>
          <w:sz w:val="25"/>
          <w:szCs w:val="25"/>
        </w:rPr>
      </w:pPr>
    </w:p>
    <w:p w14:paraId="511A4DAC" w14:textId="50AC3944" w:rsidR="0020117E" w:rsidRPr="00B019E1" w:rsidRDefault="0020117E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019E1">
        <w:rPr>
          <w:rFonts w:ascii="Angsana New" w:hAnsi="Angsana New"/>
          <w:i/>
          <w:iCs/>
          <w:sz w:val="30"/>
          <w:szCs w:val="30"/>
        </w:rPr>
        <w:t>(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ง</w:t>
      </w:r>
      <w:r w:rsidRPr="00B019E1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3</w:t>
      </w:r>
      <w:r w:rsidRPr="00B019E1">
        <w:rPr>
          <w:rFonts w:ascii="Angsana New" w:hAnsi="Angsana New"/>
          <w:i/>
          <w:iCs/>
          <w:sz w:val="30"/>
          <w:szCs w:val="30"/>
        </w:rPr>
        <w:t>)</w:t>
      </w:r>
      <w:r w:rsidRPr="00B019E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19E1"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403D3120" w14:textId="14DA8CDC" w:rsidR="007F10E0" w:rsidRPr="00B019E1" w:rsidRDefault="0020117E" w:rsidP="0020117E">
      <w:pPr>
        <w:tabs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F5A9F61" w14:textId="77777777" w:rsidR="00E51493" w:rsidRPr="004357D1" w:rsidRDefault="00E51493" w:rsidP="0020117E">
      <w:pPr>
        <w:tabs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25"/>
          <w:szCs w:val="25"/>
          <w:cs/>
        </w:rPr>
      </w:pPr>
    </w:p>
    <w:p w14:paraId="73872E13" w14:textId="33CBD8D2" w:rsidR="007C68B8" w:rsidRPr="00B019E1" w:rsidRDefault="007C68B8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019E1">
        <w:rPr>
          <w:rFonts w:ascii="Angsana New" w:hAnsi="Angsana New"/>
          <w:i/>
          <w:iCs/>
          <w:sz w:val="30"/>
          <w:szCs w:val="30"/>
        </w:rPr>
        <w:t>(</w:t>
      </w:r>
      <w:r w:rsidRPr="00B019E1">
        <w:rPr>
          <w:rFonts w:ascii="Angsana New" w:hAnsi="Angsana New"/>
          <w:i/>
          <w:iCs/>
          <w:sz w:val="30"/>
          <w:szCs w:val="30"/>
          <w:cs/>
        </w:rPr>
        <w:t>ง</w:t>
      </w:r>
      <w:r w:rsidRPr="00B019E1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4</w:t>
      </w:r>
      <w:r w:rsidRPr="00B019E1">
        <w:rPr>
          <w:rFonts w:ascii="Angsana New" w:hAnsi="Angsana New"/>
          <w:i/>
          <w:iCs/>
          <w:sz w:val="30"/>
          <w:szCs w:val="30"/>
        </w:rPr>
        <w:t>)</w:t>
      </w:r>
      <w:r w:rsidRPr="00B019E1">
        <w:rPr>
          <w:rFonts w:ascii="Angsana New" w:hAnsi="Angsana New"/>
          <w:i/>
          <w:iCs/>
          <w:sz w:val="30"/>
          <w:szCs w:val="30"/>
          <w:cs/>
        </w:rPr>
        <w:t xml:space="preserve"> การด้อยค่าของสินทรัพย์ทางการเงินนอกเหนือจากลูกหนี้การค้า</w:t>
      </w:r>
    </w:p>
    <w:p w14:paraId="1A950273" w14:textId="29571C43" w:rsidR="00B019E1" w:rsidRDefault="009D24A9" w:rsidP="00080E39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B019E1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8E5B281" w14:textId="77777777" w:rsidR="004D41CE" w:rsidRPr="008D31E3" w:rsidRDefault="004D41CE" w:rsidP="00080E39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5"/>
          <w:szCs w:val="25"/>
        </w:rPr>
      </w:pPr>
    </w:p>
    <w:p w14:paraId="7EA15E1C" w14:textId="3C60CC1E" w:rsidR="003A5670" w:rsidRPr="00080E39" w:rsidRDefault="006F291E" w:rsidP="00080E39">
      <w:pPr>
        <w:pStyle w:val="BodyText2"/>
        <w:tabs>
          <w:tab w:val="left" w:pos="990"/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080E39">
        <w:rPr>
          <w:rFonts w:ascii="Angsana New" w:hAnsi="Angsana New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6E41B5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12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241594" w14:textId="33E6B485" w:rsidR="00E24CBA" w:rsidRPr="008D31E3" w:rsidRDefault="00E24CBA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25"/>
          <w:szCs w:val="25"/>
        </w:rPr>
      </w:pPr>
    </w:p>
    <w:p w14:paraId="2B7833BC" w14:textId="57115A24" w:rsidR="003A5670" w:rsidRPr="00080E39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D95BC7">
        <w:rPr>
          <w:rFonts w:ascii="Angsana New" w:hAnsi="Angsana New"/>
          <w:sz w:val="30"/>
          <w:szCs w:val="30"/>
        </w:rPr>
        <w:t xml:space="preserve">              </w:t>
      </w:r>
      <w:r w:rsidRPr="00080E39">
        <w:rPr>
          <w:rFonts w:ascii="Angsana New" w:hAnsi="Angsana New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D657B61" w14:textId="77777777" w:rsidR="003A5670" w:rsidRPr="00080E39" w:rsidRDefault="003A567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8B02C44" w14:textId="179DB744" w:rsidR="003A5670" w:rsidRPr="00080E39" w:rsidRDefault="006F291E" w:rsidP="0046043E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พิจารณาว่าสินทรัพย์ทางการเงินมีความเสี่ยงด้านเครดิตต่ำเมื่อมีความน่าเชื่อถืออยู่ใน ‘ระดับที่น่าลงทุน’ ซึ่งเป็นการจัดอันดับที่เข้าใจในระดับสากล </w:t>
      </w:r>
      <w:r w:rsidR="00852C88" w:rsidRPr="00080E39">
        <w:rPr>
          <w:rFonts w:ascii="Angsana New" w:hAnsi="Angsana New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44DAE" w:rsidRPr="00080E39">
        <w:rPr>
          <w:rFonts w:ascii="Angsana New" w:hAnsi="Angsana New"/>
          <w:sz w:val="30"/>
          <w:szCs w:val="30"/>
        </w:rPr>
        <w:t xml:space="preserve"> </w:t>
      </w:r>
      <w:r w:rsidR="00080E39">
        <w:rPr>
          <w:rFonts w:ascii="Angsana New" w:hAnsi="Angsana New"/>
          <w:sz w:val="30"/>
          <w:szCs w:val="30"/>
        </w:rPr>
        <w:t xml:space="preserve">     </w:t>
      </w:r>
      <w:r w:rsidR="00796827" w:rsidRPr="00796827">
        <w:rPr>
          <w:rFonts w:ascii="Angsana New" w:hAnsi="Angsana New"/>
          <w:sz w:val="30"/>
          <w:szCs w:val="30"/>
        </w:rPr>
        <w:t>12</w:t>
      </w:r>
      <w:r w:rsidR="00852C88" w:rsidRPr="00080E39">
        <w:rPr>
          <w:rFonts w:ascii="Angsana New" w:hAnsi="Angsana New"/>
          <w:sz w:val="30"/>
          <w:szCs w:val="30"/>
        </w:rPr>
        <w:t xml:space="preserve"> </w:t>
      </w:r>
      <w:r w:rsidR="00852C88" w:rsidRPr="00080E39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5159BB59" w14:textId="77777777" w:rsidR="00DE0ACC" w:rsidRPr="00080E39" w:rsidRDefault="00DE0ACC" w:rsidP="003D170C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5BA7C4" w14:textId="65A2A2A0" w:rsidR="008F27D8" w:rsidRPr="00080E39" w:rsidRDefault="006F291E" w:rsidP="003D170C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96827" w:rsidRPr="00796827">
        <w:rPr>
          <w:rFonts w:ascii="Angsana New" w:hAnsi="Angsana New"/>
          <w:sz w:val="30"/>
          <w:szCs w:val="30"/>
        </w:rPr>
        <w:t>30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016B19" w:rsidRPr="00080E39">
        <w:rPr>
          <w:rFonts w:ascii="Angsana New" w:hAnsi="Angsana New" w:hint="cs"/>
          <w:sz w:val="30"/>
          <w:szCs w:val="30"/>
          <w:cs/>
        </w:rPr>
        <w:t xml:space="preserve"> </w:t>
      </w:r>
      <w:r w:rsidR="003A5670" w:rsidRPr="00080E39">
        <w:rPr>
          <w:rFonts w:ascii="Angsana New" w:hAnsi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</w:p>
    <w:p w14:paraId="0EF4789D" w14:textId="77777777" w:rsidR="00112560" w:rsidRPr="00080E39" w:rsidRDefault="00112560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2236195" w14:textId="0B6A7AC4" w:rsidR="003A5670" w:rsidRPr="00080E39" w:rsidRDefault="006F291E" w:rsidP="00815B3A">
      <w:pPr>
        <w:pStyle w:val="BodyText2"/>
        <w:tabs>
          <w:tab w:val="left" w:pos="126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3A5670" w:rsidRPr="00080E39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72635C21" w14:textId="296A4083" w:rsidR="003A5670" w:rsidRPr="00080E39" w:rsidRDefault="003A5670" w:rsidP="00AC25A4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-</w:t>
      </w:r>
      <w:r w:rsidRPr="00080E39">
        <w:rPr>
          <w:rFonts w:ascii="Angsana New" w:hAnsi="Angsana New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6F291E"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Pr="00080E39">
        <w:rPr>
          <w:rFonts w:ascii="Angsana New" w:hAnsi="Angsana New"/>
          <w:sz w:val="30"/>
          <w:szCs w:val="30"/>
          <w:cs/>
        </w:rPr>
        <w:t>ได้เต็มจำนวน อีกทั้ง</w:t>
      </w:r>
      <w:r w:rsidR="008F27D8"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Pr="00080E39">
        <w:rPr>
          <w:rFonts w:ascii="Angsana New" w:hAnsi="Angsana New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2AC7EA7D" w14:textId="4A0A2946" w:rsidR="00006A67" w:rsidRPr="00080E39" w:rsidRDefault="003A5670" w:rsidP="00DE0ACC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-</w:t>
      </w:r>
      <w:r w:rsidRPr="00080E39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796827" w:rsidRPr="00796827">
        <w:rPr>
          <w:rFonts w:ascii="Angsana New" w:hAnsi="Angsana New"/>
          <w:sz w:val="30"/>
          <w:szCs w:val="30"/>
        </w:rPr>
        <w:t>90</w:t>
      </w:r>
      <w:r w:rsidRPr="00080E39">
        <w:rPr>
          <w:rFonts w:ascii="Angsana New" w:hAnsi="Angsana New"/>
          <w:sz w:val="30"/>
          <w:szCs w:val="30"/>
          <w:cs/>
        </w:rPr>
        <w:t xml:space="preserve"> วัน</w:t>
      </w:r>
    </w:p>
    <w:p w14:paraId="709F4F48" w14:textId="77777777" w:rsidR="00BF65D4" w:rsidRPr="00080E39" w:rsidRDefault="00BF65D4" w:rsidP="00DE0ACC">
      <w:pPr>
        <w:pStyle w:val="BodyText2"/>
        <w:tabs>
          <w:tab w:val="left" w:pos="1260"/>
          <w:tab w:val="left" w:pos="1350"/>
        </w:tabs>
        <w:ind w:left="1152" w:right="43" w:hanging="162"/>
        <w:jc w:val="thaiDistribute"/>
        <w:rPr>
          <w:rFonts w:ascii="Angsana New" w:hAnsi="Angsana New"/>
          <w:sz w:val="30"/>
          <w:szCs w:val="30"/>
          <w:cs/>
        </w:rPr>
      </w:pPr>
    </w:p>
    <w:p w14:paraId="178FFC04" w14:textId="79D4592C" w:rsidR="008F27D8" w:rsidRPr="00080E39" w:rsidRDefault="008F27D8" w:rsidP="00E24E66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80E39">
        <w:rPr>
          <w:rFonts w:ascii="Angsana New" w:hAnsi="Angsana New"/>
          <w:i/>
          <w:iCs/>
          <w:sz w:val="30"/>
          <w:szCs w:val="30"/>
        </w:rPr>
        <w:t>(</w:t>
      </w:r>
      <w:r w:rsidRPr="00080E39">
        <w:rPr>
          <w:rFonts w:ascii="Angsana New" w:hAnsi="Angsana New"/>
          <w:i/>
          <w:iCs/>
          <w:sz w:val="30"/>
          <w:szCs w:val="30"/>
          <w:cs/>
        </w:rPr>
        <w:t>ง</w:t>
      </w:r>
      <w:r w:rsidRPr="00080E39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5</w:t>
      </w:r>
      <w:r w:rsidRPr="00080E39">
        <w:rPr>
          <w:rFonts w:ascii="Angsana New" w:hAnsi="Angsana New"/>
          <w:i/>
          <w:iCs/>
          <w:sz w:val="30"/>
          <w:szCs w:val="30"/>
        </w:rPr>
        <w:t>)</w:t>
      </w:r>
      <w:r w:rsidRPr="00080E39">
        <w:rPr>
          <w:rFonts w:ascii="Angsana New" w:hAnsi="Angsana New"/>
          <w:i/>
          <w:iCs/>
          <w:sz w:val="30"/>
          <w:szCs w:val="30"/>
          <w:cs/>
        </w:rPr>
        <w:t xml:space="preserve"> การตัดจำหน่าย </w:t>
      </w:r>
    </w:p>
    <w:p w14:paraId="7E21D81A" w14:textId="09DDCBA3" w:rsidR="003A5670" w:rsidRPr="00080E39" w:rsidRDefault="003A5670" w:rsidP="00815B3A">
      <w:pPr>
        <w:pStyle w:val="BodyText2"/>
        <w:tabs>
          <w:tab w:val="left" w:pos="117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F291E"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Pr="00080E39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CD9D4AE" w14:textId="1EFDF015" w:rsidR="0043162F" w:rsidRPr="00080E39" w:rsidRDefault="0043162F">
      <w:pPr>
        <w:rPr>
          <w:rFonts w:ascii="Angsana New" w:hAnsi="Angsana New"/>
          <w:sz w:val="30"/>
          <w:szCs w:val="30"/>
        </w:rPr>
      </w:pPr>
    </w:p>
    <w:p w14:paraId="7F851B2C" w14:textId="2DC3EF4C" w:rsidR="008F27D8" w:rsidRPr="00080E39" w:rsidRDefault="008F27D8" w:rsidP="008F27D8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80E39">
        <w:rPr>
          <w:rFonts w:ascii="Angsana New" w:hAnsi="Angsana New"/>
          <w:i/>
          <w:iCs/>
          <w:sz w:val="30"/>
          <w:szCs w:val="30"/>
        </w:rPr>
        <w:t>(</w:t>
      </w:r>
      <w:r w:rsidRPr="00080E39">
        <w:rPr>
          <w:rFonts w:ascii="Angsana New" w:hAnsi="Angsana New"/>
          <w:i/>
          <w:iCs/>
          <w:sz w:val="30"/>
          <w:szCs w:val="30"/>
          <w:cs/>
        </w:rPr>
        <w:t>ง</w:t>
      </w:r>
      <w:r w:rsidRPr="00080E39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6</w:t>
      </w:r>
      <w:r w:rsidRPr="00080E39">
        <w:rPr>
          <w:rFonts w:ascii="Angsana New" w:hAnsi="Angsana New"/>
          <w:i/>
          <w:iCs/>
          <w:sz w:val="30"/>
          <w:szCs w:val="30"/>
        </w:rPr>
        <w:t>)</w:t>
      </w:r>
      <w:r w:rsidRPr="00080E3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80E39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  <w:r w:rsidRPr="00080E3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E4406CF" w14:textId="40B47B9E" w:rsidR="003A5670" w:rsidRPr="00080E39" w:rsidRDefault="003A5670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46043E">
        <w:rPr>
          <w:rFonts w:ascii="Angsana New" w:hAnsi="Angsana New"/>
          <w:sz w:val="30"/>
          <w:szCs w:val="30"/>
        </w:rPr>
        <w:t xml:space="preserve">   </w:t>
      </w:r>
      <w:r w:rsidRPr="00080E39">
        <w:rPr>
          <w:rFonts w:ascii="Angsana New" w:hAnsi="Angsana New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71DA7EAF" w14:textId="77777777" w:rsidR="0043162F" w:rsidRPr="00593132" w:rsidRDefault="0043162F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C4083F6" w14:textId="77777777" w:rsidR="004D41CE" w:rsidRPr="00593132" w:rsidRDefault="004D41CE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278657C" w14:textId="77777777" w:rsidR="004D41CE" w:rsidRPr="00593132" w:rsidRDefault="004D41CE" w:rsidP="00815B3A">
      <w:pPr>
        <w:pStyle w:val="BodyText2"/>
        <w:tabs>
          <w:tab w:val="left" w:pos="1350"/>
        </w:tabs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B8AD1B4" w14:textId="77777777" w:rsidR="00731749" w:rsidRPr="00080E39" w:rsidRDefault="00731749" w:rsidP="00676384">
      <w:pPr>
        <w:pStyle w:val="Heading8"/>
        <w:numPr>
          <w:ilvl w:val="1"/>
          <w:numId w:val="21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679BADDF" w14:textId="77777777" w:rsidR="00731749" w:rsidRPr="00B243D3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6"/>
          <w:szCs w:val="26"/>
        </w:rPr>
      </w:pPr>
    </w:p>
    <w:p w14:paraId="291BE914" w14:textId="1B0EDC35" w:rsidR="0063118D" w:rsidRPr="00080E39" w:rsidRDefault="0063118D" w:rsidP="0063118D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CE9C947" w14:textId="7E923869" w:rsidR="005B4F3C" w:rsidRPr="00B243D3" w:rsidRDefault="005B4F3C" w:rsidP="0063118D">
      <w:pPr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16FE5314" w14:textId="77777777" w:rsidR="00731749" w:rsidRPr="00080E39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="00853858"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หมุนเวียน</w:t>
      </w: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35C5DE76" w14:textId="7D836345" w:rsidR="00731749" w:rsidRPr="00B243D3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6"/>
          <w:szCs w:val="26"/>
        </w:rPr>
      </w:pPr>
    </w:p>
    <w:p w14:paraId="3BEB086B" w14:textId="26968C8C" w:rsidR="005B4F3C" w:rsidRPr="00080E39" w:rsidRDefault="005B4F3C" w:rsidP="005B4F3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ลูกหนี้การค้ารับรู้เมื่อ</w:t>
      </w:r>
      <w:r w:rsidR="006F291E"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Pr="00080E39">
        <w:rPr>
          <w:rFonts w:ascii="Angsana New" w:hAnsi="Angsana New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46043E">
        <w:rPr>
          <w:rFonts w:ascii="Angsana New" w:hAnsi="Angsana New"/>
          <w:sz w:val="30"/>
          <w:szCs w:val="30"/>
        </w:rPr>
        <w:t xml:space="preserve">         </w:t>
      </w:r>
      <w:r w:rsidRPr="00080E39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</w:t>
      </w:r>
      <w:r w:rsidR="008630C5" w:rsidRPr="008630C5">
        <w:rPr>
          <w:rFonts w:ascii="Angsana New" w:hAnsi="Angsana New"/>
          <w:sz w:val="30"/>
          <w:szCs w:val="30"/>
          <w:cs/>
        </w:rPr>
        <w:t>เมื่อกลุ่มบริษัทไม่สามารถคาดการณ์ได้อย่างสมเหตุสมผลว่าจะได้รับคืนเงิน</w:t>
      </w:r>
    </w:p>
    <w:p w14:paraId="42AED008" w14:textId="77777777" w:rsidR="005B4F3C" w:rsidRPr="00B243D3" w:rsidRDefault="005B4F3C" w:rsidP="005B4F3C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309C8E4A" w14:textId="23A9F018" w:rsidR="00E24CBA" w:rsidRPr="00080E39" w:rsidRDefault="006F291E" w:rsidP="003D170C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80E39">
        <w:rPr>
          <w:rFonts w:ascii="Angsana New" w:hAnsi="Angsana New"/>
          <w:sz w:val="30"/>
          <w:szCs w:val="30"/>
          <w:cs/>
        </w:rPr>
        <w:t>กลุ่มบริษัท</w:t>
      </w:r>
      <w:r w:rsidR="005B4F3C" w:rsidRPr="00080E39">
        <w:rPr>
          <w:rFonts w:ascii="Angsana New" w:hAnsi="Angsana New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46043E">
        <w:rPr>
          <w:rFonts w:ascii="Angsana New" w:hAnsi="Angsana New"/>
          <w:sz w:val="30"/>
          <w:szCs w:val="30"/>
        </w:rPr>
        <w:t xml:space="preserve">                </w:t>
      </w:r>
      <w:r w:rsidR="005B4F3C" w:rsidRPr="00080E3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D9F5EA" w14:textId="77777777" w:rsidR="00112560" w:rsidRPr="00B243D3" w:rsidRDefault="00112560" w:rsidP="00294897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6"/>
          <w:szCs w:val="26"/>
        </w:rPr>
      </w:pPr>
    </w:p>
    <w:p w14:paraId="457D51A6" w14:textId="53C3D67B" w:rsidR="00731749" w:rsidRPr="00080E39" w:rsidRDefault="00731749" w:rsidP="00112560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3B237DA" w14:textId="14CF223E" w:rsidR="00731749" w:rsidRPr="00B243D3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26"/>
          <w:szCs w:val="26"/>
          <w:highlight w:val="yellow"/>
        </w:rPr>
      </w:pPr>
    </w:p>
    <w:p w14:paraId="152EA289" w14:textId="5DE0DA9E" w:rsidR="001C6370" w:rsidRDefault="001C6370" w:rsidP="00A541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80E39">
        <w:rPr>
          <w:rFonts w:ascii="Angsana New" w:hAnsi="Angsana New" w:hint="cs"/>
          <w:sz w:val="30"/>
          <w:szCs w:val="30"/>
          <w:cs/>
        </w:rPr>
        <w:t xml:space="preserve"> </w:t>
      </w:r>
      <w:r w:rsidRPr="00080E39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080E39">
        <w:rPr>
          <w:rFonts w:ascii="Angsana New" w:hAnsi="Angsana New" w:hint="cs"/>
          <w:sz w:val="30"/>
          <w:szCs w:val="30"/>
          <w:cs/>
        </w:rPr>
        <w:t xml:space="preserve"> </w:t>
      </w:r>
      <w:r w:rsidRPr="00080E3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3FFE31E2" w14:textId="77777777" w:rsidR="00392C5D" w:rsidRPr="00B243D3" w:rsidRDefault="00392C5D" w:rsidP="00A541FD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C6AFEED" w14:textId="373FB7E1" w:rsidR="002A3F0C" w:rsidRPr="00080E39" w:rsidRDefault="002A3F0C" w:rsidP="002A3F0C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ทรัพย์ไม่หมุนเวียน</w:t>
      </w:r>
      <w:r w:rsidR="00395D3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ที่จัดประเภทเป็นสินทรัพย์ที่ถือไว้เพื่อขาย</w:t>
      </w:r>
    </w:p>
    <w:p w14:paraId="6176CA55" w14:textId="77777777" w:rsidR="00392C5D" w:rsidRPr="00B243D3" w:rsidRDefault="00392C5D" w:rsidP="00A541FD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96651AB" w14:textId="391057F3" w:rsidR="002A3F0C" w:rsidRPr="002A3F0C" w:rsidRDefault="002A3F0C" w:rsidP="002A3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3F0C">
        <w:rPr>
          <w:rFonts w:ascii="Angsana New" w:hAnsi="Angsana New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3557AFF7" w14:textId="77777777" w:rsidR="002A3F0C" w:rsidRPr="00B243D3" w:rsidRDefault="002A3F0C" w:rsidP="002A3F0C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445E128" w14:textId="00065BF8" w:rsidR="00392C5D" w:rsidRPr="00080E39" w:rsidRDefault="002A3F0C" w:rsidP="002A3F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3F0C">
        <w:rPr>
          <w:rFonts w:ascii="Angsana New" w:hAnsi="Angsana New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0181B719" w14:textId="5F57192B" w:rsidR="00731749" w:rsidRPr="00080E39" w:rsidRDefault="00731749" w:rsidP="00E24CBA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80E3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6859FD37" w14:textId="116F49EA" w:rsidR="00731749" w:rsidRPr="004D41CE" w:rsidRDefault="00731749" w:rsidP="00A56B7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176D4E6" w14:textId="46D22ECE" w:rsidR="004D41CE" w:rsidRDefault="0045169F" w:rsidP="004D41C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80E39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1F29FE">
        <w:rPr>
          <w:rFonts w:ascii="Angsana New" w:hAnsi="Angsana New" w:hint="cs"/>
          <w:sz w:val="30"/>
          <w:szCs w:val="30"/>
          <w:cs/>
        </w:rPr>
        <w:t xml:space="preserve"> </w:t>
      </w:r>
      <w:r w:rsidRPr="00080E39">
        <w:rPr>
          <w:rFonts w:ascii="Angsana New" w:hAnsi="Angsana New"/>
          <w:sz w:val="30"/>
          <w:szCs w:val="30"/>
          <w:cs/>
        </w:rPr>
        <w:t xml:space="preserve">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 </w:t>
      </w:r>
    </w:p>
    <w:p w14:paraId="11B92FF3" w14:textId="77777777" w:rsidR="004D41CE" w:rsidRPr="004D41CE" w:rsidRDefault="004D41CE" w:rsidP="004D41C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991A023" w14:textId="54DB6689" w:rsidR="0045169F" w:rsidRPr="00932FDB" w:rsidRDefault="0045169F" w:rsidP="004516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และรับรู้ในกำไรหรือขาดทุน ทั้งนี้ </w:t>
      </w:r>
      <w:r w:rsidR="006F291E" w:rsidRPr="00932FDB">
        <w:rPr>
          <w:rFonts w:ascii="Angsana New" w:hAnsi="Angsana New"/>
          <w:sz w:val="30"/>
          <w:szCs w:val="30"/>
          <w:cs/>
        </w:rPr>
        <w:t>กลุ่มบริษัท</w:t>
      </w:r>
      <w:r w:rsidRPr="00932FDB">
        <w:rPr>
          <w:rFonts w:ascii="Angsana New" w:hAnsi="Angsana New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65DC3AB5" w14:textId="77777777" w:rsidR="001840A5" w:rsidRPr="004D41CE" w:rsidRDefault="001840A5" w:rsidP="004D41CE">
      <w:pPr>
        <w:jc w:val="thaiDistribute"/>
        <w:rPr>
          <w:rFonts w:ascii="Angsana New" w:hAnsi="Angsana New"/>
          <w:sz w:val="20"/>
          <w:szCs w:val="20"/>
        </w:rPr>
      </w:pPr>
    </w:p>
    <w:p w14:paraId="7C0BAF64" w14:textId="62A5D119" w:rsidR="004D41CE" w:rsidRDefault="0045169F" w:rsidP="004D41C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0B5A8991" w14:textId="77777777" w:rsidR="000A1097" w:rsidRPr="00B243D3" w:rsidRDefault="000A1097" w:rsidP="00B243D3">
      <w:pPr>
        <w:jc w:val="thaiDistribute"/>
        <w:rPr>
          <w:rFonts w:ascii="Angsana New" w:hAnsi="Angsana New"/>
          <w:sz w:val="20"/>
          <w:szCs w:val="20"/>
        </w:rPr>
      </w:pPr>
    </w:p>
    <w:p w14:paraId="205B41D9" w14:textId="77777777" w:rsidR="00731749" w:rsidRPr="00932FDB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32FD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7F9D335" w14:textId="77777777" w:rsidR="00731749" w:rsidRPr="009F2499" w:rsidRDefault="00731749" w:rsidP="00A56B7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6158BA7" w14:textId="2371886F" w:rsidR="00731749" w:rsidRPr="00932FDB" w:rsidRDefault="007317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6B1C0D" w:rsidRPr="00932FDB">
        <w:rPr>
          <w:rFonts w:ascii="Angsana New" w:hAnsi="Angsana New"/>
          <w:sz w:val="30"/>
          <w:szCs w:val="30"/>
          <w:cs/>
        </w:rPr>
        <w:t>ขา</w:t>
      </w:r>
      <w:r w:rsidRPr="00932FDB">
        <w:rPr>
          <w:rFonts w:ascii="Angsana New" w:hAnsi="Angsana New"/>
          <w:sz w:val="30"/>
          <w:szCs w:val="30"/>
          <w:cs/>
        </w:rPr>
        <w:t>ดทุนจากการด้อย</w:t>
      </w:r>
      <w:r w:rsidR="005E1132" w:rsidRPr="00932FDB">
        <w:rPr>
          <w:rFonts w:ascii="Angsana New" w:hAnsi="Angsana New"/>
          <w:sz w:val="30"/>
          <w:szCs w:val="30"/>
          <w:cs/>
        </w:rPr>
        <w:t>ค่า</w:t>
      </w:r>
    </w:p>
    <w:p w14:paraId="44CFF918" w14:textId="371EAA6C" w:rsidR="00B7574A" w:rsidRPr="009F2499" w:rsidRDefault="00B7574A" w:rsidP="0073174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45D5B73" w14:textId="5CCD3001" w:rsidR="006F6C01" w:rsidRPr="00932FDB" w:rsidRDefault="006F6C01" w:rsidP="003D170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407D8113" w14:textId="77777777" w:rsidR="00D14CE3" w:rsidRPr="009F2499" w:rsidRDefault="00D14CE3" w:rsidP="00D47D2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5FFDBF7" w14:textId="4B275F3D" w:rsidR="006F6C01" w:rsidRPr="00932FDB" w:rsidRDefault="006F6C01" w:rsidP="00D47D2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7BB228E9" w14:textId="77777777" w:rsidR="00D14CE3" w:rsidRPr="00593132" w:rsidRDefault="00D14CE3" w:rsidP="0000365E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B8E8684" w14:textId="6BA0322F" w:rsidR="0000365E" w:rsidRPr="00932FDB" w:rsidRDefault="0000365E" w:rsidP="0000365E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32FD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3C51314" w14:textId="5244286D" w:rsidR="0000365E" w:rsidRPr="00932FDB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="006F291E"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932FD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932FD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E57A8BA" w14:textId="31D466AD" w:rsidR="006B541A" w:rsidRPr="00593132" w:rsidRDefault="006B541A">
      <w:pPr>
        <w:rPr>
          <w:rFonts w:ascii="Angsana New" w:hAnsi="Angsana New"/>
          <w:sz w:val="20"/>
          <w:szCs w:val="20"/>
        </w:rPr>
      </w:pPr>
    </w:p>
    <w:p w14:paraId="67C6021E" w14:textId="4D86743A" w:rsidR="0000365E" w:rsidRPr="00932FDB" w:rsidRDefault="0000365E" w:rsidP="00D47D20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32FD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C7E9970" w14:textId="3A1969B4" w:rsidR="00D82483" w:rsidRDefault="0000365E" w:rsidP="0000365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="006F291E"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02B7AB13" w14:textId="74A9676F" w:rsidR="00B243D3" w:rsidRDefault="00B243D3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8E50284" w14:textId="3BCA62B7" w:rsidR="00D874F9" w:rsidRPr="00932FDB" w:rsidRDefault="00D874F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32FDB">
        <w:rPr>
          <w:rFonts w:ascii="Angsana New" w:eastAsia="Times New Roman" w:hAnsi="Angsana New" w:cs="Angsana New"/>
          <w:color w:val="auto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26A77752" w14:textId="77777777" w:rsidR="001D5FCA" w:rsidRPr="00B243D3" w:rsidRDefault="001D5FCA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</w:rPr>
      </w:pPr>
    </w:p>
    <w:tbl>
      <w:tblPr>
        <w:tblW w:w="9170" w:type="dxa"/>
        <w:tblInd w:w="450" w:type="dxa"/>
        <w:tblLook w:val="0000" w:firstRow="0" w:lastRow="0" w:firstColumn="0" w:lastColumn="0" w:noHBand="0" w:noVBand="0"/>
      </w:tblPr>
      <w:tblGrid>
        <w:gridCol w:w="6809"/>
        <w:gridCol w:w="1509"/>
        <w:gridCol w:w="852"/>
      </w:tblGrid>
      <w:tr w:rsidR="00731749" w:rsidRPr="00932FDB" w14:paraId="14349DCA" w14:textId="77777777" w:rsidTr="003A4315">
        <w:trPr>
          <w:trHeight w:val="398"/>
        </w:trPr>
        <w:tc>
          <w:tcPr>
            <w:tcW w:w="6809" w:type="dxa"/>
            <w:vAlign w:val="bottom"/>
          </w:tcPr>
          <w:p w14:paraId="534F829F" w14:textId="77777777" w:rsidR="00731749" w:rsidRPr="00932FDB" w:rsidRDefault="00300784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</w:tcPr>
          <w:p w14:paraId="2C52E2CF" w14:textId="52FA53A0" w:rsidR="00731749" w:rsidRPr="00932FDB" w:rsidRDefault="00731749" w:rsidP="00D83982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52" w:type="dxa"/>
          </w:tcPr>
          <w:p w14:paraId="02D3D8E6" w14:textId="77777777" w:rsidR="00731749" w:rsidRPr="00932FDB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932FDB" w14:paraId="605BB8D5" w14:textId="77777777" w:rsidTr="003A4315">
        <w:trPr>
          <w:trHeight w:val="388"/>
        </w:trPr>
        <w:tc>
          <w:tcPr>
            <w:tcW w:w="6809" w:type="dxa"/>
            <w:vAlign w:val="bottom"/>
          </w:tcPr>
          <w:p w14:paraId="419604A2" w14:textId="77777777" w:rsidR="00731749" w:rsidRPr="00932FDB" w:rsidRDefault="00300784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09" w:type="dxa"/>
          </w:tcPr>
          <w:p w14:paraId="333C98D0" w14:textId="1E2E3919" w:rsidR="00731749" w:rsidRPr="00932FDB" w:rsidRDefault="00731749" w:rsidP="00D83982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52" w:type="dxa"/>
          </w:tcPr>
          <w:p w14:paraId="36BF34DC" w14:textId="77777777" w:rsidR="00731749" w:rsidRPr="00932FDB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932FDB" w14:paraId="22F7A607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39CEA636" w14:textId="77777777" w:rsidR="00300784" w:rsidRPr="00932FDB" w:rsidRDefault="00300784" w:rsidP="00300784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1509" w:type="dxa"/>
          </w:tcPr>
          <w:p w14:paraId="47CB2F7F" w14:textId="3CB4B01C" w:rsidR="00300784" w:rsidRPr="00932FDB" w:rsidRDefault="00B7595A" w:rsidP="00300784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58E9F8B9" w14:textId="77777777" w:rsidR="00300784" w:rsidRPr="00932FDB" w:rsidRDefault="00300784" w:rsidP="0030078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932FDB" w14:paraId="1DC069C6" w14:textId="77777777" w:rsidTr="003A4315">
        <w:trPr>
          <w:trHeight w:val="351"/>
        </w:trPr>
        <w:tc>
          <w:tcPr>
            <w:tcW w:w="6809" w:type="dxa"/>
            <w:vAlign w:val="bottom"/>
          </w:tcPr>
          <w:p w14:paraId="11A925B3" w14:textId="77777777" w:rsidR="00300784" w:rsidRPr="00932FDB" w:rsidRDefault="00300784" w:rsidP="0034079C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34079C" w:rsidRPr="00932FDB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09" w:type="dxa"/>
          </w:tcPr>
          <w:p w14:paraId="2117FEA0" w14:textId="57A6D2D4" w:rsidR="00300784" w:rsidRPr="00932FDB" w:rsidRDefault="00300784" w:rsidP="00B7595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</w:tcPr>
          <w:p w14:paraId="308FF540" w14:textId="77777777" w:rsidR="00300784" w:rsidRPr="00932FDB" w:rsidRDefault="00300784" w:rsidP="0030078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932FDB" w14:paraId="6F011241" w14:textId="77777777" w:rsidTr="003A4315">
        <w:trPr>
          <w:trHeight w:val="398"/>
        </w:trPr>
        <w:tc>
          <w:tcPr>
            <w:tcW w:w="6809" w:type="dxa"/>
            <w:shd w:val="clear" w:color="auto" w:fill="auto"/>
            <w:vAlign w:val="bottom"/>
          </w:tcPr>
          <w:p w14:paraId="79A69C61" w14:textId="77777777" w:rsidR="00731749" w:rsidRPr="00932FDB" w:rsidRDefault="00731749" w:rsidP="00D8398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9" w:type="dxa"/>
          </w:tcPr>
          <w:p w14:paraId="07CA3213" w14:textId="46F23C28" w:rsidR="00731749" w:rsidRPr="00932FDB" w:rsidRDefault="00731749" w:rsidP="00B7595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2FD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932FDB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32F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52" w:type="dxa"/>
            <w:shd w:val="clear" w:color="auto" w:fill="auto"/>
          </w:tcPr>
          <w:p w14:paraId="72EFA7B0" w14:textId="77777777" w:rsidR="00731749" w:rsidRPr="00932FDB" w:rsidRDefault="00731749" w:rsidP="00D83982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932F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A4C55AC" w14:textId="77777777" w:rsidR="00BE2F54" w:rsidRPr="00B243D3" w:rsidRDefault="00BE2F54" w:rsidP="00EE5C9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068A037" w14:textId="0300370B" w:rsidR="00EE5C91" w:rsidRPr="00932FDB" w:rsidRDefault="00EE5C91" w:rsidP="00EE5C9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 </w:t>
      </w:r>
    </w:p>
    <w:p w14:paraId="50C70FC7" w14:textId="77777777" w:rsidR="00593132" w:rsidRPr="00B243D3" w:rsidRDefault="00593132" w:rsidP="00EE5C9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5721C8D" w14:textId="6AD84829" w:rsidR="00233BBC" w:rsidRPr="00932FDB" w:rsidRDefault="00233BBC" w:rsidP="00233BBC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32FD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ค่าความนิยม</w:t>
      </w:r>
    </w:p>
    <w:p w14:paraId="5EBCFB67" w14:textId="13058E5E" w:rsidR="00233BBC" w:rsidRPr="00593132" w:rsidRDefault="00233BBC" w:rsidP="00EE5C9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A3F86BB" w14:textId="3BBBEBB3" w:rsidR="00FE0184" w:rsidRPr="00932FDB" w:rsidRDefault="00233BBC" w:rsidP="003F594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34DF5C3" w14:textId="77777777" w:rsidR="00112560" w:rsidRPr="00593132" w:rsidRDefault="00112560" w:rsidP="003F59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0948CA8" w14:textId="77777777" w:rsidR="009D24A9" w:rsidRPr="00932FDB" w:rsidRDefault="009D24A9" w:rsidP="009D24A9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32FD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รายจ่ายในการวิจัยและพัฒนา</w:t>
      </w:r>
    </w:p>
    <w:p w14:paraId="0C1A3663" w14:textId="4EFEA23B" w:rsidR="009D24A9" w:rsidRPr="00593132" w:rsidRDefault="009D24A9" w:rsidP="009D24A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08DA79A" w14:textId="4DA22D3B" w:rsidR="009D24A9" w:rsidRPr="00932FDB" w:rsidRDefault="009D24A9" w:rsidP="003D170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32FDB">
        <w:rPr>
          <w:rFonts w:ascii="Angsana New" w:hAnsi="Angsana New"/>
          <w:sz w:val="30"/>
          <w:szCs w:val="30"/>
          <w:cs/>
        </w:rPr>
        <w:t xml:space="preserve"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 </w:t>
      </w:r>
    </w:p>
    <w:p w14:paraId="2EBDBC58" w14:textId="77777777" w:rsidR="00703AAA" w:rsidRPr="00593132" w:rsidRDefault="00703AAA" w:rsidP="009D24A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9A28548" w14:textId="46E733DF" w:rsidR="009D24A9" w:rsidRPr="00932FDB" w:rsidRDefault="009D24A9" w:rsidP="009D24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849EECD" w14:textId="3ACD438B" w:rsidR="006B541A" w:rsidRPr="00593132" w:rsidRDefault="006B541A">
      <w:pPr>
        <w:rPr>
          <w:rFonts w:ascii="Angsana New" w:hAnsi="Angsana New"/>
          <w:sz w:val="24"/>
          <w:szCs w:val="24"/>
        </w:rPr>
      </w:pPr>
    </w:p>
    <w:p w14:paraId="0A7A8864" w14:textId="1174D5D5" w:rsidR="00731749" w:rsidRPr="00932FDB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32FD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2FFBB5AA" w14:textId="6D494AC9" w:rsidR="007C0834" w:rsidRPr="00593132" w:rsidRDefault="007C0834" w:rsidP="007D2DC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C1BB112" w14:textId="4739DCDE" w:rsidR="00BB593C" w:rsidRDefault="0082650B" w:rsidP="00986BE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FDB">
        <w:rPr>
          <w:rFonts w:ascii="Angsana New" w:hAnsi="Angsana New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 w:rsidRPr="00932FDB">
        <w:rPr>
          <w:rFonts w:ascii="Angsana New" w:hAnsi="Angsana New" w:hint="cs"/>
          <w:sz w:val="30"/>
          <w:szCs w:val="30"/>
          <w:cs/>
        </w:rPr>
        <w:t xml:space="preserve"> </w:t>
      </w:r>
      <w:r w:rsidRPr="00932FDB">
        <w:rPr>
          <w:rFonts w:ascii="Angsana New" w:hAnsi="Angsana New"/>
          <w:sz w:val="30"/>
          <w:szCs w:val="30"/>
          <w:cs/>
        </w:rPr>
        <w:t>ๆ</w:t>
      </w:r>
      <w:r w:rsidRPr="00932FDB">
        <w:rPr>
          <w:rFonts w:ascii="Angsana New" w:hAnsi="Angsana New" w:hint="cs"/>
          <w:sz w:val="30"/>
          <w:szCs w:val="30"/>
          <w:cs/>
        </w:rPr>
        <w:t xml:space="preserve"> </w:t>
      </w:r>
      <w:r w:rsidRPr="00932FDB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</w:t>
      </w:r>
      <w:r w:rsidR="00CE7E2D" w:rsidRPr="00932FDB">
        <w:rPr>
          <w:rFonts w:ascii="Angsana New" w:hAnsi="Angsana New" w:hint="cs"/>
          <w:sz w:val="30"/>
          <w:szCs w:val="30"/>
          <w:cs/>
        </w:rPr>
        <w:t>ค่าใช้จ่าย</w:t>
      </w:r>
      <w:r w:rsidRPr="00932FDB">
        <w:rPr>
          <w:rFonts w:ascii="Angsana New" w:hAnsi="Angsana New"/>
          <w:sz w:val="30"/>
          <w:szCs w:val="30"/>
          <w:cs/>
        </w:rPr>
        <w:t>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FC6E7F9" w14:textId="1F39EBE7" w:rsidR="0082650B" w:rsidRPr="00986BEC" w:rsidRDefault="0082650B" w:rsidP="008265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34A73D8E" w14:textId="77777777" w:rsidR="007E2508" w:rsidRPr="00B43505" w:rsidRDefault="007E2508" w:rsidP="0082650B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1" w:type="dxa"/>
        <w:tblInd w:w="450" w:type="dxa"/>
        <w:tblLook w:val="01E0" w:firstRow="1" w:lastRow="1" w:firstColumn="1" w:lastColumn="1" w:noHBand="0" w:noVBand="0"/>
      </w:tblPr>
      <w:tblGrid>
        <w:gridCol w:w="6695"/>
        <w:gridCol w:w="1386"/>
        <w:gridCol w:w="1080"/>
      </w:tblGrid>
      <w:tr w:rsidR="00731749" w:rsidRPr="00986BEC" w14:paraId="044A789F" w14:textId="77777777" w:rsidTr="003A4315">
        <w:trPr>
          <w:trHeight w:val="404"/>
        </w:trPr>
        <w:tc>
          <w:tcPr>
            <w:tcW w:w="6695" w:type="dxa"/>
          </w:tcPr>
          <w:p w14:paraId="5B8CD118" w14:textId="77777777" w:rsidR="00731749" w:rsidRPr="00986BEC" w:rsidRDefault="009964E9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386" w:type="dxa"/>
          </w:tcPr>
          <w:p w14:paraId="443E5BD0" w14:textId="30CCEDBE" w:rsidR="00731749" w:rsidRPr="00986BEC" w:rsidRDefault="00796827" w:rsidP="00D8398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986B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986BEC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86B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682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27550917" w14:textId="77777777" w:rsidR="00731749" w:rsidRPr="00986BEC" w:rsidRDefault="00731749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986BEC" w14:paraId="12CC057E" w14:textId="77777777" w:rsidTr="003A4315">
        <w:trPr>
          <w:trHeight w:val="395"/>
        </w:trPr>
        <w:tc>
          <w:tcPr>
            <w:tcW w:w="6695" w:type="dxa"/>
          </w:tcPr>
          <w:p w14:paraId="38022741" w14:textId="77777777" w:rsidR="00731749" w:rsidRPr="00986BEC" w:rsidRDefault="003F4336" w:rsidP="00D839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1386" w:type="dxa"/>
            <w:vAlign w:val="bottom"/>
          </w:tcPr>
          <w:p w14:paraId="45A8CAFE" w14:textId="07A8EC07" w:rsidR="00731749" w:rsidRPr="00986BEC" w:rsidRDefault="00796827" w:rsidP="008043D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8</w:t>
            </w:r>
            <w:r w:rsidR="001D1116" w:rsidRPr="00986B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986BEC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986B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6827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77805F11" w14:textId="77777777" w:rsidR="00731749" w:rsidRPr="00986BEC" w:rsidRDefault="00731749" w:rsidP="008043D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986BEC" w14:paraId="601A2762" w14:textId="77777777" w:rsidTr="003A4315">
        <w:trPr>
          <w:trHeight w:val="404"/>
        </w:trPr>
        <w:tc>
          <w:tcPr>
            <w:tcW w:w="6695" w:type="dxa"/>
          </w:tcPr>
          <w:p w14:paraId="37FB5F0F" w14:textId="77777777" w:rsidR="003F4336" w:rsidRPr="00986BEC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1386" w:type="dxa"/>
          </w:tcPr>
          <w:p w14:paraId="417A8356" w14:textId="0AD9E9B0" w:rsidR="003F4336" w:rsidRPr="00986BEC" w:rsidRDefault="00796827" w:rsidP="003F433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</w:tcPr>
          <w:p w14:paraId="140D5FA0" w14:textId="77777777" w:rsidR="003F4336" w:rsidRPr="00986BEC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986BEC" w14:paraId="403C780A" w14:textId="77777777" w:rsidTr="003A4315">
        <w:trPr>
          <w:trHeight w:val="395"/>
        </w:trPr>
        <w:tc>
          <w:tcPr>
            <w:tcW w:w="6695" w:type="dxa"/>
          </w:tcPr>
          <w:p w14:paraId="6665C586" w14:textId="77777777" w:rsidR="003F4336" w:rsidRPr="00986BEC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1386" w:type="dxa"/>
          </w:tcPr>
          <w:p w14:paraId="6957873C" w14:textId="1A09A39B" w:rsidR="003F4336" w:rsidRPr="00986BEC" w:rsidRDefault="00796827" w:rsidP="003F4336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5DEBF5AB" w14:textId="77777777" w:rsidR="003F4336" w:rsidRPr="00986BEC" w:rsidRDefault="003F4336" w:rsidP="003F43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B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5D16B71" w14:textId="77777777" w:rsidR="009F2499" w:rsidRPr="00B43505" w:rsidRDefault="009F2499">
      <w:pPr>
        <w:rPr>
          <w:rFonts w:asciiTheme="majorBidi" w:hAnsiTheme="majorBidi" w:cstheme="majorBidi"/>
          <w:sz w:val="22"/>
          <w:szCs w:val="22"/>
          <w:cs/>
        </w:rPr>
      </w:pPr>
    </w:p>
    <w:p w14:paraId="55559971" w14:textId="796F8904" w:rsidR="002C3395" w:rsidRPr="00986BEC" w:rsidRDefault="002C3395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46E855AA" w14:textId="19D43B8A" w:rsidR="00676A04" w:rsidRPr="00B43505" w:rsidRDefault="00676A04" w:rsidP="00CE7E2D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5B958438" w14:textId="62838B67" w:rsidR="008820A5" w:rsidRPr="00986BEC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6F291E" w:rsidRPr="00986BEC">
        <w:rPr>
          <w:rFonts w:ascii="Angsana New" w:hAnsi="Angsana New"/>
          <w:sz w:val="30"/>
          <w:szCs w:val="30"/>
        </w:rPr>
        <w:t xml:space="preserve">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A229CC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1FE3449" w14:textId="37FFA515" w:rsidR="008820A5" w:rsidRPr="00B43505" w:rsidRDefault="008820A5" w:rsidP="00CE7E2D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B5B17E4" w14:textId="77777777" w:rsidR="00E042F6" w:rsidRPr="00986BEC" w:rsidRDefault="00E042F6" w:rsidP="00E042F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6BEC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2F3810E6" w14:textId="7E474353" w:rsidR="00E042F6" w:rsidRPr="00986BEC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F41405" w:rsidRPr="00986BEC">
        <w:rPr>
          <w:rFonts w:ascii="Angsana New" w:hAnsi="Angsana New" w:hint="cs"/>
          <w:sz w:val="30"/>
          <w:szCs w:val="30"/>
          <w:cs/>
        </w:rPr>
        <w:t>กลุ่ม</w:t>
      </w:r>
      <w:r w:rsidRPr="00986BEC">
        <w:rPr>
          <w:rFonts w:ascii="Angsana New" w:hAnsi="Angsana New"/>
          <w:sz w:val="30"/>
          <w:szCs w:val="30"/>
          <w:cs/>
        </w:rPr>
        <w:t>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4ED11BD" w14:textId="77777777" w:rsidR="00E042F6" w:rsidRPr="00B43505" w:rsidRDefault="00E042F6" w:rsidP="00E042F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5CE2C64" w14:textId="4AB3F39B" w:rsidR="00E042F6" w:rsidRPr="00986BEC" w:rsidRDefault="00E042F6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 </w:t>
      </w:r>
      <w:r w:rsidR="00C14609" w:rsidRPr="00986BEC">
        <w:rPr>
          <w:rFonts w:ascii="Angsana New" w:hAnsi="Angsana New" w:hint="cs"/>
          <w:sz w:val="30"/>
          <w:szCs w:val="30"/>
          <w:cs/>
        </w:rPr>
        <w:t>กลุ่ม</w:t>
      </w:r>
      <w:r w:rsidRPr="00986BEC">
        <w:rPr>
          <w:rFonts w:ascii="Angsana New" w:hAnsi="Angsana New"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3189E307" w14:textId="77777777" w:rsidR="00E042F6" w:rsidRPr="00B43505" w:rsidRDefault="00E042F6" w:rsidP="00E042F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11D75033" w14:textId="26450C5F" w:rsidR="00E042F6" w:rsidRPr="00986BEC" w:rsidRDefault="009071E7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986BEC">
        <w:rPr>
          <w:rFonts w:ascii="Angsana New" w:hAnsi="Angsana New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986BEC"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986BEC">
        <w:rPr>
          <w:rFonts w:ascii="Angsana New" w:hAnsi="Angsana New"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0C2C610A" w14:textId="212A604D" w:rsidR="006B541A" w:rsidRPr="00B43505" w:rsidRDefault="006B541A">
      <w:pPr>
        <w:rPr>
          <w:rFonts w:ascii="Angsana New" w:hAnsi="Angsana New"/>
          <w:sz w:val="22"/>
          <w:szCs w:val="22"/>
        </w:rPr>
      </w:pPr>
    </w:p>
    <w:p w14:paraId="656CF1BD" w14:textId="3F54D392" w:rsidR="00E042F6" w:rsidRDefault="009071E7" w:rsidP="00E04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 w:hint="cs"/>
          <w:sz w:val="30"/>
          <w:szCs w:val="30"/>
          <w:cs/>
        </w:rPr>
        <w:t>กลุ่ม</w:t>
      </w:r>
      <w:r w:rsidR="00E042F6" w:rsidRPr="00986BEC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9509A2D" w14:textId="7E13CB2D" w:rsidR="00A71095" w:rsidRPr="00B43505" w:rsidRDefault="00A71095">
      <w:pPr>
        <w:rPr>
          <w:rFonts w:ascii="Angsana New" w:hAnsi="Angsana New"/>
          <w:sz w:val="22"/>
          <w:szCs w:val="22"/>
        </w:rPr>
      </w:pPr>
    </w:p>
    <w:p w14:paraId="4D7C0864" w14:textId="77777777" w:rsidR="00CE7E2D" w:rsidRPr="00986BEC" w:rsidRDefault="00057EB6" w:rsidP="00CE7E2D">
      <w:pPr>
        <w:pStyle w:val="BodyText"/>
        <w:spacing w:after="0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986BEC">
        <w:rPr>
          <w:rFonts w:ascii="Angsana New" w:hAnsi="Angsana New" w:hint="cs"/>
          <w:i/>
          <w:iCs/>
          <w:sz w:val="30"/>
          <w:szCs w:val="30"/>
          <w:cs/>
        </w:rPr>
        <w:t>ในฐานะผู้เช่</w:t>
      </w:r>
      <w:r w:rsidR="00CE7E2D" w:rsidRPr="00986BEC">
        <w:rPr>
          <w:rFonts w:ascii="Angsana New" w:hAnsi="Angsana New" w:hint="cs"/>
          <w:i/>
          <w:iCs/>
          <w:sz w:val="30"/>
          <w:szCs w:val="30"/>
          <w:cs/>
        </w:rPr>
        <w:t>า</w:t>
      </w:r>
    </w:p>
    <w:p w14:paraId="60288320" w14:textId="254E721A" w:rsidR="008820A5" w:rsidRPr="00986BEC" w:rsidRDefault="008820A5" w:rsidP="00CE7E2D">
      <w:pPr>
        <w:pStyle w:val="BodyText"/>
        <w:spacing w:after="0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346EB432" w14:textId="1DC30C01" w:rsidR="008820A5" w:rsidRDefault="006F291E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8820A5" w:rsidRPr="00986BEC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2607061" w14:textId="77777777" w:rsidR="009F2499" w:rsidRPr="00466ED3" w:rsidRDefault="009F2499" w:rsidP="00593132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3E304BE4" w14:textId="796DBFB5" w:rsidR="00CE7E2D" w:rsidRPr="00986BEC" w:rsidRDefault="008820A5" w:rsidP="00CE7E2D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เมื่อสิ้นสุดสัญญาเช่า หรือ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C49207D" w14:textId="77777777" w:rsidR="008A472E" w:rsidRPr="00466ED3" w:rsidRDefault="008A472E" w:rsidP="00CE7E2D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97DB61C" w14:textId="267DABB0" w:rsidR="008820A5" w:rsidRPr="00986BEC" w:rsidRDefault="008820A5" w:rsidP="008820A5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ในการคิดลดเป็นมูลค่าปัจจุบัน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986BEC">
        <w:rPr>
          <w:rFonts w:ascii="Angsana New" w:hAnsi="Angsana New"/>
          <w:sz w:val="30"/>
          <w:szCs w:val="30"/>
        </w:rPr>
        <w:t xml:space="preserve"> </w:t>
      </w:r>
    </w:p>
    <w:p w14:paraId="737F2974" w14:textId="77777777" w:rsidR="004F3AE0" w:rsidRPr="00466ED3" w:rsidRDefault="004F3AE0" w:rsidP="004F3AE0">
      <w:pPr>
        <w:rPr>
          <w:rFonts w:ascii="Angsana New" w:hAnsi="Angsana New"/>
          <w:sz w:val="30"/>
          <w:szCs w:val="30"/>
        </w:rPr>
      </w:pPr>
    </w:p>
    <w:p w14:paraId="493A90BC" w14:textId="00DB2DF8" w:rsidR="009B71FE" w:rsidRPr="00986BEC" w:rsidRDefault="008820A5" w:rsidP="0031161E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A5D0A3E" w14:textId="035720DC" w:rsidR="008A472E" w:rsidRPr="00466ED3" w:rsidRDefault="008A472E">
      <w:pPr>
        <w:rPr>
          <w:rFonts w:ascii="Angsana New" w:hAnsi="Angsana New"/>
          <w:sz w:val="30"/>
          <w:szCs w:val="30"/>
        </w:rPr>
      </w:pPr>
    </w:p>
    <w:p w14:paraId="7EE0AAAB" w14:textId="6B2302F8" w:rsidR="009B71FE" w:rsidRPr="00986BEC" w:rsidRDefault="002E2738" w:rsidP="009B71FE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531C840" w14:textId="00702869" w:rsidR="00E20338" w:rsidRPr="00466ED3" w:rsidRDefault="00E20338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882C6" w14:textId="5E3DF7A4" w:rsidR="001D4472" w:rsidRDefault="009B71FE" w:rsidP="001D447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50B97" w:rsidRPr="00986BEC">
        <w:rPr>
          <w:rFonts w:ascii="Angsana New" w:hAnsi="Angsana New"/>
          <w:sz w:val="30"/>
          <w:szCs w:val="30"/>
        </w:rPr>
        <w:t xml:space="preserve">    </w:t>
      </w:r>
      <w:r w:rsidRPr="00986BEC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3B68B6B8" w14:textId="77777777" w:rsidR="008D31E3" w:rsidRPr="00466ED3" w:rsidRDefault="008D31E3" w:rsidP="001D447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2C4994" w14:textId="688C9E69" w:rsidR="009B71FE" w:rsidRPr="00986BEC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B80023" w:rsidRPr="00986BEC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986BEC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</w:t>
      </w:r>
      <w:r w:rsidR="00B80023" w:rsidRPr="00986BEC">
        <w:rPr>
          <w:rFonts w:ascii="Angsana New" w:hAnsi="Angsana New" w:hint="cs"/>
          <w:sz w:val="30"/>
          <w:szCs w:val="30"/>
          <w:cs/>
        </w:rPr>
        <w:t>พย์</w:t>
      </w:r>
      <w:r w:rsidRPr="00986BEC">
        <w:rPr>
          <w:rFonts w:ascii="Angsana New" w:hAnsi="Angsana New"/>
          <w:sz w:val="30"/>
          <w:szCs w:val="30"/>
          <w:cs/>
        </w:rPr>
        <w:t xml:space="preserve">ที่ก่อให้เกิดเงินสดสูงกว่ามูลค่าที่จะได้รับคืน </w:t>
      </w:r>
    </w:p>
    <w:p w14:paraId="5F0F748D" w14:textId="309028B4" w:rsidR="00466ED3" w:rsidRDefault="00466ED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C64818A" w14:textId="1D3192F9" w:rsidR="009B71FE" w:rsidRPr="00986BEC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ด้วยต้นทุนในการขายแล้วแต่มูลค่าใดจะสูงกว่า ในการประเมินมูลค่าจากการใช้ของสินทรัพย์</w:t>
      </w:r>
      <w:r w:rsidR="00970336" w:rsidRPr="00986BEC">
        <w:rPr>
          <w:rFonts w:ascii="Angsana New" w:hAnsi="Angsana New"/>
          <w:sz w:val="30"/>
          <w:szCs w:val="30"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6CA68CC" w14:textId="77777777" w:rsidR="009B71FE" w:rsidRPr="00466ED3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AE243" w14:textId="688CBA9D" w:rsidR="00FC498F" w:rsidRPr="00986BEC" w:rsidRDefault="009B71FE" w:rsidP="0097033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5F3482" w:rsidRPr="00986BEC">
        <w:rPr>
          <w:rFonts w:ascii="Angsana New" w:hAnsi="Angsana New" w:hint="cs"/>
          <w:sz w:val="30"/>
          <w:szCs w:val="30"/>
          <w:cs/>
        </w:rPr>
        <w:t>ยกเว้น</w:t>
      </w:r>
      <w:r w:rsidR="005F3482" w:rsidRPr="00986BEC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Pr="00986BEC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83A1ADB" w14:textId="1E86F191" w:rsidR="009C5752" w:rsidRPr="00466ED3" w:rsidRDefault="009C5752">
      <w:pPr>
        <w:rPr>
          <w:rFonts w:ascii="Angsana New" w:hAnsi="Angsana New"/>
          <w:sz w:val="30"/>
          <w:szCs w:val="30"/>
          <w:highlight w:val="yellow"/>
        </w:rPr>
      </w:pPr>
    </w:p>
    <w:p w14:paraId="455BB0C3" w14:textId="062C4D34" w:rsidR="00731749" w:rsidRPr="00986BEC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986BEC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  <w:r w:rsidRPr="00986BEC">
        <w:rPr>
          <w:rFonts w:ascii="Angsana New" w:hAnsi="Angsana New" w:cs="Angsana New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6999140F" w14:textId="77777777" w:rsidR="00731749" w:rsidRPr="00466ED3" w:rsidRDefault="00731749" w:rsidP="00731749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0A380E1" w14:textId="77777777" w:rsidR="00731749" w:rsidRPr="00986BEC" w:rsidRDefault="00731749" w:rsidP="00551E4D">
      <w:pPr>
        <w:ind w:left="540"/>
        <w:jc w:val="both"/>
        <w:rPr>
          <w:rFonts w:ascii="Angsana New" w:hAnsi="Angsana New"/>
          <w:iCs/>
          <w:sz w:val="30"/>
          <w:szCs w:val="30"/>
        </w:rPr>
      </w:pPr>
      <w:r w:rsidRPr="00986BE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1BFB8BD" w14:textId="71752B46" w:rsidR="006A14C0" w:rsidRPr="00986BEC" w:rsidRDefault="006A14C0" w:rsidP="006A14C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86BE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986BE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986BE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</w:t>
      </w:r>
      <w:r w:rsidR="00057EB6" w:rsidRPr="00986BEC">
        <w:rPr>
          <w:rFonts w:asciiTheme="majorBidi" w:hAnsiTheme="majorBidi" w:cstheme="majorBidi" w:hint="cs"/>
          <w:i/>
          <w:sz w:val="30"/>
          <w:szCs w:val="30"/>
          <w:cs/>
        </w:rPr>
        <w:t>ลุ่มบริษัท</w:t>
      </w:r>
    </w:p>
    <w:p w14:paraId="67639DAB" w14:textId="6360ABA1" w:rsidR="00BE63BA" w:rsidRPr="00466ED3" w:rsidRDefault="00BE63BA" w:rsidP="00E042F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AEBDA63" w14:textId="3CB6A032" w:rsidR="00052C43" w:rsidRPr="00986BEC" w:rsidRDefault="00052C43" w:rsidP="00E01010">
      <w:pPr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986BE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C1E5C82" w14:textId="2E858EE8" w:rsidR="009A6608" w:rsidRDefault="009A6608" w:rsidP="009A66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</w:t>
      </w:r>
      <w:r w:rsidRPr="00986BEC">
        <w:rPr>
          <w:rFonts w:ascii="Angsana New" w:hAnsi="Angsana New"/>
          <w:sz w:val="30"/>
          <w:szCs w:val="30"/>
          <w:cs/>
        </w:rPr>
        <w:t>อนาคตที่เกิดจากการทำงานของพนักงานในงวดปัจจุบันและงวดก่อน</w:t>
      </w:r>
      <w:r w:rsidR="00B50B97" w:rsidRPr="00986BEC">
        <w:rPr>
          <w:rFonts w:ascii="Angsana New" w:hAnsi="Angsana New"/>
          <w:sz w:val="30"/>
          <w:szCs w:val="30"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986BEC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986BEC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151CB44" w14:textId="77777777" w:rsidR="00DF39E5" w:rsidRPr="00466ED3" w:rsidRDefault="00DF39E5" w:rsidP="009A660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5E4960A2" w14:textId="0E514476" w:rsidR="00E042F6" w:rsidRDefault="009A6608" w:rsidP="00E042F6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86BEC">
        <w:rPr>
          <w:rFonts w:ascii="Angsana New" w:hAnsi="Angsana New"/>
          <w:i/>
          <w:sz w:val="30"/>
          <w:szCs w:val="30"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986BEC">
        <w:rPr>
          <w:rFonts w:ascii="Angsana New" w:hAnsi="Angsana New"/>
          <w:sz w:val="30"/>
          <w:szCs w:val="30"/>
          <w:cs/>
        </w:rPr>
        <w:t>ทันที</w:t>
      </w:r>
      <w:r w:rsidR="00E64E60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986BEC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B421DA" w:rsidRPr="00986BEC">
        <w:rPr>
          <w:rFonts w:ascii="Angsana New" w:hAnsi="Angsana New" w:hint="cs"/>
          <w:i/>
          <w:spacing w:val="-2"/>
          <w:sz w:val="30"/>
          <w:szCs w:val="30"/>
          <w:cs/>
        </w:rPr>
        <w:t>น</w:t>
      </w:r>
      <w:r w:rsidRPr="00986BEC">
        <w:rPr>
          <w:rFonts w:ascii="Angsana New" w:hAnsi="Angsana New"/>
          <w:i/>
          <w:spacing w:val="-2"/>
          <w:sz w:val="30"/>
          <w:szCs w:val="30"/>
          <w:cs/>
        </w:rPr>
        <w:t>ปี</w:t>
      </w:r>
      <w:r w:rsidR="00406905" w:rsidRPr="00986BE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C1CB4" w:rsidRPr="00986BE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777B21EA" w14:textId="77777777" w:rsidR="008D31E3" w:rsidRPr="00466ED3" w:rsidRDefault="008D31E3" w:rsidP="00E042F6">
      <w:pPr>
        <w:tabs>
          <w:tab w:val="left" w:pos="54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6330DE1" w14:textId="4F924ADC" w:rsidR="009A6608" w:rsidRPr="00986BEC" w:rsidRDefault="009A6608" w:rsidP="009A660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824CBCA" w14:textId="58ACB621" w:rsidR="009A6608" w:rsidRPr="00986BEC" w:rsidRDefault="009A6608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DC073E" w:rsidRPr="00986BE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960EDC" w14:textId="77777777" w:rsidR="009F2499" w:rsidRPr="00553D8E" w:rsidRDefault="009F2499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0AEC90E" w14:textId="371628AF" w:rsidR="00DF39E5" w:rsidRDefault="009A6608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DF39E5">
        <w:rPr>
          <w:rFonts w:ascii="Angsana New" w:hAnsi="Angsana New"/>
          <w:i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644817" w:rsidRPr="00DF39E5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6B541A">
        <w:rPr>
          <w:rFonts w:ascii="Angsana New" w:hAnsi="Angsana New"/>
          <w:i/>
          <w:sz w:val="30"/>
          <w:szCs w:val="30"/>
        </w:rPr>
        <w:br/>
      </w:r>
      <w:r w:rsidRPr="00986BEC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96827" w:rsidRPr="00796827">
        <w:rPr>
          <w:rFonts w:ascii="Angsana New" w:hAnsi="Angsana New"/>
          <w:iCs/>
          <w:sz w:val="30"/>
          <w:szCs w:val="30"/>
        </w:rPr>
        <w:t>12</w:t>
      </w:r>
      <w:r w:rsidRPr="00986BEC">
        <w:rPr>
          <w:rFonts w:ascii="Angsana New" w:hAnsi="Angsana New"/>
          <w:i/>
          <w:sz w:val="30"/>
          <w:szCs w:val="30"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C8251F4" w14:textId="77777777" w:rsidR="00DF39E5" w:rsidRPr="00DF39E5" w:rsidRDefault="00DF39E5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F6A1A" w14:textId="4C63D229" w:rsidR="00FD2AD2" w:rsidRPr="00986BEC" w:rsidRDefault="009A6608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86BEC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86BEC">
        <w:rPr>
          <w:rFonts w:ascii="Angsana New" w:hAnsi="Angsana New"/>
          <w:i/>
          <w:sz w:val="30"/>
          <w:szCs w:val="30"/>
        </w:rPr>
        <w:t xml:space="preserve"> </w:t>
      </w:r>
      <w:r w:rsidRPr="00986BEC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1CC5DF" w14:textId="52E25E4B" w:rsidR="00BE63BA" w:rsidRPr="00DF39E5" w:rsidRDefault="00BE63BA" w:rsidP="00DF39E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BE0F17" w14:textId="5BC15054" w:rsidR="00731749" w:rsidRPr="00986BEC" w:rsidRDefault="00731749" w:rsidP="00676384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555D080" w14:textId="77777777" w:rsidR="00731749" w:rsidRPr="00DF39E5" w:rsidRDefault="00731749" w:rsidP="000D6896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2CB4F6" w14:textId="113F2496" w:rsidR="008268E7" w:rsidRPr="00986BEC" w:rsidRDefault="00731749" w:rsidP="000D6896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</w:t>
      </w:r>
      <w:r w:rsidR="00416FA3" w:rsidRPr="00986BEC">
        <w:rPr>
          <w:rFonts w:ascii="Angsana New" w:hAnsi="Angsana New"/>
          <w:sz w:val="30"/>
          <w:szCs w:val="30"/>
          <w:cs/>
        </w:rPr>
        <w:t>ดังกล่าว</w:t>
      </w:r>
      <w:r w:rsidRPr="00986BEC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611F86" w:rsidRPr="00986BEC">
        <w:rPr>
          <w:rFonts w:ascii="Angsana New" w:hAnsi="Angsana New"/>
          <w:sz w:val="30"/>
          <w:szCs w:val="30"/>
          <w:cs/>
        </w:rPr>
        <w:t xml:space="preserve">นได้ </w:t>
      </w:r>
      <w:r w:rsidRPr="00986BEC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611F86" w:rsidRPr="00986BEC">
        <w:rPr>
          <w:rFonts w:ascii="Angsana New" w:hAnsi="Angsana New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0C1FF47" w14:textId="77777777" w:rsidR="006371F0" w:rsidRPr="00DF39E5" w:rsidRDefault="006371F0" w:rsidP="000D6896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64B666A" w14:textId="0DCFF9FB" w:rsidR="007D5D83" w:rsidRPr="00986BEC" w:rsidRDefault="007D5D83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986BEC">
        <w:rPr>
          <w:rFonts w:ascii="Angsana New" w:hAnsi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50690DAE" w14:textId="132CDA0E" w:rsidR="007D5D83" w:rsidRDefault="007D5D83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802AF8" w:rsidRPr="00986BEC">
        <w:rPr>
          <w:rFonts w:ascii="Angsana New" w:hAnsi="Angsana New"/>
          <w:sz w:val="30"/>
          <w:szCs w:val="30"/>
          <w:cs/>
        </w:rPr>
        <w:t xml:space="preserve">แก่ลูกค้าแล้ว </w:t>
      </w:r>
      <w:r w:rsidRPr="00986BEC">
        <w:rPr>
          <w:rFonts w:ascii="Angsana New" w:hAnsi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802AF8" w:rsidRPr="00986BEC">
        <w:rPr>
          <w:rFonts w:ascii="Angsana New" w:hAnsi="Angsana New"/>
          <w:sz w:val="30"/>
          <w:szCs w:val="30"/>
          <w:cs/>
        </w:rPr>
        <w:t>ประกันความเสียหาย</w:t>
      </w:r>
      <w:r w:rsidRPr="00986BEC">
        <w:rPr>
          <w:rFonts w:ascii="Angsana New" w:hAnsi="Angsana New"/>
          <w:sz w:val="30"/>
          <w:szCs w:val="30"/>
          <w:cs/>
        </w:rPr>
        <w:t xml:space="preserve"> และปัจจัยต่าง</w:t>
      </w:r>
      <w:r w:rsidR="002178C8" w:rsidRPr="00986BEC">
        <w:rPr>
          <w:rFonts w:ascii="Angsana New" w:hAnsi="Angsana New"/>
          <w:sz w:val="30"/>
          <w:szCs w:val="30"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 xml:space="preserve">ๆ ที่อาจเกี่ยวข้องกับความน่าจะเป็นที่จะเกิดความเสียหายดังกล่าว </w:t>
      </w:r>
    </w:p>
    <w:p w14:paraId="66415C48" w14:textId="77777777" w:rsidR="000F729D" w:rsidRPr="00DF39E5" w:rsidRDefault="000F729D" w:rsidP="007D5D8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CF5933F" w14:textId="65C0D364" w:rsidR="00043A2B" w:rsidRPr="00986BEC" w:rsidRDefault="00043A2B" w:rsidP="00B678C1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การวัดมูลค่ายุติธรรม </w:t>
      </w:r>
    </w:p>
    <w:p w14:paraId="641E9E2B" w14:textId="77777777" w:rsidR="00043A2B" w:rsidRPr="00DF39E5" w:rsidRDefault="00043A2B" w:rsidP="00043A2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E022CFE" w14:textId="2D64F1B4" w:rsidR="00466ED3" w:rsidRDefault="00043A2B" w:rsidP="00466ED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986BEC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="00466ED3">
        <w:rPr>
          <w:rFonts w:ascii="Angsana New" w:hAnsi="Angsana New"/>
          <w:sz w:val="30"/>
          <w:szCs w:val="30"/>
          <w:cs/>
        </w:rPr>
        <w:br w:type="page"/>
      </w:r>
    </w:p>
    <w:p w14:paraId="1D203F50" w14:textId="5AC4C8BD" w:rsidR="00043A2B" w:rsidRPr="00986BEC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929AA3D" w14:textId="2604B81A" w:rsidR="00043A2B" w:rsidRPr="00986BEC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-</w:t>
      </w:r>
      <w:r w:rsidRPr="00986BEC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Pr="00986BEC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74DF9E" w14:textId="388F88DF" w:rsidR="00043A2B" w:rsidRPr="00986BEC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-</w:t>
      </w:r>
      <w:r w:rsidRPr="00986BEC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="00796827" w:rsidRPr="00796827">
        <w:rPr>
          <w:rFonts w:ascii="Angsana New" w:hAnsi="Angsana New"/>
          <w:sz w:val="30"/>
          <w:szCs w:val="30"/>
        </w:rPr>
        <w:t>2</w:t>
      </w:r>
      <w:r w:rsidRPr="00986BEC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986BEC">
        <w:rPr>
          <w:rFonts w:ascii="Angsana New" w:hAnsi="Angsana New"/>
          <w:sz w:val="30"/>
          <w:szCs w:val="30"/>
        </w:rPr>
        <w:t xml:space="preserve"> </w:t>
      </w:r>
    </w:p>
    <w:p w14:paraId="74B39B2B" w14:textId="04BB5AC1" w:rsidR="00043A2B" w:rsidRPr="00986BEC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</w:rPr>
        <w:t xml:space="preserve">      </w:t>
      </w:r>
      <w:r w:rsidRPr="00986BEC">
        <w:rPr>
          <w:rFonts w:ascii="Angsana New" w:hAnsi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796827" w:rsidRPr="00796827">
        <w:rPr>
          <w:rFonts w:ascii="Angsana New" w:hAnsi="Angsana New"/>
          <w:sz w:val="30"/>
          <w:szCs w:val="30"/>
        </w:rPr>
        <w:t>1</w:t>
      </w:r>
    </w:p>
    <w:p w14:paraId="2954BA9B" w14:textId="06143ED0" w:rsidR="00043A2B" w:rsidRPr="00986BEC" w:rsidRDefault="00043A2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-</w:t>
      </w:r>
      <w:r w:rsidRPr="00986BEC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986BEC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1B2AA0F" w14:textId="77777777" w:rsidR="007D2DCB" w:rsidRPr="00986BEC" w:rsidRDefault="007D2DCB" w:rsidP="001C789D">
      <w:pPr>
        <w:pStyle w:val="BodyText2"/>
        <w:tabs>
          <w:tab w:val="left" w:pos="81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754649F" w14:textId="74507C12" w:rsidR="00043A2B" w:rsidRPr="00986BEC" w:rsidRDefault="00043A2B" w:rsidP="00043A2B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D1958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BA4D6E5" w14:textId="32D142DB" w:rsidR="005B6D4F" w:rsidRPr="00986BEC" w:rsidRDefault="005B6D4F">
      <w:pPr>
        <w:rPr>
          <w:rFonts w:ascii="Angsana New" w:hAnsi="Angsana New"/>
          <w:sz w:val="30"/>
          <w:szCs w:val="30"/>
        </w:rPr>
      </w:pPr>
    </w:p>
    <w:p w14:paraId="56B52675" w14:textId="753C13E4" w:rsidR="00E042F6" w:rsidRDefault="00043A2B" w:rsidP="008D31E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986BEC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EF929F8" w14:textId="77777777" w:rsidR="008D31E3" w:rsidRPr="00986BEC" w:rsidRDefault="008D31E3" w:rsidP="008D31E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7356EC6" w14:textId="23D40CF3" w:rsidR="00731749" w:rsidRPr="00986BEC" w:rsidRDefault="00731749" w:rsidP="00B678C1">
      <w:pPr>
        <w:pStyle w:val="Heading8"/>
        <w:numPr>
          <w:ilvl w:val="1"/>
          <w:numId w:val="21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144AC7" w:rsidRPr="00986BE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E77446" w14:textId="2FA48965" w:rsidR="00731749" w:rsidRPr="00986BEC" w:rsidRDefault="00731749" w:rsidP="00466ED3">
      <w:pPr>
        <w:pStyle w:val="BodyText2"/>
        <w:tabs>
          <w:tab w:val="left" w:pos="126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0ABDC44" w14:textId="4FB0FFB5" w:rsidR="00D20DDB" w:rsidRPr="00986BEC" w:rsidRDefault="00D20DDB" w:rsidP="00D20DDB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86BEC">
        <w:rPr>
          <w:rFonts w:ascii="Angsana New" w:hAnsi="Angsana New"/>
          <w:i/>
          <w:iCs/>
          <w:sz w:val="30"/>
          <w:szCs w:val="30"/>
          <w:cs/>
        </w:rPr>
        <w:t xml:space="preserve">การรับรู้รายได้ </w:t>
      </w:r>
    </w:p>
    <w:p w14:paraId="62EB6E73" w14:textId="02245B41" w:rsidR="00E92D64" w:rsidRPr="00986BE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B82B80" w:rsidRPr="00986BEC">
        <w:rPr>
          <w:rFonts w:ascii="Angsana New" w:hAnsi="Angsana New"/>
          <w:sz w:val="30"/>
          <w:szCs w:val="30"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ๆ</w:t>
      </w:r>
      <w:r w:rsidR="009A5C7C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492ABF1C" w14:textId="77777777" w:rsidR="000E1E02" w:rsidRPr="00986BEC" w:rsidRDefault="000E1E02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8DB37" w14:textId="193DC7FD" w:rsidR="00E92D64" w:rsidRPr="00986BE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="00F741A0" w:rsidRPr="00986BEC">
        <w:rPr>
          <w:rFonts w:ascii="Angsana New" w:hAnsi="Angsana New"/>
          <w:sz w:val="30"/>
          <w:szCs w:val="30"/>
        </w:rPr>
        <w:t xml:space="preserve"> </w:t>
      </w:r>
      <w:r w:rsidR="00407AD0" w:rsidRPr="00986BEC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724A683" w14:textId="03BC2AD1" w:rsidR="00001EA7" w:rsidRPr="00986BEC" w:rsidRDefault="00001EA7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F406F9" w14:textId="4E1F63A7" w:rsidR="007101DF" w:rsidRPr="00986BEC" w:rsidRDefault="007101DF" w:rsidP="00553D8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86BEC">
        <w:rPr>
          <w:rFonts w:ascii="Angsana New" w:hAnsi="Angsana New" w:hint="cs"/>
          <w:sz w:val="30"/>
          <w:szCs w:val="30"/>
          <w:cs/>
        </w:rPr>
        <w:t>รายได้จากการ</w:t>
      </w:r>
      <w:r w:rsidR="009B7D8A" w:rsidRPr="00986BEC">
        <w:rPr>
          <w:rFonts w:ascii="Angsana New" w:hAnsi="Angsana New" w:hint="cs"/>
          <w:sz w:val="30"/>
          <w:szCs w:val="30"/>
          <w:cs/>
        </w:rPr>
        <w:t>จำหน่ายกระแสไฟฟ้าตามสัญญาเช่ารับรู้ในกำไรหรือขาดทุนโดยวิธีอัตราดอกเบี้ยที่แท้จริงตลอดอายุสัญญาซื้อขายไฟฟ้า</w:t>
      </w:r>
    </w:p>
    <w:p w14:paraId="168E99A3" w14:textId="3AB5C9F3" w:rsidR="004B27CC" w:rsidRPr="00986BE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="00A94438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A94438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 xml:space="preserve">ต้นทุนที่เกี่ยวข้องรับรู้ในกำไรหรือขาดทุนเมื่อเกิดขึ้น </w:t>
      </w:r>
    </w:p>
    <w:p w14:paraId="6B115421" w14:textId="77777777" w:rsidR="00F76A82" w:rsidRPr="00986BEC" w:rsidRDefault="00F76A82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43C501" w14:textId="4EB4BB12" w:rsidR="00E92D64" w:rsidRPr="00986BEC" w:rsidRDefault="00E92D64" w:rsidP="00E92D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609B0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</w:t>
      </w:r>
      <w:r w:rsidR="00001EA7" w:rsidRPr="00986BEC">
        <w:rPr>
          <w:rFonts w:ascii="Angsana New" w:hAnsi="Angsana New" w:hint="cs"/>
          <w:sz w:val="30"/>
          <w:szCs w:val="30"/>
          <w:cs/>
        </w:rPr>
        <w:t>นั้น</w:t>
      </w:r>
    </w:p>
    <w:p w14:paraId="71F01959" w14:textId="1BCA5BB6" w:rsidR="00DC319C" w:rsidRPr="00986BEC" w:rsidRDefault="00DC319C">
      <w:pPr>
        <w:rPr>
          <w:rFonts w:ascii="Angsana New" w:hAnsi="Angsana New"/>
          <w:sz w:val="30"/>
          <w:szCs w:val="30"/>
          <w:highlight w:val="yellow"/>
        </w:rPr>
      </w:pPr>
    </w:p>
    <w:p w14:paraId="77F8D17B" w14:textId="77777777" w:rsidR="00731749" w:rsidRPr="00986BEC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1F89445C" w14:textId="51411603" w:rsidR="00731749" w:rsidRPr="00986BEC" w:rsidRDefault="00731749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7003A1" w14:textId="732EE408" w:rsidR="00A32FD6" w:rsidRPr="00986BE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 </w:t>
      </w:r>
    </w:p>
    <w:p w14:paraId="7929A850" w14:textId="77777777" w:rsidR="000E1E02" w:rsidRPr="00986BEC" w:rsidRDefault="000E1E02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20461D" w14:textId="09AA7156" w:rsidR="00E042F6" w:rsidRDefault="00A32FD6" w:rsidP="008D31E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541FD" w:rsidRPr="00986BEC">
        <w:rPr>
          <w:rFonts w:ascii="Angsana New" w:hAnsi="Angsana New"/>
          <w:sz w:val="30"/>
          <w:szCs w:val="30"/>
        </w:rPr>
        <w:t xml:space="preserve"> </w:t>
      </w:r>
      <w:r w:rsidR="008B0C06" w:rsidRPr="00986BEC">
        <w:rPr>
          <w:rFonts w:ascii="Angsana New" w:hAnsi="Angsana New" w:hint="cs"/>
          <w:sz w:val="30"/>
          <w:szCs w:val="30"/>
          <w:cs/>
        </w:rPr>
        <w:t>ๆ</w:t>
      </w:r>
    </w:p>
    <w:p w14:paraId="7DE2F9E3" w14:textId="77777777" w:rsidR="008D31E3" w:rsidRPr="00986BEC" w:rsidRDefault="008D31E3" w:rsidP="008D31E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EE6B0D" w14:textId="0ED5A971" w:rsidR="00A32FD6" w:rsidRPr="00986BEC" w:rsidRDefault="00A32FD6" w:rsidP="00DC319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216496">
        <w:rPr>
          <w:rFonts w:ascii="Angsana New" w:hAnsi="Angsana New" w:hint="cs"/>
          <w:sz w:val="30"/>
          <w:szCs w:val="30"/>
          <w:cs/>
        </w:rPr>
        <w:t>หรือไม่ส่งผลกระทบ</w:t>
      </w:r>
      <w:r w:rsidR="007D5E61">
        <w:rPr>
          <w:rFonts w:ascii="Angsana New" w:hAnsi="Angsana New" w:hint="cs"/>
          <w:sz w:val="30"/>
          <w:szCs w:val="30"/>
          <w:cs/>
        </w:rPr>
        <w:t>ต่อกำไรขาดทุนทางบัญชีและทางภาษี ณ วันที่เกิดรายการนั้น และไม่ทำให้</w:t>
      </w:r>
      <w:r w:rsidR="002B4404">
        <w:rPr>
          <w:rFonts w:ascii="Angsana New" w:hAnsi="Angsana New" w:hint="cs"/>
          <w:sz w:val="30"/>
          <w:szCs w:val="30"/>
          <w:cs/>
        </w:rPr>
        <w:t xml:space="preserve">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986BEC">
        <w:rPr>
          <w:rFonts w:ascii="Angsana New" w:hAnsi="Angsana New"/>
          <w:sz w:val="30"/>
          <w:szCs w:val="30"/>
          <w:cs/>
        </w:rPr>
        <w:t>และ</w:t>
      </w:r>
      <w:r w:rsidR="001071AA">
        <w:rPr>
          <w:rFonts w:ascii="Angsana New" w:hAnsi="Angsana New" w:hint="cs"/>
          <w:sz w:val="30"/>
          <w:szCs w:val="30"/>
          <w:cs/>
        </w:rPr>
        <w:t>ผลแตกต่างที่เกี่ยวข้องกับ</w:t>
      </w:r>
      <w:r w:rsidR="002D37FD">
        <w:rPr>
          <w:rFonts w:ascii="Angsana New" w:hAnsi="Angsana New" w:hint="cs"/>
          <w:sz w:val="30"/>
          <w:szCs w:val="30"/>
          <w:cs/>
        </w:rPr>
        <w:t>เงินลงทุนในบริษัทย่อยและการร่วมค้า</w:t>
      </w:r>
      <w:r w:rsidRPr="00986BEC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C77B091" w14:textId="77777777" w:rsidR="001D227E" w:rsidRPr="00986BEC" w:rsidRDefault="001D227E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3DCD84" w14:textId="5AAB516D" w:rsidR="00A32FD6" w:rsidRPr="00986BE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F291E" w:rsidRPr="00986BEC">
        <w:rPr>
          <w:rFonts w:ascii="Angsana New" w:hAnsi="Angsana New"/>
          <w:sz w:val="30"/>
          <w:szCs w:val="30"/>
          <w:cs/>
        </w:rPr>
        <w:t>กลุ่มบริษัท</w:t>
      </w:r>
      <w:r w:rsidRPr="00986BEC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="00DF39E5">
        <w:rPr>
          <w:rFonts w:ascii="Angsana New" w:hAnsi="Angsana New"/>
          <w:sz w:val="30"/>
          <w:szCs w:val="30"/>
        </w:rPr>
        <w:br/>
      </w:r>
      <w:r w:rsidRPr="00986BEC">
        <w:rPr>
          <w:rFonts w:ascii="Angsana New" w:hAnsi="Angsana New"/>
          <w:sz w:val="30"/>
          <w:szCs w:val="30"/>
          <w:cs/>
        </w:rPr>
        <w:t xml:space="preserve"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6024426" w14:textId="77777777" w:rsidR="00A32FD6" w:rsidRPr="00986BE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64E73" w14:textId="07E8045B" w:rsidR="00A32FD6" w:rsidRPr="00986BEC" w:rsidRDefault="00A32FD6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86BE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272683" w:rsidRPr="00986BEC">
        <w:rPr>
          <w:rFonts w:ascii="Angsana New" w:hAnsi="Angsana New" w:hint="cs"/>
          <w:sz w:val="30"/>
          <w:szCs w:val="30"/>
          <w:cs/>
        </w:rPr>
        <w:t xml:space="preserve"> </w:t>
      </w:r>
      <w:r w:rsidRPr="00986BEC">
        <w:rPr>
          <w:rFonts w:ascii="Angsana New" w:hAnsi="Angsana New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8D5047" w14:textId="77777777" w:rsidR="00F07A18" w:rsidRPr="00986BEC" w:rsidRDefault="00F07A18" w:rsidP="00A32FD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91FF6F" w14:textId="07997C12" w:rsidR="00731749" w:rsidRPr="00986BEC" w:rsidRDefault="00731749" w:rsidP="00676384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กำไร</w:t>
      </w:r>
      <w:r w:rsidR="009F249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C921C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(ขาดทุน)</w:t>
      </w:r>
      <w:r w:rsidR="009F249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Pr="0098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ต่อหุ้น </w:t>
      </w:r>
    </w:p>
    <w:p w14:paraId="2F01187F" w14:textId="1DDFA6AD" w:rsidR="00731749" w:rsidRPr="00986BEC" w:rsidRDefault="00731749" w:rsidP="006F1C6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A6BAC2" w14:textId="70FF4DA1" w:rsidR="008931F7" w:rsidRPr="00986BEC" w:rsidRDefault="008931F7" w:rsidP="00D14C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8931F7">
        <w:rPr>
          <w:rFonts w:ascii="Angsana New" w:hAnsi="Angsana New"/>
          <w:b/>
          <w:sz w:val="30"/>
          <w:szCs w:val="30"/>
          <w:cs/>
        </w:rPr>
        <w:t>การคำนวณกำไร</w:t>
      </w:r>
      <w:r w:rsidR="009F249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921CF">
        <w:rPr>
          <w:rFonts w:ascii="Angsana New" w:hAnsi="Angsana New" w:hint="cs"/>
          <w:b/>
          <w:sz w:val="30"/>
          <w:szCs w:val="30"/>
          <w:cs/>
        </w:rPr>
        <w:t>(ขาดทุน)</w:t>
      </w:r>
      <w:r w:rsidR="009F249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931F7">
        <w:rPr>
          <w:rFonts w:ascii="Angsana New" w:hAnsi="Angsana New"/>
          <w:b/>
          <w:sz w:val="30"/>
          <w:szCs w:val="30"/>
          <w:cs/>
        </w:rPr>
        <w:t>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28E4E825" w14:textId="595839B8" w:rsidR="0043162F" w:rsidRPr="00553D8E" w:rsidRDefault="0043162F">
      <w:pPr>
        <w:rPr>
          <w:rFonts w:ascii="Angsana New" w:hAnsi="Angsana New"/>
          <w:bCs/>
          <w:sz w:val="30"/>
          <w:szCs w:val="30"/>
          <w:cs/>
        </w:rPr>
      </w:pPr>
    </w:p>
    <w:p w14:paraId="5CCD9910" w14:textId="77777777" w:rsidR="00A2183D" w:rsidRPr="00986BEC" w:rsidRDefault="00A2183D" w:rsidP="00FA07F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86BEC">
        <w:rPr>
          <w:rFonts w:ascii="Angsana New" w:hAnsi="Angsana New"/>
          <w:b/>
          <w:bCs/>
          <w:sz w:val="30"/>
          <w:szCs w:val="30"/>
          <w:cs/>
          <w:lang w:val="th-TH"/>
        </w:rPr>
        <w:t>การได้มาซึ่งอำนาจควบคุมในบริษัทย่อย</w:t>
      </w:r>
    </w:p>
    <w:p w14:paraId="61A69B80" w14:textId="77777777" w:rsidR="00A2183D" w:rsidRPr="00553D8E" w:rsidRDefault="00A2183D" w:rsidP="00E042F6">
      <w:pPr>
        <w:rPr>
          <w:rFonts w:ascii="Angsana New" w:hAnsi="Angsana New"/>
          <w:bCs/>
          <w:sz w:val="30"/>
          <w:szCs w:val="30"/>
        </w:rPr>
      </w:pPr>
    </w:p>
    <w:p w14:paraId="28DB6500" w14:textId="7ABDAA8D" w:rsidR="006719E1" w:rsidRPr="00553D8E" w:rsidRDefault="00A2183D" w:rsidP="006719E1">
      <w:pPr>
        <w:pStyle w:val="ListParagraph"/>
        <w:spacing w:after="160" w:line="259" w:lineRule="auto"/>
        <w:ind w:left="540"/>
        <w:jc w:val="thaiDistribute"/>
        <w:rPr>
          <w:bCs/>
          <w:color w:val="000000"/>
          <w:sz w:val="30"/>
          <w:szCs w:val="30"/>
        </w:rPr>
      </w:pPr>
      <w:r w:rsidRPr="00AE3B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96827" w:rsidRPr="00796827">
        <w:rPr>
          <w:rFonts w:ascii="Angsana New" w:hAnsi="Angsana New"/>
          <w:sz w:val="30"/>
          <w:szCs w:val="30"/>
        </w:rPr>
        <w:t>17</w:t>
      </w:r>
      <w:r w:rsidRPr="00AE3B3C">
        <w:rPr>
          <w:rFonts w:ascii="Angsana New" w:hAnsi="Angsana New"/>
          <w:sz w:val="30"/>
          <w:szCs w:val="30"/>
          <w:cs/>
        </w:rPr>
        <w:t xml:space="preserve"> มกราคม </w:t>
      </w:r>
      <w:r w:rsidR="00796827" w:rsidRPr="00796827">
        <w:rPr>
          <w:rFonts w:ascii="Angsana New" w:hAnsi="Angsana New"/>
          <w:sz w:val="30"/>
          <w:szCs w:val="30"/>
        </w:rPr>
        <w:t>2566</w:t>
      </w:r>
      <w:r w:rsidRPr="00AE3B3C">
        <w:rPr>
          <w:rFonts w:ascii="Angsana New" w:hAnsi="Angsana New"/>
          <w:sz w:val="30"/>
          <w:szCs w:val="30"/>
          <w:cs/>
        </w:rPr>
        <w:t xml:space="preserve"> บริษัท คอนโทร์โน จำกัด (“</w:t>
      </w:r>
      <w:r w:rsidRPr="00AE3B3C">
        <w:rPr>
          <w:rFonts w:ascii="Angsana New" w:hAnsi="Angsana New"/>
          <w:sz w:val="30"/>
          <w:szCs w:val="30"/>
        </w:rPr>
        <w:t xml:space="preserve">CCL”) </w:t>
      </w:r>
      <w:r w:rsidRPr="00AE3B3C">
        <w:rPr>
          <w:rFonts w:ascii="Angsana New" w:hAnsi="Angsana New"/>
          <w:sz w:val="30"/>
          <w:szCs w:val="30"/>
          <w:cs/>
        </w:rPr>
        <w:t>บริษัทย่อยในกลุ่มบริษัทได้เข้าซื้อหุ้นบริษัท สแกน แอดวานซ์ เพาเวอร์ จำกัด (“</w:t>
      </w:r>
      <w:r w:rsidRPr="00AE3B3C">
        <w:rPr>
          <w:rFonts w:ascii="Angsana New" w:hAnsi="Angsana New"/>
          <w:sz w:val="30"/>
          <w:szCs w:val="30"/>
        </w:rPr>
        <w:t xml:space="preserve">SAP”) </w:t>
      </w:r>
      <w:r w:rsidRPr="00AE3B3C">
        <w:rPr>
          <w:rFonts w:ascii="Angsana New" w:hAnsi="Angsana New"/>
          <w:sz w:val="30"/>
          <w:szCs w:val="30"/>
          <w:cs/>
        </w:rPr>
        <w:t xml:space="preserve">การร่วมค้าของกลุ่มบริษัท จากบริษัท ไทย แอดวานซ์ โซลาร์ จำกัด จำนวน </w:t>
      </w:r>
      <w:r w:rsidR="00796827" w:rsidRPr="00796827">
        <w:rPr>
          <w:rFonts w:ascii="Angsana New" w:hAnsi="Angsana New"/>
          <w:sz w:val="30"/>
          <w:szCs w:val="30"/>
        </w:rPr>
        <w:t>273</w:t>
      </w:r>
      <w:r w:rsidRPr="00AE3B3C">
        <w:rPr>
          <w:rFonts w:ascii="Angsana New" w:hAnsi="Angsana New"/>
          <w:sz w:val="30"/>
          <w:szCs w:val="30"/>
        </w:rPr>
        <w:t>,</w:t>
      </w:r>
      <w:r w:rsidR="00796827" w:rsidRPr="00796827">
        <w:rPr>
          <w:rFonts w:ascii="Angsana New" w:hAnsi="Angsana New"/>
          <w:sz w:val="30"/>
          <w:szCs w:val="30"/>
        </w:rPr>
        <w:t>612</w:t>
      </w:r>
      <w:r w:rsidRPr="00AE3B3C">
        <w:rPr>
          <w:rFonts w:ascii="Angsana New" w:hAnsi="Angsana New"/>
          <w:sz w:val="30"/>
          <w:szCs w:val="30"/>
          <w:cs/>
        </w:rPr>
        <w:t xml:space="preserve"> หุ้น รวมเป็นจำนวนเงินทั้งสิ้น</w:t>
      </w:r>
      <w:r w:rsidRPr="00AE3B3C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18</w:t>
      </w:r>
      <w:r w:rsidRPr="00AE3B3C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52</w:t>
      </w:r>
      <w:r w:rsidRPr="00AE3B3C">
        <w:rPr>
          <w:rFonts w:ascii="Angsana New" w:hAnsi="Angsana New"/>
          <w:sz w:val="30"/>
          <w:szCs w:val="30"/>
          <w:cs/>
        </w:rPr>
        <w:t xml:space="preserve"> ล้านบาท การเข้าซื้อหุ้นดังกล่าวส่งผลให้สัดส่วนการถือหุ้นใน </w:t>
      </w:r>
      <w:r w:rsidRPr="00AE3B3C">
        <w:rPr>
          <w:rFonts w:ascii="Angsana New" w:hAnsi="Angsana New"/>
          <w:sz w:val="30"/>
          <w:szCs w:val="30"/>
        </w:rPr>
        <w:t xml:space="preserve">SAP </w:t>
      </w:r>
      <w:r w:rsidRPr="00AE3B3C">
        <w:rPr>
          <w:rFonts w:ascii="Angsana New" w:hAnsi="Angsana New"/>
          <w:sz w:val="30"/>
          <w:szCs w:val="30"/>
          <w:cs/>
        </w:rPr>
        <w:t xml:space="preserve">ของ </w:t>
      </w:r>
      <w:r w:rsidRPr="00AE3B3C">
        <w:rPr>
          <w:rFonts w:ascii="Angsana New" w:hAnsi="Angsana New"/>
          <w:sz w:val="30"/>
          <w:szCs w:val="30"/>
        </w:rPr>
        <w:t xml:space="preserve">CCL </w:t>
      </w:r>
      <w:r w:rsidRPr="00AE3B3C">
        <w:rPr>
          <w:rFonts w:ascii="Angsana New" w:hAnsi="Angsana New"/>
          <w:sz w:val="30"/>
          <w:szCs w:val="30"/>
          <w:cs/>
        </w:rPr>
        <w:t>เพิ่มขึ้นจากร้อยละ</w:t>
      </w:r>
      <w:r w:rsidRPr="00AE3B3C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58</w:t>
      </w:r>
      <w:r w:rsidRPr="00AE3B3C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69</w:t>
      </w:r>
      <w:r w:rsidRPr="00AE3B3C">
        <w:rPr>
          <w:rFonts w:ascii="Angsana New" w:hAnsi="Angsana New"/>
          <w:sz w:val="30"/>
          <w:szCs w:val="30"/>
          <w:cs/>
        </w:rPr>
        <w:t xml:space="preserve"> เป็นร้อยละ</w:t>
      </w:r>
      <w:r w:rsidRPr="00AE3B3C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68</w:t>
      </w:r>
      <w:r w:rsidRPr="00AE3B3C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92</w:t>
      </w:r>
      <w:r w:rsidRPr="00AE3B3C">
        <w:rPr>
          <w:rFonts w:ascii="Angsana New" w:hAnsi="Angsana New"/>
          <w:sz w:val="30"/>
          <w:szCs w:val="30"/>
          <w:cs/>
        </w:rPr>
        <w:t xml:space="preserve"> ของจำนวนหุ้นสามัญทั้งหมด</w:t>
      </w:r>
      <w:r w:rsidRPr="00AE3B3C">
        <w:rPr>
          <w:rFonts w:ascii="Angsana New" w:hAnsi="Angsana New"/>
          <w:sz w:val="30"/>
          <w:szCs w:val="30"/>
        </w:rPr>
        <w:t xml:space="preserve"> </w:t>
      </w:r>
      <w:r w:rsidRPr="00AE3B3C">
        <w:rPr>
          <w:rFonts w:ascii="Angsana New" w:hAnsi="Angsana New"/>
          <w:sz w:val="30"/>
          <w:szCs w:val="30"/>
          <w:cs/>
        </w:rPr>
        <w:t xml:space="preserve">นอกจากนี้ในวันดังกล่าวผู้ถือหุ้นของ </w:t>
      </w:r>
      <w:r w:rsidRPr="00AE3B3C">
        <w:rPr>
          <w:rFonts w:ascii="Angsana New" w:hAnsi="Angsana New"/>
          <w:sz w:val="30"/>
          <w:szCs w:val="30"/>
        </w:rPr>
        <w:t xml:space="preserve">SAP </w:t>
      </w:r>
      <w:r w:rsidRPr="00AE3B3C">
        <w:rPr>
          <w:rFonts w:ascii="Angsana New" w:hAnsi="Angsana New"/>
          <w:sz w:val="30"/>
          <w:szCs w:val="30"/>
          <w:cs/>
        </w:rPr>
        <w:t>ได้มีการยกเลิกสัญญาข้อตกลงระหว่างผู้ถือหุ้นที่กำหนดให้</w:t>
      </w:r>
      <w:r w:rsidRPr="00AE3B3C">
        <w:rPr>
          <w:rFonts w:ascii="Angsana New" w:hAnsi="Angsana New" w:hint="cs"/>
          <w:sz w:val="30"/>
          <w:szCs w:val="30"/>
          <w:cs/>
        </w:rPr>
        <w:t>ผู้ร่วมค้า</w:t>
      </w:r>
      <w:r w:rsidRPr="00AE3B3C">
        <w:rPr>
          <w:rFonts w:ascii="Angsana New" w:hAnsi="Angsana New"/>
          <w:sz w:val="30"/>
          <w:szCs w:val="30"/>
          <w:cs/>
        </w:rPr>
        <w:t>ทุกฝ่ายต้องตกลงร่วมกันในการดำเนินธุรกิจ</w:t>
      </w:r>
      <w:r w:rsidRPr="00AE3B3C">
        <w:rPr>
          <w:rFonts w:ascii="Angsana New" w:hAnsi="Angsana New" w:hint="cs"/>
          <w:sz w:val="30"/>
          <w:szCs w:val="30"/>
          <w:cs/>
        </w:rPr>
        <w:t xml:space="preserve"> </w:t>
      </w:r>
      <w:r w:rsidRPr="00AE3B3C">
        <w:rPr>
          <w:rFonts w:ascii="Angsana New" w:hAnsi="Angsana New"/>
          <w:sz w:val="30"/>
          <w:szCs w:val="30"/>
          <w:cs/>
        </w:rPr>
        <w:t xml:space="preserve">ทำให้ </w:t>
      </w:r>
      <w:r w:rsidRPr="00AE3B3C">
        <w:rPr>
          <w:rFonts w:ascii="Angsana New" w:hAnsi="Angsana New"/>
          <w:sz w:val="30"/>
          <w:szCs w:val="30"/>
        </w:rPr>
        <w:t xml:space="preserve">SAP </w:t>
      </w:r>
      <w:r w:rsidRPr="00AE3B3C">
        <w:rPr>
          <w:rFonts w:ascii="Angsana New" w:hAnsi="Angsana New"/>
          <w:sz w:val="30"/>
          <w:szCs w:val="30"/>
          <w:cs/>
        </w:rPr>
        <w:t>เปลี่ยนสถานะจากการร่วมค้าเป็นบริษัทย่อยของกลุ่มบริษัท</w:t>
      </w:r>
      <w:r w:rsidRPr="00AE3B3C">
        <w:rPr>
          <w:rFonts w:ascii="Angsana New" w:hAnsi="Angsana New" w:hint="cs"/>
          <w:sz w:val="30"/>
          <w:szCs w:val="30"/>
          <w:cs/>
        </w:rPr>
        <w:t xml:space="preserve"> กลุ่มบริษัทมีต้นทุนที่เกี่ยวกับการซื้อจำนวน </w:t>
      </w:r>
      <w:r w:rsidR="00796827" w:rsidRPr="00796827">
        <w:rPr>
          <w:rFonts w:ascii="Angsana New" w:hAnsi="Angsana New"/>
          <w:sz w:val="30"/>
          <w:szCs w:val="30"/>
        </w:rPr>
        <w:t>0</w:t>
      </w:r>
      <w:r w:rsidRPr="00AE3B3C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2</w:t>
      </w:r>
      <w:r w:rsidRPr="00AE3B3C">
        <w:rPr>
          <w:rFonts w:ascii="Angsana New" w:hAnsi="Angsana New"/>
          <w:sz w:val="30"/>
          <w:szCs w:val="30"/>
        </w:rPr>
        <w:t xml:space="preserve"> </w:t>
      </w:r>
      <w:r w:rsidRPr="00AE3B3C">
        <w:rPr>
          <w:rFonts w:ascii="Angsana New" w:hAnsi="Angsana New" w:hint="cs"/>
          <w:sz w:val="30"/>
          <w:szCs w:val="30"/>
          <w:cs/>
        </w:rPr>
        <w:t>ล้านบาท ซึ่งรวม</w:t>
      </w:r>
      <w:r w:rsidRPr="00AE3B3C">
        <w:rPr>
          <w:rFonts w:hint="cs"/>
          <w:b/>
          <w:color w:val="000000"/>
          <w:sz w:val="30"/>
          <w:szCs w:val="30"/>
          <w:cs/>
        </w:rPr>
        <w:t>อยู่ในค่าใช้จ่ายในการบริหาร</w:t>
      </w:r>
    </w:p>
    <w:p w14:paraId="24F9CB03" w14:textId="77777777" w:rsidR="006719E1" w:rsidRPr="006719E1" w:rsidRDefault="006719E1" w:rsidP="006719E1">
      <w:pPr>
        <w:pStyle w:val="ListParagraph"/>
        <w:spacing w:after="160" w:line="259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48712D0" w14:textId="77777777" w:rsidR="00A2183D" w:rsidRPr="00986BEC" w:rsidRDefault="00A2183D" w:rsidP="00FA07FC">
      <w:pPr>
        <w:pStyle w:val="ListParagraph"/>
        <w:spacing w:after="0" w:line="259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6BEC">
        <w:rPr>
          <w:rFonts w:asciiTheme="majorBidi" w:hAnsiTheme="majorBidi" w:cstheme="majorBidi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วันที่ได้มาซึ่งอำนาจควบคุมในบริษัทย่อย ซึ่ง ณ วันที่รายงาน การประเมินมูลค่ายุติธรรมดังกล่าวได้เสร็จสมบูรณ์แล้ว</w:t>
      </w:r>
    </w:p>
    <w:p w14:paraId="0A369EBE" w14:textId="029D0D13" w:rsidR="00A2183D" w:rsidRPr="008D31E3" w:rsidRDefault="00A2183D" w:rsidP="006A6E4B">
      <w:pPr>
        <w:rPr>
          <w:rFonts w:asciiTheme="majorBidi" w:hAnsiTheme="majorBidi" w:cstheme="majorBidi"/>
          <w:bCs/>
          <w:sz w:val="30"/>
          <w:szCs w:val="30"/>
        </w:rPr>
      </w:pPr>
    </w:p>
    <w:p w14:paraId="6FF76CEB" w14:textId="77777777" w:rsidR="00A2183D" w:rsidRPr="00986BEC" w:rsidRDefault="00A2183D" w:rsidP="006719E1">
      <w:pPr>
        <w:pStyle w:val="ListParagraph"/>
        <w:spacing w:after="0" w:line="259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6BEC">
        <w:rPr>
          <w:rFonts w:asciiTheme="majorBidi" w:hAnsiTheme="majorBidi" w:cstheme="majorBidi"/>
          <w:sz w:val="30"/>
          <w:szCs w:val="30"/>
          <w:cs/>
          <w:lang w:val="th-TH"/>
        </w:rPr>
        <w:t>ข้อมูลของสิ่งตอบแทนทั้งหมดที่โอนให้และมูลค่าที่รับรู้ ณ วันที่ซื้อสำหรับ</w:t>
      </w:r>
      <w:r w:rsidRPr="00986BEC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สินทรัพย์และหนี้สินที่ได้มา</w:t>
      </w:r>
      <w:r w:rsidRPr="00986BEC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แต่ละประเภทที่สำคัญ มีดังนี้ </w:t>
      </w:r>
    </w:p>
    <w:p w14:paraId="5E0B3B86" w14:textId="480D708F" w:rsidR="006719E1" w:rsidRDefault="006719E1">
      <w:pPr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1170"/>
        <w:gridCol w:w="270"/>
        <w:gridCol w:w="1508"/>
      </w:tblGrid>
      <w:tr w:rsidR="00A2183D" w:rsidRPr="00986BEC" w14:paraId="688E7CFC" w14:textId="77777777" w:rsidTr="00141CE6">
        <w:trPr>
          <w:tblHeader/>
        </w:trPr>
        <w:tc>
          <w:tcPr>
            <w:tcW w:w="5670" w:type="dxa"/>
          </w:tcPr>
          <w:p w14:paraId="3791181A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45663BA" w14:textId="77777777" w:rsidR="00A2183D" w:rsidRPr="00986BEC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CBEF3" w14:textId="77777777" w:rsidR="00A2183D" w:rsidRPr="00986BEC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624BA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96BD31A" w14:textId="77777777" w:rsidR="00A2183D" w:rsidRPr="00986BEC" w:rsidRDefault="00A2183D" w:rsidP="00141CE6">
            <w:pPr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2183D" w:rsidRPr="00986BEC" w14:paraId="1252C42E" w14:textId="77777777" w:rsidTr="00141CE6">
        <w:trPr>
          <w:tblHeader/>
        </w:trPr>
        <w:tc>
          <w:tcPr>
            <w:tcW w:w="5670" w:type="dxa"/>
          </w:tcPr>
          <w:p w14:paraId="3D5DC902" w14:textId="77777777" w:rsidR="00A2183D" w:rsidRPr="00986BEC" w:rsidRDefault="00A2183D" w:rsidP="00141CE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1F5160F" w14:textId="77777777" w:rsidR="00A2183D" w:rsidRPr="00986BEC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C3077" w14:textId="77777777" w:rsidR="00A2183D" w:rsidRPr="00986BEC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BC1819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7BF5733C" w14:textId="77777777" w:rsidR="00A2183D" w:rsidRPr="00986BEC" w:rsidRDefault="00A2183D" w:rsidP="00141CE6">
            <w:pPr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6B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86B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183D" w:rsidRPr="00986BEC" w14:paraId="4514038C" w14:textId="77777777" w:rsidTr="00141CE6">
        <w:tc>
          <w:tcPr>
            <w:tcW w:w="5670" w:type="dxa"/>
          </w:tcPr>
          <w:p w14:paraId="0C3CC419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540" w:type="dxa"/>
          </w:tcPr>
          <w:p w14:paraId="123BAD14" w14:textId="77777777" w:rsidR="00A2183D" w:rsidRPr="00986BEC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BA25F" w14:textId="77777777" w:rsidR="00A2183D" w:rsidRPr="00986BEC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0E2A4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6437608" w14:textId="4444E3BA" w:rsidR="00A2183D" w:rsidRPr="00596E23" w:rsidRDefault="00796827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96E23" w:rsidRPr="00596E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A2183D" w:rsidRPr="00986BEC" w14:paraId="669557C3" w14:textId="77777777" w:rsidTr="00141CE6">
        <w:tc>
          <w:tcPr>
            <w:tcW w:w="5670" w:type="dxa"/>
          </w:tcPr>
          <w:p w14:paraId="2BD8E841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40" w:type="dxa"/>
          </w:tcPr>
          <w:p w14:paraId="3B52C9A6" w14:textId="77777777" w:rsidR="00A2183D" w:rsidRPr="00986BEC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0EBC72" w14:textId="77777777" w:rsidR="00A2183D" w:rsidRPr="00986BEC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044C5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A3B0E03" w14:textId="030AF0D6" w:rsidR="00A2183D" w:rsidRPr="00596E23" w:rsidRDefault="00796827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E5F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A2183D" w:rsidRPr="00986BEC" w14:paraId="69A3A45D" w14:textId="77777777" w:rsidTr="00141CE6">
        <w:tc>
          <w:tcPr>
            <w:tcW w:w="5670" w:type="dxa"/>
          </w:tcPr>
          <w:p w14:paraId="0A54C968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 w:rsidRPr="00986BEC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้</w:t>
            </w: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540" w:type="dxa"/>
          </w:tcPr>
          <w:p w14:paraId="71BF4E08" w14:textId="77777777" w:rsidR="00A2183D" w:rsidRPr="00986BEC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16C09" w14:textId="77777777" w:rsidR="00A2183D" w:rsidRPr="00986BEC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A7B19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12914228" w14:textId="231B4F45" w:rsidR="00A2183D" w:rsidRPr="00596E23" w:rsidRDefault="00796827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511</w:t>
            </w:r>
            <w:r w:rsidR="00CE5F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A2183D" w:rsidRPr="00986BEC" w14:paraId="6355E4AF" w14:textId="77777777" w:rsidTr="00141CE6">
        <w:tc>
          <w:tcPr>
            <w:tcW w:w="5670" w:type="dxa"/>
          </w:tcPr>
          <w:p w14:paraId="45E56797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986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0CC3E39A" w14:textId="77777777" w:rsidR="00A2183D" w:rsidRPr="00986BEC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F32F5" w14:textId="77777777" w:rsidR="00A2183D" w:rsidRPr="00986BEC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2BAB1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ED10266" w14:textId="25B39EA6" w:rsidR="00A2183D" w:rsidRPr="00596E23" w:rsidRDefault="00796827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CE5F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</w:tr>
      <w:tr w:rsidR="00A2183D" w:rsidRPr="00986BEC" w14:paraId="311B5DBA" w14:textId="77777777" w:rsidTr="00141CE6">
        <w:tc>
          <w:tcPr>
            <w:tcW w:w="5670" w:type="dxa"/>
          </w:tcPr>
          <w:p w14:paraId="7133017C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540" w:type="dxa"/>
          </w:tcPr>
          <w:p w14:paraId="4CCCF22C" w14:textId="77777777" w:rsidR="00A2183D" w:rsidRPr="00986BEC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37333" w14:textId="77777777" w:rsidR="00A2183D" w:rsidRPr="00986BEC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756FB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7707A93" w14:textId="28A2C208" w:rsidR="00A2183D" w:rsidRPr="00596E23" w:rsidRDefault="00CE5F49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986BEC" w14:paraId="7F3E3CE6" w14:textId="77777777" w:rsidTr="00141CE6">
        <w:tc>
          <w:tcPr>
            <w:tcW w:w="5670" w:type="dxa"/>
          </w:tcPr>
          <w:p w14:paraId="01E78569" w14:textId="77777777" w:rsidR="00A2183D" w:rsidRPr="00986BEC" w:rsidRDefault="00A2183D" w:rsidP="00141CE6">
            <w:pPr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29F5C2A5" w14:textId="77777777" w:rsidR="00A2183D" w:rsidRPr="00986BEC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901F1" w14:textId="77777777" w:rsidR="00A2183D" w:rsidRPr="00986BEC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C6EC4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A02247A" w14:textId="69363D04" w:rsidR="00A2183D" w:rsidRPr="00596E23" w:rsidRDefault="00BB7212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986BEC" w14:paraId="39803027" w14:textId="77777777" w:rsidTr="00141CE6">
        <w:tc>
          <w:tcPr>
            <w:tcW w:w="5670" w:type="dxa"/>
          </w:tcPr>
          <w:p w14:paraId="11B348EE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2601923A" w14:textId="77777777" w:rsidR="00A2183D" w:rsidRPr="00986BEC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5384A7" w14:textId="77777777" w:rsidR="00A2183D" w:rsidRPr="00986BEC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4BC62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68BBA8C" w14:textId="23D4F1C0" w:rsidR="00A2183D" w:rsidRPr="00596E23" w:rsidRDefault="00BB7212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562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986BEC" w14:paraId="18CDEF28" w14:textId="77777777" w:rsidTr="00141CE6">
        <w:tc>
          <w:tcPr>
            <w:tcW w:w="5670" w:type="dxa"/>
            <w:shd w:val="clear" w:color="auto" w:fill="auto"/>
          </w:tcPr>
          <w:p w14:paraId="05C410DA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สินทรัพย์อื่น </w:t>
            </w:r>
            <w:r w:rsidRPr="00986B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  <w:r w:rsidRPr="00986BEC">
              <w:rPr>
                <w:rFonts w:asciiTheme="majorBidi" w:hAnsiTheme="majorBidi" w:cstheme="majorBidi"/>
                <w:sz w:val="30"/>
                <w:szCs w:val="30"/>
              </w:rPr>
              <w:t xml:space="preserve">) - </w:t>
            </w: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shd w:val="clear" w:color="auto" w:fill="auto"/>
          </w:tcPr>
          <w:p w14:paraId="4DC73603" w14:textId="77777777" w:rsidR="00A2183D" w:rsidRPr="00986BEC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70017B" w14:textId="77777777" w:rsidR="00A2183D" w:rsidRPr="00986BEC" w:rsidRDefault="00A2183D" w:rsidP="00141C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F5B734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428238E8" w14:textId="19EAA10E" w:rsidR="00A2183D" w:rsidRPr="00596E23" w:rsidRDefault="00BB7212" w:rsidP="00141CE6">
            <w:pPr>
              <w:tabs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585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986BEC" w14:paraId="6FB34567" w14:textId="77777777" w:rsidTr="00141CE6">
        <w:tc>
          <w:tcPr>
            <w:tcW w:w="6210" w:type="dxa"/>
            <w:gridSpan w:val="2"/>
          </w:tcPr>
          <w:p w14:paraId="2F5C80F6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170" w:type="dxa"/>
          </w:tcPr>
          <w:p w14:paraId="0ACC3663" w14:textId="77777777" w:rsidR="00A2183D" w:rsidRPr="00986BEC" w:rsidRDefault="00A2183D" w:rsidP="00141CE6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F1F59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17279B1" w14:textId="1D8464F2" w:rsidR="00A2183D" w:rsidRPr="00596E23" w:rsidRDefault="00796827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  <w:r w:rsidR="00BB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  <w:tr w:rsidR="00A2183D" w:rsidRPr="00986BEC" w14:paraId="177D54FC" w14:textId="77777777" w:rsidTr="00141CE6">
        <w:tc>
          <w:tcPr>
            <w:tcW w:w="6210" w:type="dxa"/>
            <w:gridSpan w:val="2"/>
          </w:tcPr>
          <w:p w14:paraId="4B7A72E8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B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986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3971D1A" w14:textId="77777777" w:rsidR="00A2183D" w:rsidRPr="00986BEC" w:rsidRDefault="00A2183D" w:rsidP="00141CE6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43AB9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F8DA19A" w14:textId="49F3CEDE" w:rsidR="00A2183D" w:rsidRPr="00596E23" w:rsidRDefault="003B75A3" w:rsidP="00141CE6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986BEC" w14:paraId="08435F51" w14:textId="77777777" w:rsidTr="00141CE6">
        <w:tc>
          <w:tcPr>
            <w:tcW w:w="6210" w:type="dxa"/>
            <w:gridSpan w:val="2"/>
          </w:tcPr>
          <w:p w14:paraId="3E31F853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170" w:type="dxa"/>
          </w:tcPr>
          <w:p w14:paraId="1E106B82" w14:textId="77777777" w:rsidR="00A2183D" w:rsidRPr="00986BEC" w:rsidRDefault="00A2183D" w:rsidP="00141CE6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92E85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507A8B6B" w14:textId="594F677C" w:rsidR="00A2183D" w:rsidRPr="00596E23" w:rsidRDefault="00796827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  <w:r w:rsidR="003B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  <w:tr w:rsidR="00A2183D" w:rsidRPr="00986BEC" w14:paraId="126AB57E" w14:textId="77777777" w:rsidTr="00141CE6">
        <w:tc>
          <w:tcPr>
            <w:tcW w:w="6210" w:type="dxa"/>
            <w:gridSpan w:val="2"/>
          </w:tcPr>
          <w:p w14:paraId="1BAC58EE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170" w:type="dxa"/>
          </w:tcPr>
          <w:p w14:paraId="3DDC6646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C4DAA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494C627A" w14:textId="55C5899E" w:rsidR="00A2183D" w:rsidRPr="00596E23" w:rsidRDefault="003B75A3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986BEC" w14:paraId="6DADE03B" w14:textId="77777777" w:rsidTr="00141CE6">
        <w:tc>
          <w:tcPr>
            <w:tcW w:w="6210" w:type="dxa"/>
            <w:gridSpan w:val="2"/>
          </w:tcPr>
          <w:p w14:paraId="22C16E14" w14:textId="77777777" w:rsidR="00A2183D" w:rsidRPr="00986BEC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170" w:type="dxa"/>
          </w:tcPr>
          <w:p w14:paraId="71A8BDCB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60E5A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EE18B68" w14:textId="4D6BC679" w:rsidR="00A2183D" w:rsidRPr="00596E23" w:rsidRDefault="003B75A3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406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986BEC" w14:paraId="1DFD16DC" w14:textId="77777777" w:rsidTr="00141CE6">
        <w:tc>
          <w:tcPr>
            <w:tcW w:w="5670" w:type="dxa"/>
          </w:tcPr>
          <w:p w14:paraId="42803444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540" w:type="dxa"/>
          </w:tcPr>
          <w:p w14:paraId="4B61DFDB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5B585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16472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6B971492" w14:textId="4A34FFBA" w:rsidR="00A2183D" w:rsidRPr="003B75A3" w:rsidRDefault="00796827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3B75A3" w:rsidRPr="003B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</w:tr>
      <w:tr w:rsidR="00A2183D" w:rsidRPr="00986BEC" w14:paraId="01DA308E" w14:textId="77777777" w:rsidTr="00141CE6">
        <w:trPr>
          <w:trHeight w:val="279"/>
        </w:trPr>
        <w:tc>
          <w:tcPr>
            <w:tcW w:w="5670" w:type="dxa"/>
          </w:tcPr>
          <w:p w14:paraId="1162A61B" w14:textId="77777777" w:rsidR="00A2183D" w:rsidRPr="00986BEC" w:rsidRDefault="00A2183D" w:rsidP="00141C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เงินสดสุทธิได้มาจากการได้มาซึ่งอำนาจควบคุมในบริษัทย่อย</w:t>
            </w:r>
          </w:p>
        </w:tc>
        <w:tc>
          <w:tcPr>
            <w:tcW w:w="540" w:type="dxa"/>
          </w:tcPr>
          <w:p w14:paraId="108B056C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5BA8C5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671AC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auto"/>
            <w:vAlign w:val="bottom"/>
          </w:tcPr>
          <w:p w14:paraId="5023A0BC" w14:textId="149DB3AC" w:rsidR="00A2183D" w:rsidRPr="003B75A3" w:rsidRDefault="003B75A3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B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3B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Pr="003B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986BEC" w14:paraId="251447D6" w14:textId="77777777" w:rsidTr="00141CE6">
        <w:tc>
          <w:tcPr>
            <w:tcW w:w="6210" w:type="dxa"/>
            <w:gridSpan w:val="2"/>
          </w:tcPr>
          <w:p w14:paraId="2A856C69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14:paraId="5B9CD428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3F579" w14:textId="77777777" w:rsidR="00A2183D" w:rsidRPr="00986BEC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CEEDD" w14:textId="28F23D2E" w:rsidR="00A2183D" w:rsidRPr="003B75A3" w:rsidRDefault="00796827" w:rsidP="00141CE6">
            <w:pPr>
              <w:tabs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B75A3" w:rsidRPr="003B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</w:tbl>
    <w:p w14:paraId="3C6EF6C0" w14:textId="77777777" w:rsidR="006A6E4B" w:rsidRPr="006719E1" w:rsidRDefault="006A6E4B" w:rsidP="006A6E4B">
      <w:pPr>
        <w:rPr>
          <w:rFonts w:asciiTheme="majorBidi" w:hAnsiTheme="majorBidi" w:cstheme="majorBidi"/>
          <w:bCs/>
          <w:sz w:val="30"/>
          <w:szCs w:val="30"/>
        </w:rPr>
      </w:pPr>
    </w:p>
    <w:p w14:paraId="667434D6" w14:textId="5D9096E6" w:rsidR="00A2183D" w:rsidRPr="00986BEC" w:rsidRDefault="00A2183D" w:rsidP="00DF39E5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6BE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กำไรจากการวัดมูลค่ายุติธรรมของส่วนได้เสียที่ถืออยู่ก่อนใน </w:t>
      </w:r>
      <w:r w:rsidRPr="00986BEC">
        <w:rPr>
          <w:rFonts w:asciiTheme="majorBidi" w:hAnsiTheme="majorBidi" w:cstheme="majorBidi"/>
          <w:sz w:val="30"/>
          <w:szCs w:val="30"/>
          <w:lang w:val="en-US" w:bidi="th-TH"/>
        </w:rPr>
        <w:t>SAP</w:t>
      </w:r>
      <w:r w:rsidRPr="00986BE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จากการเปลี่ยนแปลงสถานะเงินลงทุน</w:t>
      </w:r>
      <w:r w:rsidR="00DF39E5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986BEC">
        <w:rPr>
          <w:rFonts w:asciiTheme="majorBidi" w:hAnsiTheme="majorBidi" w:cstheme="majorBidi"/>
          <w:sz w:val="30"/>
          <w:szCs w:val="30"/>
          <w:cs/>
          <w:lang w:val="en-US" w:bidi="th-TH"/>
        </w:rPr>
        <w:t>คำนวณได้ดังนี้</w:t>
      </w:r>
    </w:p>
    <w:p w14:paraId="3F8EDAFF" w14:textId="39687AE3" w:rsidR="00A2183D" w:rsidRPr="006719E1" w:rsidRDefault="00A2183D" w:rsidP="006A6E4B">
      <w:pPr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70"/>
        <w:gridCol w:w="270"/>
        <w:gridCol w:w="270"/>
        <w:gridCol w:w="1508"/>
      </w:tblGrid>
      <w:tr w:rsidR="00A2183D" w:rsidRPr="00C37759" w14:paraId="076369E2" w14:textId="77777777" w:rsidTr="00141CE6">
        <w:trPr>
          <w:tblHeader/>
        </w:trPr>
        <w:tc>
          <w:tcPr>
            <w:tcW w:w="6840" w:type="dxa"/>
          </w:tcPr>
          <w:p w14:paraId="2B18D2EA" w14:textId="77777777" w:rsidR="00A2183D" w:rsidRPr="00C37759" w:rsidRDefault="00A2183D" w:rsidP="00141CE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602AF4" w14:textId="77777777" w:rsidR="00A2183D" w:rsidRPr="00C37759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CCB93" w14:textId="77777777" w:rsidR="00A2183D" w:rsidRPr="00C37759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FAA6D5" w14:textId="77777777" w:rsidR="00A2183D" w:rsidRPr="00C37759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42DF30E4" w14:textId="77777777" w:rsidR="00A2183D" w:rsidRPr="00C37759" w:rsidRDefault="00A2183D" w:rsidP="00141CE6">
            <w:pPr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77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77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37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377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183D" w:rsidRPr="00C37759" w14:paraId="587F5517" w14:textId="77777777" w:rsidTr="00141CE6">
        <w:tc>
          <w:tcPr>
            <w:tcW w:w="6840" w:type="dxa"/>
          </w:tcPr>
          <w:p w14:paraId="0BE1A86B" w14:textId="77777777" w:rsidR="00A2183D" w:rsidRPr="00C37759" w:rsidRDefault="00A2183D" w:rsidP="00141CE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77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  <w:r w:rsidRPr="00C37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B06D5E1" w14:textId="77777777" w:rsidR="00A2183D" w:rsidRPr="00C37759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7FDBF" w14:textId="77777777" w:rsidR="00A2183D" w:rsidRPr="00C37759" w:rsidRDefault="00A2183D" w:rsidP="00141CE6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E362A" w14:textId="77777777" w:rsidR="00A2183D" w:rsidRPr="00C37759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BD0E8CA" w14:textId="437C3167" w:rsidR="00A2183D" w:rsidRPr="00C37759" w:rsidRDefault="00796827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3B75A3" w:rsidRPr="00C377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A2183D" w:rsidRPr="00C37759" w14:paraId="0721C770" w14:textId="77777777" w:rsidTr="00141CE6">
        <w:tc>
          <w:tcPr>
            <w:tcW w:w="6840" w:type="dxa"/>
          </w:tcPr>
          <w:p w14:paraId="27F026AD" w14:textId="77777777" w:rsidR="00A2183D" w:rsidRPr="00C37759" w:rsidRDefault="00A2183D" w:rsidP="00141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7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270" w:type="dxa"/>
          </w:tcPr>
          <w:p w14:paraId="43089416" w14:textId="77777777" w:rsidR="00A2183D" w:rsidRPr="00C37759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5F6A5" w14:textId="77777777" w:rsidR="00A2183D" w:rsidRPr="00C37759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3EBF0" w14:textId="77777777" w:rsidR="00A2183D" w:rsidRPr="00C37759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C2F216B" w14:textId="5E7AEC61" w:rsidR="00A2183D" w:rsidRPr="00C37759" w:rsidRDefault="003B75A3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77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0C377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 w:rsidRPr="00C377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183D" w:rsidRPr="00C37759" w14:paraId="5F308EF9" w14:textId="77777777" w:rsidTr="00141CE6">
        <w:tc>
          <w:tcPr>
            <w:tcW w:w="6840" w:type="dxa"/>
          </w:tcPr>
          <w:p w14:paraId="35ECC4B1" w14:textId="77777777" w:rsidR="00A2183D" w:rsidRPr="00C37759" w:rsidRDefault="00A2183D" w:rsidP="00141CE6">
            <w:pPr>
              <w:ind w:left="256" w:hanging="2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77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กำไรจากการวัดมูลค่ายุติธรรมของส่วนได้เสียที่ถืออยู่ก่อน</w:t>
            </w:r>
          </w:p>
        </w:tc>
        <w:tc>
          <w:tcPr>
            <w:tcW w:w="270" w:type="dxa"/>
          </w:tcPr>
          <w:p w14:paraId="57428C32" w14:textId="77777777" w:rsidR="00A2183D" w:rsidRPr="00C37759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94876" w14:textId="77777777" w:rsidR="00A2183D" w:rsidRPr="00C37759" w:rsidRDefault="00A2183D" w:rsidP="00141CE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D98BB" w14:textId="77777777" w:rsidR="00A2183D" w:rsidRPr="00C37759" w:rsidRDefault="00A2183D" w:rsidP="00141CE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7A490ACF" w14:textId="0999EA11" w:rsidR="00A2183D" w:rsidRPr="00C37759" w:rsidRDefault="00796827" w:rsidP="00141CE6">
            <w:pPr>
              <w:tabs>
                <w:tab w:val="decimal" w:pos="11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3B75A3" w:rsidRPr="00C377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</w:p>
        </w:tc>
      </w:tr>
    </w:tbl>
    <w:p w14:paraId="1C466D53" w14:textId="1E7E2151" w:rsidR="006719E1" w:rsidRPr="00553D8E" w:rsidRDefault="006719E1" w:rsidP="006719E1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0E7E8" w14:textId="77777777" w:rsidR="006719E1" w:rsidRDefault="006719E1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43293B2" w14:textId="1C8B04DE" w:rsidR="00C45EB9" w:rsidRPr="00754852" w:rsidRDefault="00C45EB9" w:rsidP="00FB7597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5485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358E9D4" w14:textId="6B87CE06" w:rsidR="00F62590" w:rsidRPr="006719E1" w:rsidRDefault="00F62590" w:rsidP="00F6259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3F7B3B0" w14:textId="35F72A5E" w:rsidR="00A229CC" w:rsidRPr="006414B1" w:rsidRDefault="00A229CC" w:rsidP="00F6259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414B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8A4B460" w14:textId="77777777" w:rsidR="00A229CC" w:rsidRPr="006719E1" w:rsidRDefault="00A229CC" w:rsidP="00F6259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6C2E4D2F" w14:textId="7E48FEBF" w:rsidR="008C02A6" w:rsidRPr="006414B1" w:rsidRDefault="00CA1997" w:rsidP="00F625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2"/>
          <w:sz w:val="30"/>
          <w:szCs w:val="30"/>
          <w:cs/>
        </w:rPr>
      </w:pPr>
      <w:r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FD3F2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="00B607B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บริษัทร่วม</w:t>
      </w:r>
      <w:r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="00FD3F2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</w:t>
      </w:r>
      <w:r w:rsidR="00B85B4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การร่วมค้าได้เปิดเผยในหมายเหตุข้อ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10</w:t>
      </w:r>
      <w:r w:rsidR="0081408B" w:rsidRPr="006414B1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B85B4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</w:t>
      </w:r>
      <w:r w:rsidR="004661FF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12</w:t>
      </w:r>
      <w:r w:rsidR="0081408B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="00B17C50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สำหรับ</w:t>
      </w:r>
      <w:r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บุคคลหรือกิจก</w:t>
      </w:r>
      <w:r w:rsidR="00BD2589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ารที่เกี่ยวข้องกัน</w:t>
      </w:r>
      <w:r w:rsidR="00B85B4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ที่มีรายการระหว่างกันที่มีนัยสำคัญกับ</w:t>
      </w:r>
      <w:r w:rsidR="006F291E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</w:t>
      </w:r>
      <w:r w:rsidR="00B85B43" w:rsidRPr="006414B1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ในระหว่างปีมีดังต่อไปนี้</w:t>
      </w:r>
    </w:p>
    <w:p w14:paraId="64977BE9" w14:textId="76AB4F33" w:rsidR="00144AC7" w:rsidRPr="006719E1" w:rsidRDefault="00144AC7">
      <w:pPr>
        <w:spacing w:line="240" w:lineRule="auto"/>
        <w:rPr>
          <w:rFonts w:asciiTheme="majorBidi" w:hAnsiTheme="majorBidi" w:cstheme="majorBidi"/>
          <w:bCs/>
          <w:spacing w:val="2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250"/>
        <w:gridCol w:w="5400"/>
      </w:tblGrid>
      <w:tr w:rsidR="00FA6B9A" w:rsidRPr="006414B1" w14:paraId="7F0C5E9A" w14:textId="77777777" w:rsidTr="000F03CA">
        <w:trPr>
          <w:tblHeader/>
        </w:trPr>
        <w:tc>
          <w:tcPr>
            <w:tcW w:w="1980" w:type="dxa"/>
            <w:shd w:val="clear" w:color="auto" w:fill="auto"/>
          </w:tcPr>
          <w:p w14:paraId="7835C329" w14:textId="5E1872B6" w:rsidR="00FA6B9A" w:rsidRPr="006414B1" w:rsidRDefault="00EF7E27" w:rsidP="002C284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5C5FDA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="00FA6B9A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50" w:type="dxa"/>
            <w:shd w:val="clear" w:color="auto" w:fill="auto"/>
          </w:tcPr>
          <w:p w14:paraId="418D0204" w14:textId="33774B1B" w:rsidR="00FA6B9A" w:rsidRPr="006414B1" w:rsidRDefault="00FA6B9A" w:rsidP="000F03CA">
            <w:pPr>
              <w:spacing w:line="240" w:lineRule="auto"/>
              <w:ind w:left="-108" w:right="-108" w:hanging="1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B60682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C12F5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0F03CA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C12F5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  <w:shd w:val="clear" w:color="auto" w:fill="auto"/>
          </w:tcPr>
          <w:p w14:paraId="599332B0" w14:textId="77777777" w:rsidR="00FA6B9A" w:rsidRPr="006414B1" w:rsidRDefault="00FA6B9A" w:rsidP="002C284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442B" w:rsidRPr="006414B1" w14:paraId="7092944E" w14:textId="77777777" w:rsidTr="000F03CA">
        <w:tc>
          <w:tcPr>
            <w:tcW w:w="1980" w:type="dxa"/>
            <w:shd w:val="clear" w:color="auto" w:fill="auto"/>
          </w:tcPr>
          <w:p w14:paraId="6D18BFE4" w14:textId="77777777" w:rsidR="009D442B" w:rsidRPr="006414B1" w:rsidRDefault="00B316D5" w:rsidP="008549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ครอบครัวกิจพิพิธ</w:t>
            </w:r>
          </w:p>
        </w:tc>
        <w:tc>
          <w:tcPr>
            <w:tcW w:w="2250" w:type="dxa"/>
            <w:shd w:val="clear" w:color="auto" w:fill="auto"/>
          </w:tcPr>
          <w:p w14:paraId="6986838A" w14:textId="77777777" w:rsidR="009D442B" w:rsidRPr="006414B1" w:rsidRDefault="00B316D5" w:rsidP="008549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14:paraId="5F5F92E0" w14:textId="66211BA8" w:rsidR="00B316D5" w:rsidRPr="006414B1" w:rsidRDefault="00B316D5" w:rsidP="00A229C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ผู้ถือหุ้นรายใหญ่ของกลุ่มกิจการ</w:t>
            </w:r>
          </w:p>
        </w:tc>
      </w:tr>
    </w:tbl>
    <w:p w14:paraId="7A480CCF" w14:textId="1A2C8E51" w:rsidR="00144AC7" w:rsidRPr="006414B1" w:rsidRDefault="00144AC7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868"/>
        <w:gridCol w:w="340"/>
        <w:gridCol w:w="9"/>
        <w:gridCol w:w="11"/>
        <w:gridCol w:w="1154"/>
        <w:gridCol w:w="11"/>
        <w:gridCol w:w="263"/>
        <w:gridCol w:w="11"/>
        <w:gridCol w:w="1156"/>
        <w:gridCol w:w="15"/>
        <w:gridCol w:w="237"/>
        <w:gridCol w:w="33"/>
        <w:gridCol w:w="1114"/>
        <w:gridCol w:w="48"/>
        <w:gridCol w:w="190"/>
        <w:gridCol w:w="87"/>
        <w:gridCol w:w="1070"/>
        <w:gridCol w:w="13"/>
      </w:tblGrid>
      <w:tr w:rsidR="00EF30A7" w:rsidRPr="006414B1" w14:paraId="48067A3F" w14:textId="77777777" w:rsidTr="009F2499">
        <w:trPr>
          <w:gridAfter w:val="1"/>
          <w:wAfter w:w="13" w:type="dxa"/>
          <w:tblHeader/>
        </w:trPr>
        <w:tc>
          <w:tcPr>
            <w:tcW w:w="4217" w:type="dxa"/>
            <w:gridSpan w:val="3"/>
          </w:tcPr>
          <w:p w14:paraId="4DE570ED" w14:textId="7F7AC09E" w:rsidR="00EF30A7" w:rsidRPr="006414B1" w:rsidRDefault="00144AC7" w:rsidP="000B1D42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310B21" w:rsidRPr="00641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21" w:type="dxa"/>
            <w:gridSpan w:val="7"/>
          </w:tcPr>
          <w:p w14:paraId="762A0578" w14:textId="77777777" w:rsidR="00EF30A7" w:rsidRPr="006414B1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520B079" w14:textId="77777777" w:rsidR="00EF30A7" w:rsidRPr="006414B1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2" w:type="dxa"/>
            <w:gridSpan w:val="6"/>
          </w:tcPr>
          <w:p w14:paraId="121EF0BF" w14:textId="77777777" w:rsidR="00EF30A7" w:rsidRPr="006414B1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D8C" w:rsidRPr="006414B1" w14:paraId="158197EB" w14:textId="77777777" w:rsidTr="009F2499">
        <w:trPr>
          <w:gridAfter w:val="1"/>
          <w:wAfter w:w="13" w:type="dxa"/>
          <w:tblHeader/>
        </w:trPr>
        <w:tc>
          <w:tcPr>
            <w:tcW w:w="4217" w:type="dxa"/>
            <w:gridSpan w:val="3"/>
          </w:tcPr>
          <w:p w14:paraId="3B8C98D4" w14:textId="63519864" w:rsidR="00A27D8C" w:rsidRPr="006414B1" w:rsidRDefault="00A27D8C" w:rsidP="00A27D8C">
            <w:pPr>
              <w:pStyle w:val="BodyText"/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41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6" w:type="dxa"/>
            <w:gridSpan w:val="3"/>
          </w:tcPr>
          <w:p w14:paraId="1BCFE3F8" w14:textId="74A19577" w:rsidR="00A27D8C" w:rsidRPr="006414B1" w:rsidRDefault="00796827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gridSpan w:val="2"/>
          </w:tcPr>
          <w:p w14:paraId="11696A9A" w14:textId="77777777" w:rsidR="00A27D8C" w:rsidRPr="006414B1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42B50B1" w14:textId="623B6B6D" w:rsidR="00A27D8C" w:rsidRPr="006414B1" w:rsidRDefault="00796827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5CC3595C" w14:textId="77777777" w:rsidR="00A27D8C" w:rsidRPr="006414B1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D480E11" w14:textId="125D8B9C" w:rsidR="00A27D8C" w:rsidRPr="006414B1" w:rsidRDefault="00796827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gridSpan w:val="2"/>
          </w:tcPr>
          <w:p w14:paraId="60506E60" w14:textId="77777777" w:rsidR="00A27D8C" w:rsidRPr="006414B1" w:rsidRDefault="00A27D8C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8A74EAA" w14:textId="1134A3C9" w:rsidR="00A27D8C" w:rsidRPr="006414B1" w:rsidRDefault="00796827" w:rsidP="00A27D8C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F30A7" w:rsidRPr="006414B1" w14:paraId="78F623BB" w14:textId="77777777" w:rsidTr="009F2499">
        <w:trPr>
          <w:gridAfter w:val="1"/>
          <w:wAfter w:w="13" w:type="dxa"/>
          <w:trHeight w:val="290"/>
          <w:tblHeader/>
        </w:trPr>
        <w:tc>
          <w:tcPr>
            <w:tcW w:w="4217" w:type="dxa"/>
            <w:gridSpan w:val="3"/>
          </w:tcPr>
          <w:p w14:paraId="27ADC2C7" w14:textId="77777777" w:rsidR="00EF30A7" w:rsidRPr="006414B1" w:rsidRDefault="00EF30A7" w:rsidP="000B1D42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14"/>
          </w:tcPr>
          <w:p w14:paraId="50160CCE" w14:textId="77777777" w:rsidR="00EF30A7" w:rsidRPr="006414B1" w:rsidRDefault="00EF30A7" w:rsidP="000B1D42">
            <w:pPr>
              <w:pStyle w:val="BodyText"/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6414B1" w14:paraId="375F5DB4" w14:textId="77777777" w:rsidTr="009F2499">
        <w:trPr>
          <w:gridAfter w:val="1"/>
          <w:wAfter w:w="13" w:type="dxa"/>
          <w:trHeight w:val="344"/>
        </w:trPr>
        <w:tc>
          <w:tcPr>
            <w:tcW w:w="4217" w:type="dxa"/>
            <w:gridSpan w:val="3"/>
          </w:tcPr>
          <w:p w14:paraId="15C5C887" w14:textId="77777777" w:rsidR="00BB60ED" w:rsidRPr="006414B1" w:rsidRDefault="005F2B0C" w:rsidP="00BB60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CB0B10"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6" w:type="dxa"/>
            <w:gridSpan w:val="3"/>
          </w:tcPr>
          <w:p w14:paraId="5FAAA5CD" w14:textId="77777777" w:rsidR="00BB60ED" w:rsidRPr="006414B1" w:rsidRDefault="00BB60ED" w:rsidP="0037533E">
            <w:pPr>
              <w:pStyle w:val="BodyText"/>
              <w:tabs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30A7A39B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A3C4DFF" w14:textId="77777777" w:rsidR="00BB60ED" w:rsidRPr="006414B1" w:rsidRDefault="00BB60ED" w:rsidP="0037533E">
            <w:pPr>
              <w:pStyle w:val="BodyText"/>
              <w:tabs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88FD8F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3074538E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79B64B0B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169EABE" w14:textId="77777777" w:rsidR="00BB60ED" w:rsidRPr="006414B1" w:rsidRDefault="00BB60ED" w:rsidP="00BB60ED">
            <w:pPr>
              <w:pStyle w:val="BodyText"/>
              <w:tabs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7A47" w:rsidRPr="006414B1" w14:paraId="41B565D4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09AA4B2" w14:textId="77777777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6" w:type="dxa"/>
            <w:gridSpan w:val="3"/>
          </w:tcPr>
          <w:p w14:paraId="27AD267E" w14:textId="78608B87" w:rsidR="007D7A47" w:rsidRPr="006414B1" w:rsidRDefault="00B20738" w:rsidP="007D7A4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8AA83D8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090C7AB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D48A890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777740D" w14:textId="07969264" w:rsidR="007D7A47" w:rsidRPr="006414B1" w:rsidRDefault="00796827" w:rsidP="007D7A4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D6E71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38" w:type="dxa"/>
            <w:gridSpan w:val="2"/>
          </w:tcPr>
          <w:p w14:paraId="3CAC16ED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0F853D8" w14:textId="4EB7DC9E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7D7A47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</w:p>
        </w:tc>
      </w:tr>
      <w:tr w:rsidR="007D7A47" w:rsidRPr="006414B1" w14:paraId="1D9B26ED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710401E" w14:textId="77777777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6" w:type="dxa"/>
            <w:gridSpan w:val="3"/>
          </w:tcPr>
          <w:p w14:paraId="7578B163" w14:textId="2AD5AA96" w:rsidR="007D7A47" w:rsidRPr="006414B1" w:rsidRDefault="00B20738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23A11C9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8C9185E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5B8D1DF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2E583E71" w14:textId="1B7C396D" w:rsidR="007D7A47" w:rsidRPr="006414B1" w:rsidRDefault="00796827" w:rsidP="007D7A4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20738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38" w:type="dxa"/>
            <w:gridSpan w:val="2"/>
          </w:tcPr>
          <w:p w14:paraId="0A603425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7BD20AC" w14:textId="0111B7AC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D7A47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7D7A47" w:rsidRPr="006414B1" w14:paraId="552B903E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4310DAA" w14:textId="77777777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6" w:type="dxa"/>
            <w:gridSpan w:val="3"/>
          </w:tcPr>
          <w:p w14:paraId="48E61C1B" w14:textId="61FE0FBC" w:rsidR="007D7A47" w:rsidRPr="006414B1" w:rsidRDefault="00B20738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ED1207C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7D8055E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552DC90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6E44C11" w14:textId="21D4D6AA" w:rsidR="007D7A47" w:rsidRPr="006414B1" w:rsidRDefault="00796827" w:rsidP="007D7A4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00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38" w:type="dxa"/>
            <w:gridSpan w:val="2"/>
          </w:tcPr>
          <w:p w14:paraId="3F46F427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0115D0D" w14:textId="44EC905D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D7A47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</w:tr>
      <w:tr w:rsidR="007D7A47" w:rsidRPr="006414B1" w14:paraId="2F106283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349702C" w14:textId="77777777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6" w:type="dxa"/>
            <w:gridSpan w:val="3"/>
          </w:tcPr>
          <w:p w14:paraId="3360ECB3" w14:textId="6AAE97EE" w:rsidR="007D7A47" w:rsidRPr="006414B1" w:rsidRDefault="00B20738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8656905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57AB510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F811541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61954C6" w14:textId="3B863C62" w:rsidR="007D7A47" w:rsidRPr="006414B1" w:rsidRDefault="00796827" w:rsidP="007D7A47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38" w:type="dxa"/>
            <w:gridSpan w:val="2"/>
          </w:tcPr>
          <w:p w14:paraId="44D61AED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64D3DE9F" w14:textId="6EE9F738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D7A47" w:rsidRPr="006414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</w:tr>
      <w:tr w:rsidR="007D7A47" w:rsidRPr="006414B1" w14:paraId="49681CF6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526879C" w14:textId="34A569F1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1176" w:type="dxa"/>
            <w:gridSpan w:val="3"/>
          </w:tcPr>
          <w:p w14:paraId="222D3507" w14:textId="4707703C" w:rsidR="007D7A47" w:rsidRPr="006414B1" w:rsidRDefault="00B20738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B5820B7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EEBD7C9" w14:textId="16A246A3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8C2028C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5E8AE78" w14:textId="19126852" w:rsidR="007D7A47" w:rsidRPr="006414B1" w:rsidRDefault="00796827" w:rsidP="002D6E71">
            <w:pPr>
              <w:pStyle w:val="acctfourfigures"/>
              <w:tabs>
                <w:tab w:val="clear" w:pos="765"/>
                <w:tab w:val="decimal" w:pos="893"/>
              </w:tabs>
              <w:spacing w:after="100" w:afterAutospacing="1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8" w:type="dxa"/>
            <w:gridSpan w:val="2"/>
          </w:tcPr>
          <w:p w14:paraId="0A7A03F2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5F5FFEF" w14:textId="06BAA819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D7A47" w:rsidRPr="006414B1" w14:paraId="7806D5A9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989B2AB" w14:textId="12255BF6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  <w:gridSpan w:val="3"/>
          </w:tcPr>
          <w:p w14:paraId="72982AB3" w14:textId="0369816C" w:rsidR="007D7A47" w:rsidRPr="006414B1" w:rsidRDefault="00B20738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2AB1A66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920A130" w14:textId="3E45B0DA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3D451A7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34D5BBE" w14:textId="7E3E9A6D" w:rsidR="007D7A47" w:rsidRPr="006414B1" w:rsidRDefault="00796827" w:rsidP="007D7A4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B20738" w:rsidRPr="006414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38" w:type="dxa"/>
            <w:gridSpan w:val="2"/>
          </w:tcPr>
          <w:p w14:paraId="09C56D55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75FFF92B" w14:textId="36C4C717" w:rsidR="007D7A47" w:rsidRPr="006414B1" w:rsidRDefault="00796827" w:rsidP="007D7A4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7D7A47" w:rsidRPr="006414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</w:p>
        </w:tc>
      </w:tr>
      <w:tr w:rsidR="007D7A47" w:rsidRPr="006414B1" w14:paraId="6FFDA473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461621D" w14:textId="77777777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6" w:type="dxa"/>
            <w:gridSpan w:val="3"/>
          </w:tcPr>
          <w:p w14:paraId="06FDDF7C" w14:textId="0196B4A0" w:rsidR="007D7A47" w:rsidRPr="006414B1" w:rsidRDefault="00B20738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4734F91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6C05E5E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CF11D2D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8F9502B" w14:textId="26A65A4A" w:rsidR="007D7A47" w:rsidRPr="006414B1" w:rsidRDefault="00796827" w:rsidP="007D7A4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38" w:type="dxa"/>
            <w:gridSpan w:val="2"/>
          </w:tcPr>
          <w:p w14:paraId="1F854F2D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83B24BF" w14:textId="093F5832" w:rsidR="007D7A47" w:rsidRPr="006414B1" w:rsidRDefault="00796827" w:rsidP="007D7A4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</w:tr>
      <w:tr w:rsidR="007D7A47" w:rsidRPr="006414B1" w14:paraId="7F69586E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709AD3A6" w14:textId="77777777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1176" w:type="dxa"/>
            <w:gridSpan w:val="3"/>
          </w:tcPr>
          <w:p w14:paraId="7EB67B84" w14:textId="0D9C0DEF" w:rsidR="007D7A47" w:rsidRPr="006414B1" w:rsidRDefault="00B20738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9AD6CAB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4D2E9D62" w14:textId="3AB60DF8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0589A76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322A5CE3" w14:textId="14051596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2D6E71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38" w:type="dxa"/>
            <w:gridSpan w:val="2"/>
          </w:tcPr>
          <w:p w14:paraId="1E3A36E6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A58E581" w14:textId="5318F95D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7D7A47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</w:tr>
      <w:tr w:rsidR="007D7A47" w:rsidRPr="006414B1" w14:paraId="21E82260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7727A9C" w14:textId="77777777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6" w:type="dxa"/>
            <w:gridSpan w:val="3"/>
          </w:tcPr>
          <w:p w14:paraId="4DD675E2" w14:textId="36CF38F5" w:rsidR="007D7A47" w:rsidRPr="006414B1" w:rsidRDefault="00B20738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7753652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6B1ABC0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916B4ED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727A936" w14:textId="6FD92624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20738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38" w:type="dxa"/>
            <w:gridSpan w:val="2"/>
          </w:tcPr>
          <w:p w14:paraId="57935089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49858264" w14:textId="2172646C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</w:tr>
      <w:tr w:rsidR="007D7A47" w:rsidRPr="006414B1" w14:paraId="732C5646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6975CFA" w14:textId="77777777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07D6D504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7B6A709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532E109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BEFC4CC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85DBE99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5F65AA0E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5A39B6F2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7A47" w:rsidRPr="006414B1" w14:paraId="3CE23CC0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BDADCB7" w14:textId="0BD9163B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gridSpan w:val="3"/>
          </w:tcPr>
          <w:p w14:paraId="46523A7D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B9A975D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4ADAF57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62C6D4E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16A14DE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2DAF3FB9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372C6317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7A47" w:rsidRPr="006414B1" w14:paraId="4C459BEE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5DD13567" w14:textId="77552191" w:rsidR="007D7A47" w:rsidRPr="006414B1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  <w:gridSpan w:val="3"/>
          </w:tcPr>
          <w:p w14:paraId="3DFAA54E" w14:textId="526AFA2C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B20738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4" w:type="dxa"/>
            <w:gridSpan w:val="2"/>
          </w:tcPr>
          <w:p w14:paraId="53A488F6" w14:textId="0AEC0651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A272739" w14:textId="0A67A945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7D7A47" w:rsidRPr="00641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</w:p>
        </w:tc>
        <w:tc>
          <w:tcPr>
            <w:tcW w:w="237" w:type="dxa"/>
          </w:tcPr>
          <w:p w14:paraId="7B189816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798F70C9" w14:textId="25DA938D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B20738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38" w:type="dxa"/>
            <w:gridSpan w:val="2"/>
          </w:tcPr>
          <w:p w14:paraId="0EE6C556" w14:textId="77777777" w:rsidR="007D7A47" w:rsidRPr="006414B1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462D2086" w14:textId="453E17F3" w:rsidR="007D7A47" w:rsidRPr="006414B1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7D7A47" w:rsidRPr="00641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</w:p>
        </w:tc>
      </w:tr>
      <w:tr w:rsidR="002B0AEC" w:rsidRPr="006414B1" w14:paraId="1876457F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76A28D8" w14:textId="77777777" w:rsidR="002B0AEC" w:rsidRPr="006414B1" w:rsidRDefault="002B0AEC" w:rsidP="002B0A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0EADA377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3664BA2A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1469DFF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D281715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260A3322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70586329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09E10480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6E4B" w:rsidRPr="006414B1" w14:paraId="7EB5D386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3288791" w14:textId="77777777" w:rsidR="006A6E4B" w:rsidRPr="006414B1" w:rsidRDefault="006A6E4B" w:rsidP="002B0A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gridSpan w:val="3"/>
          </w:tcPr>
          <w:p w14:paraId="14E5793B" w14:textId="77777777" w:rsidR="006A6E4B" w:rsidRPr="006414B1" w:rsidRDefault="006A6E4B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2687EB6" w14:textId="77777777" w:rsidR="006A6E4B" w:rsidRPr="006414B1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DD1E163" w14:textId="77777777" w:rsidR="006A6E4B" w:rsidRPr="006414B1" w:rsidRDefault="006A6E4B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7C06191" w14:textId="77777777" w:rsidR="006A6E4B" w:rsidRPr="006414B1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6A6BBFE8" w14:textId="77777777" w:rsidR="006A6E4B" w:rsidRPr="006414B1" w:rsidRDefault="006A6E4B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42AE0504" w14:textId="77777777" w:rsidR="006A6E4B" w:rsidRPr="006414B1" w:rsidRDefault="006A6E4B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9034D36" w14:textId="77777777" w:rsidR="006A6E4B" w:rsidRPr="006414B1" w:rsidRDefault="006A6E4B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0AEC" w:rsidRPr="006414B1" w14:paraId="47A6408A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875F9B6" w14:textId="77777777" w:rsidR="002B0AEC" w:rsidRPr="006414B1" w:rsidRDefault="002B0AEC" w:rsidP="002B0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6" w:type="dxa"/>
            <w:gridSpan w:val="3"/>
          </w:tcPr>
          <w:p w14:paraId="00F98586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F842750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BE52CC4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1F30E3A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1475BBA9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03AD0E27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14:paraId="210493C9" w14:textId="77777777" w:rsidR="002B0AEC" w:rsidRPr="006414B1" w:rsidRDefault="002B0AEC" w:rsidP="002B0A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3F06" w:rsidRPr="006414B1" w14:paraId="6902C7E6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67E8407" w14:textId="2E726011" w:rsidR="00813F06" w:rsidRPr="006414B1" w:rsidRDefault="00813F06" w:rsidP="00813F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1B8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76" w:type="dxa"/>
            <w:gridSpan w:val="3"/>
          </w:tcPr>
          <w:p w14:paraId="2E9BCA59" w14:textId="10D0F60D" w:rsidR="00813F06" w:rsidRPr="00481B81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813F06" w:rsidRPr="00481B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74" w:type="dxa"/>
            <w:gridSpan w:val="2"/>
          </w:tcPr>
          <w:p w14:paraId="29AE8EF3" w14:textId="764A09FB" w:rsidR="00813F06" w:rsidRPr="00481B81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28AED938" w14:textId="5B3B02F8" w:rsidR="00813F06" w:rsidRPr="00481B81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813F06" w:rsidRPr="00481B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237" w:type="dxa"/>
          </w:tcPr>
          <w:p w14:paraId="56D0041F" w14:textId="77777777" w:rsidR="00813F06" w:rsidRPr="00481B81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gridSpan w:val="2"/>
          </w:tcPr>
          <w:p w14:paraId="053AFDBF" w14:textId="20E4DCC0" w:rsidR="00813F06" w:rsidRPr="00481B81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813F06" w:rsidRPr="00481B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38" w:type="dxa"/>
            <w:gridSpan w:val="2"/>
          </w:tcPr>
          <w:p w14:paraId="43252BC1" w14:textId="77777777" w:rsidR="00813F06" w:rsidRPr="00481B81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040C5AC4" w14:textId="00A13474" w:rsidR="00813F06" w:rsidRPr="00481B81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813F06" w:rsidRPr="00481B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238</w:t>
            </w:r>
          </w:p>
        </w:tc>
      </w:tr>
      <w:tr w:rsidR="00813F06" w:rsidRPr="00AB1762" w14:paraId="5DF21208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523F449" w14:textId="74DC35D4" w:rsidR="00813F06" w:rsidRPr="00AB1762" w:rsidRDefault="00813F06" w:rsidP="00813F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6" w:type="dxa"/>
            <w:gridSpan w:val="3"/>
          </w:tcPr>
          <w:p w14:paraId="3F5F722E" w14:textId="6E33FB03" w:rsidR="00813F06" w:rsidRPr="00AB1762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813F06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74" w:type="dxa"/>
            <w:gridSpan w:val="2"/>
          </w:tcPr>
          <w:p w14:paraId="4BAC2A7F" w14:textId="498E7C19" w:rsidR="00813F06" w:rsidRPr="00AB1762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6E73789" w14:textId="13EABDB0" w:rsidR="00813F06" w:rsidRPr="00AB1762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813F06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37" w:type="dxa"/>
          </w:tcPr>
          <w:p w14:paraId="0F4A3DBE" w14:textId="77777777" w:rsidR="00813F06" w:rsidRPr="00AB1762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2E2F53A1" w14:textId="19DB6C9E" w:rsidR="00813F06" w:rsidRPr="00AB1762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7007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38" w:type="dxa"/>
            <w:gridSpan w:val="2"/>
          </w:tcPr>
          <w:p w14:paraId="68A80467" w14:textId="77777777" w:rsidR="00813F06" w:rsidRPr="00AB1762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0BDD71C" w14:textId="39767A7D" w:rsidR="00813F06" w:rsidRPr="00AB1762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813F06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883</w:t>
            </w:r>
          </w:p>
        </w:tc>
      </w:tr>
      <w:tr w:rsidR="00813F06" w:rsidRPr="00AB1762" w14:paraId="4A9510FF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1885AFE" w14:textId="53CF83D5" w:rsidR="00813F06" w:rsidRPr="00AB1762" w:rsidRDefault="00813F06" w:rsidP="00813F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6" w:type="dxa"/>
            <w:gridSpan w:val="3"/>
          </w:tcPr>
          <w:p w14:paraId="67177885" w14:textId="33B6BD5B" w:rsidR="00813F06" w:rsidRPr="00AB1762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13F06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74" w:type="dxa"/>
            <w:gridSpan w:val="2"/>
          </w:tcPr>
          <w:p w14:paraId="0A7773A4" w14:textId="77777777" w:rsidR="00813F06" w:rsidRPr="00AB1762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39C1A0B" w14:textId="34C9B678" w:rsidR="00813F06" w:rsidRPr="00AB1762" w:rsidRDefault="00796827" w:rsidP="00813F06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13F06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37" w:type="dxa"/>
          </w:tcPr>
          <w:p w14:paraId="369FEC11" w14:textId="77777777" w:rsidR="00813F06" w:rsidRPr="00AB1762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30301A60" w14:textId="14459346" w:rsidR="00813F06" w:rsidRPr="00AB1762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13F06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38" w:type="dxa"/>
            <w:gridSpan w:val="2"/>
          </w:tcPr>
          <w:p w14:paraId="40709251" w14:textId="77777777" w:rsidR="00813F06" w:rsidRPr="00AB1762" w:rsidRDefault="00813F06" w:rsidP="00813F0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9AA052B" w14:textId="30595EBF" w:rsidR="00813F06" w:rsidRPr="00AB1762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13F06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</w:tr>
      <w:tr w:rsidR="00813F06" w:rsidRPr="00AB1762" w14:paraId="0D12BE61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754B8D7" w14:textId="1E354401" w:rsidR="00813F06" w:rsidRPr="0053217D" w:rsidRDefault="00813F06" w:rsidP="007D7A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3217D">
              <w:rPr>
                <w:rFonts w:ascii="Angsana New" w:hAnsi="Angsan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176" w:type="dxa"/>
            <w:gridSpan w:val="3"/>
          </w:tcPr>
          <w:p w14:paraId="7843E5BF" w14:textId="43468298" w:rsidR="00813F06" w:rsidRPr="0053217D" w:rsidRDefault="00796827" w:rsidP="0070079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00796" w:rsidRPr="005321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274" w:type="dxa"/>
            <w:gridSpan w:val="2"/>
          </w:tcPr>
          <w:p w14:paraId="5FD1C1D4" w14:textId="77777777" w:rsidR="00813F06" w:rsidRPr="0053217D" w:rsidRDefault="00813F06" w:rsidP="00813F06">
            <w:pPr>
              <w:pStyle w:val="acctfourfigures"/>
              <w:tabs>
                <w:tab w:val="clear" w:pos="765"/>
                <w:tab w:val="decimal" w:pos="608"/>
                <w:tab w:val="decimal" w:pos="76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0D05BC28" w14:textId="2A386328" w:rsidR="00813F06" w:rsidRPr="0053217D" w:rsidRDefault="00796827" w:rsidP="00700796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00796" w:rsidRPr="005321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37" w:type="dxa"/>
          </w:tcPr>
          <w:p w14:paraId="301011B7" w14:textId="77777777" w:rsidR="00813F06" w:rsidRPr="0053217D" w:rsidRDefault="00813F06" w:rsidP="00813F06">
            <w:pPr>
              <w:pStyle w:val="acctfourfigures"/>
              <w:tabs>
                <w:tab w:val="clear" w:pos="765"/>
                <w:tab w:val="decimal" w:pos="760"/>
                <w:tab w:val="decimal" w:pos="93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gridSpan w:val="2"/>
          </w:tcPr>
          <w:p w14:paraId="73846262" w14:textId="1CE6BB06" w:rsidR="00813F06" w:rsidRPr="0053217D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13F06" w:rsidRPr="005321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238" w:type="dxa"/>
            <w:gridSpan w:val="2"/>
          </w:tcPr>
          <w:p w14:paraId="38BF3FB0" w14:textId="77777777" w:rsidR="00813F06" w:rsidRPr="0053217D" w:rsidRDefault="00813F06" w:rsidP="00813F06">
            <w:pPr>
              <w:pStyle w:val="acctfourfigures"/>
              <w:tabs>
                <w:tab w:val="clear" w:pos="765"/>
                <w:tab w:val="decimal" w:pos="760"/>
                <w:tab w:val="decimal" w:pos="93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1BFB26F8" w14:textId="5CB476FB" w:rsidR="00813F06" w:rsidRPr="0053217D" w:rsidRDefault="00796827" w:rsidP="00813F0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13F06" w:rsidRPr="005321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</w:tr>
      <w:tr w:rsidR="007D7A47" w:rsidRPr="00AB1762" w14:paraId="176595F6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CC2D051" w14:textId="63485AFF" w:rsidR="007D7A47" w:rsidRPr="00AB1762" w:rsidRDefault="007D7A47" w:rsidP="007D7A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6" w:type="dxa"/>
            <w:gridSpan w:val="3"/>
          </w:tcPr>
          <w:p w14:paraId="78BE75CF" w14:textId="25869A8D" w:rsidR="007D7A47" w:rsidRPr="00AB1762" w:rsidRDefault="00057AEF" w:rsidP="00C647B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DBA83DB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37613390" w14:textId="2CF90238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after="100" w:afterAutospacing="1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D7A47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237" w:type="dxa"/>
          </w:tcPr>
          <w:p w14:paraId="2703EE56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5CDB169B" w14:textId="7CC46F62" w:rsidR="007D7A47" w:rsidRPr="00AB1762" w:rsidRDefault="00057AEF" w:rsidP="00F544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5BFF2F71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67CBFAE8" w14:textId="3D01B47D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D7A47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402</w:t>
            </w:r>
          </w:p>
        </w:tc>
      </w:tr>
      <w:tr w:rsidR="007D7A47" w:rsidRPr="00AB1762" w14:paraId="2B560FED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4D95FBA" w14:textId="778402BA" w:rsidR="007D7A47" w:rsidRPr="00AB1762" w:rsidRDefault="007D7A47" w:rsidP="007D7A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6" w:type="dxa"/>
            <w:gridSpan w:val="3"/>
          </w:tcPr>
          <w:p w14:paraId="023A5810" w14:textId="37E3EAD1" w:rsidR="007D7A47" w:rsidRPr="00AB1762" w:rsidRDefault="00057AEF" w:rsidP="00C647B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13510A19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6FD21F9" w14:textId="0B53CDCC" w:rsidR="007D7A47" w:rsidRPr="00AB1762" w:rsidRDefault="00796827" w:rsidP="007D7A47">
            <w:pPr>
              <w:pStyle w:val="acctfourfigures"/>
              <w:tabs>
                <w:tab w:val="clear" w:pos="765"/>
                <w:tab w:val="decimal" w:pos="940"/>
              </w:tabs>
              <w:spacing w:after="100" w:afterAutospacing="1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580D2379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0B16C6E1" w14:textId="16F20581" w:rsidR="007D7A47" w:rsidRPr="00AB1762" w:rsidRDefault="00057AEF" w:rsidP="00F544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03D86B20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09265BF" w14:textId="1E327BAA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</w:tr>
      <w:tr w:rsidR="007D7A47" w:rsidRPr="00AB1762" w14:paraId="60357EED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69CE677B" w14:textId="0E56D5EB" w:rsidR="007D7A47" w:rsidRPr="00AB1762" w:rsidRDefault="007D7A47" w:rsidP="007D7A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6" w:type="dxa"/>
            <w:gridSpan w:val="3"/>
          </w:tcPr>
          <w:p w14:paraId="2E64CAC0" w14:textId="189A6CED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B20738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74" w:type="dxa"/>
            <w:gridSpan w:val="2"/>
          </w:tcPr>
          <w:p w14:paraId="6BC30542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33ADA931" w14:textId="22ED328E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after="100" w:afterAutospacing="1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D7A47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237" w:type="dxa"/>
          </w:tcPr>
          <w:p w14:paraId="28408C27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gridSpan w:val="2"/>
          </w:tcPr>
          <w:p w14:paraId="4F4D755B" w14:textId="0D60C255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B20738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38" w:type="dxa"/>
            <w:gridSpan w:val="2"/>
          </w:tcPr>
          <w:p w14:paraId="699BFEF2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2090706B" w14:textId="29F45E5A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D7A47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882</w:t>
            </w:r>
          </w:p>
        </w:tc>
      </w:tr>
      <w:tr w:rsidR="007D7A47" w:rsidRPr="00AB1762" w14:paraId="22265130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1B81F96A" w14:textId="52622765" w:rsidR="007D7A47" w:rsidRPr="00AB1762" w:rsidRDefault="007D7A47" w:rsidP="007D7A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3"/>
          </w:tcPr>
          <w:p w14:paraId="644A1E3D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A76F5FC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10C786A3" w14:textId="4ED4BCF7" w:rsidR="007D7A47" w:rsidRPr="00AB1762" w:rsidRDefault="007D7A47" w:rsidP="007D7A4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5184D6A2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702AE043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7EA5B42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4BBC2A0" w14:textId="199A484F" w:rsidR="007D7A47" w:rsidRPr="00AB1762" w:rsidRDefault="007D7A47" w:rsidP="007D7A4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D7A47" w:rsidRPr="00AB1762" w14:paraId="4380064A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32EE418" w14:textId="50B825A6" w:rsidR="007D7A47" w:rsidRPr="00AB1762" w:rsidRDefault="000D2340" w:rsidP="007D7A4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6" w:type="dxa"/>
            <w:gridSpan w:val="3"/>
          </w:tcPr>
          <w:p w14:paraId="38F118C7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14505CA5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69FEE1F5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722F60CC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EA1686C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12FC9E2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1160A3FE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D7A47" w:rsidRPr="00AB1762" w14:paraId="785DDEB1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1CB535F" w14:textId="01B3EFBD" w:rsidR="007D7A47" w:rsidRPr="00AB1762" w:rsidRDefault="007D7A47" w:rsidP="007D7A47">
            <w:pPr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AB1762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6" w:type="dxa"/>
            <w:gridSpan w:val="3"/>
          </w:tcPr>
          <w:p w14:paraId="704A12A4" w14:textId="54F1B106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="00057AEF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74" w:type="dxa"/>
            <w:gridSpan w:val="2"/>
          </w:tcPr>
          <w:p w14:paraId="64BA0115" w14:textId="54D1CAAC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4EC87BF0" w14:textId="34459EE4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D7A47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371</w:t>
            </w:r>
          </w:p>
        </w:tc>
        <w:tc>
          <w:tcPr>
            <w:tcW w:w="237" w:type="dxa"/>
          </w:tcPr>
          <w:p w14:paraId="7C4782F2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5E77792B" w14:textId="2B141DF2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B20738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38" w:type="dxa"/>
            <w:gridSpan w:val="2"/>
          </w:tcPr>
          <w:p w14:paraId="28705F2F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7A004B83" w14:textId="4417225A" w:rsidR="007D7A47" w:rsidRPr="00AB1762" w:rsidRDefault="00796827" w:rsidP="007D7A47">
            <w:pPr>
              <w:pStyle w:val="acctfourfigures"/>
              <w:tabs>
                <w:tab w:val="clear" w:pos="765"/>
                <w:tab w:val="decimal" w:pos="94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D7A47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371</w:t>
            </w:r>
          </w:p>
        </w:tc>
      </w:tr>
      <w:tr w:rsidR="007D7A47" w:rsidRPr="00AB1762" w14:paraId="00F761DB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BEF918D" w14:textId="77777777" w:rsidR="007D7A47" w:rsidRPr="00AB1762" w:rsidRDefault="007D7A47" w:rsidP="007D7A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3"/>
          </w:tcPr>
          <w:p w14:paraId="00AF7B8F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6723CC4D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63619E62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305F6EF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06DF06CB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351456AA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684D8515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D7A47" w:rsidRPr="00AB1762" w14:paraId="2ACFB510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64E3611" w14:textId="2E537350" w:rsidR="007D7A47" w:rsidRPr="00AB1762" w:rsidRDefault="007D7A47" w:rsidP="007D7A4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76" w:type="dxa"/>
            <w:gridSpan w:val="3"/>
          </w:tcPr>
          <w:p w14:paraId="017CCB39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2B8D0128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5B721EE4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418017C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67FDBC60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0C308FE9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3E0D99BD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D7A47" w:rsidRPr="00AB1762" w14:paraId="47FBC6EF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EA0A30A" w14:textId="09100AA7" w:rsidR="007D7A47" w:rsidRPr="00AB1762" w:rsidRDefault="007D7A47" w:rsidP="007D7A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176" w:type="dxa"/>
            <w:gridSpan w:val="3"/>
          </w:tcPr>
          <w:p w14:paraId="339B9AF6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394B185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2A6B3992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6E8C726C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D0E9804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53EA91D1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68E8D9E3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D7A47" w:rsidRPr="00AB1762" w14:paraId="5A0DA6F5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3472269" w14:textId="1A3FAD28" w:rsidR="007D7A47" w:rsidRPr="00AB1762" w:rsidRDefault="007D7A47" w:rsidP="007D7A47">
            <w:pPr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6" w:type="dxa"/>
            <w:gridSpan w:val="3"/>
          </w:tcPr>
          <w:p w14:paraId="7AFFE065" w14:textId="42CBDFB0" w:rsidR="007D7A47" w:rsidRPr="00AB1762" w:rsidRDefault="00796827" w:rsidP="007D7A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7C4D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74" w:type="dxa"/>
            <w:gridSpan w:val="2"/>
          </w:tcPr>
          <w:p w14:paraId="4550831E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3CC2FCA0" w14:textId="03ED27BA" w:rsidR="007D7A47" w:rsidRPr="00AB1762" w:rsidRDefault="00796827" w:rsidP="007D7A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D7A47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37" w:type="dxa"/>
          </w:tcPr>
          <w:p w14:paraId="1F626117" w14:textId="77777777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C337677" w14:textId="763D8CE9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7C4D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38" w:type="dxa"/>
            <w:gridSpan w:val="2"/>
          </w:tcPr>
          <w:p w14:paraId="7D54752A" w14:textId="38F59993" w:rsidR="007D7A47" w:rsidRPr="00AB1762" w:rsidRDefault="007D7A47" w:rsidP="007D7A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2C1FC678" w14:textId="1307C85F" w:rsidR="007D7A47" w:rsidRPr="00AB1762" w:rsidRDefault="00796827" w:rsidP="007D7A4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7D7A47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662</w:t>
            </w:r>
          </w:p>
        </w:tc>
      </w:tr>
      <w:tr w:rsidR="00CC46EE" w:rsidRPr="00AB1762" w14:paraId="765AADE9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355E31E6" w14:textId="60553DBE" w:rsidR="00CC46EE" w:rsidRPr="00AB1762" w:rsidRDefault="00CC46EE" w:rsidP="00CC46EE">
            <w:pPr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1176" w:type="dxa"/>
            <w:gridSpan w:val="3"/>
          </w:tcPr>
          <w:p w14:paraId="79AD091C" w14:textId="50A77FAF" w:rsidR="00CC46EE" w:rsidRPr="00584372" w:rsidRDefault="00796827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CC46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74" w:type="dxa"/>
            <w:gridSpan w:val="2"/>
          </w:tcPr>
          <w:p w14:paraId="7E437F17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7E6F825F" w14:textId="543A178F" w:rsidR="00CC46EE" w:rsidRPr="00584372" w:rsidRDefault="00CC46EE" w:rsidP="00CC46E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6E981CE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7258917" w14:textId="0143FF3F" w:rsidR="00CC46EE" w:rsidRPr="00584372" w:rsidRDefault="00796827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CC46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38" w:type="dxa"/>
            <w:gridSpan w:val="2"/>
          </w:tcPr>
          <w:p w14:paraId="1608F540" w14:textId="393622C6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14:paraId="70B54D12" w14:textId="6CE0D474" w:rsidR="00CC46EE" w:rsidRPr="00584372" w:rsidRDefault="00CC46EE" w:rsidP="00CC46E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C46EE" w:rsidRPr="00AB1762" w14:paraId="389825CB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2A2A489C" w14:textId="3EB84955" w:rsidR="00CC46EE" w:rsidRPr="00AB1762" w:rsidRDefault="00CC46EE" w:rsidP="00CC46EE">
            <w:pPr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333064AF" w14:textId="2D357732" w:rsidR="00CC46EE" w:rsidRPr="00AB1762" w:rsidRDefault="00796827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79682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74" w:type="dxa"/>
            <w:gridSpan w:val="2"/>
          </w:tcPr>
          <w:p w14:paraId="62936982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4C439B8F" w14:textId="5D960BED" w:rsidR="00CC46EE" w:rsidRPr="00AB1762" w:rsidRDefault="00796827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724</w:t>
            </w:r>
          </w:p>
        </w:tc>
        <w:tc>
          <w:tcPr>
            <w:tcW w:w="237" w:type="dxa"/>
          </w:tcPr>
          <w:p w14:paraId="58B3960A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7C8FD658" w14:textId="731B4F5B" w:rsidR="00CC46EE" w:rsidRPr="00AB1762" w:rsidRDefault="00796827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C46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238" w:type="dxa"/>
            <w:gridSpan w:val="2"/>
          </w:tcPr>
          <w:p w14:paraId="351EF092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14:paraId="7EFFDB97" w14:textId="2407809D" w:rsidR="00CC46EE" w:rsidRPr="00AB1762" w:rsidRDefault="00796827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724</w:t>
            </w:r>
          </w:p>
        </w:tc>
      </w:tr>
      <w:tr w:rsidR="00CC46EE" w:rsidRPr="00AB1762" w14:paraId="403FC00E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  <w:vAlign w:val="bottom"/>
          </w:tcPr>
          <w:p w14:paraId="77552F24" w14:textId="19C925D7" w:rsidR="00CC46EE" w:rsidRPr="00AB1762" w:rsidRDefault="00CC46EE" w:rsidP="00CC46EE">
            <w:pPr>
              <w:spacing w:line="240" w:lineRule="auto"/>
              <w:ind w:left="166" w:hanging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19FE7BE1" w14:textId="32C303BD" w:rsidR="00CC46EE" w:rsidRPr="00AB1762" w:rsidRDefault="00796827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  <w:r w:rsidR="00CC46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74" w:type="dxa"/>
            <w:gridSpan w:val="2"/>
          </w:tcPr>
          <w:p w14:paraId="52E32DB2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705CE006" w14:textId="45E6156B" w:rsidR="00CC46EE" w:rsidRPr="00AB1762" w:rsidRDefault="00796827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37" w:type="dxa"/>
          </w:tcPr>
          <w:p w14:paraId="360B48A1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69EE2B77" w14:textId="60EDFBAA" w:rsidR="00CC46EE" w:rsidRPr="00AB1762" w:rsidRDefault="00796827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</w:t>
            </w:r>
            <w:r w:rsidR="00CC46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38" w:type="dxa"/>
            <w:gridSpan w:val="2"/>
          </w:tcPr>
          <w:p w14:paraId="71067268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14:paraId="1F5FFB7D" w14:textId="276C6DD0" w:rsidR="00CC46EE" w:rsidRPr="00AB1762" w:rsidRDefault="00796827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386</w:t>
            </w:r>
          </w:p>
        </w:tc>
      </w:tr>
      <w:tr w:rsidR="00CC46EE" w:rsidRPr="00AB1762" w14:paraId="3BDC8C94" w14:textId="77777777" w:rsidTr="009F2499">
        <w:trPr>
          <w:gridAfter w:val="1"/>
          <w:wAfter w:w="13" w:type="dxa"/>
        </w:trPr>
        <w:tc>
          <w:tcPr>
            <w:tcW w:w="4217" w:type="dxa"/>
            <w:gridSpan w:val="3"/>
          </w:tcPr>
          <w:p w14:paraId="06B9339B" w14:textId="77777777" w:rsidR="00CC46EE" w:rsidRPr="00AB1762" w:rsidRDefault="00CC46EE" w:rsidP="00CC46EE">
            <w:pPr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gridSpan w:val="3"/>
            <w:tcBorders>
              <w:top w:val="double" w:sz="4" w:space="0" w:color="auto"/>
            </w:tcBorders>
          </w:tcPr>
          <w:p w14:paraId="09FD78D6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C114DB5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</w:tcPr>
          <w:p w14:paraId="1EDEF9CA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6B217679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double" w:sz="4" w:space="0" w:color="auto"/>
            </w:tcBorders>
          </w:tcPr>
          <w:p w14:paraId="7DCAF3B8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6DF4CC1B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</w:tcBorders>
          </w:tcPr>
          <w:p w14:paraId="63472829" w14:textId="77777777" w:rsidR="00CC46EE" w:rsidRPr="00AB1762" w:rsidRDefault="00CC46EE" w:rsidP="00CC46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C46EE" w:rsidRPr="00AB1762" w14:paraId="5F3B2F5D" w14:textId="77777777" w:rsidTr="009F2499">
        <w:trPr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E2A2F" w14:textId="4E3D3485" w:rsidR="00CC46EE" w:rsidRPr="00AB1762" w:rsidRDefault="00CC46EE" w:rsidP="00CC46EE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75460C" w14:textId="77777777" w:rsidR="00CC46EE" w:rsidRPr="00AB1762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D0AFC" w14:textId="77777777" w:rsidR="00CC46EE" w:rsidRPr="00AB1762" w:rsidRDefault="00CC46EE" w:rsidP="00CC46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6B2A1B" w14:textId="77777777" w:rsidR="00CC46EE" w:rsidRPr="00AB1762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46EE" w:rsidRPr="00AB1762" w14:paraId="6A02C89A" w14:textId="77777777" w:rsidTr="009F2499">
        <w:trPr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4EFA7" w14:textId="31639376" w:rsidR="00CC46EE" w:rsidRPr="00AB1762" w:rsidRDefault="00CC46EE" w:rsidP="00CC46EE">
            <w:pPr>
              <w:ind w:right="-16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B17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AD6F2" w14:textId="2EAD1E35" w:rsidR="00CC46EE" w:rsidRPr="00AB1762" w:rsidRDefault="00796827" w:rsidP="00CC46EE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F6BA" w14:textId="77777777" w:rsidR="00CC46EE" w:rsidRPr="00AB1762" w:rsidRDefault="00CC46EE" w:rsidP="00CC46EE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A1E4E" w14:textId="5232A6A8" w:rsidR="00CC46EE" w:rsidRPr="00AB1762" w:rsidRDefault="00796827" w:rsidP="00CC46EE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95CEB" w14:textId="77777777" w:rsidR="00CC46EE" w:rsidRPr="00AB1762" w:rsidRDefault="00CC46EE" w:rsidP="00CC46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E8141" w14:textId="5C37D565" w:rsidR="00CC46EE" w:rsidRPr="00AB1762" w:rsidRDefault="00796827" w:rsidP="00CC46EE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18B4F" w14:textId="759A12F7" w:rsidR="00CC46EE" w:rsidRPr="00AB1762" w:rsidRDefault="00CC46EE" w:rsidP="00CC46EE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A105E" w14:textId="59264D5B" w:rsidR="00CC46EE" w:rsidRPr="00AB1762" w:rsidRDefault="00796827" w:rsidP="00CC46EE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C46EE" w:rsidRPr="00AB1762" w14:paraId="7F947EA3" w14:textId="77777777" w:rsidTr="009F2499">
        <w:trPr>
          <w:trHeight w:val="434"/>
          <w:tblHeader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6AFDD" w14:textId="77777777" w:rsidR="00CC46EE" w:rsidRPr="00AB1762" w:rsidRDefault="00CC46EE" w:rsidP="00CC46EE">
            <w:pPr>
              <w:ind w:right="-16"/>
              <w:jc w:val="both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42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22564AF" w14:textId="77777777" w:rsidR="00CC46EE" w:rsidRPr="00AB1762" w:rsidRDefault="00CC46EE" w:rsidP="00CC46EE">
            <w:pPr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17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17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AB17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C46EE" w:rsidRPr="00AB1762" w14:paraId="7C521CE6" w14:textId="77777777" w:rsidTr="009F2499">
        <w:trPr>
          <w:trHeight w:val="434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97494" w14:textId="23113F70" w:rsidR="00CC46EE" w:rsidRPr="00AB1762" w:rsidRDefault="00CC46EE" w:rsidP="00CC46EE">
            <w:pPr>
              <w:ind w:right="-1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22" w:type="dxa"/>
            <w:gridSpan w:val="16"/>
            <w:tcBorders>
              <w:top w:val="nil"/>
              <w:left w:val="nil"/>
              <w:right w:val="nil"/>
            </w:tcBorders>
          </w:tcPr>
          <w:p w14:paraId="063A0EB0" w14:textId="77777777" w:rsidR="00CC46EE" w:rsidRPr="00AB1762" w:rsidRDefault="00CC46EE" w:rsidP="00CC46EE">
            <w:pPr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CC46EE" w:rsidRPr="00AB1762" w14:paraId="4BC0EA4E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431B3" w14:textId="43C7D5BA" w:rsidR="00CC46EE" w:rsidRPr="00AB1762" w:rsidRDefault="00CC46EE" w:rsidP="00CC46EE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63437359" w14:textId="7F975114" w:rsidR="00CC46EE" w:rsidRPr="00AB1762" w:rsidRDefault="00CC46EE" w:rsidP="00CC46E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B17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DACF693" w14:textId="77777777" w:rsidR="00CC46EE" w:rsidRPr="00AB1762" w:rsidRDefault="00CC46EE" w:rsidP="00CC46EE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5F7C25B0" w14:textId="2B94A4F0" w:rsidR="00CC46EE" w:rsidRPr="00AB1762" w:rsidRDefault="00CC46EE" w:rsidP="00CC46E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17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38BECB4C" w14:textId="77777777" w:rsidR="00CC46EE" w:rsidRPr="00AB1762" w:rsidRDefault="00CC46EE" w:rsidP="00CC46EE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0A89EDD7" w14:textId="1E522580" w:rsidR="00CC46EE" w:rsidRPr="00AB1762" w:rsidRDefault="00796827" w:rsidP="00CC46E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687612AA" w14:textId="77777777" w:rsidR="00CC46EE" w:rsidRPr="00AB1762" w:rsidRDefault="00CC46EE" w:rsidP="00CC46EE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14B7017E" w14:textId="5667279B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262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</w:p>
        </w:tc>
      </w:tr>
      <w:tr w:rsidR="00CC46EE" w:rsidRPr="00AB1762" w14:paraId="47BE8DDB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7C00" w14:textId="6DB34DAB" w:rsidR="00CC46EE" w:rsidRPr="00AB1762" w:rsidRDefault="00CC46EE" w:rsidP="00CC46EE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176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11CDF1" w14:textId="6C558ACC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5B164409" w14:textId="77777777" w:rsidR="00CC46EE" w:rsidRPr="00AB1762" w:rsidRDefault="00CC46EE" w:rsidP="00CC46EE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3CE191" w14:textId="22B887CD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3AA6386A" w14:textId="77777777" w:rsidR="00CC46EE" w:rsidRPr="00AB1762" w:rsidRDefault="00CC46EE" w:rsidP="00CC46EE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CF11F4" w14:textId="4AE7AB0E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43F07E87" w14:textId="77777777" w:rsidR="00CC46EE" w:rsidRPr="00AB1762" w:rsidRDefault="00CC46EE" w:rsidP="00CC46EE">
            <w:pPr>
              <w:tabs>
                <w:tab w:val="decimal" w:pos="792"/>
              </w:tabs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C32E66B" w14:textId="2509CE17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CC46EE" w:rsidRPr="00AB176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969</w:t>
            </w:r>
          </w:p>
        </w:tc>
      </w:tr>
      <w:tr w:rsidR="00CC46EE" w:rsidRPr="00AB1762" w14:paraId="41FA61CB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A209" w14:textId="76C7D6EF" w:rsidR="00CC46EE" w:rsidRPr="00AB1762" w:rsidRDefault="00CC46EE" w:rsidP="00CC46EE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8004C" w14:textId="13A07A70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C4032F5" w14:textId="77777777" w:rsidR="00CC46EE" w:rsidRPr="00AB1762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EFC88D" w14:textId="5CFFC1A1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0AEDCAA1" w14:textId="77777777" w:rsidR="00CC46EE" w:rsidRPr="00AB1762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832A46" w14:textId="15138B2E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226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45F9AA94" w14:textId="77777777" w:rsidR="00CC46EE" w:rsidRPr="00AB1762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1BFDE" w14:textId="4E455144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268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449</w:t>
            </w:r>
          </w:p>
        </w:tc>
      </w:tr>
      <w:tr w:rsidR="00CC46EE" w:rsidRPr="00DF39E5" w14:paraId="3A821FE6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2C80" w14:textId="351AA870" w:rsidR="00CC46EE" w:rsidRPr="00DF39E5" w:rsidRDefault="00CC46EE" w:rsidP="00CC46EE">
            <w:pPr>
              <w:spacing w:after="100" w:afterAutospacing="1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DF39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F39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F39E5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DF39E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3A0529" w14:textId="359EFD84" w:rsidR="00CC46EE" w:rsidRPr="00DF39E5" w:rsidRDefault="00CC46EE" w:rsidP="00CC46E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1E4EDDA" w14:textId="77777777" w:rsidR="00CC46EE" w:rsidRPr="00DF39E5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85BCFA" w14:textId="5FD114B5" w:rsidR="00CC46EE" w:rsidRPr="00DF39E5" w:rsidRDefault="00CC46EE" w:rsidP="00CC46E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39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03AFBB89" w14:textId="77777777" w:rsidR="00CC46EE" w:rsidRPr="00DF39E5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A1BDD" w14:textId="2646C207" w:rsidR="00CC46EE" w:rsidRPr="00DF39E5" w:rsidRDefault="00CC46EE" w:rsidP="00CC46EE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right="-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</w:t>
            </w: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09CB9D65" w14:textId="77777777" w:rsidR="00CC46EE" w:rsidRPr="00DF39E5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1D054" w14:textId="70801FBB" w:rsidR="00CC46EE" w:rsidRPr="00DF39E5" w:rsidRDefault="00CC46EE" w:rsidP="00CC46EE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right="-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  <w:r w:rsidRPr="00DF39E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C46EE" w:rsidRPr="00AB1762" w14:paraId="7B76602D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8282" w14:textId="52BE2D8C" w:rsidR="00CC46EE" w:rsidRPr="00AB1762" w:rsidRDefault="00CC46EE" w:rsidP="00CC46EE">
            <w:pPr>
              <w:spacing w:after="100" w:afterAutospacing="1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27A3C" w14:textId="79672BEB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E4834CD" w14:textId="77777777" w:rsidR="00CC46EE" w:rsidRPr="00AB1762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E709F" w14:textId="17D22982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61D33690" w14:textId="77777777" w:rsidR="00CC46EE" w:rsidRPr="00AB1762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111FE" w14:textId="31919F71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181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1B7C3BC1" w14:textId="77777777" w:rsidR="00CC46EE" w:rsidRPr="00AB1762" w:rsidRDefault="00CC46EE" w:rsidP="00CC46EE">
            <w:pPr>
              <w:tabs>
                <w:tab w:val="decimal" w:pos="792"/>
              </w:tabs>
              <w:spacing w:after="100" w:afterAutospacing="1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D25F8" w14:textId="783237C3" w:rsidR="00CC46EE" w:rsidRPr="00AB17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224</w:t>
            </w:r>
            <w:r w:rsidR="00CC46EE" w:rsidRPr="00AB176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454</w:t>
            </w:r>
          </w:p>
        </w:tc>
      </w:tr>
      <w:tr w:rsidR="00CC46EE" w:rsidRPr="00AB1762" w14:paraId="1B0DDFC6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1A62D" w14:textId="0DA4D5D5" w:rsidR="00CC46EE" w:rsidRPr="00AB1762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7"/>
            <w:tcBorders>
              <w:left w:val="nil"/>
              <w:right w:val="nil"/>
            </w:tcBorders>
          </w:tcPr>
          <w:p w14:paraId="2890DC4C" w14:textId="77777777" w:rsidR="00CC46EE" w:rsidRPr="00AB1762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5860222E" w14:textId="77777777" w:rsidR="00CC46EE" w:rsidRPr="00AB1762" w:rsidRDefault="00CC46EE" w:rsidP="00CC46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6"/>
            <w:tcBorders>
              <w:left w:val="nil"/>
              <w:right w:val="nil"/>
            </w:tcBorders>
          </w:tcPr>
          <w:p w14:paraId="7B0C1EFE" w14:textId="77777777" w:rsidR="00CC46EE" w:rsidRPr="00AB1762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46EE" w:rsidRPr="00AB1762" w14:paraId="449824D9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EFE1B" w14:textId="77777777" w:rsidR="00CC46EE" w:rsidRPr="00AB1762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7"/>
            <w:tcBorders>
              <w:left w:val="nil"/>
              <w:right w:val="nil"/>
            </w:tcBorders>
          </w:tcPr>
          <w:p w14:paraId="6F771996" w14:textId="77777777" w:rsidR="00CC46EE" w:rsidRPr="00AB1762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471D9025" w14:textId="77777777" w:rsidR="00CC46EE" w:rsidRPr="00AB1762" w:rsidRDefault="00CC46EE" w:rsidP="00CC46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6"/>
            <w:tcBorders>
              <w:left w:val="nil"/>
              <w:right w:val="nil"/>
            </w:tcBorders>
          </w:tcPr>
          <w:p w14:paraId="542FB0A2" w14:textId="77777777" w:rsidR="00CC46EE" w:rsidRPr="00AB1762" w:rsidRDefault="00CC46EE" w:rsidP="00CC46EE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46EE" w:rsidRPr="00AB1762" w14:paraId="0133B303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AC87C" w14:textId="3767368F" w:rsidR="00CC46EE" w:rsidRPr="008D658C" w:rsidRDefault="00CC46EE" w:rsidP="00CC46EE">
            <w:pPr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3DD9E34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AF04D3D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1FD01D71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0E062A55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1D92ADC9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1F21C69F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6DCD89FD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46EE" w:rsidRPr="00AB1762" w14:paraId="317148D8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26ADC" w14:textId="7ECA4BD2" w:rsidR="00CC46EE" w:rsidRPr="008D658C" w:rsidRDefault="00CC46EE" w:rsidP="00CC46EE">
            <w:pPr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6A2A4FF0" w14:textId="5B3B97C1" w:rsidR="00CC46EE" w:rsidRPr="008D658C" w:rsidRDefault="00CC46EE" w:rsidP="00CC46E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7449981B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465D2F8E" w14:textId="7C964C06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7FF63C37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2470FDD2" w14:textId="6A34BB18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1DC6343D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57CEBE8F" w14:textId="3A071F65" w:rsidR="00CC46EE" w:rsidRPr="008D658C" w:rsidRDefault="00796827" w:rsidP="00CC46E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</w:tr>
      <w:tr w:rsidR="00CC46EE" w:rsidRPr="00AB1762" w14:paraId="278CD042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A60BD" w14:textId="5D36E7B0" w:rsidR="00CC46EE" w:rsidRPr="008D658C" w:rsidRDefault="00CC46EE" w:rsidP="00CC46EE">
            <w:pPr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gridSpan w:val="3"/>
            <w:tcBorders>
              <w:left w:val="nil"/>
              <w:right w:val="nil"/>
            </w:tcBorders>
          </w:tcPr>
          <w:p w14:paraId="28DE0442" w14:textId="0C84A939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8562A65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4CA55D67" w14:textId="74465B3E" w:rsidR="00CC46EE" w:rsidRPr="008D658C" w:rsidRDefault="00796827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7EFD03CB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</w:tcPr>
          <w:p w14:paraId="4B87789C" w14:textId="63EBF7D5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272AC7DF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2F428FA1" w14:textId="1302CCD6" w:rsidR="00CC46EE" w:rsidRPr="008D658C" w:rsidRDefault="00796827" w:rsidP="00CC46E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</w:tr>
      <w:tr w:rsidR="00CC46EE" w:rsidRPr="00AB1762" w14:paraId="032488F0" w14:textId="77777777" w:rsidTr="009F2499">
        <w:trPr>
          <w:trHeight w:val="353"/>
        </w:trPr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45897" w14:textId="6CB60C43" w:rsidR="00CC46EE" w:rsidRPr="008D658C" w:rsidRDefault="00CC46EE" w:rsidP="00CC46EE">
            <w:pPr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C775B1" w14:textId="537B9AF6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0DFAE32B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E99041" w14:textId="16F13D4E" w:rsidR="00CC46EE" w:rsidRPr="008D658C" w:rsidRDefault="00796827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</w:tcPr>
          <w:p w14:paraId="57501130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B036C7" w14:textId="1017A769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</w:tcPr>
          <w:p w14:paraId="4432500D" w14:textId="77777777" w:rsidR="00CC46EE" w:rsidRPr="008D658C" w:rsidRDefault="00CC46EE" w:rsidP="00CC46EE">
            <w:pPr>
              <w:tabs>
                <w:tab w:val="decimal" w:pos="792"/>
              </w:tabs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35E1CE" w14:textId="35CC4F77" w:rsidR="00CC46EE" w:rsidRPr="008D658C" w:rsidRDefault="00796827" w:rsidP="00CC46E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</w:tr>
      <w:tr w:rsidR="00CC46EE" w:rsidRPr="00AB1762" w14:paraId="0025FD32" w14:textId="77777777" w:rsidTr="009F2499"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C046" w14:textId="1A1DECCD" w:rsidR="00CC46EE" w:rsidRPr="008D658C" w:rsidRDefault="00CC46EE" w:rsidP="00CC46EE">
            <w:pPr>
              <w:spacing w:after="100" w:afterAutospacing="1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E2414" w14:textId="62063272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E6B0D9F" w14:textId="77777777" w:rsidR="00CC46EE" w:rsidRPr="008D658C" w:rsidRDefault="00CC46EE" w:rsidP="00CC46EE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67E6E" w14:textId="055F19C3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85" w:type="dxa"/>
            <w:gridSpan w:val="3"/>
            <w:tcBorders>
              <w:left w:val="nil"/>
              <w:right w:val="nil"/>
            </w:tcBorders>
            <w:vAlign w:val="bottom"/>
          </w:tcPr>
          <w:p w14:paraId="5A5D0A91" w14:textId="77777777" w:rsidR="00CC46EE" w:rsidRPr="008D658C" w:rsidRDefault="00CC46EE" w:rsidP="00CC46EE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B36E4" w14:textId="3FBE92B2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821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vAlign w:val="bottom"/>
          </w:tcPr>
          <w:p w14:paraId="322596FB" w14:textId="77777777" w:rsidR="00CC46EE" w:rsidRPr="008D658C" w:rsidRDefault="00CC46EE" w:rsidP="00CC46EE">
            <w:pPr>
              <w:tabs>
                <w:tab w:val="decimal" w:pos="792"/>
              </w:tabs>
              <w:spacing w:after="100" w:afterAutospacing="1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DDFF7" w14:textId="03D8AD29" w:rsidR="00CC46EE" w:rsidRPr="008D658C" w:rsidRDefault="00796827" w:rsidP="00CC46EE">
            <w:pPr>
              <w:pStyle w:val="acctfourfigures"/>
              <w:tabs>
                <w:tab w:val="clear" w:pos="765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047</w:t>
            </w:r>
          </w:p>
        </w:tc>
      </w:tr>
      <w:tr w:rsidR="00CC46EE" w:rsidRPr="00AB1762" w14:paraId="63BDB252" w14:textId="77777777" w:rsidTr="009F2499">
        <w:trPr>
          <w:trHeight w:val="360"/>
        </w:trPr>
        <w:tc>
          <w:tcPr>
            <w:tcW w:w="3868" w:type="dxa"/>
            <w:shd w:val="clear" w:color="auto" w:fill="auto"/>
            <w:vAlign w:val="bottom"/>
          </w:tcPr>
          <w:p w14:paraId="06E38091" w14:textId="769150E5" w:rsidR="00CC46EE" w:rsidRPr="008D658C" w:rsidRDefault="00CC46EE" w:rsidP="00CC46EE">
            <w:pPr>
              <w:spacing w:after="100" w:afterAutospacing="1" w:line="240" w:lineRule="auto"/>
              <w:ind w:left="-114" w:right="-2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59E4DE9F" w14:textId="77777777" w:rsidR="00CC46EE" w:rsidRPr="008D658C" w:rsidRDefault="00CC46EE" w:rsidP="00CC46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3D631D" w14:textId="5DDCE4C8" w:rsidR="00CC46EE" w:rsidRPr="008D658C" w:rsidRDefault="00CC46EE" w:rsidP="00CC46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1A1011D9" w14:textId="77777777" w:rsidR="00CC46EE" w:rsidRPr="008D658C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14:paraId="75898227" w14:textId="644FA0E9" w:rsidR="00CC46EE" w:rsidRPr="008D658C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530795" w14:textId="77777777" w:rsidR="00CC46EE" w:rsidRPr="008D658C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0756AAE3" w14:textId="71EE76C7" w:rsidR="00CC46EE" w:rsidRPr="008D658C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2E66C15" w14:textId="77777777" w:rsidR="00CC46EE" w:rsidRPr="008D658C" w:rsidRDefault="00CC46EE" w:rsidP="00CC46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7CCD1C25" w14:textId="6400133A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46EE" w:rsidRPr="00AB1762" w14:paraId="06326A30" w14:textId="77777777" w:rsidTr="009F2499">
        <w:trPr>
          <w:trHeight w:val="362"/>
        </w:trPr>
        <w:tc>
          <w:tcPr>
            <w:tcW w:w="3868" w:type="dxa"/>
            <w:shd w:val="clear" w:color="auto" w:fill="auto"/>
          </w:tcPr>
          <w:p w14:paraId="7F6EEFCB" w14:textId="58030157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360" w:type="dxa"/>
            <w:gridSpan w:val="3"/>
          </w:tcPr>
          <w:p w14:paraId="2F2F7B94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14"/>
          </w:tcPr>
          <w:p w14:paraId="4BA4A3F2" w14:textId="7E41BA33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C46EE" w:rsidRPr="00AB1762" w14:paraId="04FC10AA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57205CCC" w14:textId="77777777" w:rsidR="00CC46EE" w:rsidRPr="008D658C" w:rsidRDefault="00CC46EE" w:rsidP="00CC46EE">
            <w:pPr>
              <w:ind w:righ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0E9EE6ED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010DCB46" w14:textId="2D9C7224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093BE040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5916A3FB" w14:textId="02E1574D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9DCA62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4469ECDD" w14:textId="6CAC1B0E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EB0BD44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9B185" w14:textId="2DD9BB35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</w:tr>
      <w:tr w:rsidR="00CC46EE" w:rsidRPr="00AB1762" w14:paraId="1E9BC76F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5A41DDB3" w14:textId="301027E8" w:rsidR="00CC46EE" w:rsidRPr="008D658C" w:rsidRDefault="00CC46EE" w:rsidP="00CC46EE">
            <w:pPr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2BE2FD23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5EAC7" w14:textId="65D3A5C5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69DC9D92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bottom w:val="double" w:sz="4" w:space="0" w:color="auto"/>
            </w:tcBorders>
          </w:tcPr>
          <w:p w14:paraId="4F95DC9B" w14:textId="19DECD10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3CF5BC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</w:tcPr>
          <w:p w14:paraId="14ABF575" w14:textId="30BFA5A8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3F439E9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5E6028" w14:textId="4AF9C571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CC46EE" w:rsidRPr="00AB1762" w14:paraId="0E7C1090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691E601D" w14:textId="77777777" w:rsidR="00CC46EE" w:rsidRPr="008D658C" w:rsidRDefault="00CC46EE" w:rsidP="00CC46EE">
            <w:pPr>
              <w:spacing w:line="240" w:lineRule="auto"/>
              <w:ind w:lef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4D5A1A9E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14BBF05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08FF5A3A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47350DC8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5E79A9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186E3797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5757649C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BB9CD2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AB1762" w14:paraId="2A30245E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0C1A0A55" w14:textId="4046C64D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ลูกหนี้สัญญาเช่าการเงิน</w:t>
            </w:r>
          </w:p>
        </w:tc>
        <w:tc>
          <w:tcPr>
            <w:tcW w:w="360" w:type="dxa"/>
            <w:gridSpan w:val="3"/>
          </w:tcPr>
          <w:p w14:paraId="5E0B1919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ACEB317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16B95F7C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6090E1B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2F7F13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062AB6BA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2FB0A13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6266652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AB1762" w14:paraId="26D3001B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67BBCE51" w14:textId="10DDC8F3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  <w:gridSpan w:val="3"/>
          </w:tcPr>
          <w:p w14:paraId="2AE6DCB5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5ADD914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296DBF7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7257F58D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740594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0506D337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71E18D4A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4F64571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AB1762" w14:paraId="6D3434DE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79919FDE" w14:textId="0CFB82B0" w:rsidR="00CC46EE" w:rsidRPr="008D658C" w:rsidRDefault="00CC46EE" w:rsidP="00CC46EE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60" w:type="dxa"/>
            <w:gridSpan w:val="3"/>
          </w:tcPr>
          <w:p w14:paraId="62AF0EF8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0DE1BBA" w14:textId="79695316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13DAB465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48474A0D" w14:textId="04F48AD9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1F0B9E0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3B17A875" w14:textId="76A58BCD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5A66181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2AF752E7" w14:textId="04F81D73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CC46EE" w:rsidRPr="00AB1762" w14:paraId="03E543DF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1A37FFA0" w14:textId="6DC1E8D7" w:rsidR="00CC46EE" w:rsidRPr="008D658C" w:rsidRDefault="00CC46EE" w:rsidP="00CC46EE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60" w:type="dxa"/>
            <w:gridSpan w:val="3"/>
          </w:tcPr>
          <w:p w14:paraId="7156565E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83C4BA9" w14:textId="58A574FE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5C2F6171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20BA1E18" w14:textId="347F664C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F2143BB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5A301B93" w14:textId="1BC57799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29EAA8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1C019607" w14:textId="07CD0965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</w:tr>
      <w:tr w:rsidR="00CC46EE" w:rsidRPr="00AB1762" w14:paraId="0F3E0FCE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3F09CFED" w14:textId="798E1FF3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767A8C70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AA09E" w14:textId="5E8613CE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53A0B805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</w:tcBorders>
          </w:tcPr>
          <w:p w14:paraId="57C083DD" w14:textId="168445AF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8F8C48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vAlign w:val="bottom"/>
          </w:tcPr>
          <w:p w14:paraId="11055537" w14:textId="4C86B2F0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4A2D528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bottom"/>
          </w:tcPr>
          <w:p w14:paraId="45D81F85" w14:textId="4CC55C38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  <w:tr w:rsidR="00CC46EE" w:rsidRPr="00AB1762" w14:paraId="493F6A61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6FF78231" w14:textId="77777777" w:rsidR="00CC46EE" w:rsidRPr="008D658C" w:rsidRDefault="00CC46EE" w:rsidP="00CC46EE">
            <w:pPr>
              <w:spacing w:line="240" w:lineRule="auto"/>
              <w:ind w:lef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054A83FF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16B67A39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717B931A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2CC747B4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69696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219BDC4D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735F2759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4757613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AB1762" w14:paraId="0DA63307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30839994" w14:textId="4182C034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360" w:type="dxa"/>
            <w:gridSpan w:val="3"/>
          </w:tcPr>
          <w:p w14:paraId="43A794BD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F01E590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14:paraId="56D0830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18407D57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15307E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30F2535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5B73733D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718CE10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AB1762" w14:paraId="43C8CE93" w14:textId="77777777" w:rsidTr="009F2499">
        <w:trPr>
          <w:trHeight w:val="341"/>
        </w:trPr>
        <w:tc>
          <w:tcPr>
            <w:tcW w:w="3868" w:type="dxa"/>
            <w:shd w:val="clear" w:color="auto" w:fill="auto"/>
          </w:tcPr>
          <w:p w14:paraId="31C7FD1A" w14:textId="50147104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60458B49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6FD5C3D" w14:textId="7AF3B1D5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20C87F81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</w:tcPr>
          <w:p w14:paraId="46D04E8E" w14:textId="6A43077F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627D7F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</w:tcPr>
          <w:p w14:paraId="1D7537CC" w14:textId="6D1F42A9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34EA4B9A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1B631928" w14:textId="1300CA6E" w:rsidR="00CC46EE" w:rsidRPr="008D658C" w:rsidRDefault="00796827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CC46EE" w:rsidRPr="00AB1762" w14:paraId="3CF340D0" w14:textId="77777777" w:rsidTr="009F2499">
        <w:trPr>
          <w:trHeight w:val="396"/>
        </w:trPr>
        <w:tc>
          <w:tcPr>
            <w:tcW w:w="3868" w:type="dxa"/>
            <w:shd w:val="clear" w:color="auto" w:fill="auto"/>
          </w:tcPr>
          <w:p w14:paraId="5517F8F6" w14:textId="77777777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0" w:type="dxa"/>
            <w:gridSpan w:val="3"/>
          </w:tcPr>
          <w:p w14:paraId="2B7D3CA7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E8C8FE2" w14:textId="00F96149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4" w:type="dxa"/>
            <w:gridSpan w:val="2"/>
          </w:tcPr>
          <w:p w14:paraId="7178BA4C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F8FF6B6" w14:textId="340C4C52" w:rsidR="00CC46EE" w:rsidRPr="008D658C" w:rsidRDefault="00796827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398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  <w:gridSpan w:val="2"/>
          </w:tcPr>
          <w:p w14:paraId="10F87CC3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27D6F3BF" w14:textId="520EAE40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7C51B4FC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5991624" w14:textId="5BFCFA68" w:rsidR="00CC46EE" w:rsidRPr="008D658C" w:rsidRDefault="00796827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CC46EE" w:rsidRPr="00AB1762" w14:paraId="2497B1DC" w14:textId="77777777" w:rsidTr="009F2499">
        <w:trPr>
          <w:trHeight w:val="351"/>
        </w:trPr>
        <w:tc>
          <w:tcPr>
            <w:tcW w:w="3868" w:type="dxa"/>
            <w:shd w:val="clear" w:color="auto" w:fill="auto"/>
          </w:tcPr>
          <w:p w14:paraId="50C01239" w14:textId="2907ECB2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4526E80F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16065" w14:textId="33AEE535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333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4" w:type="dxa"/>
            <w:gridSpan w:val="2"/>
          </w:tcPr>
          <w:p w14:paraId="49FBA71B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469B4A" w14:textId="14798989" w:rsidR="00CC46EE" w:rsidRPr="008D658C" w:rsidRDefault="00796827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398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  <w:gridSpan w:val="2"/>
          </w:tcPr>
          <w:p w14:paraId="6DC03B13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A735E7" w14:textId="68D58A0F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636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3CB84E8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B695A6" w14:textId="380068D6" w:rsidR="00CC46EE" w:rsidRPr="008D658C" w:rsidRDefault="00796827" w:rsidP="00CC46EE">
            <w:pPr>
              <w:tabs>
                <w:tab w:val="decimal" w:pos="783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  <w:tr w:rsidR="00CC46EE" w:rsidRPr="00AB1762" w14:paraId="6B406588" w14:textId="77777777" w:rsidTr="009F2499">
        <w:trPr>
          <w:trHeight w:val="351"/>
        </w:trPr>
        <w:tc>
          <w:tcPr>
            <w:tcW w:w="3868" w:type="dxa"/>
            <w:shd w:val="clear" w:color="auto" w:fill="auto"/>
          </w:tcPr>
          <w:p w14:paraId="706E608B" w14:textId="77777777" w:rsidR="00CC46EE" w:rsidRPr="008D658C" w:rsidRDefault="00CC46EE" w:rsidP="00CC46EE">
            <w:pPr>
              <w:spacing w:line="240" w:lineRule="auto"/>
              <w:ind w:lef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557A98AD" w14:textId="77777777" w:rsidR="00CC46EE" w:rsidRPr="008D658C" w:rsidRDefault="00CC46EE" w:rsidP="00CC46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5B3FF924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045C12E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4F10D927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4678608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228DCB15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34B4A6DE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725C02" w14:textId="77777777" w:rsidR="00CC46EE" w:rsidRPr="008D658C" w:rsidRDefault="00CC46EE" w:rsidP="00CC46EE">
            <w:pPr>
              <w:tabs>
                <w:tab w:val="decimal" w:pos="783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46EE" w:rsidRPr="00AB1762" w14:paraId="4D8995EF" w14:textId="77777777" w:rsidTr="009F2499">
        <w:tc>
          <w:tcPr>
            <w:tcW w:w="4228" w:type="dxa"/>
            <w:gridSpan w:val="4"/>
          </w:tcPr>
          <w:p w14:paraId="34846648" w14:textId="06B5C9F1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4" w:type="dxa"/>
          </w:tcPr>
          <w:p w14:paraId="5654A4CF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8436C13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1D95C456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99C9E6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47E327F0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7080028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9EE7EF6" w14:textId="77777777" w:rsidR="00CC46EE" w:rsidRPr="008D658C" w:rsidRDefault="00CC46EE" w:rsidP="00CC46EE">
            <w:pPr>
              <w:pStyle w:val="BodyText"/>
              <w:tabs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46EE" w:rsidRPr="00AB1762" w14:paraId="2C5AF894" w14:textId="77777777" w:rsidTr="009F2499">
        <w:tc>
          <w:tcPr>
            <w:tcW w:w="4228" w:type="dxa"/>
            <w:gridSpan w:val="4"/>
          </w:tcPr>
          <w:p w14:paraId="0ACA326F" w14:textId="0621605E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09FD8533" w14:textId="43D735DA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DEBA3D5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3F905F6" w14:textId="6A2928E6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3667133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3C11B2A1" w14:textId="1B174913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277" w:type="dxa"/>
            <w:gridSpan w:val="2"/>
          </w:tcPr>
          <w:p w14:paraId="0DFEA322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CC4FE41" w14:textId="2B774AC2" w:rsidR="00CC46EE" w:rsidRPr="008D658C" w:rsidRDefault="00796827" w:rsidP="00CC46EE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C46EE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CC46EE" w:rsidRPr="00AB1762" w14:paraId="6560DB54" w14:textId="77777777" w:rsidTr="009F2499">
        <w:tc>
          <w:tcPr>
            <w:tcW w:w="4228" w:type="dxa"/>
            <w:gridSpan w:val="4"/>
          </w:tcPr>
          <w:p w14:paraId="34F0A9F9" w14:textId="33CAAFE7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FB58ACE" w14:textId="372038EA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429AB00A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43605A1B" w14:textId="705CF0E7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gridSpan w:val="2"/>
          </w:tcPr>
          <w:p w14:paraId="626D9BE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2203659B" w14:textId="7EDAC04F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775DBFF9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629ABD66" w14:textId="68EF1EEB" w:rsidR="00CC46EE" w:rsidRPr="008D658C" w:rsidRDefault="00796827" w:rsidP="00CC46EE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CC46EE" w:rsidRPr="00AB1762" w14:paraId="06AA20C3" w14:textId="77777777" w:rsidTr="009F2499">
        <w:tc>
          <w:tcPr>
            <w:tcW w:w="4228" w:type="dxa"/>
            <w:gridSpan w:val="4"/>
          </w:tcPr>
          <w:p w14:paraId="3242ACA2" w14:textId="6473DD4D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2E5A216" w14:textId="3A1C9B60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7E87FAA8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1A808F9" w14:textId="6FFDC656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gridSpan w:val="2"/>
          </w:tcPr>
          <w:p w14:paraId="666D21B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B3E4A5" w14:textId="16EC7609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277" w:type="dxa"/>
            <w:gridSpan w:val="2"/>
          </w:tcPr>
          <w:p w14:paraId="27573C06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A680DA" w14:textId="292388F9" w:rsidR="00CC46EE" w:rsidRPr="008D658C" w:rsidRDefault="00796827" w:rsidP="00CC46EE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C46EE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</w:tr>
      <w:tr w:rsidR="00CC46EE" w:rsidRPr="00AB1762" w14:paraId="7F260AB0" w14:textId="77777777" w:rsidTr="009F2499">
        <w:tc>
          <w:tcPr>
            <w:tcW w:w="4228" w:type="dxa"/>
            <w:gridSpan w:val="4"/>
          </w:tcPr>
          <w:p w14:paraId="21220F62" w14:textId="77777777" w:rsidR="00CC46EE" w:rsidRPr="008D658C" w:rsidRDefault="00CC46EE" w:rsidP="00CC46EE">
            <w:pPr>
              <w:ind w:left="-1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32B4EE35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6223254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795A975E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36DEB49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4AE805FE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423ABD23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6276B5B7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AB1762" w14:paraId="1646408B" w14:textId="77777777" w:rsidTr="009F2499">
        <w:tc>
          <w:tcPr>
            <w:tcW w:w="4228" w:type="dxa"/>
            <w:gridSpan w:val="4"/>
          </w:tcPr>
          <w:p w14:paraId="45A4083F" w14:textId="77777777" w:rsidR="00CC46EE" w:rsidRPr="008D658C" w:rsidRDefault="00CC46EE" w:rsidP="00CC46EE">
            <w:pPr>
              <w:ind w:left="-1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14:paraId="40DD24CA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ED9334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6D91C33F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BFC4399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67B9F3DC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63CD305D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1C539C6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AB1762" w14:paraId="324C7FE7" w14:textId="77777777" w:rsidTr="009F2499">
        <w:tc>
          <w:tcPr>
            <w:tcW w:w="4228" w:type="dxa"/>
            <w:gridSpan w:val="4"/>
          </w:tcPr>
          <w:p w14:paraId="45C581D9" w14:textId="77777777" w:rsidR="00CC46EE" w:rsidRPr="008D658C" w:rsidRDefault="00CC46EE" w:rsidP="00CC46EE">
            <w:pPr>
              <w:ind w:left="-1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14:paraId="4513472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F9CD35F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0E65AC32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D8BB4F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23AAF194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70027FEC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2AF273AD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8D658C" w14:paraId="19B57B60" w14:textId="77777777" w:rsidTr="009F2499">
        <w:tc>
          <w:tcPr>
            <w:tcW w:w="4228" w:type="dxa"/>
            <w:gridSpan w:val="4"/>
          </w:tcPr>
          <w:p w14:paraId="358E36FC" w14:textId="7EAB3D34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154" w:type="dxa"/>
          </w:tcPr>
          <w:p w14:paraId="2BE034B8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53534225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3C1D7456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104DA7D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423EBFAE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7C4C60FB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931772B" w14:textId="77777777" w:rsidR="00CC46EE" w:rsidRPr="008D658C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EE" w:rsidRPr="008D658C" w14:paraId="7405B0C8" w14:textId="77777777" w:rsidTr="009F2499">
        <w:tc>
          <w:tcPr>
            <w:tcW w:w="4228" w:type="dxa"/>
            <w:gridSpan w:val="4"/>
          </w:tcPr>
          <w:p w14:paraId="0866952C" w14:textId="06A97A8A" w:rsidR="00CC46EE" w:rsidRPr="008D658C" w:rsidRDefault="00CC46EE" w:rsidP="00CC46EE">
            <w:pPr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62757C58" w14:textId="70203B42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5030211F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61738457" w14:textId="4838171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7A8F4E5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17C7AF43" w14:textId="2280E0D3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7" w:type="dxa"/>
            <w:gridSpan w:val="2"/>
          </w:tcPr>
          <w:p w14:paraId="629B6E69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FE7A083" w14:textId="4DCC91D4" w:rsidR="00CC46EE" w:rsidRPr="008D658C" w:rsidRDefault="00796827" w:rsidP="00CC46EE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CC46EE" w:rsidRPr="008D658C" w14:paraId="00F9FE80" w14:textId="77777777" w:rsidTr="009F2499">
        <w:tc>
          <w:tcPr>
            <w:tcW w:w="4228" w:type="dxa"/>
            <w:gridSpan w:val="4"/>
          </w:tcPr>
          <w:p w14:paraId="72E274B0" w14:textId="2C385162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4A37D3E" w14:textId="4312568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65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F08B6B9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4C56B325" w14:textId="6FA19736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35236769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2A43003C" w14:textId="34E8AA4E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65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676CD683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556E3BD3" w14:textId="2D3E63C3" w:rsidR="00CC46EE" w:rsidRPr="008D658C" w:rsidRDefault="00796827" w:rsidP="00CC46EE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C46EE" w:rsidRPr="0012623A" w14:paraId="25E9D435" w14:textId="77777777" w:rsidTr="009F2499">
        <w:tc>
          <w:tcPr>
            <w:tcW w:w="4228" w:type="dxa"/>
            <w:gridSpan w:val="4"/>
          </w:tcPr>
          <w:p w14:paraId="5BBA56B1" w14:textId="041BD6E6" w:rsidR="00CC46EE" w:rsidRPr="0012623A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169C9D52" w14:textId="3F567147" w:rsidR="00CC46EE" w:rsidRPr="0012623A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62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114BFE2D" w14:textId="77777777" w:rsidR="00CC46EE" w:rsidRPr="0012623A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B62BE58" w14:textId="2670F4F3" w:rsidR="00CC46EE" w:rsidRPr="0012623A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062D0014" w14:textId="77777777" w:rsidR="00CC46EE" w:rsidRPr="0012623A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68A509" w14:textId="6981087A" w:rsidR="00CC46EE" w:rsidRPr="0012623A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7" w:type="dxa"/>
            <w:gridSpan w:val="2"/>
          </w:tcPr>
          <w:p w14:paraId="548FEC5C" w14:textId="77777777" w:rsidR="00CC46EE" w:rsidRPr="0012623A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6B7810" w14:textId="26CDAB3F" w:rsidR="00CC46EE" w:rsidRPr="0012623A" w:rsidRDefault="00796827" w:rsidP="00CC46EE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  <w:tr w:rsidR="00CC46EE" w:rsidRPr="00592C8F" w14:paraId="454044B1" w14:textId="77777777" w:rsidTr="009F2499">
        <w:tc>
          <w:tcPr>
            <w:tcW w:w="4228" w:type="dxa"/>
            <w:gridSpan w:val="4"/>
          </w:tcPr>
          <w:p w14:paraId="1FBA34E1" w14:textId="77777777" w:rsidR="00CC46EE" w:rsidRPr="00592C8F" w:rsidRDefault="00CC46EE" w:rsidP="00CC46EE">
            <w:pPr>
              <w:ind w:left="-1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458B5A27" w14:textId="77777777" w:rsidR="00CC46EE" w:rsidRPr="00592C8F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0E0E6FC6" w14:textId="77777777" w:rsidR="00CC46EE" w:rsidRPr="00592C8F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5AE2BE18" w14:textId="77777777" w:rsidR="00CC46EE" w:rsidRPr="00592C8F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A37D47" w14:textId="77777777" w:rsidR="00CC46EE" w:rsidRPr="00592C8F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</w:tcPr>
          <w:p w14:paraId="6609EF79" w14:textId="77777777" w:rsidR="00CC46EE" w:rsidRPr="00592C8F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2634D744" w14:textId="77777777" w:rsidR="00CC46EE" w:rsidRPr="00592C8F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54330B2B" w14:textId="77777777" w:rsidR="00CC46EE" w:rsidRPr="00592C8F" w:rsidRDefault="00CC46EE" w:rsidP="00CC46EE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46EE" w:rsidRPr="008D658C" w14:paraId="353571DB" w14:textId="77777777" w:rsidTr="009F2499">
        <w:tc>
          <w:tcPr>
            <w:tcW w:w="4228" w:type="dxa"/>
            <w:gridSpan w:val="4"/>
          </w:tcPr>
          <w:p w14:paraId="48E4286C" w14:textId="69E06E94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8D65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154" w:type="dxa"/>
          </w:tcPr>
          <w:p w14:paraId="73EF8E13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482A5CBF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1C34F051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F4209A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7193913A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453763BE" w14:textId="77777777" w:rsidR="00CC46EE" w:rsidRPr="008D658C" w:rsidRDefault="00CC46EE" w:rsidP="00CC46EE">
            <w:pPr>
              <w:pStyle w:val="BodyText"/>
              <w:tabs>
                <w:tab w:val="decimal" w:pos="84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8FA4BA8" w14:textId="77777777" w:rsidR="00CC46EE" w:rsidRPr="008D658C" w:rsidRDefault="00CC46EE" w:rsidP="00CC46EE">
            <w:pPr>
              <w:tabs>
                <w:tab w:val="decimal" w:pos="825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46EE" w:rsidRPr="008D658C" w14:paraId="47B34D66" w14:textId="77777777" w:rsidTr="009F2499">
        <w:trPr>
          <w:trHeight w:val="403"/>
        </w:trPr>
        <w:tc>
          <w:tcPr>
            <w:tcW w:w="3868" w:type="dxa"/>
            <w:shd w:val="clear" w:color="auto" w:fill="auto"/>
          </w:tcPr>
          <w:p w14:paraId="2FF4EDBF" w14:textId="77777777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658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  <w:gridSpan w:val="3"/>
          </w:tcPr>
          <w:p w14:paraId="0B2F04CE" w14:textId="77777777" w:rsidR="00CC46EE" w:rsidRPr="008D658C" w:rsidRDefault="00CC46EE" w:rsidP="00CC46EE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25D7F9A7" w14:textId="69F666A8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658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69913297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024EAA2B" w14:textId="77777777" w:rsidR="00CC46EE" w:rsidRPr="008D658C" w:rsidRDefault="00CC46EE" w:rsidP="00CC46EE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D65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EE2E8E6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020D78A8" w14:textId="2A392DED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CC46EE" w:rsidRPr="008D65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7" w:type="dxa"/>
            <w:gridSpan w:val="2"/>
          </w:tcPr>
          <w:p w14:paraId="59DA78E1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D5C4441" w14:textId="3627D029" w:rsidR="00CC46EE" w:rsidRPr="008D658C" w:rsidRDefault="00796827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32</w:t>
            </w:r>
            <w:r w:rsidR="00CC46EE" w:rsidRPr="008D658C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C46EE" w:rsidRPr="008D658C" w14:paraId="63CE2175" w14:textId="77777777" w:rsidTr="009F2499">
        <w:trPr>
          <w:trHeight w:val="403"/>
        </w:trPr>
        <w:tc>
          <w:tcPr>
            <w:tcW w:w="3868" w:type="dxa"/>
            <w:shd w:val="clear" w:color="auto" w:fill="auto"/>
          </w:tcPr>
          <w:p w14:paraId="44AD2F73" w14:textId="2B84E168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360" w:type="dxa"/>
            <w:gridSpan w:val="3"/>
          </w:tcPr>
          <w:p w14:paraId="00FCCAF8" w14:textId="77777777" w:rsidR="00CC46EE" w:rsidRPr="008D658C" w:rsidRDefault="00CC46EE" w:rsidP="00CC46EE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D032A97" w14:textId="6C6CC461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7D85D0EA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11ACADF3" w14:textId="196BFCF8" w:rsidR="00CC46EE" w:rsidRPr="008D658C" w:rsidRDefault="00796827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  <w:r w:rsidR="00CC46EE" w:rsidRPr="008D65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  <w:gridSpan w:val="2"/>
          </w:tcPr>
          <w:p w14:paraId="289A1061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32F8E" w14:textId="2B5619A6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</w:tcPr>
          <w:p w14:paraId="12F43E05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BFAB7" w14:textId="34F43F15" w:rsidR="00CC46EE" w:rsidRPr="008D658C" w:rsidRDefault="00796827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201</w:t>
            </w:r>
            <w:r w:rsidR="00CC46EE" w:rsidRPr="008D658C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CC46EE" w:rsidRPr="008D658C" w14:paraId="4FFCDC83" w14:textId="77777777" w:rsidTr="009F2499">
        <w:trPr>
          <w:trHeight w:val="403"/>
        </w:trPr>
        <w:tc>
          <w:tcPr>
            <w:tcW w:w="3868" w:type="dxa"/>
            <w:shd w:val="clear" w:color="auto" w:fill="auto"/>
          </w:tcPr>
          <w:p w14:paraId="75E683AE" w14:textId="77777777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65C2FD65" w14:textId="77777777" w:rsidR="00CC46EE" w:rsidRPr="008D658C" w:rsidRDefault="00CC46EE" w:rsidP="00CC46EE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47FEB4E" w14:textId="4A9311E2" w:rsidR="00CC46EE" w:rsidRPr="008D658C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3A72BA1F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E5B063C" w14:textId="79810046" w:rsidR="00CC46EE" w:rsidRPr="008D658C" w:rsidRDefault="00796827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</w:t>
            </w:r>
            <w:r w:rsidR="00CC46EE" w:rsidRPr="008D65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  <w:gridSpan w:val="2"/>
          </w:tcPr>
          <w:p w14:paraId="650B16DE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93224" w14:textId="162A2F57" w:rsidR="00CC46EE" w:rsidRPr="008D658C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CC46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7" w:type="dxa"/>
            <w:gridSpan w:val="2"/>
          </w:tcPr>
          <w:p w14:paraId="458573B5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4BE7F" w14:textId="662C9850" w:rsidR="00CC46EE" w:rsidRPr="008D658C" w:rsidRDefault="00796827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  <w:r w:rsidR="00CC46EE" w:rsidRPr="008D65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  <w:tr w:rsidR="00CC46EE" w:rsidRPr="008D658C" w14:paraId="67D0B17C" w14:textId="77777777" w:rsidTr="009F2499">
        <w:trPr>
          <w:trHeight w:val="403"/>
        </w:trPr>
        <w:tc>
          <w:tcPr>
            <w:tcW w:w="3868" w:type="dxa"/>
            <w:shd w:val="clear" w:color="auto" w:fill="auto"/>
          </w:tcPr>
          <w:p w14:paraId="3719D448" w14:textId="77777777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3"/>
          </w:tcPr>
          <w:p w14:paraId="74F1A6CB" w14:textId="77777777" w:rsidR="00CC46EE" w:rsidRPr="008D658C" w:rsidRDefault="00CC46EE" w:rsidP="00CC46EE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7598B560" w14:textId="77777777" w:rsidR="00CC46EE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E7318FC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</w:tcPr>
          <w:p w14:paraId="20927828" w14:textId="77777777" w:rsidR="00CC46EE" w:rsidRPr="0053217D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184CB5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5437BBD" w14:textId="77777777" w:rsidR="00CC46EE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38EF0682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D98504" w14:textId="77777777" w:rsidR="00CC46EE" w:rsidRPr="0053217D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46EE" w:rsidRPr="008D658C" w14:paraId="57EEA13A" w14:textId="77777777" w:rsidTr="009F2499">
        <w:trPr>
          <w:trHeight w:val="403"/>
        </w:trPr>
        <w:tc>
          <w:tcPr>
            <w:tcW w:w="3868" w:type="dxa"/>
            <w:shd w:val="clear" w:color="auto" w:fill="auto"/>
          </w:tcPr>
          <w:p w14:paraId="4C35C361" w14:textId="5C4A6749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8D65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360" w:type="dxa"/>
            <w:gridSpan w:val="3"/>
          </w:tcPr>
          <w:p w14:paraId="45953834" w14:textId="77777777" w:rsidR="00CC46EE" w:rsidRPr="008D658C" w:rsidRDefault="00CC46EE" w:rsidP="00CC46EE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089A062D" w14:textId="77777777" w:rsidR="00CC46EE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17EB9350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</w:tcPr>
          <w:p w14:paraId="437F28EC" w14:textId="77777777" w:rsidR="00CC46EE" w:rsidRPr="0053217D" w:rsidRDefault="00CC46EE" w:rsidP="00CC46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051BCCE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5AC4E0DC" w14:textId="77777777" w:rsidR="00CC46EE" w:rsidRDefault="00CC46EE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</w:tcPr>
          <w:p w14:paraId="4DF33057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0592485C" w14:textId="77777777" w:rsidR="00CC46EE" w:rsidRPr="0053217D" w:rsidRDefault="00CC46EE" w:rsidP="00CC46EE">
            <w:pPr>
              <w:tabs>
                <w:tab w:val="decimal" w:pos="801"/>
              </w:tabs>
              <w:spacing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46EE" w:rsidRPr="008D658C" w14:paraId="40DBF607" w14:textId="77777777" w:rsidTr="00154F62">
        <w:trPr>
          <w:trHeight w:val="403"/>
        </w:trPr>
        <w:tc>
          <w:tcPr>
            <w:tcW w:w="3868" w:type="dxa"/>
            <w:shd w:val="clear" w:color="auto" w:fill="auto"/>
          </w:tcPr>
          <w:p w14:paraId="78AC038F" w14:textId="4C868347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360" w:type="dxa"/>
            <w:gridSpan w:val="3"/>
          </w:tcPr>
          <w:p w14:paraId="7A118ED0" w14:textId="77777777" w:rsidR="00CC46EE" w:rsidRPr="008D658C" w:rsidRDefault="00CC46EE" w:rsidP="00CC46EE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EA0CA29" w14:textId="4AC620DA" w:rsidR="00CC46EE" w:rsidRPr="00154F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  <w:r w:rsidR="00CC46EE" w:rsidRPr="00154F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4" w:type="dxa"/>
            <w:gridSpan w:val="2"/>
          </w:tcPr>
          <w:p w14:paraId="49783F77" w14:textId="77777777" w:rsidR="00CC46EE" w:rsidRPr="00154F62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</w:tcPr>
          <w:p w14:paraId="25279764" w14:textId="4C1AAC94" w:rsidR="00CC46EE" w:rsidRPr="00154F62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AE7A507" w14:textId="77777777" w:rsidR="00CC46EE" w:rsidRPr="008D658C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2E53F" w14:textId="19E60087" w:rsidR="00CC46EE" w:rsidRPr="00154F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  <w:r w:rsidR="00CC46EE" w:rsidRPr="00154F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7" w:type="dxa"/>
            <w:gridSpan w:val="2"/>
          </w:tcPr>
          <w:p w14:paraId="2111645A" w14:textId="77777777" w:rsidR="00CC46EE" w:rsidRPr="008D658C" w:rsidRDefault="00CC46EE" w:rsidP="00CC46EE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38898" w14:textId="4C4045AE" w:rsidR="00CC46EE" w:rsidRPr="00154F62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C46EE" w:rsidRPr="008D658C" w14:paraId="0871EF6F" w14:textId="77777777" w:rsidTr="00154F62">
        <w:trPr>
          <w:trHeight w:val="403"/>
        </w:trPr>
        <w:tc>
          <w:tcPr>
            <w:tcW w:w="3868" w:type="dxa"/>
            <w:shd w:val="clear" w:color="auto" w:fill="auto"/>
          </w:tcPr>
          <w:p w14:paraId="517A36F8" w14:textId="455111EA" w:rsidR="00CC46EE" w:rsidRPr="008D658C" w:rsidRDefault="00CC46EE" w:rsidP="00CC46EE">
            <w:pPr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gridSpan w:val="3"/>
          </w:tcPr>
          <w:p w14:paraId="589BAC6C" w14:textId="77777777" w:rsidR="00CC46EE" w:rsidRPr="008D658C" w:rsidRDefault="00CC46EE" w:rsidP="00CC46EE">
            <w:pPr>
              <w:pStyle w:val="BodyText"/>
              <w:tabs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7328D63" w14:textId="7E3D67C2" w:rsidR="00CC46EE" w:rsidRPr="00154F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301</w:t>
            </w:r>
            <w:r w:rsidR="00CC46EE" w:rsidRPr="00154F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4" w:type="dxa"/>
            <w:gridSpan w:val="2"/>
          </w:tcPr>
          <w:p w14:paraId="19670D39" w14:textId="77777777" w:rsidR="00CC46EE" w:rsidRPr="00154F62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72F9A8" w14:textId="11AA45B1" w:rsidR="00CC46EE" w:rsidRPr="00154F62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54F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2E0737A" w14:textId="77777777" w:rsidR="00CC46EE" w:rsidRPr="00154F62" w:rsidRDefault="00CC46EE" w:rsidP="00CC46EE">
            <w:pPr>
              <w:pStyle w:val="BodyText"/>
              <w:tabs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AFA2C" w14:textId="05594295" w:rsidR="00CC46EE" w:rsidRPr="00154F62" w:rsidRDefault="00796827" w:rsidP="00CC46EE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301</w:t>
            </w:r>
            <w:r w:rsidR="00CC46EE" w:rsidRPr="00154F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7" w:type="dxa"/>
            <w:gridSpan w:val="2"/>
          </w:tcPr>
          <w:p w14:paraId="2B1C1E36" w14:textId="77777777" w:rsidR="00CC46EE" w:rsidRPr="00154F62" w:rsidRDefault="00CC46EE" w:rsidP="00CC46EE">
            <w:pPr>
              <w:tabs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FC83E" w14:textId="205DB32F" w:rsidR="00CC46EE" w:rsidRPr="00154F62" w:rsidRDefault="00CC46EE" w:rsidP="00CC46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54F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12D1C27" w14:textId="77777777" w:rsidR="00ED6396" w:rsidRPr="00553D8E" w:rsidRDefault="00ED6396" w:rsidP="00DB550A">
      <w:pPr>
        <w:spacing w:line="240" w:lineRule="auto"/>
        <w:ind w:left="531"/>
        <w:jc w:val="thaiDistribute"/>
        <w:rPr>
          <w:rFonts w:ascii="Angsana New" w:hAnsi="Angsana New"/>
          <w:bCs/>
          <w:sz w:val="28"/>
          <w:szCs w:val="28"/>
          <w:highlight w:val="yellow"/>
        </w:rPr>
      </w:pPr>
    </w:p>
    <w:p w14:paraId="0DFD408C" w14:textId="48E9ECC5" w:rsidR="002B1B12" w:rsidRPr="008D658C" w:rsidRDefault="002B1B12" w:rsidP="00DB550A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D658C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  <w:r w:rsidR="001513D9" w:rsidRPr="008D658C">
        <w:rPr>
          <w:rFonts w:ascii="Angsana New" w:hAnsi="Angsana New"/>
          <w:b/>
          <w:i/>
          <w:iCs/>
          <w:color w:val="FF0000"/>
          <w:sz w:val="30"/>
          <w:szCs w:val="30"/>
        </w:rPr>
        <w:t xml:space="preserve"> </w:t>
      </w:r>
    </w:p>
    <w:p w14:paraId="47A1EFC2" w14:textId="77777777" w:rsidR="002B1B12" w:rsidRPr="00553D8E" w:rsidRDefault="002B1B12" w:rsidP="00AF6B4E">
      <w:pPr>
        <w:spacing w:line="240" w:lineRule="auto"/>
        <w:ind w:left="531"/>
        <w:jc w:val="thaiDistribute"/>
        <w:rPr>
          <w:rFonts w:ascii="Angsana New" w:hAnsi="Angsana New"/>
          <w:bCs/>
          <w:sz w:val="28"/>
          <w:szCs w:val="28"/>
        </w:rPr>
      </w:pPr>
    </w:p>
    <w:p w14:paraId="2983CA82" w14:textId="6DAB21D0" w:rsidR="00C921CF" w:rsidRPr="00C921CF" w:rsidRDefault="00C921CF" w:rsidP="00AF6B4E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  <w:cs/>
        </w:rPr>
      </w:pPr>
      <w:r w:rsidRPr="00C921CF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C921C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796827" w:rsidRPr="00796827">
        <w:rPr>
          <w:rFonts w:ascii="Angsana New" w:hAnsi="Angsana New"/>
          <w:bCs/>
          <w:sz w:val="30"/>
          <w:szCs w:val="30"/>
        </w:rPr>
        <w:t>31</w:t>
      </w:r>
      <w:r w:rsidRPr="00C921CF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bCs/>
          <w:sz w:val="30"/>
          <w:szCs w:val="30"/>
        </w:rPr>
        <w:t>2567</w:t>
      </w:r>
      <w:r w:rsidRPr="00C921CF">
        <w:rPr>
          <w:rFonts w:ascii="Angsana New" w:hAnsi="Angsana New"/>
          <w:b/>
          <w:sz w:val="30"/>
          <w:szCs w:val="30"/>
        </w:rPr>
        <w:t xml:space="preserve"> </w:t>
      </w:r>
      <w:r w:rsidRPr="00C921CF">
        <w:rPr>
          <w:rFonts w:ascii="Angsana New" w:hAnsi="Angsana New" w:hint="cs"/>
          <w:b/>
          <w:sz w:val="30"/>
          <w:szCs w:val="30"/>
          <w:cs/>
        </w:rPr>
        <w:t>กลุ่มบริษัทมีสัญญาที่ทำกับกิจการที่เกี่ยวข้องกัน มีดังนี้</w:t>
      </w:r>
    </w:p>
    <w:p w14:paraId="318BB137" w14:textId="77777777" w:rsidR="00C921CF" w:rsidRPr="00553D8E" w:rsidRDefault="00C921CF" w:rsidP="00AF6B4E">
      <w:pPr>
        <w:spacing w:line="240" w:lineRule="auto"/>
        <w:ind w:left="531"/>
        <w:jc w:val="thaiDistribute"/>
        <w:rPr>
          <w:rFonts w:ascii="Angsana New" w:hAnsi="Angsana New"/>
          <w:bCs/>
          <w:sz w:val="28"/>
          <w:szCs w:val="28"/>
        </w:rPr>
      </w:pPr>
    </w:p>
    <w:p w14:paraId="4BF6252B" w14:textId="65D01EB1" w:rsidR="007A1F4D" w:rsidRPr="007A1F4D" w:rsidRDefault="007A1F4D" w:rsidP="007A1F4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บริษัทได้ทำสัญญาว่าจ้างจัดหาบุคลากร พนักงานขับรถ พนักงานประจำรถบรรทุกหัวลากกับกิจการที่เกี่ยวข้องกันแห่งหนึ่ง โดยมีอัตราค่าบริการตามที่กำหนดในสัญญา โดยสัญญาจะสิ้นสุดในเดือนธันวาคม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2568</w:t>
      </w:r>
    </w:p>
    <w:p w14:paraId="3CFCB0D9" w14:textId="77777777" w:rsidR="007A1F4D" w:rsidRPr="00C37759" w:rsidRDefault="007A1F4D" w:rsidP="007A1F4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pacing w:val="2"/>
          <w:sz w:val="28"/>
          <w:szCs w:val="28"/>
        </w:rPr>
      </w:pPr>
    </w:p>
    <w:p w14:paraId="45194096" w14:textId="259287DE" w:rsidR="007A1F4D" w:rsidRPr="007A1F4D" w:rsidRDefault="007A1F4D" w:rsidP="007A1F4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pacing w:val="2"/>
          <w:sz w:val="30"/>
          <w:szCs w:val="30"/>
        </w:rPr>
      </w:pP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>ในระหว่างปี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2564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บริษัทได้ทำสัญญากู้ยืมเงินระยะสั้นจากกรรมการโดยมีวงเงินกู้ยืมจำนวนไม่เกิน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250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ล้านบาทซึ่งมีอัตราดอกเบี้ยร้อยละ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4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</w:rPr>
        <w:t>.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ต่อปี ซึ่งสัญญาดังกล่าวจะสิ้นสุดภายใน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1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ปีนับตั้งแต่วันที่ได้มีการเบิกใช้วงเงินแต่ละคราว หรือเมื่อได้รับชำระคืนเต็มจำนวน โดยบริษัทได้มีการชำระคืนเงินต้นพร้อมดอกเบี้ยทั้งหมดแล้วในเดือนมกราคม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2567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และในเดือนมกราคม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2567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>บริษัทได้ทำสัญญาเงินกู้ยืมระยะยาวจากกรรมการโดยมีวงเงินกู้ยืมจำนวน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201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</w:rPr>
        <w:t>.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ล้านบาท ซึ่งมีอัตราดอกเบี้ยร้อยละ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</w:rPr>
        <w:t>.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33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ต่อปี โดยมีกำหนดชำระคืนในเดือนมกราคม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2569</w:t>
      </w:r>
    </w:p>
    <w:p w14:paraId="74CF8677" w14:textId="77777777" w:rsidR="007A1F4D" w:rsidRPr="00C37759" w:rsidRDefault="007A1F4D" w:rsidP="007A1F4D">
      <w:pPr>
        <w:spacing w:line="240" w:lineRule="auto"/>
        <w:ind w:left="531"/>
        <w:jc w:val="thaiDistribute"/>
        <w:rPr>
          <w:rFonts w:ascii="Angsana New" w:hAnsi="Angsana New"/>
          <w:bCs/>
          <w:sz w:val="28"/>
          <w:szCs w:val="28"/>
        </w:rPr>
      </w:pPr>
    </w:p>
    <w:p w14:paraId="5FE95433" w14:textId="34ECAD0E" w:rsidR="00592C8F" w:rsidRPr="00553D8E" w:rsidRDefault="007A1F4D" w:rsidP="00553D8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ในระหว่างปี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2567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69761C">
        <w:rPr>
          <w:rFonts w:asciiTheme="majorBidi" w:hAnsiTheme="majorBidi" w:cstheme="majorBidi"/>
          <w:b/>
          <w:spacing w:val="2"/>
          <w:sz w:val="30"/>
          <w:szCs w:val="30"/>
          <w:cs/>
        </w:rPr>
        <w:t>บริษัทได้ทำสัญญา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เงินกู้ยืมระยะยาวจากกรรมการโดยมีวงเงินกู้ยืมจำนวน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250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ล้านบาท ซึ่งมีอัตราดอกเบี้ยร้อยละ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6</w:t>
      </w:r>
      <w:r w:rsidRPr="007A1F4D">
        <w:rPr>
          <w:rFonts w:asciiTheme="majorBidi" w:hAnsiTheme="majorBidi" w:cstheme="majorBidi"/>
          <w:bCs/>
          <w:spacing w:val="2"/>
          <w:sz w:val="30"/>
          <w:szCs w:val="30"/>
        </w:rPr>
        <w:t>.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7A1F4D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ต่อปี โดยมีกำหนดชำระคืนในเดือนกันยายน </w:t>
      </w:r>
      <w:r w:rsidR="00796827" w:rsidRPr="00796827">
        <w:rPr>
          <w:rFonts w:asciiTheme="majorBidi" w:hAnsiTheme="majorBidi" w:cstheme="majorBidi"/>
          <w:bCs/>
          <w:spacing w:val="2"/>
          <w:sz w:val="30"/>
          <w:szCs w:val="30"/>
        </w:rPr>
        <w:t>2569</w:t>
      </w:r>
      <w:r w:rsidR="00592C8F">
        <w:rPr>
          <w:rFonts w:ascii="Angsana New" w:hAnsi="Angsana New"/>
          <w:b/>
          <w:sz w:val="30"/>
          <w:szCs w:val="30"/>
          <w:highlight w:val="yellow"/>
        </w:rPr>
        <w:br w:type="page"/>
      </w:r>
    </w:p>
    <w:p w14:paraId="375DE713" w14:textId="77777777" w:rsidR="00723E80" w:rsidRPr="008D658C" w:rsidRDefault="00723E80" w:rsidP="00AE2820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D658C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2876A071" w14:textId="77777777" w:rsidR="00723E80" w:rsidRPr="0022336F" w:rsidRDefault="00723E80" w:rsidP="00723E8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631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236"/>
        <w:gridCol w:w="1204"/>
        <w:gridCol w:w="270"/>
        <w:gridCol w:w="1170"/>
        <w:gridCol w:w="270"/>
        <w:gridCol w:w="1171"/>
      </w:tblGrid>
      <w:tr w:rsidR="00723E80" w:rsidRPr="008D658C" w14:paraId="1288EE8A" w14:textId="77777777" w:rsidTr="002B0AEC">
        <w:trPr>
          <w:tblHeader/>
        </w:trPr>
        <w:tc>
          <w:tcPr>
            <w:tcW w:w="4050" w:type="dxa"/>
          </w:tcPr>
          <w:p w14:paraId="69F5CF0A" w14:textId="77777777" w:rsidR="00723E80" w:rsidRPr="008D658C" w:rsidRDefault="00723E80" w:rsidP="00E054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614911F" w14:textId="77777777" w:rsidR="00723E80" w:rsidRPr="008D658C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65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10079D" w14:textId="77777777" w:rsidR="00723E80" w:rsidRPr="008D658C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shd w:val="clear" w:color="auto" w:fill="auto"/>
          </w:tcPr>
          <w:p w14:paraId="3800D21A" w14:textId="77777777" w:rsidR="00723E80" w:rsidRPr="008D658C" w:rsidRDefault="00723E80" w:rsidP="00E054B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D65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BD6" w:rsidRPr="008D658C" w14:paraId="34EA0F9A" w14:textId="77777777" w:rsidTr="00FA4BD0">
        <w:trPr>
          <w:tblHeader/>
        </w:trPr>
        <w:tc>
          <w:tcPr>
            <w:tcW w:w="4050" w:type="dxa"/>
          </w:tcPr>
          <w:p w14:paraId="2A33D55D" w14:textId="77777777" w:rsidR="00543BD6" w:rsidRPr="008D658C" w:rsidRDefault="00543BD6" w:rsidP="00543BD6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8D113A" w14:textId="5593183F" w:rsidR="00543BD6" w:rsidRPr="008D658C" w:rsidRDefault="00796827" w:rsidP="00543BD6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BDA99A4" w14:textId="77777777" w:rsidR="00543BD6" w:rsidRPr="008D658C" w:rsidRDefault="00543BD6" w:rsidP="00053A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C44EB90" w14:textId="29886503" w:rsidR="00543BD6" w:rsidRPr="008D658C" w:rsidRDefault="00796827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0DDBFE" w14:textId="77777777" w:rsidR="00543BD6" w:rsidRPr="008D658C" w:rsidRDefault="00543BD6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BD493C" w14:textId="75EBA347" w:rsidR="00543BD6" w:rsidRPr="008D658C" w:rsidRDefault="00796827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1AF51D8" w14:textId="77777777" w:rsidR="00543BD6" w:rsidRPr="008D658C" w:rsidRDefault="00543BD6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E3BD82" w14:textId="3A354F22" w:rsidR="00543BD6" w:rsidRPr="008D658C" w:rsidRDefault="00796827" w:rsidP="00543BD6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23E80" w:rsidRPr="008D658C" w14:paraId="6500C961" w14:textId="77777777" w:rsidTr="002B0AEC">
        <w:trPr>
          <w:tblHeader/>
        </w:trPr>
        <w:tc>
          <w:tcPr>
            <w:tcW w:w="4050" w:type="dxa"/>
          </w:tcPr>
          <w:p w14:paraId="12654597" w14:textId="77777777" w:rsidR="00723E80" w:rsidRPr="008D658C" w:rsidRDefault="00723E80" w:rsidP="00E054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1" w:type="dxa"/>
            <w:gridSpan w:val="7"/>
          </w:tcPr>
          <w:p w14:paraId="522B5FA3" w14:textId="77777777" w:rsidR="00723E80" w:rsidRPr="008D658C" w:rsidRDefault="00723E80" w:rsidP="00723E80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D658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A47" w:rsidRPr="008D658C" w14:paraId="04750C43" w14:textId="77777777" w:rsidTr="00FA4BD0">
        <w:tc>
          <w:tcPr>
            <w:tcW w:w="4050" w:type="dxa"/>
          </w:tcPr>
          <w:p w14:paraId="6A3A6DEB" w14:textId="77777777" w:rsidR="007D7A47" w:rsidRPr="008D658C" w:rsidRDefault="007D7A47" w:rsidP="007D7A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E97CED9" w14:textId="1E27680A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F448A" w:rsidRPr="008D658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236" w:type="dxa"/>
          </w:tcPr>
          <w:p w14:paraId="00E74C0E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5D53CE" w14:textId="182F3772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D7A47" w:rsidRPr="008D658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270" w:type="dxa"/>
          </w:tcPr>
          <w:p w14:paraId="4B64F1CF" w14:textId="77777777" w:rsidR="007D7A47" w:rsidRPr="008D658C" w:rsidRDefault="007D7A47" w:rsidP="007D7A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D6DAF" w14:textId="4AA913AE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70" w:type="dxa"/>
          </w:tcPr>
          <w:p w14:paraId="0485CA77" w14:textId="77777777" w:rsidR="007D7A47" w:rsidRPr="008D658C" w:rsidRDefault="007D7A47" w:rsidP="007D7A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4DC53" w14:textId="050D3DF6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D7A47" w:rsidRPr="008D65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</w:tr>
      <w:tr w:rsidR="007D7A47" w:rsidRPr="008D658C" w14:paraId="4C997CC4" w14:textId="77777777" w:rsidTr="00FA4BD0">
        <w:tc>
          <w:tcPr>
            <w:tcW w:w="4050" w:type="dxa"/>
          </w:tcPr>
          <w:p w14:paraId="19640AFC" w14:textId="757906D1" w:rsidR="007D7A47" w:rsidRPr="008D658C" w:rsidRDefault="007D7A47" w:rsidP="007D7A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2E061235" w14:textId="42A89023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42387B" w:rsidRPr="008D658C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</w:tcPr>
          <w:p w14:paraId="39F5389F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89FC8A" w14:textId="152525DD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7D7A47" w:rsidRPr="008D658C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3BA9E644" w14:textId="77777777" w:rsidR="007D7A47" w:rsidRPr="008D658C" w:rsidRDefault="007D7A47" w:rsidP="007D7A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39804" w14:textId="5D13D4CF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F448A" w:rsidRPr="008D65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</w:tcPr>
          <w:p w14:paraId="3F1BBF13" w14:textId="77777777" w:rsidR="007D7A47" w:rsidRPr="008D658C" w:rsidRDefault="007D7A47" w:rsidP="007D7A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267E0BDA" w14:textId="0B0F84EC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D7A47" w:rsidRPr="008D65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</w:p>
        </w:tc>
      </w:tr>
      <w:tr w:rsidR="007D7A47" w:rsidRPr="008D658C" w14:paraId="480A3E76" w14:textId="77777777" w:rsidTr="00FA4BD0">
        <w:tc>
          <w:tcPr>
            <w:tcW w:w="4050" w:type="dxa"/>
          </w:tcPr>
          <w:p w14:paraId="7DF09EC3" w14:textId="77777777" w:rsidR="007D7A47" w:rsidRPr="008D658C" w:rsidRDefault="007D7A47" w:rsidP="007D7A47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9B26" w14:textId="62E87463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155442" w:rsidRPr="008D6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36" w:type="dxa"/>
            <w:vAlign w:val="bottom"/>
          </w:tcPr>
          <w:p w14:paraId="25D7C178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560" w:right="11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5E911" w14:textId="64EABA05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7D7A47" w:rsidRPr="008D65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  <w:tc>
          <w:tcPr>
            <w:tcW w:w="270" w:type="dxa"/>
            <w:vAlign w:val="bottom"/>
          </w:tcPr>
          <w:p w14:paraId="066B0E2A" w14:textId="77777777" w:rsidR="007D7A47" w:rsidRPr="008D658C" w:rsidRDefault="007D7A47" w:rsidP="007D7A4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B24B1" w14:textId="62E2FD07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55442" w:rsidRPr="008D65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70" w:type="dxa"/>
            <w:vAlign w:val="bottom"/>
          </w:tcPr>
          <w:p w14:paraId="4A8B866C" w14:textId="77777777" w:rsidR="007D7A47" w:rsidRPr="008D658C" w:rsidRDefault="007D7A47" w:rsidP="007D7A4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BB31" w14:textId="4444BCDB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7D7A47" w:rsidRPr="008D65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</w:tr>
    </w:tbl>
    <w:p w14:paraId="47A3E00A" w14:textId="0BED1494" w:rsidR="00B65B0A" w:rsidRPr="0022336F" w:rsidRDefault="00B65B0A" w:rsidP="0022336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457752F" w14:textId="45C53204" w:rsidR="002A536A" w:rsidRPr="008D658C" w:rsidRDefault="00BF0A24" w:rsidP="000E2998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D65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</w:t>
      </w:r>
      <w:r w:rsidR="002B4831" w:rsidRPr="008D65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การค้า</w:t>
      </w:r>
      <w:r w:rsidR="007360B0" w:rsidRPr="008D65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และลูกหนี้หมุนเวียนอื่น</w:t>
      </w:r>
    </w:p>
    <w:p w14:paraId="4C5A3465" w14:textId="2C744EE9" w:rsidR="002B4831" w:rsidRPr="0022336F" w:rsidRDefault="002B4831" w:rsidP="002B483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55"/>
        <w:gridCol w:w="1079"/>
        <w:gridCol w:w="1176"/>
        <w:gridCol w:w="263"/>
        <w:gridCol w:w="8"/>
        <w:gridCol w:w="1169"/>
        <w:gridCol w:w="278"/>
        <w:gridCol w:w="1162"/>
        <w:gridCol w:w="270"/>
        <w:gridCol w:w="1079"/>
        <w:gridCol w:w="17"/>
        <w:gridCol w:w="74"/>
      </w:tblGrid>
      <w:tr w:rsidR="00C350CB" w:rsidRPr="008D658C" w14:paraId="3EA26A21" w14:textId="77777777" w:rsidTr="00592C8F">
        <w:trPr>
          <w:cantSplit/>
        </w:trPr>
        <w:tc>
          <w:tcPr>
            <w:tcW w:w="3055" w:type="dxa"/>
            <w:vAlign w:val="bottom"/>
            <w:hideMark/>
          </w:tcPr>
          <w:p w14:paraId="074851F1" w14:textId="77777777" w:rsidR="00C350CB" w:rsidRPr="008D658C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7C3B8D" w14:textId="77777777" w:rsidR="00C350CB" w:rsidRPr="008D658C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4"/>
            <w:vAlign w:val="bottom"/>
          </w:tcPr>
          <w:p w14:paraId="4505887C" w14:textId="77777777" w:rsidR="00C350CB" w:rsidRPr="008D658C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D65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0051C50F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02" w:type="dxa"/>
            <w:gridSpan w:val="5"/>
            <w:vAlign w:val="bottom"/>
          </w:tcPr>
          <w:p w14:paraId="5C0172EA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350CB" w:rsidRPr="008D658C" w14:paraId="28D3218A" w14:textId="77777777" w:rsidTr="00592C8F">
        <w:trPr>
          <w:cantSplit/>
        </w:trPr>
        <w:tc>
          <w:tcPr>
            <w:tcW w:w="3055" w:type="dxa"/>
            <w:vAlign w:val="bottom"/>
          </w:tcPr>
          <w:p w14:paraId="77CE4429" w14:textId="77777777" w:rsidR="00C350CB" w:rsidRPr="008D658C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F5D081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8D658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6" w:type="dxa"/>
            <w:vAlign w:val="bottom"/>
          </w:tcPr>
          <w:p w14:paraId="0CCC0812" w14:textId="7C0B6BBC" w:rsidR="00C350CB" w:rsidRPr="008D658C" w:rsidRDefault="00796827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Pr="0079682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  <w:gridSpan w:val="2"/>
            <w:vAlign w:val="bottom"/>
          </w:tcPr>
          <w:p w14:paraId="0A5E4B8C" w14:textId="77777777" w:rsidR="00C350CB" w:rsidRPr="008D658C" w:rsidRDefault="00C350CB" w:rsidP="00C92A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84E564" w14:textId="1B7548CC" w:rsidR="00C350CB" w:rsidRPr="008D658C" w:rsidRDefault="00796827" w:rsidP="00C92A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8" w:type="dxa"/>
          </w:tcPr>
          <w:p w14:paraId="2B611BA0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76D8AFD" w14:textId="3CFD85F9" w:rsidR="00C350CB" w:rsidRPr="008D658C" w:rsidRDefault="00796827" w:rsidP="00C350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5079D8C9" w14:textId="77777777" w:rsidR="00C350CB" w:rsidRPr="008D658C" w:rsidRDefault="00C350CB" w:rsidP="00C92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7E7ECB" w14:textId="59DC6BA3" w:rsidR="00C350CB" w:rsidRPr="008D658C" w:rsidRDefault="00796827" w:rsidP="00C92A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C350CB" w:rsidRPr="008D658C" w14:paraId="42209D59" w14:textId="77777777" w:rsidTr="00592C8F">
        <w:trPr>
          <w:cantSplit/>
          <w:trHeight w:val="335"/>
        </w:trPr>
        <w:tc>
          <w:tcPr>
            <w:tcW w:w="3055" w:type="dxa"/>
            <w:vAlign w:val="bottom"/>
            <w:hideMark/>
          </w:tcPr>
          <w:p w14:paraId="46BA8545" w14:textId="77777777" w:rsidR="00C350CB" w:rsidRPr="008D658C" w:rsidRDefault="00C350CB" w:rsidP="00C92A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C97959C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6" w:type="dxa"/>
            <w:gridSpan w:val="10"/>
            <w:vAlign w:val="bottom"/>
            <w:hideMark/>
          </w:tcPr>
          <w:p w14:paraId="5E5370F0" w14:textId="77777777" w:rsidR="00C350CB" w:rsidRPr="008D658C" w:rsidRDefault="00C350CB" w:rsidP="00C92A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50CB" w:rsidRPr="008D658C" w14:paraId="1B8FB542" w14:textId="77777777" w:rsidTr="00592C8F">
        <w:trPr>
          <w:cantSplit/>
        </w:trPr>
        <w:tc>
          <w:tcPr>
            <w:tcW w:w="3055" w:type="dxa"/>
            <w:hideMark/>
          </w:tcPr>
          <w:p w14:paraId="78414A54" w14:textId="77777777" w:rsidR="00C350CB" w:rsidRPr="008D658C" w:rsidRDefault="00C350CB" w:rsidP="00C92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9" w:type="dxa"/>
          </w:tcPr>
          <w:p w14:paraId="7BCD610A" w14:textId="63849131" w:rsidR="00C350CB" w:rsidRPr="008D658C" w:rsidRDefault="00796827" w:rsidP="00C92AEA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6" w:type="dxa"/>
          </w:tcPr>
          <w:p w14:paraId="1110A576" w14:textId="77777777" w:rsidR="00C350CB" w:rsidRPr="008D658C" w:rsidRDefault="00C350CB" w:rsidP="00C92AEA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6A857D7" w14:textId="77777777" w:rsidR="00C350CB" w:rsidRPr="008D658C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3EA0E2" w14:textId="77777777" w:rsidR="00C350CB" w:rsidRPr="008D658C" w:rsidRDefault="00C350CB" w:rsidP="00C92A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54AEC668" w14:textId="77777777" w:rsidR="00C350CB" w:rsidRPr="008D658C" w:rsidRDefault="00C350CB" w:rsidP="00C92A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FFE687C" w14:textId="77777777" w:rsidR="00C350CB" w:rsidRPr="008D658C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B3BAE" w14:textId="77777777" w:rsidR="00C350CB" w:rsidRPr="008D658C" w:rsidRDefault="00C350CB" w:rsidP="00C92A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5A2D6BDC" w14:textId="77777777" w:rsidR="00C350CB" w:rsidRPr="008D658C" w:rsidRDefault="00C350CB" w:rsidP="00C92A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7A47" w:rsidRPr="008D658C" w14:paraId="69D50D83" w14:textId="77777777" w:rsidTr="00592C8F">
        <w:trPr>
          <w:cantSplit/>
        </w:trPr>
        <w:tc>
          <w:tcPr>
            <w:tcW w:w="3055" w:type="dxa"/>
          </w:tcPr>
          <w:p w14:paraId="732972C0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8241E6C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3CAFD3A6" w14:textId="5D23E962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55442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1" w:type="dxa"/>
            <w:gridSpan w:val="2"/>
          </w:tcPr>
          <w:p w14:paraId="40576CE8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F9E5CE" w14:textId="03EEE216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78" w:type="dxa"/>
          </w:tcPr>
          <w:p w14:paraId="31F214C3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13394F" w14:textId="1EA322D1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="00155442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0F8A5595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901EC5A" w14:textId="6079EA8A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</w:tr>
      <w:tr w:rsidR="007D7A47" w:rsidRPr="008D658C" w14:paraId="3A287BFC" w14:textId="77777777" w:rsidTr="00592C8F">
        <w:trPr>
          <w:cantSplit/>
        </w:trPr>
        <w:tc>
          <w:tcPr>
            <w:tcW w:w="3055" w:type="dxa"/>
          </w:tcPr>
          <w:p w14:paraId="2D744C1C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619888C4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3C3A2B1" w14:textId="6E1F4675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270DC0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1" w:type="dxa"/>
            <w:gridSpan w:val="2"/>
          </w:tcPr>
          <w:p w14:paraId="734531D2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095371B" w14:textId="5588606E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8" w:type="dxa"/>
          </w:tcPr>
          <w:p w14:paraId="376FDD5A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98B97AA" w14:textId="4535494B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55442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70" w:type="dxa"/>
          </w:tcPr>
          <w:p w14:paraId="5B464A05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329285EC" w14:textId="36649473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</w:p>
        </w:tc>
      </w:tr>
      <w:tr w:rsidR="007D7A47" w:rsidRPr="008D658C" w14:paraId="6BE2B201" w14:textId="77777777" w:rsidTr="00592C8F">
        <w:trPr>
          <w:cantSplit/>
        </w:trPr>
        <w:tc>
          <w:tcPr>
            <w:tcW w:w="3055" w:type="dxa"/>
          </w:tcPr>
          <w:p w14:paraId="3E2956CD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2F3D1A9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EBF1C67" w14:textId="4CE12DB5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270DC0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71" w:type="dxa"/>
            <w:gridSpan w:val="2"/>
          </w:tcPr>
          <w:p w14:paraId="34B19DB8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CFC70E4" w14:textId="17538F7F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7D7A47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</w:p>
        </w:tc>
        <w:tc>
          <w:tcPr>
            <w:tcW w:w="278" w:type="dxa"/>
          </w:tcPr>
          <w:p w14:paraId="1B839487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1E5AD47" w14:textId="66C6A972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</w:t>
            </w:r>
            <w:r w:rsidR="00155442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70" w:type="dxa"/>
          </w:tcPr>
          <w:p w14:paraId="0335330C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F3F3F4" w14:textId="5D77FF6E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292</w:t>
            </w:r>
            <w:r w:rsidR="007D7A47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496</w:t>
            </w:r>
          </w:p>
        </w:tc>
      </w:tr>
      <w:tr w:rsidR="002A11CE" w:rsidRPr="0022336F" w14:paraId="03DFEE3F" w14:textId="77777777" w:rsidTr="00592C8F">
        <w:trPr>
          <w:cantSplit/>
        </w:trPr>
        <w:tc>
          <w:tcPr>
            <w:tcW w:w="3055" w:type="dxa"/>
          </w:tcPr>
          <w:p w14:paraId="72D3C373" w14:textId="77777777" w:rsidR="002A11CE" w:rsidRPr="0022336F" w:rsidRDefault="002A11CE" w:rsidP="002A11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0FE12FB" w14:textId="77777777" w:rsidR="002A11CE" w:rsidRPr="0022336F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E2AF8EE" w14:textId="77777777" w:rsidR="002A11CE" w:rsidRPr="0022336F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019CA2D3" w14:textId="77777777" w:rsidR="002A11CE" w:rsidRPr="0022336F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11F1C8A" w14:textId="77777777" w:rsidR="002A11CE" w:rsidRPr="0022336F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5196DA8F" w14:textId="77777777" w:rsidR="002A11CE" w:rsidRPr="0022336F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34B9211" w14:textId="77777777" w:rsidR="002A11CE" w:rsidRPr="0022336F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F6228" w14:textId="77777777" w:rsidR="002A11CE" w:rsidRPr="0022336F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25D5530D" w14:textId="77777777" w:rsidR="002A11CE" w:rsidRPr="0022336F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11CE" w:rsidRPr="008D658C" w14:paraId="3C8AD1DE" w14:textId="77777777" w:rsidTr="00592C8F">
        <w:trPr>
          <w:cantSplit/>
        </w:trPr>
        <w:tc>
          <w:tcPr>
            <w:tcW w:w="3055" w:type="dxa"/>
            <w:hideMark/>
          </w:tcPr>
          <w:p w14:paraId="40C3962B" w14:textId="77777777" w:rsidR="002A11CE" w:rsidRPr="008D658C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1079" w:type="dxa"/>
          </w:tcPr>
          <w:p w14:paraId="2A64BAB3" w14:textId="77777777" w:rsidR="002A11CE" w:rsidRPr="008D658C" w:rsidRDefault="002A11CE" w:rsidP="002A11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55B3F03" w14:textId="77777777" w:rsidR="002A11CE" w:rsidRPr="008D658C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88D5C10" w14:textId="77777777" w:rsidR="002A11CE" w:rsidRPr="008D658C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11A2F5" w14:textId="77777777" w:rsidR="002A11CE" w:rsidRPr="008D658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29A58658" w14:textId="77777777" w:rsidR="002A11CE" w:rsidRPr="008D658C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E1FA2D4" w14:textId="77777777" w:rsidR="002A11CE" w:rsidRPr="008D658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67615" w14:textId="77777777" w:rsidR="002A11CE" w:rsidRPr="008D658C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8DCE004" w14:textId="77777777" w:rsidR="002A11CE" w:rsidRPr="008D658C" w:rsidRDefault="002A11CE" w:rsidP="002A11CE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7A47" w:rsidRPr="008D658C" w14:paraId="1241D68E" w14:textId="77777777" w:rsidTr="00592C8F">
        <w:trPr>
          <w:cantSplit/>
        </w:trPr>
        <w:tc>
          <w:tcPr>
            <w:tcW w:w="3055" w:type="dxa"/>
          </w:tcPr>
          <w:p w14:paraId="34A21860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498DF5D6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61D0036" w14:textId="0C9ACEC0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155442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1" w:type="dxa"/>
            <w:gridSpan w:val="2"/>
          </w:tcPr>
          <w:p w14:paraId="019DFFEC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56FAE38" w14:textId="7D955F8A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8" w:type="dxa"/>
          </w:tcPr>
          <w:p w14:paraId="487B57A3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DDDD85" w14:textId="3AFA4A8D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155442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70" w:type="dxa"/>
          </w:tcPr>
          <w:p w14:paraId="60881C9E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0BEC96A" w14:textId="02063E06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402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</w:tr>
      <w:tr w:rsidR="007D7A47" w:rsidRPr="008D658C" w14:paraId="37FF6870" w14:textId="77777777" w:rsidTr="00592C8F">
        <w:trPr>
          <w:cantSplit/>
        </w:trPr>
        <w:tc>
          <w:tcPr>
            <w:tcW w:w="3055" w:type="dxa"/>
          </w:tcPr>
          <w:p w14:paraId="65B60700" w14:textId="4C03D5FA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79" w:type="dxa"/>
          </w:tcPr>
          <w:p w14:paraId="13378762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18228" w14:textId="4BEAC8DC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55C0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1" w:type="dxa"/>
            <w:gridSpan w:val="2"/>
          </w:tcPr>
          <w:p w14:paraId="55FB2447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AB9947" w14:textId="3C1C4F41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  <w:tc>
          <w:tcPr>
            <w:tcW w:w="278" w:type="dxa"/>
          </w:tcPr>
          <w:p w14:paraId="3823F855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6FAAFEA" w14:textId="67B00AC2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93351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70" w:type="dxa"/>
          </w:tcPr>
          <w:p w14:paraId="6A3B9872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B543199" w14:textId="16301C3C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</w:tr>
      <w:tr w:rsidR="007D7A47" w:rsidRPr="008D658C" w14:paraId="2A09A265" w14:textId="77777777" w:rsidTr="00592C8F">
        <w:trPr>
          <w:cantSplit/>
        </w:trPr>
        <w:tc>
          <w:tcPr>
            <w:tcW w:w="3055" w:type="dxa"/>
          </w:tcPr>
          <w:p w14:paraId="1FD26A92" w14:textId="72C19E34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79" w:type="dxa"/>
          </w:tcPr>
          <w:p w14:paraId="664F1F0E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46748E3" w14:textId="6FC091AA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655C0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71" w:type="dxa"/>
            <w:gridSpan w:val="2"/>
          </w:tcPr>
          <w:p w14:paraId="0963D60E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17834B" w14:textId="4740B307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8" w:type="dxa"/>
          </w:tcPr>
          <w:p w14:paraId="5F14B487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5E888B" w14:textId="7E34FDA9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B4932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270" w:type="dxa"/>
          </w:tcPr>
          <w:p w14:paraId="1DA90CBF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95AC377" w14:textId="0CF5142D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</w:tr>
      <w:tr w:rsidR="007D7A47" w:rsidRPr="008D658C" w14:paraId="18DD1CD1" w14:textId="77777777" w:rsidTr="00592C8F">
        <w:trPr>
          <w:cantSplit/>
        </w:trPr>
        <w:tc>
          <w:tcPr>
            <w:tcW w:w="3055" w:type="dxa"/>
          </w:tcPr>
          <w:p w14:paraId="02D0C069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79" w:type="dxa"/>
          </w:tcPr>
          <w:p w14:paraId="1D721FD0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3B33B9" w14:textId="2306CD9E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55442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1" w:type="dxa"/>
            <w:gridSpan w:val="2"/>
          </w:tcPr>
          <w:p w14:paraId="003C23CA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35BF39" w14:textId="56ED9131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78" w:type="dxa"/>
          </w:tcPr>
          <w:p w14:paraId="0EF5A216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57E696" w14:textId="3AF04E7B" w:rsidR="007D7A47" w:rsidRPr="008D658C" w:rsidRDefault="00796827" w:rsidP="00155442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4735ABA2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10646F5" w14:textId="49010BD9" w:rsidR="007D7A47" w:rsidRPr="008D658C" w:rsidRDefault="007D7A47" w:rsidP="007D7A4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D7A47" w:rsidRPr="008D658C" w14:paraId="7A9055BD" w14:textId="77777777" w:rsidTr="00592C8F">
        <w:trPr>
          <w:cantSplit/>
        </w:trPr>
        <w:tc>
          <w:tcPr>
            <w:tcW w:w="3055" w:type="dxa"/>
          </w:tcPr>
          <w:p w14:paraId="618134B1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79" w:type="dxa"/>
          </w:tcPr>
          <w:p w14:paraId="34CF5D3E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238DF6E" w14:textId="0993A3FD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271" w:type="dxa"/>
            <w:gridSpan w:val="2"/>
          </w:tcPr>
          <w:p w14:paraId="2AE03283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75FEA43A" w14:textId="28B64C72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78" w:type="dxa"/>
          </w:tcPr>
          <w:p w14:paraId="44EF40B4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9920824" w14:textId="093A0810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70" w:type="dxa"/>
          </w:tcPr>
          <w:p w14:paraId="624F233E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107FD62" w14:textId="650E9F7B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</w:tr>
      <w:tr w:rsidR="007D7A47" w:rsidRPr="008D658C" w14:paraId="6B263AA1" w14:textId="77777777" w:rsidTr="00592C8F">
        <w:trPr>
          <w:cantSplit/>
        </w:trPr>
        <w:tc>
          <w:tcPr>
            <w:tcW w:w="3055" w:type="dxa"/>
          </w:tcPr>
          <w:p w14:paraId="0E363C42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51B2688C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61A205" w14:textId="5DD6E34A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5F2F13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1" w:type="dxa"/>
            <w:gridSpan w:val="2"/>
          </w:tcPr>
          <w:p w14:paraId="70916784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3D1AA8" w14:textId="646427CA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8" w:type="dxa"/>
          </w:tcPr>
          <w:p w14:paraId="6434617E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88CFD08" w14:textId="794F4F27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5F2F13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63D40913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86D10B1" w14:textId="5A09B9BE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7D7A47"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</w:tr>
      <w:tr w:rsidR="007D7A47" w:rsidRPr="008D658C" w14:paraId="5034C855" w14:textId="77777777" w:rsidTr="00592C8F">
        <w:trPr>
          <w:cantSplit/>
        </w:trPr>
        <w:tc>
          <w:tcPr>
            <w:tcW w:w="3055" w:type="dxa"/>
          </w:tcPr>
          <w:p w14:paraId="34A414A5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5B8D5FC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EF5E86E" w14:textId="01579DAD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413</w:t>
            </w:r>
            <w:r w:rsidR="005F2F13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1" w:type="dxa"/>
            <w:gridSpan w:val="2"/>
          </w:tcPr>
          <w:p w14:paraId="6AE2B387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60E2DB8" w14:textId="41B8057A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510</w:t>
            </w:r>
            <w:r w:rsidR="007D7A47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78" w:type="dxa"/>
          </w:tcPr>
          <w:p w14:paraId="38FCA012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E959D2B" w14:textId="4308CFAC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  <w:r w:rsidR="00155442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5CBB5129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58A3B" w14:textId="673E970F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</w:t>
            </w:r>
            <w:r w:rsidR="007D7A47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</w:tr>
      <w:tr w:rsidR="00592C8F" w:rsidRPr="0022336F" w14:paraId="22379D9E" w14:textId="77777777" w:rsidTr="00592C8F">
        <w:trPr>
          <w:cantSplit/>
        </w:trPr>
        <w:tc>
          <w:tcPr>
            <w:tcW w:w="3055" w:type="dxa"/>
          </w:tcPr>
          <w:p w14:paraId="67B8A8C0" w14:textId="77777777" w:rsidR="00592C8F" w:rsidRPr="0022336F" w:rsidRDefault="00592C8F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22EC93C" w14:textId="77777777" w:rsidR="00592C8F" w:rsidRPr="0022336F" w:rsidRDefault="00592C8F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7EAC376" w14:textId="77777777" w:rsidR="00592C8F" w:rsidRPr="0022336F" w:rsidRDefault="00592C8F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14595658" w14:textId="77777777" w:rsidR="00592C8F" w:rsidRPr="0022336F" w:rsidRDefault="00592C8F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2522497" w14:textId="77777777" w:rsidR="00592C8F" w:rsidRPr="0022336F" w:rsidRDefault="00592C8F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64529EA7" w14:textId="77777777" w:rsidR="00592C8F" w:rsidRPr="0022336F" w:rsidRDefault="00592C8F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09D58CA" w14:textId="77777777" w:rsidR="00592C8F" w:rsidRPr="0022336F" w:rsidRDefault="00592C8F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641B58" w14:textId="77777777" w:rsidR="00592C8F" w:rsidRPr="0022336F" w:rsidRDefault="00592C8F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7E79D043" w14:textId="77777777" w:rsidR="00592C8F" w:rsidRPr="0022336F" w:rsidRDefault="00592C8F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D7A47" w:rsidRPr="008D658C" w14:paraId="53597FAF" w14:textId="77777777" w:rsidTr="00592C8F">
        <w:trPr>
          <w:cantSplit/>
        </w:trPr>
        <w:tc>
          <w:tcPr>
            <w:tcW w:w="3055" w:type="dxa"/>
            <w:hideMark/>
          </w:tcPr>
          <w:p w14:paraId="108A0564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19FD7D36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CB936B8" w14:textId="5177BA46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440</w:t>
            </w:r>
            <w:r w:rsidR="005F2F13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71" w:type="dxa"/>
            <w:gridSpan w:val="2"/>
          </w:tcPr>
          <w:p w14:paraId="5874E9DD" w14:textId="77777777" w:rsidR="007D7A47" w:rsidRPr="008D658C" w:rsidRDefault="007D7A47" w:rsidP="00682EE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83CA5E5" w14:textId="1DE93589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  <w:r w:rsidR="00B13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278" w:type="dxa"/>
          </w:tcPr>
          <w:p w14:paraId="69B4F72A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7AF034" w14:textId="7648B642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  <w:r w:rsidR="005F2F13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2D5DF4F3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88AE400" w14:textId="1D229524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728</w:t>
            </w:r>
            <w:r w:rsidR="00356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</w:tr>
      <w:tr w:rsidR="007D7A47" w:rsidRPr="008D658C" w14:paraId="1087648D" w14:textId="77777777" w:rsidTr="00592C8F">
        <w:trPr>
          <w:cantSplit/>
        </w:trPr>
        <w:tc>
          <w:tcPr>
            <w:tcW w:w="3055" w:type="dxa"/>
          </w:tcPr>
          <w:p w14:paraId="2B843272" w14:textId="77777777" w:rsidR="007D7A47" w:rsidRPr="008D658C" w:rsidRDefault="007D7A47" w:rsidP="007D7A47">
            <w:pPr>
              <w:tabs>
                <w:tab w:val="left" w:pos="2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079" w:type="dxa"/>
          </w:tcPr>
          <w:p w14:paraId="098FF90A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73519BE4" w14:textId="77777777" w:rsidR="007D7A47" w:rsidRPr="008D658C" w:rsidRDefault="007D7A4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1CD680ED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1CCAC1" w14:textId="77777777" w:rsidR="007D7A47" w:rsidRPr="008D658C" w:rsidRDefault="007D7A4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</w:tcPr>
          <w:p w14:paraId="279B32F8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7FF1A75" w14:textId="77777777" w:rsidR="007D7A47" w:rsidRPr="008D658C" w:rsidRDefault="007D7A4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A69D1E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2E684F3" w14:textId="77777777" w:rsidR="007D7A47" w:rsidRPr="008D658C" w:rsidRDefault="007D7A4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7A47" w:rsidRPr="008D658C" w14:paraId="16B79644" w14:textId="77777777" w:rsidTr="00592C8F">
        <w:trPr>
          <w:cantSplit/>
        </w:trPr>
        <w:tc>
          <w:tcPr>
            <w:tcW w:w="3055" w:type="dxa"/>
            <w:hideMark/>
          </w:tcPr>
          <w:p w14:paraId="35293BE2" w14:textId="7155871A" w:rsidR="007D7A47" w:rsidRPr="008D658C" w:rsidRDefault="007D7A47" w:rsidP="007D7A47">
            <w:pPr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79" w:type="dxa"/>
          </w:tcPr>
          <w:p w14:paraId="09EB0B98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9288C6E" w14:textId="61B3C73F" w:rsidR="007D7A47" w:rsidRPr="008D658C" w:rsidRDefault="00155442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43A01301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05EC4B" w14:textId="5F946D46" w:rsidR="007D7A47" w:rsidRPr="008D658C" w:rsidRDefault="007D7A4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  <w:r w:rsidRPr="008D65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5146FEC5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BA8996B" w14:textId="2A753090" w:rsidR="007D7A47" w:rsidRPr="008D658C" w:rsidRDefault="00155442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E126D24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23F20507" w14:textId="351BFADC" w:rsidR="007D7A47" w:rsidRPr="008D658C" w:rsidRDefault="007D7A4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  <w:r w:rsidRPr="008D6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D7A47" w:rsidRPr="008D658C" w14:paraId="5297DB51" w14:textId="77777777" w:rsidTr="00592C8F">
        <w:trPr>
          <w:cantSplit/>
        </w:trPr>
        <w:tc>
          <w:tcPr>
            <w:tcW w:w="3055" w:type="dxa"/>
            <w:hideMark/>
          </w:tcPr>
          <w:p w14:paraId="1C0C7570" w14:textId="77777777" w:rsidR="007D7A47" w:rsidRPr="008D658C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25020F26" w14:textId="77777777" w:rsidR="007D7A47" w:rsidRPr="008D658C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B0BE6E4" w14:textId="27A649CA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  <w:r w:rsidR="00534B53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271" w:type="dxa"/>
            <w:gridSpan w:val="2"/>
          </w:tcPr>
          <w:p w14:paraId="72A59A9B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6292E15" w14:textId="3EE3F3DE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 w:rsidR="00CA5F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  <w:tc>
          <w:tcPr>
            <w:tcW w:w="278" w:type="dxa"/>
          </w:tcPr>
          <w:p w14:paraId="04D9CC8D" w14:textId="77777777" w:rsidR="007D7A47" w:rsidRPr="008D658C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288E66F" w14:textId="75A70A84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398</w:t>
            </w:r>
            <w:r w:rsidR="00155442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48FD066B" w14:textId="77777777" w:rsidR="007D7A47" w:rsidRPr="008D658C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EC0566" w14:textId="7C8A8E65" w:rsidR="007D7A47" w:rsidRPr="008D658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</w:t>
            </w:r>
            <w:r w:rsidR="007D7A47" w:rsidRPr="008D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</w:tr>
      <w:tr w:rsidR="002B4831" w:rsidRPr="001D24E2" w14:paraId="338B1574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vAlign w:val="bottom"/>
            <w:hideMark/>
          </w:tcPr>
          <w:p w14:paraId="1E1DB855" w14:textId="7E0A4551" w:rsidR="00553D8E" w:rsidRPr="00553D8E" w:rsidRDefault="00553D8E" w:rsidP="00553D8E">
            <w:pPr>
              <w:pStyle w:val="acctfourfigures"/>
              <w:tabs>
                <w:tab w:val="left" w:pos="72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16" w:type="dxa"/>
            <w:gridSpan w:val="4"/>
            <w:vAlign w:val="bottom"/>
          </w:tcPr>
          <w:p w14:paraId="75355158" w14:textId="37CED316" w:rsidR="002B4831" w:rsidRPr="0022336F" w:rsidRDefault="002B4831" w:rsidP="002233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2336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197E8D37" w14:textId="77777777" w:rsidR="002B4831" w:rsidRPr="0022336F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528" w:type="dxa"/>
            <w:gridSpan w:val="4"/>
            <w:vAlign w:val="bottom"/>
          </w:tcPr>
          <w:p w14:paraId="26FC2E5B" w14:textId="7E3A18E0" w:rsidR="002B4831" w:rsidRPr="0022336F" w:rsidRDefault="002B4831" w:rsidP="0022336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22336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4831" w:rsidRPr="001D24E2" w14:paraId="16C7D9D6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vAlign w:val="bottom"/>
          </w:tcPr>
          <w:p w14:paraId="79C2C60C" w14:textId="77777777" w:rsidR="002B4831" w:rsidRPr="001D24E2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  <w:r w:rsidRPr="001D24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176" w:type="dxa"/>
            <w:vAlign w:val="bottom"/>
          </w:tcPr>
          <w:p w14:paraId="4313CA68" w14:textId="3FEF10EF" w:rsidR="002B4831" w:rsidRPr="001D24E2" w:rsidRDefault="00796827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1" w:type="dxa"/>
            <w:gridSpan w:val="2"/>
            <w:vAlign w:val="bottom"/>
          </w:tcPr>
          <w:p w14:paraId="6948C674" w14:textId="77777777" w:rsidR="002B4831" w:rsidRPr="001D24E2" w:rsidRDefault="002B4831" w:rsidP="0037469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7F245B4" w14:textId="36AF003F" w:rsidR="002B4831" w:rsidRPr="001D24E2" w:rsidRDefault="00796827" w:rsidP="0037469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8" w:type="dxa"/>
          </w:tcPr>
          <w:p w14:paraId="1468E402" w14:textId="77777777" w:rsidR="002B4831" w:rsidRPr="001D24E2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6FFDD7F" w14:textId="534F2310" w:rsidR="002B4831" w:rsidRPr="001D24E2" w:rsidRDefault="00796827" w:rsidP="0037469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96827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70E11086" w14:textId="77777777" w:rsidR="002B4831" w:rsidRPr="001D24E2" w:rsidRDefault="002B4831" w:rsidP="0037469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543D826" w14:textId="24B5489D" w:rsidR="002B4831" w:rsidRPr="001D24E2" w:rsidRDefault="00796827" w:rsidP="0037469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  <w:t>2566</w:t>
            </w:r>
          </w:p>
        </w:tc>
      </w:tr>
      <w:tr w:rsidR="002B4831" w:rsidRPr="001D24E2" w14:paraId="179664AF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vAlign w:val="bottom"/>
            <w:hideMark/>
          </w:tcPr>
          <w:p w14:paraId="0BFCAAC8" w14:textId="77777777" w:rsidR="002B4831" w:rsidRPr="001D24E2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422" w:type="dxa"/>
            <w:gridSpan w:val="9"/>
            <w:vAlign w:val="bottom"/>
            <w:hideMark/>
          </w:tcPr>
          <w:p w14:paraId="77306B6E" w14:textId="77777777" w:rsidR="002B4831" w:rsidRPr="001D24E2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1D24E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1D24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2B4831" w:rsidRPr="001D24E2" w14:paraId="5E5C711A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vAlign w:val="bottom"/>
          </w:tcPr>
          <w:p w14:paraId="7FA13BA7" w14:textId="77777777" w:rsidR="002B4831" w:rsidRPr="001D24E2" w:rsidRDefault="002B4831" w:rsidP="003746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D24E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22" w:type="dxa"/>
            <w:gridSpan w:val="9"/>
            <w:vAlign w:val="bottom"/>
          </w:tcPr>
          <w:p w14:paraId="677A6AB4" w14:textId="77777777" w:rsidR="002B4831" w:rsidRPr="001D24E2" w:rsidRDefault="002B4831" w:rsidP="003746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7D7A47" w:rsidRPr="001D24E2" w14:paraId="67FD1B56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hideMark/>
          </w:tcPr>
          <w:p w14:paraId="1B6BDA00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1396E687" w14:textId="03E5FF5B" w:rsidR="007D7A47" w:rsidRPr="001D24E2" w:rsidRDefault="00796827" w:rsidP="00534B53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FB7EF3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</w:t>
            </w:r>
          </w:p>
        </w:tc>
        <w:tc>
          <w:tcPr>
            <w:tcW w:w="271" w:type="dxa"/>
            <w:gridSpan w:val="2"/>
          </w:tcPr>
          <w:p w14:paraId="1F16892F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E999622" w14:textId="10B7D07C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278" w:type="dxa"/>
          </w:tcPr>
          <w:p w14:paraId="252169D3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DE58478" w14:textId="799116F9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EF448A" w:rsidRPr="001D2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</w:t>
            </w:r>
          </w:p>
        </w:tc>
        <w:tc>
          <w:tcPr>
            <w:tcW w:w="270" w:type="dxa"/>
          </w:tcPr>
          <w:p w14:paraId="3917A7A4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gridSpan w:val="2"/>
          </w:tcPr>
          <w:p w14:paraId="5B871352" w14:textId="6EE875F7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</w:tr>
      <w:tr w:rsidR="007D7A47" w:rsidRPr="001D24E2" w14:paraId="7E847E49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hideMark/>
          </w:tcPr>
          <w:p w14:paraId="740E9751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ECFFFE6" w14:textId="77777777" w:rsidR="007D7A47" w:rsidRPr="001D24E2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3C9915F6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57EC5E80" w14:textId="77777777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1F23011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32AAE4D" w14:textId="7BE06AEC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76DADAA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gridSpan w:val="2"/>
          </w:tcPr>
          <w:p w14:paraId="45AC4FF7" w14:textId="77777777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A47" w:rsidRPr="001D24E2" w14:paraId="391BD18E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hideMark/>
          </w:tcPr>
          <w:p w14:paraId="3BEDA244" w14:textId="58407384" w:rsidR="007D7A47" w:rsidRPr="001D24E2" w:rsidRDefault="007D7A47" w:rsidP="007D7A4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  น้อยกว่า </w:t>
            </w:r>
            <w:r w:rsidR="00796827" w:rsidRPr="00796827">
              <w:rPr>
                <w:rFonts w:ascii="Angsana New" w:hAnsi="Angsana New"/>
                <w:sz w:val="26"/>
                <w:szCs w:val="26"/>
              </w:rPr>
              <w:t>3</w:t>
            </w: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676EC56" w14:textId="14D4CD6B" w:rsidR="007D7A47" w:rsidRPr="001D24E2" w:rsidRDefault="00EF448A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gridSpan w:val="2"/>
          </w:tcPr>
          <w:p w14:paraId="3B556CB8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5738A1A3" w14:textId="2DA53EBB" w:rsidR="007D7A47" w:rsidRPr="001D24E2" w:rsidRDefault="007D7A47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29DDF67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D904F8D" w14:textId="1EABC2E1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</w:p>
        </w:tc>
        <w:tc>
          <w:tcPr>
            <w:tcW w:w="270" w:type="dxa"/>
          </w:tcPr>
          <w:p w14:paraId="5448CBF5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gridSpan w:val="2"/>
          </w:tcPr>
          <w:p w14:paraId="07C55A09" w14:textId="26C55E5B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928</w:t>
            </w:r>
          </w:p>
        </w:tc>
      </w:tr>
      <w:tr w:rsidR="007D7A47" w:rsidRPr="001D24E2" w14:paraId="7AE25B43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hideMark/>
          </w:tcPr>
          <w:p w14:paraId="7B42F698" w14:textId="5810FD06" w:rsidR="007D7A47" w:rsidRPr="001D24E2" w:rsidRDefault="007D7A47" w:rsidP="007D7A4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96827" w:rsidRPr="0079682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="00796827" w:rsidRPr="00796827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2FB2665" w14:textId="70100F6E" w:rsidR="007D7A47" w:rsidRPr="001D24E2" w:rsidRDefault="00796827" w:rsidP="00534B53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71" w:type="dxa"/>
            <w:gridSpan w:val="2"/>
          </w:tcPr>
          <w:p w14:paraId="07FCD03B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8CD0B41" w14:textId="1C3E02DF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558</w:t>
            </w:r>
          </w:p>
        </w:tc>
        <w:tc>
          <w:tcPr>
            <w:tcW w:w="278" w:type="dxa"/>
          </w:tcPr>
          <w:p w14:paraId="3D356959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45173FAB" w14:textId="0EAEDEE2" w:rsidR="007D7A47" w:rsidRPr="001D24E2" w:rsidRDefault="00EF448A" w:rsidP="00E46B71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F24FC6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gridSpan w:val="2"/>
          </w:tcPr>
          <w:p w14:paraId="15EB31CE" w14:textId="3EFA6253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</w:p>
        </w:tc>
      </w:tr>
      <w:tr w:rsidR="007D7A47" w:rsidRPr="001D24E2" w14:paraId="6B513D24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hideMark/>
          </w:tcPr>
          <w:p w14:paraId="58D418B7" w14:textId="5B450E02" w:rsidR="007D7A47" w:rsidRPr="001D24E2" w:rsidRDefault="007D7A47" w:rsidP="007D7A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796827" w:rsidRPr="00796827">
              <w:rPr>
                <w:rFonts w:ascii="Angsana New" w:hAnsi="Angsana New"/>
                <w:sz w:val="26"/>
                <w:szCs w:val="26"/>
              </w:rPr>
              <w:t>6</w:t>
            </w: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24E2">
              <w:rPr>
                <w:rFonts w:ascii="Angsana New" w:hAnsi="Angsana New"/>
                <w:sz w:val="26"/>
                <w:szCs w:val="26"/>
              </w:rPr>
              <w:t>-</w:t>
            </w: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26"/>
                <w:szCs w:val="26"/>
              </w:rPr>
              <w:t>12</w:t>
            </w: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BC51C97" w14:textId="4F3B9652" w:rsidR="007D7A47" w:rsidRPr="001D24E2" w:rsidRDefault="00534B53" w:rsidP="00534B53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gridSpan w:val="2"/>
          </w:tcPr>
          <w:p w14:paraId="33E6AD37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38FE116" w14:textId="2BCB72FF" w:rsidR="007D7A47" w:rsidRPr="001D24E2" w:rsidRDefault="007D7A47" w:rsidP="007D7A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1BAD51F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78ECEB7" w14:textId="2AEF4A9A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EF448A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  <w:tc>
          <w:tcPr>
            <w:tcW w:w="270" w:type="dxa"/>
          </w:tcPr>
          <w:p w14:paraId="6C9D351E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gridSpan w:val="2"/>
          </w:tcPr>
          <w:p w14:paraId="660BBCA7" w14:textId="03C30B57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540</w:t>
            </w:r>
          </w:p>
        </w:tc>
      </w:tr>
      <w:tr w:rsidR="007D7A47" w:rsidRPr="001D24E2" w14:paraId="23806911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hideMark/>
          </w:tcPr>
          <w:p w14:paraId="26A36C31" w14:textId="35479107" w:rsidR="007D7A47" w:rsidRPr="001D24E2" w:rsidRDefault="007D7A47" w:rsidP="007D7A4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="00796827" w:rsidRPr="00796827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A4CAB" w14:textId="49101BF5" w:rsidR="007D7A47" w:rsidRPr="001D24E2" w:rsidRDefault="00796827" w:rsidP="00FB7EF3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B7EF3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558</w:t>
            </w:r>
          </w:p>
        </w:tc>
        <w:tc>
          <w:tcPr>
            <w:tcW w:w="271" w:type="dxa"/>
            <w:gridSpan w:val="2"/>
          </w:tcPr>
          <w:p w14:paraId="7CDC3726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B6C0" w14:textId="2FD686D6" w:rsidR="007D7A47" w:rsidRPr="001D24E2" w:rsidRDefault="007D7A47" w:rsidP="007D7A4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F3BA6A9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5831B" w14:textId="3D25BE86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EF448A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</w:p>
        </w:tc>
        <w:tc>
          <w:tcPr>
            <w:tcW w:w="270" w:type="dxa"/>
          </w:tcPr>
          <w:p w14:paraId="4D3350E4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30981" w14:textId="5CD01E67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968</w:t>
            </w:r>
          </w:p>
        </w:tc>
      </w:tr>
      <w:tr w:rsidR="007D7A47" w:rsidRPr="001D24E2" w14:paraId="385A4822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hideMark/>
          </w:tcPr>
          <w:p w14:paraId="104B646E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88CBB" w14:textId="727FAAC8" w:rsidR="007D7A47" w:rsidRPr="001D24E2" w:rsidRDefault="00796827" w:rsidP="00534B53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EA7501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448</w:t>
            </w:r>
          </w:p>
        </w:tc>
        <w:tc>
          <w:tcPr>
            <w:tcW w:w="271" w:type="dxa"/>
            <w:gridSpan w:val="2"/>
          </w:tcPr>
          <w:p w14:paraId="5B1BA152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8BA41" w14:textId="131C1679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968</w:t>
            </w:r>
          </w:p>
        </w:tc>
        <w:tc>
          <w:tcPr>
            <w:tcW w:w="278" w:type="dxa"/>
          </w:tcPr>
          <w:p w14:paraId="3FDE25EE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1FEE4" w14:textId="065C9958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226</w:t>
            </w:r>
            <w:r w:rsidR="00EF448A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727C4C17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FF156" w14:textId="32004690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268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449</w:t>
            </w:r>
          </w:p>
        </w:tc>
      </w:tr>
      <w:tr w:rsidR="007D7A47" w:rsidRPr="001D24E2" w14:paraId="1099F4BA" w14:textId="77777777" w:rsidTr="00592C8F">
        <w:trPr>
          <w:gridAfter w:val="1"/>
          <w:wAfter w:w="74" w:type="dxa"/>
          <w:cantSplit/>
          <w:trHeight w:val="71"/>
        </w:trPr>
        <w:tc>
          <w:tcPr>
            <w:tcW w:w="4134" w:type="dxa"/>
            <w:gridSpan w:val="2"/>
            <w:vAlign w:val="bottom"/>
            <w:hideMark/>
          </w:tcPr>
          <w:p w14:paraId="7A8E1CA9" w14:textId="77777777" w:rsidR="007D7A47" w:rsidRPr="001D24E2" w:rsidRDefault="007D7A47" w:rsidP="007D7A47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24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E7735" w14:textId="4A99E667" w:rsidR="007D7A47" w:rsidRPr="001D24E2" w:rsidRDefault="00EA7501" w:rsidP="007D7A4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F5FF0D1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63D1F" w14:textId="58650585" w:rsidR="007D7A47" w:rsidRPr="001D24E2" w:rsidRDefault="007D7A47" w:rsidP="007D7A47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1A8394C6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F207C" w14:textId="6AB50616" w:rsidR="007D7A47" w:rsidRPr="001D24E2" w:rsidRDefault="00EF448A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-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534B53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725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4BE0380" w14:textId="77777777" w:rsidR="007D7A47" w:rsidRPr="001D24E2" w:rsidRDefault="007D7A47" w:rsidP="007D7A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8FFCC" w14:textId="2AD281FC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-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995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7A47" w:rsidRPr="001D24E2" w14:paraId="2C7C1B17" w14:textId="77777777" w:rsidTr="00592C8F">
        <w:trPr>
          <w:gridAfter w:val="1"/>
          <w:wAfter w:w="74" w:type="dxa"/>
          <w:cantSplit/>
        </w:trPr>
        <w:tc>
          <w:tcPr>
            <w:tcW w:w="4134" w:type="dxa"/>
            <w:gridSpan w:val="2"/>
            <w:hideMark/>
          </w:tcPr>
          <w:p w14:paraId="7D4E3F36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BEAEF" w14:textId="193C46A3" w:rsidR="007D7A47" w:rsidRPr="001D24E2" w:rsidRDefault="00796827" w:rsidP="004832CF">
            <w:pPr>
              <w:pStyle w:val="acctfourfigures"/>
              <w:tabs>
                <w:tab w:val="decimal" w:pos="701"/>
              </w:tabs>
              <w:spacing w:after="100" w:afterAutospacing="1"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F9164B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448</w:t>
            </w:r>
          </w:p>
        </w:tc>
        <w:tc>
          <w:tcPr>
            <w:tcW w:w="271" w:type="dxa"/>
            <w:gridSpan w:val="2"/>
          </w:tcPr>
          <w:p w14:paraId="38D0B774" w14:textId="54BBA2EF" w:rsidR="007D7A47" w:rsidRPr="001D24E2" w:rsidRDefault="007D7A47" w:rsidP="00F9164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AB4CF" w14:textId="46BB805D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968</w:t>
            </w:r>
          </w:p>
        </w:tc>
        <w:tc>
          <w:tcPr>
            <w:tcW w:w="278" w:type="dxa"/>
          </w:tcPr>
          <w:p w14:paraId="2D97309B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881F" w14:textId="61FAACFD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181</w:t>
            </w:r>
            <w:r w:rsidR="00EF448A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928</w:t>
            </w:r>
          </w:p>
        </w:tc>
        <w:tc>
          <w:tcPr>
            <w:tcW w:w="270" w:type="dxa"/>
          </w:tcPr>
          <w:p w14:paraId="0CE2D0A0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A48E9" w14:textId="124FC3B8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224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454</w:t>
            </w:r>
          </w:p>
        </w:tc>
      </w:tr>
      <w:tr w:rsidR="002A11CE" w:rsidRPr="001D24E2" w14:paraId="313F0209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vAlign w:val="bottom"/>
          </w:tcPr>
          <w:p w14:paraId="3028125B" w14:textId="77777777" w:rsidR="002A11CE" w:rsidRPr="001D24E2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5" w:type="dxa"/>
            <w:gridSpan w:val="8"/>
            <w:vAlign w:val="bottom"/>
          </w:tcPr>
          <w:p w14:paraId="0C54EE1A" w14:textId="77777777" w:rsidR="002A11CE" w:rsidRPr="001D24E2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2A11CE" w:rsidRPr="001D24E2" w14:paraId="1853971C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vAlign w:val="bottom"/>
          </w:tcPr>
          <w:p w14:paraId="271EE81C" w14:textId="77777777" w:rsidR="002A11CE" w:rsidRPr="001D24E2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D24E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5405" w:type="dxa"/>
            <w:gridSpan w:val="8"/>
            <w:vAlign w:val="bottom"/>
          </w:tcPr>
          <w:p w14:paraId="67BB525D" w14:textId="77777777" w:rsidR="002A11CE" w:rsidRPr="001D24E2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7D7A47" w:rsidRPr="001D24E2" w14:paraId="15B29B03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hideMark/>
          </w:tcPr>
          <w:p w14:paraId="59D8DCBF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6F99617A" w14:textId="322582D1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  <w:r w:rsidR="00EF448A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</w:p>
        </w:tc>
        <w:tc>
          <w:tcPr>
            <w:tcW w:w="263" w:type="dxa"/>
          </w:tcPr>
          <w:p w14:paraId="6A3D7A35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</w:tcPr>
          <w:p w14:paraId="53862AE1" w14:textId="34DDB724" w:rsidR="007D7A47" w:rsidRPr="001D24E2" w:rsidRDefault="00796827" w:rsidP="007D7A47">
            <w:pPr>
              <w:pStyle w:val="acctfourfigures"/>
              <w:tabs>
                <w:tab w:val="decimal" w:pos="701"/>
                <w:tab w:val="left" w:pos="86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8" w:type="dxa"/>
          </w:tcPr>
          <w:p w14:paraId="5D27DB98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D203899" w14:textId="5AAF5F85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  <w:r w:rsidR="00EF448A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343</w:t>
            </w:r>
          </w:p>
        </w:tc>
        <w:tc>
          <w:tcPr>
            <w:tcW w:w="270" w:type="dxa"/>
          </w:tcPr>
          <w:p w14:paraId="38283261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921832F" w14:textId="404BB400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268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</w:tr>
      <w:tr w:rsidR="007D7A47" w:rsidRPr="001D24E2" w14:paraId="2183FC4B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hideMark/>
          </w:tcPr>
          <w:p w14:paraId="7FF17C28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E3501F7" w14:textId="77777777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02994F41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</w:tcPr>
          <w:p w14:paraId="4E822117" w14:textId="77777777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13C5D33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3D0694F" w14:textId="77777777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64D83C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0C85C27" w14:textId="77777777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A47" w:rsidRPr="001D24E2" w14:paraId="2061B762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hideMark/>
          </w:tcPr>
          <w:p w14:paraId="5F727E98" w14:textId="2BDD4922" w:rsidR="007D7A47" w:rsidRPr="001D24E2" w:rsidRDefault="007D7A47" w:rsidP="007D7A4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  น้อยกว่า </w:t>
            </w:r>
            <w:r w:rsidR="00796827" w:rsidRPr="00796827">
              <w:rPr>
                <w:rFonts w:ascii="Angsana New" w:hAnsi="Angsana New"/>
                <w:sz w:val="26"/>
                <w:szCs w:val="26"/>
              </w:rPr>
              <w:t>3</w:t>
            </w: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466F7F26" w14:textId="291C5B85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EF448A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</w:t>
            </w:r>
          </w:p>
        </w:tc>
        <w:tc>
          <w:tcPr>
            <w:tcW w:w="263" w:type="dxa"/>
          </w:tcPr>
          <w:p w14:paraId="3E6DA295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</w:tcPr>
          <w:p w14:paraId="0F02F670" w14:textId="6534A486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809</w:t>
            </w:r>
          </w:p>
        </w:tc>
        <w:tc>
          <w:tcPr>
            <w:tcW w:w="278" w:type="dxa"/>
          </w:tcPr>
          <w:p w14:paraId="7FB4E506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9C31C2D" w14:textId="1BF17637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EF448A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270" w:type="dxa"/>
          </w:tcPr>
          <w:p w14:paraId="2D1CD413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009BB1" w14:textId="48052829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797</w:t>
            </w:r>
          </w:p>
        </w:tc>
      </w:tr>
      <w:tr w:rsidR="007D7A47" w:rsidRPr="001D24E2" w14:paraId="4BCC158C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hideMark/>
          </w:tcPr>
          <w:p w14:paraId="5FC4FB86" w14:textId="266A0D76" w:rsidR="007D7A47" w:rsidRPr="001D24E2" w:rsidRDefault="007D7A47" w:rsidP="007D7A4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96827" w:rsidRPr="0079682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="00796827" w:rsidRPr="00796827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2F2241D" w14:textId="770C984F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2A5F5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263" w:type="dxa"/>
          </w:tcPr>
          <w:p w14:paraId="3E603D9C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</w:tcPr>
          <w:p w14:paraId="0D2851AE" w14:textId="52F22770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148</w:t>
            </w:r>
          </w:p>
        </w:tc>
        <w:tc>
          <w:tcPr>
            <w:tcW w:w="278" w:type="dxa"/>
          </w:tcPr>
          <w:p w14:paraId="5ED2490A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4448F3C0" w14:textId="4E205C2B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2A5F5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270" w:type="dxa"/>
          </w:tcPr>
          <w:p w14:paraId="3DBBF4E7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EAF07D3" w14:textId="0E08C283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298</w:t>
            </w:r>
          </w:p>
        </w:tc>
      </w:tr>
      <w:tr w:rsidR="007D7A47" w:rsidRPr="001D24E2" w14:paraId="5DD0B7F4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hideMark/>
          </w:tcPr>
          <w:p w14:paraId="6F638B46" w14:textId="2391E258" w:rsidR="007D7A47" w:rsidRPr="001D24E2" w:rsidRDefault="007D7A47" w:rsidP="007D7A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796827" w:rsidRPr="00796827">
              <w:rPr>
                <w:rFonts w:ascii="Angsana New" w:hAnsi="Angsana New"/>
                <w:sz w:val="26"/>
                <w:szCs w:val="26"/>
              </w:rPr>
              <w:t>6</w:t>
            </w: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24E2">
              <w:rPr>
                <w:rFonts w:ascii="Angsana New" w:hAnsi="Angsana New"/>
                <w:sz w:val="26"/>
                <w:szCs w:val="26"/>
              </w:rPr>
              <w:t>-</w:t>
            </w: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26"/>
                <w:szCs w:val="26"/>
              </w:rPr>
              <w:t>12</w:t>
            </w: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8E30074" w14:textId="1F7057B4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2A5F5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  <w:tc>
          <w:tcPr>
            <w:tcW w:w="263" w:type="dxa"/>
          </w:tcPr>
          <w:p w14:paraId="17953E15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</w:tcPr>
          <w:p w14:paraId="537B5A3C" w14:textId="0F661039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582</w:t>
            </w:r>
          </w:p>
        </w:tc>
        <w:tc>
          <w:tcPr>
            <w:tcW w:w="278" w:type="dxa"/>
          </w:tcPr>
          <w:p w14:paraId="3E4188E3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32D452D" w14:textId="7D66C6C2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2A5F5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933</w:t>
            </w:r>
          </w:p>
        </w:tc>
        <w:tc>
          <w:tcPr>
            <w:tcW w:w="270" w:type="dxa"/>
          </w:tcPr>
          <w:p w14:paraId="2AC3D1F3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55A21D5" w14:textId="637275FA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265</w:t>
            </w:r>
          </w:p>
        </w:tc>
      </w:tr>
      <w:tr w:rsidR="007D7A47" w:rsidRPr="001D24E2" w14:paraId="3BDF3900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hideMark/>
          </w:tcPr>
          <w:p w14:paraId="2B2DE1BC" w14:textId="17166791" w:rsidR="007D7A47" w:rsidRPr="001D24E2" w:rsidRDefault="007D7A47" w:rsidP="007D7A4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="00796827" w:rsidRPr="00796827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1D24E2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9B7D3" w14:textId="7599835E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2A5F5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719</w:t>
            </w:r>
          </w:p>
        </w:tc>
        <w:tc>
          <w:tcPr>
            <w:tcW w:w="263" w:type="dxa"/>
          </w:tcPr>
          <w:p w14:paraId="334DDAEA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424DD" w14:textId="3B4C9FBD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547</w:t>
            </w:r>
          </w:p>
        </w:tc>
        <w:tc>
          <w:tcPr>
            <w:tcW w:w="278" w:type="dxa"/>
          </w:tcPr>
          <w:p w14:paraId="019714AC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AA8E" w14:textId="5DFECF46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  <w:r w:rsidR="002A5F5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270" w:type="dxa"/>
          </w:tcPr>
          <w:p w14:paraId="609BD989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53AD7" w14:textId="7B4DC318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418</w:t>
            </w:r>
          </w:p>
        </w:tc>
      </w:tr>
      <w:tr w:rsidR="007D7A47" w:rsidRPr="001D24E2" w14:paraId="2A021259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hideMark/>
          </w:tcPr>
          <w:p w14:paraId="7D9A883E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9AB29" w14:textId="47D7D9CC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338</w:t>
            </w:r>
            <w:r w:rsidR="00EF448A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950</w:t>
            </w:r>
          </w:p>
        </w:tc>
        <w:tc>
          <w:tcPr>
            <w:tcW w:w="263" w:type="dxa"/>
          </w:tcPr>
          <w:p w14:paraId="6CD80874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92BB3" w14:textId="0F7FEDDA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457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186</w:t>
            </w:r>
          </w:p>
        </w:tc>
        <w:tc>
          <w:tcPr>
            <w:tcW w:w="278" w:type="dxa"/>
          </w:tcPr>
          <w:p w14:paraId="5E9E38AF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1766D" w14:textId="2E2E925E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285</w:t>
            </w:r>
            <w:r w:rsidR="00EF448A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861</w:t>
            </w:r>
          </w:p>
        </w:tc>
        <w:tc>
          <w:tcPr>
            <w:tcW w:w="270" w:type="dxa"/>
          </w:tcPr>
          <w:p w14:paraId="2859202C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3F319" w14:textId="160BE183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402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955</w:t>
            </w:r>
          </w:p>
        </w:tc>
      </w:tr>
      <w:tr w:rsidR="007D7A47" w:rsidRPr="001D24E2" w14:paraId="2EF556DD" w14:textId="77777777" w:rsidTr="00592C8F">
        <w:trPr>
          <w:gridAfter w:val="2"/>
          <w:wAfter w:w="91" w:type="dxa"/>
          <w:cantSplit/>
          <w:trHeight w:val="71"/>
        </w:trPr>
        <w:tc>
          <w:tcPr>
            <w:tcW w:w="4134" w:type="dxa"/>
            <w:gridSpan w:val="2"/>
            <w:vAlign w:val="bottom"/>
            <w:hideMark/>
          </w:tcPr>
          <w:p w14:paraId="2C86BB5F" w14:textId="77777777" w:rsidR="007D7A47" w:rsidRPr="001D24E2" w:rsidRDefault="007D7A47" w:rsidP="007D7A47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D24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EF996" w14:textId="02A5950E" w:rsidR="007D7A47" w:rsidRPr="001D24E2" w:rsidRDefault="00EF448A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  <w:r w:rsidR="002A5F5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148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3" w:type="dxa"/>
            <w:vAlign w:val="bottom"/>
          </w:tcPr>
          <w:p w14:paraId="6A49D3AB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A41B5" w14:textId="7CFA311F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8" w:type="dxa"/>
            <w:vAlign w:val="bottom"/>
          </w:tcPr>
          <w:p w14:paraId="14C77687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ACE3E" w14:textId="436E7B23" w:rsidR="007D7A47" w:rsidRPr="001D24E2" w:rsidRDefault="00EF448A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666F903" w14:textId="77777777" w:rsidR="007D7A47" w:rsidRPr="001D24E2" w:rsidRDefault="007D7A47" w:rsidP="007D7A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BD5C8" w14:textId="216B6C5E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761</w:t>
            </w:r>
            <w:r w:rsidRPr="001D24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7A47" w:rsidRPr="001D24E2" w14:paraId="72FA827C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hideMark/>
          </w:tcPr>
          <w:p w14:paraId="151223C5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2FAFB" w14:textId="395ADFA1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194</w:t>
            </w:r>
            <w:r w:rsidR="002A5F5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802</w:t>
            </w:r>
          </w:p>
        </w:tc>
        <w:tc>
          <w:tcPr>
            <w:tcW w:w="263" w:type="dxa"/>
          </w:tcPr>
          <w:p w14:paraId="4B9354C9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8888B" w14:textId="446E7418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405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823</w:t>
            </w:r>
          </w:p>
        </w:tc>
        <w:tc>
          <w:tcPr>
            <w:tcW w:w="278" w:type="dxa"/>
          </w:tcPr>
          <w:p w14:paraId="240B416C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988B3" w14:textId="72364CFD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144</w:t>
            </w:r>
            <w:r w:rsidR="002A5F5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359</w:t>
            </w:r>
          </w:p>
        </w:tc>
        <w:tc>
          <w:tcPr>
            <w:tcW w:w="270" w:type="dxa"/>
          </w:tcPr>
          <w:p w14:paraId="5A5E2B45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ED3A6" w14:textId="02885298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354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194</w:t>
            </w:r>
          </w:p>
        </w:tc>
      </w:tr>
      <w:tr w:rsidR="007D7A47" w:rsidRPr="001D24E2" w14:paraId="4FCD421D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</w:tcPr>
          <w:p w14:paraId="0F6CC091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5A243558" w14:textId="77777777" w:rsidR="007D7A47" w:rsidRPr="001D24E2" w:rsidRDefault="007D7A4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A1F536D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ED049FF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</w:tcPr>
          <w:p w14:paraId="77B3ADD3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432070F6" w14:textId="77777777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9A6A34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14E928C1" w14:textId="77777777" w:rsidR="007D7A47" w:rsidRPr="001D24E2" w:rsidRDefault="007D7A4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D7A47" w:rsidRPr="001D24E2" w14:paraId="25E76EE3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</w:tcPr>
          <w:p w14:paraId="106E2FC0" w14:textId="77777777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24E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6E2A8ABA" w14:textId="73B237ED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205</w:t>
            </w:r>
            <w:r w:rsidR="002A5F5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</w:t>
            </w:r>
          </w:p>
        </w:tc>
        <w:tc>
          <w:tcPr>
            <w:tcW w:w="263" w:type="dxa"/>
          </w:tcPr>
          <w:p w14:paraId="7118E153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28932BF" w14:textId="0D45B4FC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411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791</w:t>
            </w:r>
          </w:p>
        </w:tc>
        <w:tc>
          <w:tcPr>
            <w:tcW w:w="278" w:type="dxa"/>
          </w:tcPr>
          <w:p w14:paraId="446CC47E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1BBB0053" w14:textId="33959B6C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326</w:t>
            </w:r>
            <w:r w:rsidR="002A5F5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287</w:t>
            </w:r>
          </w:p>
        </w:tc>
        <w:tc>
          <w:tcPr>
            <w:tcW w:w="270" w:type="dxa"/>
          </w:tcPr>
          <w:p w14:paraId="70082EDD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4FAD5C4" w14:textId="2BBCCCCD" w:rsidR="007D7A47" w:rsidRPr="001D24E2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578</w:t>
            </w:r>
            <w:r w:rsidR="007D7A47" w:rsidRPr="001D24E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648</w:t>
            </w:r>
          </w:p>
        </w:tc>
      </w:tr>
      <w:tr w:rsidR="002A11CE" w:rsidRPr="001D24E2" w14:paraId="02A9D4DD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</w:tcPr>
          <w:p w14:paraId="72CAC775" w14:textId="77777777" w:rsidR="002A11CE" w:rsidRPr="001D24E2" w:rsidRDefault="002A11CE" w:rsidP="002A11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6852C4F1" w14:textId="77777777" w:rsidR="002A11CE" w:rsidRPr="001D24E2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A5A520D" w14:textId="77777777" w:rsidR="002A11CE" w:rsidRPr="001D24E2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60AAA46" w14:textId="77777777" w:rsidR="002A11CE" w:rsidRPr="001D24E2" w:rsidRDefault="002A11CE" w:rsidP="002A11CE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</w:tcPr>
          <w:p w14:paraId="6232E1F8" w14:textId="77777777" w:rsidR="002A11CE" w:rsidRPr="001D24E2" w:rsidRDefault="002A11CE" w:rsidP="002A11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5513DD2E" w14:textId="77777777" w:rsidR="002A11CE" w:rsidRPr="001D24E2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1911BD" w14:textId="77777777" w:rsidR="002A11CE" w:rsidRPr="001D24E2" w:rsidRDefault="002A11CE" w:rsidP="002A11C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ACA6C4F" w14:textId="77777777" w:rsidR="002A11CE" w:rsidRPr="001D24E2" w:rsidRDefault="002A11CE" w:rsidP="002A11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2A11CE" w:rsidRPr="001D24E2" w14:paraId="6A15FC6B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vAlign w:val="bottom"/>
          </w:tcPr>
          <w:p w14:paraId="4602238D" w14:textId="4DC06D72" w:rsidR="002A11CE" w:rsidRPr="001D24E2" w:rsidRDefault="002A11CE" w:rsidP="002A11C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D24E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6" w:type="dxa"/>
            <w:gridSpan w:val="4"/>
            <w:vAlign w:val="bottom"/>
          </w:tcPr>
          <w:p w14:paraId="5B1ABA61" w14:textId="77777777" w:rsidR="002A11CE" w:rsidRPr="001D24E2" w:rsidRDefault="002A11CE" w:rsidP="002A11C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D24E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2B6CF321" w14:textId="77777777" w:rsidR="002A11CE" w:rsidRPr="001D24E2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0DB8154E" w14:textId="77777777" w:rsidR="002A11CE" w:rsidRPr="001D24E2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D24E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A11CE" w:rsidRPr="001D24E2" w14:paraId="7E80B8FD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vAlign w:val="bottom"/>
          </w:tcPr>
          <w:p w14:paraId="68817FB7" w14:textId="1A313C65" w:rsidR="002A11CE" w:rsidRPr="001D24E2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4B0D906F" w14:textId="2FCE223E" w:rsidR="002A11CE" w:rsidRPr="001D24E2" w:rsidRDefault="00796827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63" w:type="dxa"/>
            <w:vAlign w:val="bottom"/>
          </w:tcPr>
          <w:p w14:paraId="626ABCF3" w14:textId="77777777" w:rsidR="002A11CE" w:rsidRPr="001D24E2" w:rsidRDefault="002A11CE" w:rsidP="002A11C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33DFB32F" w14:textId="2588246D" w:rsidR="002A11CE" w:rsidRPr="001D24E2" w:rsidRDefault="00796827" w:rsidP="002A11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8" w:type="dxa"/>
          </w:tcPr>
          <w:p w14:paraId="27E9E40C" w14:textId="77777777" w:rsidR="002A11CE" w:rsidRPr="001D24E2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2DE6F42" w14:textId="519E8563" w:rsidR="002A11CE" w:rsidRPr="001D24E2" w:rsidRDefault="00796827" w:rsidP="002A11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796827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3A5F1B15" w14:textId="77777777" w:rsidR="002A11CE" w:rsidRPr="001D24E2" w:rsidRDefault="002A11CE" w:rsidP="002A11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D9EC1E1" w14:textId="15F09F89" w:rsidR="002A11CE" w:rsidRPr="001D24E2" w:rsidRDefault="00796827" w:rsidP="002A11C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2A11CE" w:rsidRPr="001D24E2" w14:paraId="520F8454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  <w:vAlign w:val="bottom"/>
            <w:hideMark/>
          </w:tcPr>
          <w:p w14:paraId="2B45C39D" w14:textId="77777777" w:rsidR="002A11CE" w:rsidRPr="001D24E2" w:rsidRDefault="002A11CE" w:rsidP="002A11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5" w:type="dxa"/>
            <w:gridSpan w:val="8"/>
            <w:vAlign w:val="bottom"/>
            <w:hideMark/>
          </w:tcPr>
          <w:p w14:paraId="2E6E21B2" w14:textId="77777777" w:rsidR="002A11CE" w:rsidRPr="001D24E2" w:rsidRDefault="002A11CE" w:rsidP="002A11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D24E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D7A47" w:rsidRPr="001D24E2" w14:paraId="7215A5FD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</w:tcPr>
          <w:p w14:paraId="38545C1D" w14:textId="0CC4C4DD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4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D24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6" w:type="dxa"/>
          </w:tcPr>
          <w:p w14:paraId="175E96F6" w14:textId="675F8FDB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F95C9A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263" w:type="dxa"/>
          </w:tcPr>
          <w:p w14:paraId="22D2075A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</w:tcPr>
          <w:p w14:paraId="6E70D312" w14:textId="28D63967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</w:p>
        </w:tc>
        <w:tc>
          <w:tcPr>
            <w:tcW w:w="278" w:type="dxa"/>
          </w:tcPr>
          <w:p w14:paraId="795E4F66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218F19E" w14:textId="656CC7CE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</w:t>
            </w:r>
            <w:r w:rsidR="00F95C9A" w:rsidRPr="001D24E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01FA1417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1E17A17" w14:textId="5EEB6B9B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</w:t>
            </w:r>
          </w:p>
        </w:tc>
      </w:tr>
      <w:tr w:rsidR="007D7A47" w:rsidRPr="001D24E2" w14:paraId="3471E0F7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</w:tcPr>
          <w:p w14:paraId="161B2D56" w14:textId="163EC11A" w:rsidR="007D7A47" w:rsidRPr="001D24E2" w:rsidRDefault="007D7A47" w:rsidP="007D7A4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4E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2BA6EE4C" w14:textId="622A4FD4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  <w:r w:rsidR="002A5F5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785</w:t>
            </w:r>
          </w:p>
        </w:tc>
        <w:tc>
          <w:tcPr>
            <w:tcW w:w="263" w:type="dxa"/>
          </w:tcPr>
          <w:p w14:paraId="3E1099F9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</w:tcPr>
          <w:p w14:paraId="1DEFC06C" w14:textId="52C0F613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</w:p>
        </w:tc>
        <w:tc>
          <w:tcPr>
            <w:tcW w:w="278" w:type="dxa"/>
          </w:tcPr>
          <w:p w14:paraId="11B5B658" w14:textId="77777777" w:rsidR="007D7A47" w:rsidRPr="001D24E2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3210FE9" w14:textId="5BE33EE6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="00DA42C0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471</w:t>
            </w:r>
          </w:p>
        </w:tc>
        <w:tc>
          <w:tcPr>
            <w:tcW w:w="270" w:type="dxa"/>
          </w:tcPr>
          <w:p w14:paraId="266C0B21" w14:textId="77777777" w:rsidR="007D7A47" w:rsidRPr="001D24E2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9F3AE49" w14:textId="6B6F8475" w:rsidR="007D7A47" w:rsidRPr="001D24E2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="007D7A47" w:rsidRPr="001D24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68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624</w:t>
            </w:r>
          </w:p>
        </w:tc>
      </w:tr>
      <w:tr w:rsidR="007D7A47" w:rsidRPr="00592C8F" w14:paraId="606DDF43" w14:textId="77777777" w:rsidTr="00592C8F">
        <w:trPr>
          <w:gridAfter w:val="2"/>
          <w:wAfter w:w="91" w:type="dxa"/>
          <w:cantSplit/>
        </w:trPr>
        <w:tc>
          <w:tcPr>
            <w:tcW w:w="4134" w:type="dxa"/>
            <w:gridSpan w:val="2"/>
          </w:tcPr>
          <w:p w14:paraId="664D1AD9" w14:textId="759C7457" w:rsidR="007D7A47" w:rsidRPr="00592C8F" w:rsidRDefault="007D7A47" w:rsidP="007D7A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2C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</w:t>
            </w:r>
            <w:r w:rsidRPr="00592C8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92C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วันที่</w:t>
            </w:r>
            <w:r w:rsidRPr="00592C8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92C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70BE80D" w14:textId="02925496" w:rsidR="007D7A47" w:rsidRPr="00592C8F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144</w:t>
            </w:r>
            <w:r w:rsidR="002A5F57" w:rsidRPr="00592C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263" w:type="dxa"/>
          </w:tcPr>
          <w:p w14:paraId="5ED1FFCE" w14:textId="77777777" w:rsidR="007D7A47" w:rsidRPr="00592C8F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4F6DCF" w14:textId="25A07DE3" w:rsidR="007D7A47" w:rsidRPr="00592C8F" w:rsidRDefault="00796827" w:rsidP="007D7A47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</w:t>
            </w:r>
            <w:r w:rsidR="007D7A47" w:rsidRPr="00592C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78" w:type="dxa"/>
          </w:tcPr>
          <w:p w14:paraId="37346E39" w14:textId="77777777" w:rsidR="007D7A47" w:rsidRPr="00592C8F" w:rsidRDefault="007D7A47" w:rsidP="007D7A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1755A3E" w14:textId="6880E96A" w:rsidR="007D7A47" w:rsidRPr="00592C8F" w:rsidRDefault="00796827" w:rsidP="007D7A4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  <w:r w:rsidR="00DA42C0" w:rsidRPr="00592C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227</w:t>
            </w:r>
          </w:p>
        </w:tc>
        <w:tc>
          <w:tcPr>
            <w:tcW w:w="270" w:type="dxa"/>
          </w:tcPr>
          <w:p w14:paraId="3E13FF0D" w14:textId="77777777" w:rsidR="007D7A47" w:rsidRPr="00592C8F" w:rsidRDefault="007D7A47" w:rsidP="007D7A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2C5963" w14:textId="30EDE80D" w:rsidR="007D7A47" w:rsidRPr="00592C8F" w:rsidRDefault="00796827" w:rsidP="00592C8F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</w:t>
            </w:r>
            <w:r w:rsidR="007D7A47" w:rsidRPr="00592C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756</w:t>
            </w:r>
          </w:p>
        </w:tc>
      </w:tr>
    </w:tbl>
    <w:p w14:paraId="54053A65" w14:textId="77777777" w:rsidR="00A44E9F" w:rsidRPr="0022336F" w:rsidRDefault="00A44E9F" w:rsidP="00497AE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2567F085" w14:textId="5C323480" w:rsidR="00E94831" w:rsidRPr="00AB1762" w:rsidRDefault="005468F9" w:rsidP="00CD3DF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  <w:sectPr w:rsidR="00E94831" w:rsidRPr="00AB1762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1D24E2">
        <w:rPr>
          <w:rFonts w:asciiTheme="majorBidi" w:hAnsiTheme="majorBidi" w:cstheme="majorBidi" w:hint="cs"/>
          <w:sz w:val="26"/>
          <w:szCs w:val="26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796827" w:rsidRPr="00796827">
        <w:rPr>
          <w:rFonts w:asciiTheme="majorBidi" w:hAnsiTheme="majorBidi" w:cstheme="majorBidi"/>
          <w:sz w:val="26"/>
          <w:szCs w:val="26"/>
        </w:rPr>
        <w:t>25</w:t>
      </w:r>
      <w:r w:rsidR="00CD3DF4" w:rsidRPr="001D24E2">
        <w:rPr>
          <w:rFonts w:asciiTheme="majorBidi" w:hAnsiTheme="majorBidi" w:cstheme="majorBidi"/>
          <w:sz w:val="26"/>
          <w:szCs w:val="26"/>
          <w:highlight w:val="yellow"/>
        </w:rPr>
        <w:br w:type="page"/>
      </w:r>
    </w:p>
    <w:p w14:paraId="1E78E216" w14:textId="1F571BFB" w:rsidR="002B4831" w:rsidRPr="009A5B79" w:rsidRDefault="002B4831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A5B7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ลูกหนี้ตามสัญญาเช่า</w:t>
      </w:r>
    </w:p>
    <w:p w14:paraId="6BD935B0" w14:textId="1D2037DF" w:rsidR="00E00AF2" w:rsidRPr="0022336F" w:rsidRDefault="00E00AF2" w:rsidP="00E00AF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236"/>
        <w:gridCol w:w="1024"/>
        <w:gridCol w:w="241"/>
        <w:gridCol w:w="1019"/>
        <w:gridCol w:w="236"/>
        <w:gridCol w:w="1024"/>
        <w:gridCol w:w="236"/>
        <w:gridCol w:w="934"/>
        <w:gridCol w:w="236"/>
        <w:gridCol w:w="934"/>
        <w:gridCol w:w="262"/>
        <w:gridCol w:w="998"/>
        <w:gridCol w:w="236"/>
        <w:gridCol w:w="1024"/>
        <w:gridCol w:w="236"/>
        <w:gridCol w:w="934"/>
        <w:gridCol w:w="236"/>
        <w:gridCol w:w="1024"/>
      </w:tblGrid>
      <w:tr w:rsidR="003F6B24" w:rsidRPr="009A5B79" w14:paraId="29659E0F" w14:textId="77777777" w:rsidTr="002D6E83">
        <w:trPr>
          <w:trHeight w:val="381"/>
        </w:trPr>
        <w:tc>
          <w:tcPr>
            <w:tcW w:w="2160" w:type="dxa"/>
          </w:tcPr>
          <w:p w14:paraId="01692E17" w14:textId="77777777" w:rsidR="003F6B24" w:rsidRPr="009A5B79" w:rsidRDefault="003F6B24" w:rsidP="00141CE6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0" w:type="dxa"/>
            <w:gridSpan w:val="19"/>
            <w:vAlign w:val="bottom"/>
          </w:tcPr>
          <w:p w14:paraId="6FCD132D" w14:textId="251CCA93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3F6B24" w:rsidRPr="009A5B79" w14:paraId="5CCC40D5" w14:textId="77777777" w:rsidTr="00141CE6">
        <w:trPr>
          <w:trHeight w:val="381"/>
        </w:trPr>
        <w:tc>
          <w:tcPr>
            <w:tcW w:w="2160" w:type="dxa"/>
          </w:tcPr>
          <w:p w14:paraId="6768226D" w14:textId="77777777" w:rsidR="003F6B24" w:rsidRPr="009A5B79" w:rsidRDefault="003F6B24" w:rsidP="00141CE6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FDA7B6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241" w:type="dxa"/>
            <w:vAlign w:val="bottom"/>
          </w:tcPr>
          <w:p w14:paraId="3E17AB1D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9" w:type="dxa"/>
            <w:gridSpan w:val="3"/>
            <w:vAlign w:val="bottom"/>
          </w:tcPr>
          <w:p w14:paraId="2D0C41A4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B7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236" w:type="dxa"/>
            <w:vAlign w:val="bottom"/>
          </w:tcPr>
          <w:p w14:paraId="4A3EFCB4" w14:textId="77777777" w:rsidR="003F6B24" w:rsidRPr="009A5B79" w:rsidRDefault="003F6B24" w:rsidP="00141CE6">
            <w:pPr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vAlign w:val="bottom"/>
          </w:tcPr>
          <w:p w14:paraId="6D717435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62" w:type="dxa"/>
          </w:tcPr>
          <w:p w14:paraId="348407E5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258" w:type="dxa"/>
            <w:gridSpan w:val="3"/>
          </w:tcPr>
          <w:p w14:paraId="482FB2BC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68E8A844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408C2DF7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</w:tr>
      <w:tr w:rsidR="003F6B24" w:rsidRPr="009A5B79" w14:paraId="5ADBA977" w14:textId="77777777" w:rsidTr="00141CE6">
        <w:trPr>
          <w:trHeight w:val="60"/>
        </w:trPr>
        <w:tc>
          <w:tcPr>
            <w:tcW w:w="2160" w:type="dxa"/>
          </w:tcPr>
          <w:p w14:paraId="22E01EFF" w14:textId="77777777" w:rsidR="003F6B24" w:rsidRPr="009A5B79" w:rsidRDefault="003F6B24" w:rsidP="00141CE6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11DA88" w14:textId="30E14E08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6F9483B" w14:textId="77777777" w:rsidR="003F6B24" w:rsidRPr="009A5B79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54DB72" w14:textId="7B6A7CD0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2673805A" w14:textId="77777777" w:rsidR="003F6B24" w:rsidRPr="009A5B79" w:rsidRDefault="003F6B24" w:rsidP="00141C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380FD1AA" w14:textId="6D295AD5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1EB3FD9" w14:textId="77777777" w:rsidR="003F6B24" w:rsidRPr="009A5B79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FD408C" w14:textId="088796BA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6A21719" w14:textId="77777777" w:rsidR="003F6B24" w:rsidRPr="009A5B79" w:rsidRDefault="003F6B24" w:rsidP="00141CE6">
            <w:pPr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035CE491" w14:textId="08CA28AC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DB930EC" w14:textId="77777777" w:rsidR="003F6B24" w:rsidRPr="009A5B79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4968195" w14:textId="20CDD5F4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7CF625A4" w14:textId="77777777" w:rsidR="003F6B24" w:rsidRPr="009A5B79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A0EEFBB" w14:textId="2C772B23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A0F82D1" w14:textId="77777777" w:rsidR="003F6B24" w:rsidRPr="009A5B79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1A7A5F" w14:textId="6ADAD83F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2D55E76" w14:textId="77777777" w:rsidR="003F6B24" w:rsidRPr="009A5B79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95A770" w14:textId="1530A6D4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E4553F9" w14:textId="77777777" w:rsidR="003F6B24" w:rsidRPr="009A5B79" w:rsidRDefault="003F6B24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B33A98" w14:textId="3C97269D" w:rsidR="003F6B24" w:rsidRPr="009A5B79" w:rsidRDefault="00796827" w:rsidP="00141CE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6B24" w:rsidRPr="009A5B79" w14:paraId="639058F0" w14:textId="77777777" w:rsidTr="00141CE6">
        <w:trPr>
          <w:trHeight w:val="60"/>
        </w:trPr>
        <w:tc>
          <w:tcPr>
            <w:tcW w:w="2160" w:type="dxa"/>
          </w:tcPr>
          <w:p w14:paraId="380128AD" w14:textId="77777777" w:rsidR="003F6B24" w:rsidRPr="009A5B79" w:rsidRDefault="003F6B24" w:rsidP="00141CE6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center"/>
          </w:tcPr>
          <w:p w14:paraId="1F8244A6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A5B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F6B24" w:rsidRPr="009A5B79" w14:paraId="3E66E47D" w14:textId="77777777" w:rsidTr="00141CE6">
        <w:trPr>
          <w:trHeight w:val="60"/>
        </w:trPr>
        <w:tc>
          <w:tcPr>
            <w:tcW w:w="2160" w:type="dxa"/>
          </w:tcPr>
          <w:p w14:paraId="33B0D7B7" w14:textId="77777777" w:rsidR="003F6B24" w:rsidRPr="009A5B79" w:rsidRDefault="003F6B24" w:rsidP="00141CE6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A5B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049DE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2EA0F0" w14:textId="77777777" w:rsidR="003F6B24" w:rsidRPr="009A5B79" w:rsidRDefault="003F6B24" w:rsidP="00141CE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0E1087C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40F22BC" w14:textId="77777777" w:rsidR="003F6B24" w:rsidRPr="009A5B79" w:rsidRDefault="003F6B24" w:rsidP="00141CE6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3B46E26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F283AB" w14:textId="77777777" w:rsidR="003F6B24" w:rsidRPr="009A5B79" w:rsidRDefault="003F6B24" w:rsidP="00141CE6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B2051F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7B5378" w14:textId="77777777" w:rsidR="003F6B24" w:rsidRPr="009A5B79" w:rsidRDefault="003F6B24" w:rsidP="00141CE6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73E214C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90405E" w14:textId="77777777" w:rsidR="003F6B24" w:rsidRPr="009A5B79" w:rsidRDefault="003F6B24" w:rsidP="00141CE6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02353B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1C10588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24FDF7DE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E1AC1BC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23872B15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38C79AE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4" w:type="dxa"/>
          </w:tcPr>
          <w:p w14:paraId="0F24D2C5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2B678C8" w14:textId="77777777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7D444062" w14:textId="035EE712" w:rsidR="003F6B24" w:rsidRPr="009A5B79" w:rsidRDefault="003F6B24" w:rsidP="00141CE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D0601" w:rsidRPr="009A5B79" w14:paraId="146B95A7" w14:textId="77777777" w:rsidTr="00CA5E7C">
        <w:trPr>
          <w:trHeight w:val="60"/>
        </w:trPr>
        <w:tc>
          <w:tcPr>
            <w:tcW w:w="2160" w:type="dxa"/>
          </w:tcPr>
          <w:p w14:paraId="0C58770A" w14:textId="32899A30" w:rsidR="002D0601" w:rsidRPr="009A5B79" w:rsidRDefault="002D0601" w:rsidP="002D0601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38DB7620" w14:textId="119B9120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  <w:r w:rsidR="002D0601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F8C01" w14:textId="77777777" w:rsidR="002D0601" w:rsidRPr="009A5B79" w:rsidRDefault="002D0601" w:rsidP="002D0601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4BAEF29" w14:textId="49665CBA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  <w:r w:rsidR="00C511F8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75C7D8" w14:textId="77777777" w:rsidR="002D0601" w:rsidRPr="009A5B79" w:rsidRDefault="002D0601" w:rsidP="002D0601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B807C0B" w14:textId="4506963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36BEA" w14:textId="77777777" w:rsidR="002D0601" w:rsidRPr="009A5B79" w:rsidRDefault="002D0601" w:rsidP="002D0601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8EFD981" w14:textId="0A96FD12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8207A" w14:textId="77777777" w:rsidR="002D0601" w:rsidRPr="009A5B79" w:rsidRDefault="002D0601" w:rsidP="002D0601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82B07A" w14:textId="2ACF7B6C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90F16" w14:textId="77777777" w:rsidR="002D0601" w:rsidRPr="009A5B79" w:rsidRDefault="002D0601" w:rsidP="002D0601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84A5DF" w14:textId="31BB3633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62" w:type="dxa"/>
          </w:tcPr>
          <w:p w14:paraId="54DC1E8C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1B8CC617" w14:textId="4E759E74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673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298230C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218529CD" w14:textId="6BDBEF5E" w:rsidR="002D0601" w:rsidRPr="00592C8F" w:rsidRDefault="00592C8F" w:rsidP="00592C8F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CA157EC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4B6B6ED" w14:textId="59DDE801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9472CC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04C7A4" w14:textId="45475C50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</w:tr>
      <w:tr w:rsidR="002D0601" w:rsidRPr="009A5B79" w14:paraId="3C4E666A" w14:textId="77777777" w:rsidTr="00CA5E7C">
        <w:trPr>
          <w:trHeight w:val="60"/>
        </w:trPr>
        <w:tc>
          <w:tcPr>
            <w:tcW w:w="2160" w:type="dxa"/>
            <w:vAlign w:val="bottom"/>
          </w:tcPr>
          <w:p w14:paraId="7E58EE8C" w14:textId="59F7518D" w:rsidR="002D0601" w:rsidRPr="009A5B79" w:rsidRDefault="002D0601" w:rsidP="002D0601">
            <w:pPr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B7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34C46A9E" w14:textId="5C4EB750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  <w:r w:rsidR="002D0601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B0FAE" w14:textId="77777777" w:rsidR="002D0601" w:rsidRPr="009A5B79" w:rsidRDefault="002D0601" w:rsidP="002D0601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AD56FB5" w14:textId="473D2A69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  <w:r w:rsidR="002D0601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2B695E" w14:textId="77777777" w:rsidR="002D0601" w:rsidRPr="009A5B79" w:rsidRDefault="002D0601" w:rsidP="002D0601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176034E" w14:textId="69B672AE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612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99E1B" w14:textId="77777777" w:rsidR="002D0601" w:rsidRPr="009A5B79" w:rsidRDefault="002D0601" w:rsidP="002D0601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E33252" w14:textId="5DB54984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0E5CB1" w14:textId="77777777" w:rsidR="002D0601" w:rsidRPr="009A5B79" w:rsidRDefault="002D0601" w:rsidP="002D0601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E06B12B" w14:textId="2F8BD38F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7814F" w14:textId="77777777" w:rsidR="002D0601" w:rsidRPr="009A5B79" w:rsidRDefault="002D0601" w:rsidP="002D0601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B8807F" w14:textId="07160FC2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62" w:type="dxa"/>
          </w:tcPr>
          <w:p w14:paraId="2A268F4F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24549741" w14:textId="63EFA779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C3B4C03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69E00028" w14:textId="0A764486" w:rsidR="002D0601" w:rsidRPr="00592C8F" w:rsidRDefault="00592C8F" w:rsidP="00592C8F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172DC0B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E705FD9" w14:textId="20B8BD34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9D71A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25E0765" w14:textId="47975D94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</w:t>
            </w:r>
          </w:p>
        </w:tc>
      </w:tr>
      <w:tr w:rsidR="002D0601" w:rsidRPr="009A5B79" w14:paraId="355044E1" w14:textId="77777777" w:rsidTr="00CA5E7C">
        <w:trPr>
          <w:trHeight w:val="60"/>
        </w:trPr>
        <w:tc>
          <w:tcPr>
            <w:tcW w:w="2160" w:type="dxa"/>
          </w:tcPr>
          <w:p w14:paraId="26BBB73E" w14:textId="18C11A2E" w:rsidR="002D0601" w:rsidRPr="009A5B79" w:rsidRDefault="002D0601" w:rsidP="002D0601">
            <w:pPr>
              <w:tabs>
                <w:tab w:val="left" w:pos="219"/>
              </w:tabs>
              <w:spacing w:line="240" w:lineRule="auto"/>
              <w:ind w:left="310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B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718AFC" w14:textId="16F759A9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952</w:t>
            </w:r>
            <w:r w:rsidR="002D0601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EDA7A2" w14:textId="77777777" w:rsidR="002D0601" w:rsidRPr="009A5B79" w:rsidRDefault="002D0601" w:rsidP="002D0601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844D3A1" w14:textId="2A7B7849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11F8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  <w:r w:rsidR="002D0601"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377C945" w14:textId="77777777" w:rsidR="002D0601" w:rsidRPr="009A5B79" w:rsidRDefault="002D0601" w:rsidP="002D0601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0042" w14:textId="048C3D60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3B38C" w14:textId="77777777" w:rsidR="002D0601" w:rsidRPr="009A5B79" w:rsidRDefault="002D0601" w:rsidP="002D0601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BFE51" w14:textId="1690FA6C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532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  <w:r w:rsidRPr="009A5B7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83807" w14:textId="77777777" w:rsidR="002D0601" w:rsidRPr="009A5B79" w:rsidRDefault="002D0601" w:rsidP="002D0601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A2CC7" w14:textId="03B50C75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85AB" w14:textId="77777777" w:rsidR="002D0601" w:rsidRPr="009A5B79" w:rsidRDefault="002D0601" w:rsidP="002D0601">
            <w:pPr>
              <w:tabs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8AD83" w14:textId="782912E8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62" w:type="dxa"/>
          </w:tcPr>
          <w:p w14:paraId="0EA563DE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9F4F710" w14:textId="20372666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  <w:r w:rsidRPr="009A5B7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5B72297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DB6C569" w14:textId="3CFC69AA" w:rsidR="002D0601" w:rsidRPr="00592C8F" w:rsidRDefault="00592C8F" w:rsidP="00592C8F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7C01CB9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A94EF" w14:textId="2D5167E0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089B6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FF2BE" w14:textId="284DCA58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  <w:r w:rsidR="002D0601" w:rsidRPr="009A5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</w:tr>
      <w:tr w:rsidR="002D0601" w:rsidRPr="009A5B79" w14:paraId="2904B57E" w14:textId="77777777" w:rsidTr="00CA5E7C">
        <w:trPr>
          <w:trHeight w:val="70"/>
        </w:trPr>
        <w:tc>
          <w:tcPr>
            <w:tcW w:w="2160" w:type="dxa"/>
            <w:vAlign w:val="bottom"/>
          </w:tcPr>
          <w:p w14:paraId="636F4E1E" w14:textId="77777777" w:rsidR="002D0601" w:rsidRPr="009A5B79" w:rsidRDefault="002D0601" w:rsidP="002D0601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4C1B2" w14:textId="18274D27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D0601"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739</w:t>
            </w:r>
            <w:r w:rsidR="002D0601"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7999C" w14:textId="77777777" w:rsidR="002D0601" w:rsidRPr="009A5B79" w:rsidRDefault="002D0601" w:rsidP="002D0601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CEE9A" w14:textId="2115AA26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511F8"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928</w:t>
            </w:r>
            <w:r w:rsidR="002D0601"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4A90BD" w14:textId="77777777" w:rsidR="002D0601" w:rsidRPr="009A5B79" w:rsidRDefault="002D0601" w:rsidP="002D0601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F9A2C" w14:textId="7B2EBC7B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864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921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A58F6" w14:textId="77777777" w:rsidR="002D0601" w:rsidRPr="009A5B79" w:rsidRDefault="002D0601" w:rsidP="002D0601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39A14" w14:textId="174A7F88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90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697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ABA65" w14:textId="77777777" w:rsidR="002D0601" w:rsidRPr="009A5B79" w:rsidRDefault="002D0601" w:rsidP="002D0601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D9951" w14:textId="3AC54DD8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  <w:r w:rsidR="002D0601" w:rsidRPr="009A5B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FB675" w14:textId="77777777" w:rsidR="002D0601" w:rsidRPr="009A5B79" w:rsidRDefault="002D0601" w:rsidP="002D0601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276E0F" w14:textId="3E21A816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949</w:t>
            </w:r>
            <w:r w:rsidR="002D0601" w:rsidRPr="009A5B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62" w:type="dxa"/>
          </w:tcPr>
          <w:p w14:paraId="10B62133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6245CCC" w14:textId="4F33B398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</w:t>
            </w:r>
            <w:r w:rsidRPr="009A5B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C08CB96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8770C49" w14:textId="088C5B72" w:rsidR="002D0601" w:rsidRPr="00592C8F" w:rsidRDefault="00592C8F" w:rsidP="00592C8F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2C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592C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704</w:t>
            </w:r>
            <w:r w:rsidRPr="00592C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A1F41B5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899E3" w14:textId="28577C9D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859</w:t>
            </w:r>
            <w:r w:rsidR="002D0601" w:rsidRPr="009A5B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49134" w14:textId="77777777" w:rsidR="002D0601" w:rsidRPr="009A5B79" w:rsidRDefault="002D0601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33567" w14:textId="243DC66C" w:rsidR="002D0601" w:rsidRPr="009A5B79" w:rsidRDefault="00796827" w:rsidP="002D0601">
            <w:pPr>
              <w:pStyle w:val="acctfourfigures"/>
              <w:tabs>
                <w:tab w:val="clear" w:pos="765"/>
              </w:tabs>
              <w:spacing w:line="240" w:lineRule="atLeast"/>
              <w:ind w:left="-6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935</w:t>
            </w:r>
            <w:r w:rsidR="002D0601" w:rsidRPr="009A5B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</w:tr>
    </w:tbl>
    <w:p w14:paraId="780C1716" w14:textId="51EF9211" w:rsidR="003F6B24" w:rsidRPr="0022336F" w:rsidRDefault="003F6B24" w:rsidP="00E00AF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00AB173" w14:textId="2DFCDE36" w:rsidR="003F6B24" w:rsidRPr="009A5B79" w:rsidRDefault="003F6B24" w:rsidP="003F6B24">
      <w:pPr>
        <w:pStyle w:val="ListParagraph"/>
        <w:tabs>
          <w:tab w:val="left" w:pos="540"/>
        </w:tabs>
        <w:spacing w:after="100" w:afterAutospacing="1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F6B24" w:rsidRPr="009A5B79" w:rsidSect="00E94831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  <w:bookmarkStart w:id="0" w:name="_Hlk69820598"/>
      <w:r w:rsidRPr="009A5B7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A5B79">
        <w:rPr>
          <w:rFonts w:asciiTheme="majorBidi" w:hAnsiTheme="majorBidi" w:cstheme="majorBidi" w:hint="cs"/>
          <w:sz w:val="30"/>
          <w:szCs w:val="30"/>
          <w:cs/>
        </w:rPr>
        <w:t>ย่อยของบริษัท</w:t>
      </w:r>
      <w:r w:rsidRPr="009A5B79">
        <w:rPr>
          <w:rFonts w:asciiTheme="majorBidi" w:hAnsiTheme="majorBidi" w:cstheme="majorBidi"/>
          <w:sz w:val="30"/>
          <w:szCs w:val="30"/>
          <w:cs/>
        </w:rPr>
        <w:t>ทำสัญญาโครงการระบบผลิตพลังงานไฟฟ้าจากพลังงานแสงอาทิตย์แบบติดตั้งบนหลังคากับบริษัทเอกชนหลายแห่ง โดยสัญญาดังกล่าวมีระยะเวลา</w:t>
      </w:r>
      <w:r w:rsidR="00081E72" w:rsidRPr="009A5B79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9A5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6827" w:rsidRPr="00796827">
        <w:rPr>
          <w:rFonts w:asciiTheme="majorBidi" w:hAnsiTheme="majorBidi" w:cstheme="majorBidi"/>
          <w:sz w:val="30"/>
          <w:szCs w:val="30"/>
        </w:rPr>
        <w:t>15</w:t>
      </w:r>
      <w:r w:rsidRPr="009A5B79">
        <w:rPr>
          <w:rFonts w:asciiTheme="majorBidi" w:hAnsiTheme="majorBidi" w:cstheme="majorBidi"/>
          <w:sz w:val="30"/>
          <w:szCs w:val="30"/>
        </w:rPr>
        <w:t xml:space="preserve"> </w:t>
      </w:r>
      <w:r w:rsidR="00081E72" w:rsidRPr="009A5B79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9A5B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6827" w:rsidRPr="00796827">
        <w:rPr>
          <w:rFonts w:asciiTheme="majorBidi" w:hAnsiTheme="majorBidi" w:cstheme="majorBidi"/>
          <w:sz w:val="30"/>
          <w:szCs w:val="30"/>
        </w:rPr>
        <w:t>20</w:t>
      </w:r>
      <w:r w:rsidRPr="009A5B79">
        <w:rPr>
          <w:rFonts w:asciiTheme="majorBidi" w:hAnsiTheme="majorBidi" w:cstheme="majorBidi"/>
          <w:sz w:val="30"/>
          <w:szCs w:val="30"/>
          <w:cs/>
        </w:rPr>
        <w:t xml:space="preserve"> ปี</w:t>
      </w:r>
      <w:bookmarkEnd w:id="0"/>
    </w:p>
    <w:tbl>
      <w:tblPr>
        <w:tblW w:w="986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124"/>
        <w:gridCol w:w="1080"/>
        <w:gridCol w:w="238"/>
        <w:gridCol w:w="111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0769A3" w:rsidRPr="006F3E6C" w14:paraId="4A59C341" w14:textId="77777777" w:rsidTr="00BC775A">
        <w:trPr>
          <w:trHeight w:val="381"/>
        </w:trPr>
        <w:tc>
          <w:tcPr>
            <w:tcW w:w="2124" w:type="dxa"/>
          </w:tcPr>
          <w:p w14:paraId="13B836BB" w14:textId="77777777" w:rsidR="000769A3" w:rsidRPr="006F3E6C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40" w:type="dxa"/>
            <w:gridSpan w:val="12"/>
          </w:tcPr>
          <w:p w14:paraId="1D185AA2" w14:textId="19E05F05" w:rsidR="000769A3" w:rsidRPr="006F3E6C" w:rsidRDefault="00DD495C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3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F3E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769A3" w:rsidRPr="006F3E6C" w14:paraId="0023166B" w14:textId="77777777" w:rsidTr="00BC775A">
        <w:trPr>
          <w:trHeight w:val="381"/>
        </w:trPr>
        <w:tc>
          <w:tcPr>
            <w:tcW w:w="2124" w:type="dxa"/>
          </w:tcPr>
          <w:p w14:paraId="70A47C9C" w14:textId="77777777" w:rsidR="000769A3" w:rsidRPr="006F3E6C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4D715E" w14:textId="77777777" w:rsidR="000769A3" w:rsidRPr="006F3E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F3E6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6F3E6C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4303175D" w14:textId="77777777" w:rsidR="000769A3" w:rsidRPr="006F3E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8A41A22" w14:textId="77777777" w:rsidR="000769A3" w:rsidRPr="006F3E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3E6C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7A8B71E6" w14:textId="77777777" w:rsidR="000769A3" w:rsidRPr="006F3E6C" w:rsidRDefault="000769A3" w:rsidP="003D6482">
            <w:pPr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29D85CE" w14:textId="77777777" w:rsidR="000769A3" w:rsidRPr="006F3E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F3E6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0769A3" w:rsidRPr="006F3E6C" w14:paraId="507D00E5" w14:textId="77777777" w:rsidTr="00BC775A">
        <w:trPr>
          <w:trHeight w:val="381"/>
        </w:trPr>
        <w:tc>
          <w:tcPr>
            <w:tcW w:w="2124" w:type="dxa"/>
          </w:tcPr>
          <w:p w14:paraId="3A807BA8" w14:textId="77777777" w:rsidR="000769A3" w:rsidRPr="006F3E6C" w:rsidRDefault="000769A3" w:rsidP="003D6482">
            <w:pPr>
              <w:tabs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14AF33" w14:textId="253E4144" w:rsidR="000769A3" w:rsidRPr="006F3E6C" w:rsidRDefault="00796827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2A922932" w14:textId="77777777" w:rsidR="000769A3" w:rsidRPr="006F3E6C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44432BC5" w14:textId="5579AD4E" w:rsidR="000769A3" w:rsidRPr="006F3E6C" w:rsidRDefault="00796827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5FF2FEC7" w14:textId="77777777" w:rsidR="000769A3" w:rsidRPr="006F3E6C" w:rsidRDefault="000769A3" w:rsidP="003D64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08250CCF" w14:textId="109B1404" w:rsidR="000769A3" w:rsidRPr="006F3E6C" w:rsidRDefault="00796827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106925FD" w14:textId="77777777" w:rsidR="000769A3" w:rsidRPr="006F3E6C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2CE304A6" w14:textId="5197C51B" w:rsidR="000769A3" w:rsidRPr="006F3E6C" w:rsidRDefault="00796827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1C360E74" w14:textId="77777777" w:rsidR="000769A3" w:rsidRPr="006F3E6C" w:rsidRDefault="000769A3" w:rsidP="003D6482">
            <w:pPr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60D529D1" w14:textId="5DD934DA" w:rsidR="000769A3" w:rsidRPr="006F3E6C" w:rsidRDefault="00796827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9" w:type="dxa"/>
          </w:tcPr>
          <w:p w14:paraId="6CB2212C" w14:textId="77777777" w:rsidR="000769A3" w:rsidRPr="006F3E6C" w:rsidRDefault="000769A3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8AF848E" w14:textId="2655FA02" w:rsidR="000769A3" w:rsidRPr="006F3E6C" w:rsidRDefault="00796827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769A3" w:rsidRPr="006F3E6C" w14:paraId="5E84F72B" w14:textId="77777777" w:rsidTr="00BC775A">
        <w:trPr>
          <w:trHeight w:val="420"/>
        </w:trPr>
        <w:tc>
          <w:tcPr>
            <w:tcW w:w="2124" w:type="dxa"/>
            <w:vAlign w:val="bottom"/>
          </w:tcPr>
          <w:p w14:paraId="66982BB4" w14:textId="77777777" w:rsidR="000769A3" w:rsidRPr="006F3E6C" w:rsidRDefault="000769A3" w:rsidP="003D6482">
            <w:pPr>
              <w:tabs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2"/>
            <w:shd w:val="clear" w:color="auto" w:fill="auto"/>
            <w:vAlign w:val="bottom"/>
          </w:tcPr>
          <w:p w14:paraId="76D18269" w14:textId="77777777" w:rsidR="000769A3" w:rsidRPr="006F3E6C" w:rsidRDefault="000769A3" w:rsidP="003D648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F3E6C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769A3" w:rsidRPr="006F3E6C" w14:paraId="2BCFF9F0" w14:textId="77777777" w:rsidTr="00BC775A">
        <w:trPr>
          <w:trHeight w:val="403"/>
        </w:trPr>
        <w:tc>
          <w:tcPr>
            <w:tcW w:w="2124" w:type="dxa"/>
          </w:tcPr>
          <w:p w14:paraId="2E0B24BC" w14:textId="20B0E86C" w:rsidR="000769A3" w:rsidRPr="006F3E6C" w:rsidRDefault="0076747F" w:rsidP="00E06690">
            <w:pPr>
              <w:tabs>
                <w:tab w:val="decimal" w:pos="39"/>
              </w:tabs>
              <w:spacing w:line="240" w:lineRule="auto"/>
              <w:ind w:left="39" w:right="-171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6F3E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</w:t>
            </w:r>
            <w:r w:rsidR="00BC775A" w:rsidRPr="006F3E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ที่จะครบกำหนด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CFA4A" w14:textId="77777777" w:rsidR="000769A3" w:rsidRPr="006F3E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76AD95A" w14:textId="77777777" w:rsidR="000769A3" w:rsidRPr="006F3E6C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9211DE5" w14:textId="77777777" w:rsidR="000769A3" w:rsidRPr="006F3E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684CFFB" w14:textId="77777777" w:rsidR="000769A3" w:rsidRPr="006F3E6C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2B9858" w14:textId="77777777" w:rsidR="000769A3" w:rsidRPr="006F3E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380185F" w14:textId="77777777" w:rsidR="000769A3" w:rsidRPr="006F3E6C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433DB64" w14:textId="77777777" w:rsidR="000769A3" w:rsidRPr="006F3E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4744DDD" w14:textId="77777777" w:rsidR="000769A3" w:rsidRPr="006F3E6C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CDBFC84" w14:textId="77777777" w:rsidR="000769A3" w:rsidRPr="006F3E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E7316B8" w14:textId="77777777" w:rsidR="000769A3" w:rsidRPr="006F3E6C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3B3E3F" w14:textId="77777777" w:rsidR="000769A3" w:rsidRPr="006F3E6C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D7A47" w:rsidRPr="006F3E6C" w14:paraId="789112BB" w14:textId="77777777" w:rsidTr="00BC775A">
        <w:trPr>
          <w:trHeight w:val="403"/>
        </w:trPr>
        <w:tc>
          <w:tcPr>
            <w:tcW w:w="2124" w:type="dxa"/>
          </w:tcPr>
          <w:p w14:paraId="64B43A30" w14:textId="0A1F70DC" w:rsidR="007D7A47" w:rsidRPr="006F3E6C" w:rsidRDefault="007D7A47" w:rsidP="007D7A47">
            <w:pPr>
              <w:spacing w:line="240" w:lineRule="auto"/>
              <w:ind w:left="157" w:right="-171" w:hanging="118"/>
              <w:rPr>
                <w:rFonts w:ascii="Angsana New" w:hAnsi="Angsana New"/>
                <w:sz w:val="28"/>
                <w:szCs w:val="28"/>
                <w:cs/>
              </w:rPr>
            </w:pPr>
            <w:r w:rsidRPr="006F3E6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6F3E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6827" w:rsidRPr="00796827">
              <w:rPr>
                <w:rFonts w:ascii="Angsana New" w:hAnsi="Angsana New"/>
                <w:sz w:val="28"/>
                <w:szCs w:val="28"/>
              </w:rPr>
              <w:t>1</w:t>
            </w:r>
            <w:r w:rsidRPr="006F3E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3E6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920A5" w14:textId="7678C4F1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="005D714D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D658A5" w14:textId="77777777" w:rsidR="007D7A47" w:rsidRPr="006F3E6C" w:rsidRDefault="007D7A47" w:rsidP="007D7A4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71391C7" w14:textId="0884806C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682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CC3EFC" w14:textId="77777777" w:rsidR="007D7A47" w:rsidRPr="006F3E6C" w:rsidRDefault="007D7A47" w:rsidP="007D7A4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990C29" w14:textId="503AF480" w:rsidR="007D7A47" w:rsidRPr="006F3E6C" w:rsidRDefault="005D714D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Pr="006F3E6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  <w:r w:rsidRPr="006F3E6C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C7446B9" w14:textId="77777777" w:rsidR="007D7A47" w:rsidRPr="006F3E6C" w:rsidRDefault="007D7A47" w:rsidP="007D7A47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3CA3280" w14:textId="4737D8D4" w:rsidR="007D7A47" w:rsidRPr="006F3E6C" w:rsidRDefault="007D7A4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 w:rsidRPr="006F3E6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506</w:t>
            </w:r>
            <w:r w:rsidRPr="006F3E6C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F0025C0" w14:textId="77777777" w:rsidR="007D7A47" w:rsidRPr="006F3E6C" w:rsidRDefault="007D7A47" w:rsidP="007D7A47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3B51B01" w14:textId="30FD3D9E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C439B4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5D9D08D" w14:textId="77777777" w:rsidR="007D7A47" w:rsidRPr="006F3E6C" w:rsidRDefault="007D7A47" w:rsidP="007D7A47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228D3B" w14:textId="0950DAA8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828</w:t>
            </w:r>
          </w:p>
        </w:tc>
      </w:tr>
      <w:tr w:rsidR="007D7A47" w:rsidRPr="006F3E6C" w14:paraId="27B6AD24" w14:textId="77777777" w:rsidTr="00BC775A">
        <w:trPr>
          <w:trHeight w:val="403"/>
        </w:trPr>
        <w:tc>
          <w:tcPr>
            <w:tcW w:w="2124" w:type="dxa"/>
            <w:vAlign w:val="bottom"/>
          </w:tcPr>
          <w:p w14:paraId="7A126FAE" w14:textId="04ABEB14" w:rsidR="007D7A47" w:rsidRPr="006F3E6C" w:rsidRDefault="00796827" w:rsidP="007D7A47">
            <w:pPr>
              <w:spacing w:line="240" w:lineRule="auto"/>
              <w:ind w:left="342" w:right="-171" w:hanging="303"/>
              <w:rPr>
                <w:rFonts w:ascii="Angsana New" w:hAnsi="Angsana New"/>
                <w:sz w:val="28"/>
                <w:szCs w:val="28"/>
                <w:cs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1</w:t>
            </w:r>
            <w:r w:rsidR="007D7A47" w:rsidRPr="006F3E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96827">
              <w:rPr>
                <w:rFonts w:ascii="Angsana New" w:hAnsi="Angsana New"/>
                <w:sz w:val="28"/>
                <w:szCs w:val="28"/>
              </w:rPr>
              <w:t>5</w:t>
            </w:r>
            <w:r w:rsidR="007D7A47" w:rsidRPr="006F3E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7A47" w:rsidRPr="006F3E6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365D1" w14:textId="35D437D2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262</w:t>
            </w:r>
            <w:r w:rsidR="005D714D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75C34B" w14:textId="77777777" w:rsidR="007D7A47" w:rsidRPr="006F3E6C" w:rsidRDefault="007D7A47" w:rsidP="007D7A4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2D1C8D8" w14:textId="3FF73A95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270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512F3F1" w14:textId="77777777" w:rsidR="007D7A47" w:rsidRPr="006F3E6C" w:rsidRDefault="007D7A47" w:rsidP="007D7A4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25267C" w14:textId="36450B5E" w:rsidR="007D7A47" w:rsidRPr="006F3E6C" w:rsidRDefault="005D714D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163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3425D42" w14:textId="77777777" w:rsidR="007D7A47" w:rsidRPr="006F3E6C" w:rsidRDefault="007D7A47" w:rsidP="007D7A47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006A45" w14:textId="45918BF1" w:rsidR="007D7A47" w:rsidRPr="006F3E6C" w:rsidRDefault="007D7A4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636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EF9A2DF" w14:textId="77777777" w:rsidR="007D7A47" w:rsidRPr="006F3E6C" w:rsidRDefault="007D7A47" w:rsidP="007D7A47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9EA1BA1" w14:textId="356F8191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C439B4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532C86E" w14:textId="77777777" w:rsidR="007D7A47" w:rsidRPr="006F3E6C" w:rsidRDefault="007D7A47" w:rsidP="007D7A47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83FEEBD" w14:textId="68321FC8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292</w:t>
            </w:r>
          </w:p>
        </w:tc>
      </w:tr>
      <w:tr w:rsidR="007D7A47" w:rsidRPr="006F3E6C" w14:paraId="760F3CE4" w14:textId="77777777" w:rsidTr="00BC775A">
        <w:trPr>
          <w:trHeight w:val="403"/>
        </w:trPr>
        <w:tc>
          <w:tcPr>
            <w:tcW w:w="2124" w:type="dxa"/>
          </w:tcPr>
          <w:p w14:paraId="51F20C1A" w14:textId="32CBC04A" w:rsidR="007D7A47" w:rsidRPr="006F3E6C" w:rsidRDefault="007D7A47" w:rsidP="007D7A47">
            <w:pPr>
              <w:tabs>
                <w:tab w:val="left" w:pos="123"/>
              </w:tabs>
              <w:spacing w:line="240" w:lineRule="auto"/>
              <w:ind w:left="123" w:right="-171" w:hanging="8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3E6C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F3E6C">
              <w:rPr>
                <w:rFonts w:ascii="Angsana New" w:hAnsi="Angsana New"/>
                <w:sz w:val="28"/>
                <w:szCs w:val="28"/>
                <w:cs/>
              </w:rPr>
              <w:t>กว่า</w:t>
            </w:r>
            <w:r w:rsidRPr="006F3E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6827" w:rsidRPr="00796827">
              <w:rPr>
                <w:rFonts w:ascii="Angsana New" w:hAnsi="Angsana New"/>
                <w:sz w:val="28"/>
                <w:szCs w:val="28"/>
              </w:rPr>
              <w:t>5</w:t>
            </w:r>
            <w:r w:rsidRPr="006F3E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3E6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1E6E" w14:textId="0C9944F5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466</w:t>
            </w:r>
            <w:r w:rsidR="005D714D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E74BC2" w14:textId="77777777" w:rsidR="007D7A47" w:rsidRPr="006F3E6C" w:rsidRDefault="007D7A47" w:rsidP="007D7A47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23D99" w14:textId="1A8F9864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526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C11F49E" w14:textId="77777777" w:rsidR="007D7A47" w:rsidRPr="006F3E6C" w:rsidRDefault="007D7A47" w:rsidP="007D7A47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29AA" w14:textId="2CACDA54" w:rsidR="007D7A47" w:rsidRPr="006F3E6C" w:rsidRDefault="005D714D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297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A65378B" w14:textId="77777777" w:rsidR="007D7A47" w:rsidRPr="006F3E6C" w:rsidRDefault="007D7A47" w:rsidP="007D7A47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0D911" w14:textId="2FF8EB20" w:rsidR="007D7A47" w:rsidRPr="006F3E6C" w:rsidRDefault="007D7A4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334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681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9642788" w14:textId="77777777" w:rsidR="007D7A47" w:rsidRPr="006F3E6C" w:rsidRDefault="007D7A47" w:rsidP="007D7A47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7BBF" w14:textId="3AF3AFAE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="00C439B4" w:rsidRPr="006F3E6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1914B72" w14:textId="77777777" w:rsidR="007D7A47" w:rsidRPr="006F3E6C" w:rsidRDefault="007D7A47" w:rsidP="007D7A47">
            <w:pPr>
              <w:tabs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0E08" w14:textId="0CBEBB7B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191</w:t>
            </w:r>
            <w:r w:rsidR="007D7A47" w:rsidRPr="006F3E6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</w:tr>
      <w:tr w:rsidR="007D7A47" w:rsidRPr="006F3E6C" w14:paraId="619992D1" w14:textId="77777777" w:rsidTr="00BC775A">
        <w:trPr>
          <w:trHeight w:val="70"/>
        </w:trPr>
        <w:tc>
          <w:tcPr>
            <w:tcW w:w="2124" w:type="dxa"/>
            <w:vAlign w:val="bottom"/>
          </w:tcPr>
          <w:p w14:paraId="419FFDED" w14:textId="77777777" w:rsidR="007D7A47" w:rsidRPr="006F3E6C" w:rsidRDefault="007D7A47" w:rsidP="007D7A47">
            <w:pPr>
              <w:spacing w:line="240" w:lineRule="auto"/>
              <w:ind w:left="157" w:right="-171" w:hanging="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D33C2" w14:textId="5110A9B2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797</w:t>
            </w:r>
            <w:r w:rsidR="005D714D" w:rsidRPr="006F3E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1757F8" w14:textId="77777777" w:rsidR="007D7A47" w:rsidRPr="006F3E6C" w:rsidRDefault="007D7A47" w:rsidP="007D7A47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68B4E" w14:textId="62EE465E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866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6AEA62" w14:textId="77777777" w:rsidR="007D7A47" w:rsidRPr="006F3E6C" w:rsidRDefault="007D7A47" w:rsidP="007D7A47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E6A2D" w14:textId="5C43DBEC" w:rsidR="007D7A47" w:rsidRPr="006F3E6C" w:rsidRDefault="005D714D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F3E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506</w:t>
            </w:r>
            <w:r w:rsidRPr="006F3E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317</w:t>
            </w:r>
            <w:r w:rsidRPr="006F3E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82BF925" w14:textId="77777777" w:rsidR="007D7A47" w:rsidRPr="006F3E6C" w:rsidRDefault="007D7A47" w:rsidP="007D7A47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1CE24" w14:textId="0C5253D5" w:rsidR="007D7A47" w:rsidRPr="006F3E6C" w:rsidRDefault="007D7A4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F3E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553</w:t>
            </w:r>
            <w:r w:rsidRPr="006F3E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823</w:t>
            </w:r>
            <w:r w:rsidRPr="006F3E6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24E22C8" w14:textId="77777777" w:rsidR="007D7A47" w:rsidRPr="006F3E6C" w:rsidRDefault="007D7A47" w:rsidP="007D7A47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9151E" w14:textId="1D9DB3E3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290</w:t>
            </w:r>
            <w:r w:rsidR="00C439B4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DCBFE29" w14:textId="77777777" w:rsidR="007D7A47" w:rsidRPr="006F3E6C" w:rsidRDefault="007D7A47" w:rsidP="007D7A47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231B3" w14:textId="0693C9F8" w:rsidR="007D7A47" w:rsidRPr="006F3E6C" w:rsidRDefault="00796827" w:rsidP="007D7A47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312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806</w:t>
            </w:r>
          </w:p>
        </w:tc>
      </w:tr>
    </w:tbl>
    <w:p w14:paraId="1A374CBD" w14:textId="22E1C9C7" w:rsidR="00476AC5" w:rsidRPr="006F3E6C" w:rsidRDefault="00476AC5" w:rsidP="000769A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56945EC9" w14:textId="1F846C53" w:rsidR="000769A3" w:rsidRPr="00B21C6E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B21C6E">
        <w:rPr>
          <w:rFonts w:ascii="Angsana New" w:hAnsi="Angsana New"/>
          <w:sz w:val="30"/>
          <w:szCs w:val="30"/>
          <w:cs/>
        </w:rPr>
        <w:t xml:space="preserve">ในปี </w:t>
      </w:r>
      <w:r w:rsidR="00796827" w:rsidRPr="00796827">
        <w:rPr>
          <w:rFonts w:ascii="Angsana New" w:hAnsi="Angsana New"/>
          <w:sz w:val="30"/>
          <w:szCs w:val="30"/>
        </w:rPr>
        <w:t>2552</w:t>
      </w:r>
      <w:r w:rsidRPr="00B21C6E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เพื่อให้บริการสร้างสถานีผลิตก๊าซธรรมชาติอัดซึ่งประกอบด้วยสิ่งปลูกสร้างอื่น และให้บริการอัดก๊าซธรรมชาติ โดยสัญญาดังกล่าวมีระยะเวลา </w:t>
      </w:r>
      <w:r w:rsidR="00796827" w:rsidRPr="00796827">
        <w:rPr>
          <w:rFonts w:ascii="Angsana New" w:hAnsi="Angsana New"/>
          <w:sz w:val="30"/>
          <w:szCs w:val="30"/>
        </w:rPr>
        <w:t>20</w:t>
      </w:r>
      <w:r w:rsidRPr="00B21C6E">
        <w:rPr>
          <w:rFonts w:ascii="Angsana New" w:hAnsi="Angsana New"/>
          <w:sz w:val="30"/>
          <w:szCs w:val="30"/>
          <w:cs/>
        </w:rPr>
        <w:t xml:space="preserve"> ปี และสิ้นสุดอายุสัญญาในปี </w:t>
      </w:r>
      <w:r w:rsidR="00796827" w:rsidRPr="00796827">
        <w:rPr>
          <w:rFonts w:ascii="Angsana New" w:hAnsi="Angsana New"/>
          <w:sz w:val="30"/>
          <w:szCs w:val="30"/>
        </w:rPr>
        <w:t>2572</w:t>
      </w:r>
      <w:r w:rsidRPr="00B21C6E">
        <w:rPr>
          <w:rFonts w:ascii="Angsana New" w:hAnsi="Angsana New"/>
          <w:sz w:val="30"/>
          <w:szCs w:val="30"/>
          <w:cs/>
        </w:rPr>
        <w:t xml:space="preserve"> ต่อมาในปี </w:t>
      </w:r>
      <w:r w:rsidR="00796827" w:rsidRPr="00796827">
        <w:rPr>
          <w:rFonts w:ascii="Angsana New" w:hAnsi="Angsana New"/>
          <w:sz w:val="30"/>
          <w:szCs w:val="30"/>
        </w:rPr>
        <w:t>2558</w:t>
      </w:r>
      <w:r w:rsidRPr="00B21C6E">
        <w:rPr>
          <w:rFonts w:ascii="Angsana New" w:hAnsi="Angsana New"/>
          <w:sz w:val="30"/>
          <w:szCs w:val="30"/>
          <w:cs/>
        </w:rPr>
        <w:t xml:space="preserve"> บริษัทได้ทำสัญญาเพิ่มเติมกับบริษัทดังกล่าวเกี่ยวกับบริการอัดก๊าซธรรมชาติ โดยสัญญาเพิ่มเติมดังกล่าวมีระยะเวลา </w:t>
      </w:r>
      <w:r w:rsidR="00796827" w:rsidRPr="00796827">
        <w:rPr>
          <w:rFonts w:ascii="Angsana New" w:hAnsi="Angsana New"/>
          <w:sz w:val="30"/>
          <w:szCs w:val="30"/>
        </w:rPr>
        <w:t>14</w:t>
      </w:r>
      <w:r w:rsidRPr="00B21C6E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="00796827" w:rsidRPr="00796827">
        <w:rPr>
          <w:rFonts w:ascii="Angsana New" w:hAnsi="Angsana New"/>
          <w:sz w:val="30"/>
          <w:szCs w:val="30"/>
        </w:rPr>
        <w:t>2572</w:t>
      </w:r>
      <w:r w:rsidRPr="00B21C6E">
        <w:rPr>
          <w:rFonts w:ascii="Angsana New" w:hAnsi="Angsana New"/>
          <w:sz w:val="30"/>
          <w:szCs w:val="30"/>
          <w:cs/>
        </w:rPr>
        <w:t xml:space="preserve"> </w:t>
      </w:r>
    </w:p>
    <w:p w14:paraId="68696E22" w14:textId="77777777" w:rsidR="00A97710" w:rsidRPr="006F3E6C" w:rsidRDefault="00A97710" w:rsidP="000769A3">
      <w:pPr>
        <w:spacing w:line="240" w:lineRule="auto"/>
        <w:ind w:left="531"/>
        <w:jc w:val="thaiDistribute"/>
        <w:rPr>
          <w:rFonts w:ascii="Angsana New" w:hAnsi="Angsana New"/>
          <w:sz w:val="28"/>
          <w:szCs w:val="28"/>
        </w:rPr>
      </w:pPr>
    </w:p>
    <w:p w14:paraId="1E0101E9" w14:textId="134B4CEE" w:rsidR="000F32B1" w:rsidRPr="006F3E6C" w:rsidRDefault="000F32B1" w:rsidP="00EC1C3C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6F3E6C">
        <w:rPr>
          <w:rFonts w:ascii="Angsana New" w:hAnsi="Angsana New"/>
          <w:b/>
          <w:bCs/>
          <w:sz w:val="28"/>
          <w:szCs w:val="28"/>
          <w:cs/>
          <w:lang w:val="th-TH"/>
        </w:rPr>
        <w:t>สินค้าคงเหลือ</w:t>
      </w:r>
    </w:p>
    <w:p w14:paraId="27B30A2F" w14:textId="77777777" w:rsidR="000F32B1" w:rsidRPr="006F3E6C" w:rsidRDefault="000F32B1" w:rsidP="000F32B1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270"/>
        <w:gridCol w:w="1080"/>
        <w:gridCol w:w="249"/>
        <w:gridCol w:w="1101"/>
        <w:gridCol w:w="247"/>
        <w:gridCol w:w="1103"/>
      </w:tblGrid>
      <w:tr w:rsidR="00C577F4" w:rsidRPr="006F3E6C" w14:paraId="74D5BCE5" w14:textId="77777777" w:rsidTr="00E06690">
        <w:trPr>
          <w:tblHeader/>
        </w:trPr>
        <w:tc>
          <w:tcPr>
            <w:tcW w:w="4590" w:type="dxa"/>
          </w:tcPr>
          <w:p w14:paraId="1A9A6BF1" w14:textId="77777777" w:rsidR="00DC2AC8" w:rsidRPr="006F3E6C" w:rsidRDefault="00DC2AC8" w:rsidP="00E054B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312BBF3D" w14:textId="77777777" w:rsidR="00DC2AC8" w:rsidRPr="006F3E6C" w:rsidRDefault="00DC2AC8" w:rsidP="00E054B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F3E6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65453F5" w14:textId="77777777" w:rsidR="00DC2AC8" w:rsidRPr="006F3E6C" w:rsidRDefault="00DC2AC8" w:rsidP="00E054B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51" w:type="dxa"/>
            <w:gridSpan w:val="3"/>
            <w:hideMark/>
          </w:tcPr>
          <w:p w14:paraId="1C25E52D" w14:textId="77777777" w:rsidR="00DC2AC8" w:rsidRPr="006F3E6C" w:rsidRDefault="00DC2AC8" w:rsidP="00E054B3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F3E6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F4" w:rsidRPr="006F3E6C" w14:paraId="00566CFF" w14:textId="77777777" w:rsidTr="00E06690">
        <w:trPr>
          <w:tblHeader/>
        </w:trPr>
        <w:tc>
          <w:tcPr>
            <w:tcW w:w="4590" w:type="dxa"/>
          </w:tcPr>
          <w:p w14:paraId="46BC9D52" w14:textId="77777777" w:rsidR="000769A3" w:rsidRPr="006F3E6C" w:rsidRDefault="000769A3" w:rsidP="000769A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CEC1DA4" w14:textId="7D7E05B4" w:rsidR="000769A3" w:rsidRPr="006F3E6C" w:rsidRDefault="00796827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93A0807" w14:textId="77777777" w:rsidR="000769A3" w:rsidRPr="006F3E6C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252BA26" w14:textId="3FCD685B" w:rsidR="000769A3" w:rsidRPr="006F3E6C" w:rsidRDefault="00796827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9" w:type="dxa"/>
          </w:tcPr>
          <w:p w14:paraId="1ABC3A32" w14:textId="77777777" w:rsidR="000769A3" w:rsidRPr="006F3E6C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1" w:type="dxa"/>
            <w:hideMark/>
          </w:tcPr>
          <w:p w14:paraId="42114357" w14:textId="325F10B2" w:rsidR="000769A3" w:rsidRPr="006F3E6C" w:rsidRDefault="00796827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7" w:type="dxa"/>
          </w:tcPr>
          <w:p w14:paraId="2B513CC5" w14:textId="77777777" w:rsidR="000769A3" w:rsidRPr="006F3E6C" w:rsidRDefault="000769A3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hideMark/>
          </w:tcPr>
          <w:p w14:paraId="66951513" w14:textId="3ED4A8B3" w:rsidR="000769A3" w:rsidRPr="006F3E6C" w:rsidRDefault="00796827" w:rsidP="000769A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2AC8" w:rsidRPr="006F3E6C" w14:paraId="0E58F104" w14:textId="77777777" w:rsidTr="00E06690">
        <w:trPr>
          <w:tblHeader/>
        </w:trPr>
        <w:tc>
          <w:tcPr>
            <w:tcW w:w="4590" w:type="dxa"/>
          </w:tcPr>
          <w:p w14:paraId="0EA0261E" w14:textId="77777777" w:rsidR="00DC2AC8" w:rsidRPr="006F3E6C" w:rsidRDefault="00DC2AC8" w:rsidP="00E054B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30E2F836" w14:textId="77777777" w:rsidR="00DC2AC8" w:rsidRPr="006F3E6C" w:rsidRDefault="001F774B" w:rsidP="001F774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F3E6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</w:t>
            </w:r>
            <w:r w:rsidR="00DC2AC8" w:rsidRPr="006F3E6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1E1A60" w:rsidRPr="006F3E6C" w14:paraId="50829E5B" w14:textId="77777777" w:rsidTr="00E06690">
        <w:tc>
          <w:tcPr>
            <w:tcW w:w="4590" w:type="dxa"/>
            <w:hideMark/>
          </w:tcPr>
          <w:p w14:paraId="0522D164" w14:textId="77777777" w:rsidR="001E1A60" w:rsidRPr="006F3E6C" w:rsidRDefault="001E1A60" w:rsidP="001E1A60">
            <w:pPr>
              <w:ind w:left="-123" w:firstLine="200"/>
              <w:rPr>
                <w:rFonts w:ascii="Angsana New" w:hAnsi="Angsana New"/>
                <w:sz w:val="28"/>
                <w:szCs w:val="28"/>
              </w:rPr>
            </w:pPr>
            <w:r w:rsidRPr="006F3E6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23C79FE1" w14:textId="25041875" w:rsidR="001E1A60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270" w:type="dxa"/>
          </w:tcPr>
          <w:p w14:paraId="3C4D3735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4BB621" w14:textId="73BE693C" w:rsidR="001E1A60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249" w:type="dxa"/>
          </w:tcPr>
          <w:p w14:paraId="689713EF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06E4B316" w14:textId="08EEB387" w:rsidR="001E1A60" w:rsidRPr="006F3E6C" w:rsidRDefault="001E1A60" w:rsidP="001E1A6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7" w:type="dxa"/>
          </w:tcPr>
          <w:p w14:paraId="0EB6FEC1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1D57E897" w14:textId="5A282C5F" w:rsidR="001E1A60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</w:p>
        </w:tc>
      </w:tr>
      <w:tr w:rsidR="001E1A60" w:rsidRPr="006F3E6C" w14:paraId="374CB32B" w14:textId="77777777" w:rsidTr="00E06690">
        <w:tc>
          <w:tcPr>
            <w:tcW w:w="4590" w:type="dxa"/>
            <w:hideMark/>
          </w:tcPr>
          <w:p w14:paraId="3E01D70F" w14:textId="77777777" w:rsidR="001E1A60" w:rsidRPr="006F3E6C" w:rsidRDefault="001E1A60" w:rsidP="001E1A60">
            <w:pPr>
              <w:ind w:left="-123" w:firstLine="200"/>
              <w:rPr>
                <w:rFonts w:ascii="Angsana New" w:hAnsi="Angsana New"/>
                <w:sz w:val="28"/>
                <w:szCs w:val="28"/>
              </w:rPr>
            </w:pPr>
            <w:r w:rsidRPr="006F3E6C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67A437A8" w14:textId="034606C1" w:rsidR="001E1A60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70" w:type="dxa"/>
          </w:tcPr>
          <w:p w14:paraId="21F826BD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2DA0E" w14:textId="55B70717" w:rsidR="001E1A60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249" w:type="dxa"/>
          </w:tcPr>
          <w:p w14:paraId="4AA42A2B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16F2A0B8" w14:textId="67169694" w:rsidR="001E1A60" w:rsidRPr="006F3E6C" w:rsidRDefault="001E1A60" w:rsidP="001E1A6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779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7" w:type="dxa"/>
          </w:tcPr>
          <w:p w14:paraId="750C784D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7A700A6B" w14:textId="327270B2" w:rsidR="001E1A60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976</w:t>
            </w:r>
          </w:p>
        </w:tc>
      </w:tr>
      <w:tr w:rsidR="001E1A60" w:rsidRPr="006F3E6C" w14:paraId="50494E18" w14:textId="77777777" w:rsidTr="00E06690">
        <w:tc>
          <w:tcPr>
            <w:tcW w:w="4590" w:type="dxa"/>
            <w:hideMark/>
          </w:tcPr>
          <w:p w14:paraId="14823BAF" w14:textId="77777777" w:rsidR="001E1A60" w:rsidRPr="006F3E6C" w:rsidRDefault="001E1A60" w:rsidP="001E1A60">
            <w:pPr>
              <w:ind w:left="-123" w:firstLine="200"/>
              <w:rPr>
                <w:rFonts w:ascii="Angsana New" w:hAnsi="Angsana New"/>
                <w:sz w:val="28"/>
                <w:szCs w:val="28"/>
              </w:rPr>
            </w:pPr>
            <w:r w:rsidRPr="006F3E6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</w:tcPr>
          <w:p w14:paraId="633871DA" w14:textId="7DAAB2E3" w:rsidR="001E1A60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341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0774AAC4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C7CA44" w14:textId="02861B10" w:rsidR="001E1A60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345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49" w:type="dxa"/>
          </w:tcPr>
          <w:p w14:paraId="08A75ADD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175580B1" w14:textId="73C42D8E" w:rsidR="001E1A60" w:rsidRPr="006F3E6C" w:rsidRDefault="001E1A60" w:rsidP="001E1A6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797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7" w:type="dxa"/>
          </w:tcPr>
          <w:p w14:paraId="4636C6D0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3E760276" w14:textId="7AC2F7D0" w:rsidR="001E1A60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342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041</w:t>
            </w:r>
          </w:p>
        </w:tc>
      </w:tr>
      <w:tr w:rsidR="001E1A60" w:rsidRPr="006F3E6C" w14:paraId="5E87D2EE" w14:textId="77777777" w:rsidTr="00E06690">
        <w:tc>
          <w:tcPr>
            <w:tcW w:w="4590" w:type="dxa"/>
            <w:hideMark/>
          </w:tcPr>
          <w:p w14:paraId="2745D7C5" w14:textId="77777777" w:rsidR="001E1A60" w:rsidRPr="006F3E6C" w:rsidRDefault="001E1A60" w:rsidP="001E1A60">
            <w:pPr>
              <w:ind w:left="-123" w:firstLine="200"/>
              <w:rPr>
                <w:rFonts w:ascii="Angsana New" w:hAnsi="Angsana New"/>
                <w:sz w:val="28"/>
                <w:szCs w:val="28"/>
              </w:rPr>
            </w:pPr>
            <w:r w:rsidRPr="006F3E6C">
              <w:rPr>
                <w:rFonts w:ascii="Angsana New" w:hAnsi="Angsana New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170" w:type="dxa"/>
          </w:tcPr>
          <w:p w14:paraId="3D736D5E" w14:textId="09EAEA49" w:rsidR="001E1A60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270" w:type="dxa"/>
          </w:tcPr>
          <w:p w14:paraId="10378FF6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A778E" w14:textId="59D0DE0F" w:rsidR="001E1A60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49" w:type="dxa"/>
          </w:tcPr>
          <w:p w14:paraId="46E95C5A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0188B367" w14:textId="72B93211" w:rsidR="001E1A60" w:rsidRPr="006F3E6C" w:rsidRDefault="001E1A60" w:rsidP="001E1A6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055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7" w:type="dxa"/>
          </w:tcPr>
          <w:p w14:paraId="74572D90" w14:textId="77777777" w:rsidR="001E1A60" w:rsidRPr="006F3E6C" w:rsidRDefault="001E1A60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F7BE187" w14:textId="0EC29522" w:rsidR="001E1A60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</w:p>
        </w:tc>
      </w:tr>
      <w:tr w:rsidR="007D7A47" w:rsidRPr="006F3E6C" w14:paraId="15C4B970" w14:textId="77777777" w:rsidTr="00E06690">
        <w:trPr>
          <w:trHeight w:val="416"/>
        </w:trPr>
        <w:tc>
          <w:tcPr>
            <w:tcW w:w="4590" w:type="dxa"/>
          </w:tcPr>
          <w:p w14:paraId="30263640" w14:textId="77777777" w:rsidR="007D7A47" w:rsidRPr="006F3E6C" w:rsidRDefault="007D7A47" w:rsidP="007D7A47">
            <w:pPr>
              <w:ind w:left="-123" w:firstLine="2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4FBF1B8" w14:textId="23530F26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424</w:t>
            </w:r>
            <w:r w:rsidR="00C439B4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1074E9BA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373BCA" w14:textId="08706895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457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249" w:type="dxa"/>
          </w:tcPr>
          <w:p w14:paraId="11FDAF91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4C4518D4" w14:textId="5E0F3DB5" w:rsidR="007D7A47" w:rsidRPr="006F3E6C" w:rsidRDefault="00796827" w:rsidP="001E1A6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399</w:t>
            </w:r>
            <w:r w:rsidR="00C439B4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247" w:type="dxa"/>
          </w:tcPr>
          <w:p w14:paraId="11D65DFA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right w:val="nil"/>
            </w:tcBorders>
          </w:tcPr>
          <w:p w14:paraId="67DFF4F1" w14:textId="4CFF6558" w:rsidR="007D7A47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399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003</w:t>
            </w:r>
          </w:p>
        </w:tc>
      </w:tr>
      <w:tr w:rsidR="007D7A47" w:rsidRPr="006F3E6C" w14:paraId="42B38567" w14:textId="77777777" w:rsidTr="00E06690">
        <w:trPr>
          <w:trHeight w:val="416"/>
        </w:trPr>
        <w:tc>
          <w:tcPr>
            <w:tcW w:w="4590" w:type="dxa"/>
          </w:tcPr>
          <w:p w14:paraId="33D3408C" w14:textId="7DA46963" w:rsidR="007D7A47" w:rsidRPr="006F3E6C" w:rsidRDefault="007D7A47" w:rsidP="007D7A47">
            <w:pPr>
              <w:ind w:left="-123" w:firstLine="200"/>
              <w:rPr>
                <w:rFonts w:ascii="Angsana New" w:hAnsi="Angsana New"/>
                <w:sz w:val="28"/>
                <w:szCs w:val="28"/>
                <w:cs/>
              </w:rPr>
            </w:pPr>
            <w:r w:rsidRPr="006F3E6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F3E6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0CDC24E" w14:textId="2D3112D5" w:rsidR="007D7A47" w:rsidRPr="006F3E6C" w:rsidRDefault="00C439B4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A40E11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892A6C7" w14:textId="3F2959E7" w:rsidR="007D7A47" w:rsidRPr="006F3E6C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359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4D14D33E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</w:tcPr>
          <w:p w14:paraId="10955E51" w14:textId="1978134E" w:rsidR="007D7A47" w:rsidRPr="006F3E6C" w:rsidRDefault="00C439B4" w:rsidP="001E1A6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</w:tcPr>
          <w:p w14:paraId="4D501507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</w:tcPr>
          <w:p w14:paraId="7F42DA09" w14:textId="395FA011" w:rsidR="007D7A47" w:rsidRPr="006F3E6C" w:rsidRDefault="007D7A4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149</w:t>
            </w:r>
            <w:r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D7A47" w:rsidRPr="006F3E6C" w14:paraId="32E3E028" w14:textId="77777777" w:rsidTr="00E06690">
        <w:trPr>
          <w:trHeight w:val="416"/>
        </w:trPr>
        <w:tc>
          <w:tcPr>
            <w:tcW w:w="4590" w:type="dxa"/>
            <w:hideMark/>
          </w:tcPr>
          <w:p w14:paraId="7C119D40" w14:textId="77777777" w:rsidR="007D7A47" w:rsidRPr="006F3E6C" w:rsidRDefault="007D7A47" w:rsidP="007D7A47">
            <w:pPr>
              <w:ind w:left="-123" w:firstLine="2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AA27A" w14:textId="37162994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314</w:t>
            </w:r>
            <w:r w:rsidR="001E1A60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70" w:type="dxa"/>
          </w:tcPr>
          <w:p w14:paraId="5AC7F078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116BE" w14:textId="5565DA7A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353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49" w:type="dxa"/>
          </w:tcPr>
          <w:p w14:paraId="7EB2471E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50C6" w14:textId="3E265751" w:rsidR="007D7A47" w:rsidRPr="006F3E6C" w:rsidRDefault="00796827" w:rsidP="001E1A6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295</w:t>
            </w:r>
            <w:r w:rsidR="00C439B4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247" w:type="dxa"/>
          </w:tcPr>
          <w:p w14:paraId="1BAA6D9C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BBD8E" w14:textId="762E9F65" w:rsidR="007D7A47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299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854</w:t>
            </w:r>
          </w:p>
        </w:tc>
      </w:tr>
      <w:tr w:rsidR="007D7A47" w:rsidRPr="006F3E6C" w14:paraId="51781101" w14:textId="77777777" w:rsidTr="006332E4">
        <w:trPr>
          <w:trHeight w:val="179"/>
        </w:trPr>
        <w:tc>
          <w:tcPr>
            <w:tcW w:w="4590" w:type="dxa"/>
          </w:tcPr>
          <w:p w14:paraId="780D1B3B" w14:textId="77777777" w:rsidR="007D7A47" w:rsidRPr="006F3E6C" w:rsidRDefault="007D7A47" w:rsidP="007D7A47">
            <w:pPr>
              <w:ind w:lef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9DA99E6" w14:textId="77777777" w:rsidR="007D7A47" w:rsidRPr="006F3E6C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4EE2F2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765484F" w14:textId="77777777" w:rsidR="007D7A47" w:rsidRPr="006F3E6C" w:rsidRDefault="007D7A47" w:rsidP="001E1A6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</w:tcPr>
          <w:p w14:paraId="3393FC35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4F3F3A3F" w14:textId="77777777" w:rsidR="007D7A47" w:rsidRPr="006F3E6C" w:rsidRDefault="007D7A47" w:rsidP="001E1A6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</w:tcPr>
          <w:p w14:paraId="47AA572E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left w:val="nil"/>
              <w:bottom w:val="nil"/>
              <w:right w:val="nil"/>
            </w:tcBorders>
          </w:tcPr>
          <w:p w14:paraId="6CDF66CF" w14:textId="77777777" w:rsidR="007D7A47" w:rsidRPr="006F3E6C" w:rsidRDefault="007D7A47" w:rsidP="001E1A6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D7A47" w:rsidRPr="006F3E6C" w14:paraId="729AB6FC" w14:textId="77777777" w:rsidTr="00E06690">
        <w:trPr>
          <w:trHeight w:val="713"/>
        </w:trPr>
        <w:tc>
          <w:tcPr>
            <w:tcW w:w="4590" w:type="dxa"/>
            <w:hideMark/>
          </w:tcPr>
          <w:p w14:paraId="5DC76B70" w14:textId="77777777" w:rsidR="007D7A47" w:rsidRPr="006F3E6C" w:rsidRDefault="007D7A47" w:rsidP="007D7A47">
            <w:pPr>
              <w:ind w:left="147" w:hanging="70"/>
              <w:rPr>
                <w:rFonts w:ascii="Angsana New" w:hAnsi="Angsana New"/>
                <w:b/>
                <w:sz w:val="28"/>
                <w:szCs w:val="28"/>
              </w:rPr>
            </w:pPr>
            <w:r w:rsidRPr="006F3E6C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ต้นทุนของสินค้าคงเหลือที่</w:t>
            </w:r>
            <w:r w:rsidRPr="006F3E6C">
              <w:rPr>
                <w:rFonts w:ascii="Angsana New" w:hAnsi="Angsana New" w:hint="cs"/>
                <w:b/>
                <w:sz w:val="28"/>
                <w:szCs w:val="28"/>
                <w:cs/>
              </w:rPr>
              <w:t>บันทึก</w:t>
            </w:r>
            <w:r w:rsidRPr="006F3E6C">
              <w:rPr>
                <w:rFonts w:ascii="Angsana New" w:hAnsi="Angsana New"/>
                <w:b/>
                <w:sz w:val="28"/>
                <w:szCs w:val="28"/>
                <w:cs/>
              </w:rPr>
              <w:t>รวมในบัญชี</w:t>
            </w:r>
          </w:p>
          <w:p w14:paraId="0B3BDE32" w14:textId="68FBE521" w:rsidR="007D7A47" w:rsidRPr="006F3E6C" w:rsidRDefault="007D7A47" w:rsidP="007D7A47">
            <w:pPr>
              <w:ind w:left="147" w:hanging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6C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  </w:t>
            </w:r>
            <w:r w:rsidRPr="006F3E6C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12C7DF83" w14:textId="73C99F7F" w:rsidR="007D7A47" w:rsidRPr="006F3E6C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D652AC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2E5F28" w14:textId="77777777" w:rsidR="007D7A47" w:rsidRPr="006F3E6C" w:rsidRDefault="007D7A47" w:rsidP="001E1A6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9" w:type="dxa"/>
          </w:tcPr>
          <w:p w14:paraId="1B057719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BB6AD69" w14:textId="18F8BC0E" w:rsidR="007D7A47" w:rsidRPr="006F3E6C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7" w:type="dxa"/>
          </w:tcPr>
          <w:p w14:paraId="6A2758E1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111025F" w14:textId="77777777" w:rsidR="007D7A47" w:rsidRPr="006F3E6C" w:rsidRDefault="007D7A4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2899160" w14:textId="77777777" w:rsidR="007D7A47" w:rsidRPr="006F3E6C" w:rsidRDefault="007D7A47" w:rsidP="001E1A6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D7A47" w:rsidRPr="006F3E6C" w14:paraId="576112CC" w14:textId="77777777" w:rsidTr="00E06690">
        <w:tc>
          <w:tcPr>
            <w:tcW w:w="4590" w:type="dxa"/>
            <w:hideMark/>
          </w:tcPr>
          <w:p w14:paraId="346ADAB6" w14:textId="77777777" w:rsidR="007D7A47" w:rsidRPr="006F3E6C" w:rsidRDefault="007D7A47" w:rsidP="007D7A47">
            <w:pPr>
              <w:numPr>
                <w:ilvl w:val="0"/>
                <w:numId w:val="38"/>
              </w:numPr>
              <w:ind w:left="437"/>
              <w:rPr>
                <w:rFonts w:ascii="Angsana New" w:hAnsi="Angsana New"/>
                <w:sz w:val="28"/>
                <w:szCs w:val="28"/>
              </w:rPr>
            </w:pPr>
            <w:r w:rsidRPr="006F3E6C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2553796" w14:textId="34B7BFE2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6445A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001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70" w:type="dxa"/>
          </w:tcPr>
          <w:p w14:paraId="1A422333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D2DB9" w14:textId="18353770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185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249" w:type="dxa"/>
          </w:tcPr>
          <w:p w14:paraId="09E00D05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3602133" w14:textId="77ADEB1E" w:rsidR="007D7A47" w:rsidRPr="006F3E6C" w:rsidRDefault="00796827" w:rsidP="001E1A6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465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247" w:type="dxa"/>
          </w:tcPr>
          <w:p w14:paraId="49E69E0F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2F4A7B18" w14:textId="41229B73" w:rsidR="007D7A47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613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506</w:t>
            </w:r>
          </w:p>
        </w:tc>
      </w:tr>
      <w:tr w:rsidR="007D7A47" w:rsidRPr="006F3E6C" w14:paraId="4EFAFCE4" w14:textId="77777777" w:rsidTr="00E06690">
        <w:tc>
          <w:tcPr>
            <w:tcW w:w="4590" w:type="dxa"/>
            <w:hideMark/>
          </w:tcPr>
          <w:p w14:paraId="421AF619" w14:textId="5A1F12AD" w:rsidR="007D7A47" w:rsidRPr="006F3E6C" w:rsidRDefault="007D7A47" w:rsidP="007D7A47">
            <w:pPr>
              <w:numPr>
                <w:ilvl w:val="0"/>
                <w:numId w:val="38"/>
              </w:numPr>
              <w:ind w:left="437"/>
              <w:rPr>
                <w:rFonts w:ascii="Angsana New" w:hAnsi="Angsana New"/>
                <w:sz w:val="28"/>
                <w:szCs w:val="28"/>
              </w:rPr>
            </w:pPr>
            <w:r w:rsidRPr="006F3E6C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</w:t>
            </w:r>
            <w:r w:rsidRPr="006F3E6C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6F3E6C">
              <w:rPr>
                <w:rFonts w:ascii="Angsana New" w:hAnsi="Angsana New"/>
                <w:sz w:val="28"/>
                <w:szCs w:val="28"/>
                <w:cs/>
              </w:rPr>
              <w:t>สุทธิที่คาดว่าจะได้รับ</w:t>
            </w:r>
          </w:p>
        </w:tc>
        <w:tc>
          <w:tcPr>
            <w:tcW w:w="1170" w:type="dxa"/>
          </w:tcPr>
          <w:p w14:paraId="406DE373" w14:textId="2D93A9E4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16445A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70" w:type="dxa"/>
          </w:tcPr>
          <w:p w14:paraId="52BB81C0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E6A0C8" w14:textId="5811E79B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658</w:t>
            </w:r>
          </w:p>
        </w:tc>
        <w:tc>
          <w:tcPr>
            <w:tcW w:w="249" w:type="dxa"/>
          </w:tcPr>
          <w:p w14:paraId="69B2FD48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FB945D8" w14:textId="38980821" w:rsidR="007D7A47" w:rsidRPr="006F3E6C" w:rsidRDefault="00796827" w:rsidP="001E1A6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1E1A60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247" w:type="dxa"/>
          </w:tcPr>
          <w:p w14:paraId="61B94D47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6CF35B1B" w14:textId="087A2996" w:rsidR="007D7A47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7D7A47" w:rsidRPr="006F3E6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871</w:t>
            </w:r>
          </w:p>
        </w:tc>
      </w:tr>
      <w:tr w:rsidR="007D7A47" w:rsidRPr="006F3E6C" w14:paraId="365B1BF9" w14:textId="77777777" w:rsidTr="00E06690">
        <w:tc>
          <w:tcPr>
            <w:tcW w:w="4590" w:type="dxa"/>
            <w:hideMark/>
          </w:tcPr>
          <w:p w14:paraId="0DC487D4" w14:textId="77777777" w:rsidR="007D7A47" w:rsidRPr="006F3E6C" w:rsidRDefault="007D7A47" w:rsidP="007D7A47">
            <w:pPr>
              <w:ind w:left="147" w:hanging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B910E" w14:textId="432C9072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590120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006</w:t>
            </w:r>
            <w:r w:rsidR="001E1A60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3618930A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DAF03" w14:textId="2D3888CF" w:rsidR="007D7A47" w:rsidRPr="006F3E6C" w:rsidRDefault="00796827" w:rsidP="001E1A6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203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49" w:type="dxa"/>
          </w:tcPr>
          <w:p w14:paraId="58BFF1C3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AA05A" w14:textId="391748AE" w:rsidR="007D7A47" w:rsidRPr="006F3E6C" w:rsidRDefault="00796827" w:rsidP="001E1A6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470</w:t>
            </w:r>
            <w:r w:rsidR="001E1A60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47" w:type="dxa"/>
          </w:tcPr>
          <w:p w14:paraId="6AD686B7" w14:textId="77777777" w:rsidR="007D7A47" w:rsidRPr="006F3E6C" w:rsidRDefault="007D7A47" w:rsidP="001E1A60">
            <w:pPr>
              <w:tabs>
                <w:tab w:val="left" w:pos="720"/>
              </w:tabs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B1B82" w14:textId="1C9F327B" w:rsidR="007D7A47" w:rsidRPr="006F3E6C" w:rsidRDefault="00796827" w:rsidP="001E1A6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630</w:t>
            </w:r>
            <w:r w:rsidR="007D7A47" w:rsidRPr="006F3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377</w:t>
            </w:r>
          </w:p>
        </w:tc>
      </w:tr>
    </w:tbl>
    <w:p w14:paraId="604CFFD0" w14:textId="77777777" w:rsidR="00DC2AC8" w:rsidRPr="006B07E9" w:rsidRDefault="00DC2AC8" w:rsidP="00DC2AC8">
      <w:pPr>
        <w:tabs>
          <w:tab w:val="left" w:pos="540"/>
        </w:tabs>
        <w:spacing w:line="240" w:lineRule="auto"/>
        <w:ind w:left="547" w:right="-317"/>
        <w:jc w:val="thaiDistribute"/>
        <w:rPr>
          <w:rFonts w:ascii="Angsana New" w:hAnsi="Angsana New"/>
          <w:b/>
          <w:sz w:val="2"/>
          <w:szCs w:val="2"/>
        </w:rPr>
      </w:pPr>
    </w:p>
    <w:p w14:paraId="2CE6DFCD" w14:textId="77777777" w:rsidR="00073A03" w:rsidRPr="0069761C" w:rsidRDefault="00073A03" w:rsidP="0069761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3BF36209" w14:textId="2FE630B2" w:rsidR="00B607B3" w:rsidRPr="00EF12A9" w:rsidRDefault="00DE5AC1" w:rsidP="000F0E3E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F12A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52714027" w14:textId="77777777" w:rsidR="00CB441A" w:rsidRPr="003F77D9" w:rsidRDefault="00CB441A" w:rsidP="00CB441A">
      <w:pPr>
        <w:pStyle w:val="ListParagraph"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8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1"/>
        <w:gridCol w:w="269"/>
        <w:gridCol w:w="1092"/>
        <w:gridCol w:w="269"/>
        <w:gridCol w:w="1079"/>
        <w:gridCol w:w="265"/>
        <w:gridCol w:w="1083"/>
      </w:tblGrid>
      <w:tr w:rsidR="003579E5" w:rsidRPr="003F77D9" w14:paraId="386F8E68" w14:textId="77777777" w:rsidTr="00591975">
        <w:trPr>
          <w:tblHeader/>
        </w:trPr>
        <w:tc>
          <w:tcPr>
            <w:tcW w:w="2340" w:type="pct"/>
          </w:tcPr>
          <w:p w14:paraId="7F80759D" w14:textId="77777777" w:rsidR="003579E5" w:rsidRPr="003F77D9" w:rsidRDefault="003579E5" w:rsidP="003D648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00C64A2" w14:textId="77777777" w:rsidR="003579E5" w:rsidRPr="003F77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67D6B67" w14:textId="77777777" w:rsidR="003579E5" w:rsidRPr="003F77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648E0C02" w14:textId="77777777" w:rsidR="003579E5" w:rsidRPr="003F77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06D9" w:rsidRPr="003F77D9" w14:paraId="5E564F9D" w14:textId="77777777" w:rsidTr="00591975">
        <w:trPr>
          <w:tblHeader/>
        </w:trPr>
        <w:tc>
          <w:tcPr>
            <w:tcW w:w="2340" w:type="pct"/>
          </w:tcPr>
          <w:p w14:paraId="28C6207E" w14:textId="2D5E603D" w:rsidR="003579E5" w:rsidRPr="003F77D9" w:rsidRDefault="003579E5" w:rsidP="00A71C84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476B7872" w14:textId="66F9E8AA" w:rsidR="003579E5" w:rsidRPr="003F77D9" w:rsidRDefault="00796827" w:rsidP="0048561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00F89079" w14:textId="77777777" w:rsidR="003579E5" w:rsidRPr="003F77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ACB2A60" w14:textId="22EEB8E8" w:rsidR="003579E5" w:rsidRPr="003F77D9" w:rsidRDefault="00796827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3F259C76" w14:textId="77777777" w:rsidR="003579E5" w:rsidRPr="003F77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0F03C47" w14:textId="1BEF421A" w:rsidR="003579E5" w:rsidRPr="003F77D9" w:rsidRDefault="00796827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" w:type="pct"/>
          </w:tcPr>
          <w:p w14:paraId="3B45285D" w14:textId="77777777" w:rsidR="003579E5" w:rsidRPr="003F77D9" w:rsidRDefault="003579E5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72A56F1" w14:textId="7132AD7F" w:rsidR="003579E5" w:rsidRPr="003F77D9" w:rsidRDefault="00796827" w:rsidP="00A71C8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579E5" w:rsidRPr="003F77D9" w14:paraId="2297947D" w14:textId="77777777" w:rsidTr="00591975">
        <w:trPr>
          <w:tblHeader/>
        </w:trPr>
        <w:tc>
          <w:tcPr>
            <w:tcW w:w="2340" w:type="pct"/>
          </w:tcPr>
          <w:p w14:paraId="303921BD" w14:textId="77777777" w:rsidR="003579E5" w:rsidRPr="003F77D9" w:rsidRDefault="003579E5" w:rsidP="003D648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0" w:type="pct"/>
            <w:gridSpan w:val="7"/>
          </w:tcPr>
          <w:p w14:paraId="3B540D86" w14:textId="77777777" w:rsidR="003579E5" w:rsidRPr="003F77D9" w:rsidRDefault="003579E5" w:rsidP="003D648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6D9" w:rsidRPr="003F77D9" w14:paraId="25DFEFD4" w14:textId="77777777" w:rsidTr="00591975">
        <w:tc>
          <w:tcPr>
            <w:tcW w:w="2340" w:type="pct"/>
          </w:tcPr>
          <w:p w14:paraId="2C284BD7" w14:textId="77777777" w:rsidR="003579E5" w:rsidRPr="003F77D9" w:rsidRDefault="003579E5" w:rsidP="003D648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7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06EAD5B3" w14:textId="77777777" w:rsidR="003579E5" w:rsidRPr="008D1844" w:rsidRDefault="003579E5" w:rsidP="003D6482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A14E58D" w14:textId="77777777" w:rsidR="003579E5" w:rsidRPr="008D1844" w:rsidRDefault="003579E5" w:rsidP="003D64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0EB754E7" w14:textId="77777777" w:rsidR="003579E5" w:rsidRPr="008D1844" w:rsidRDefault="003579E5" w:rsidP="003D6482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A40CD01" w14:textId="77777777" w:rsidR="003579E5" w:rsidRPr="008D1844" w:rsidRDefault="003579E5" w:rsidP="003D648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130563DA" w14:textId="77777777" w:rsidR="003579E5" w:rsidRPr="008D1844" w:rsidRDefault="003579E5" w:rsidP="003D6482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0D4566B" w14:textId="77777777" w:rsidR="003579E5" w:rsidRPr="008D1844" w:rsidRDefault="003579E5" w:rsidP="003D64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" w:type="pct"/>
          </w:tcPr>
          <w:p w14:paraId="7D0437DC" w14:textId="77777777" w:rsidR="003579E5" w:rsidRPr="008D1844" w:rsidRDefault="003579E5" w:rsidP="003D6482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D7A47" w:rsidRPr="003F77D9" w14:paraId="1662A353" w14:textId="77777777" w:rsidTr="00591975">
        <w:tc>
          <w:tcPr>
            <w:tcW w:w="2340" w:type="pct"/>
          </w:tcPr>
          <w:p w14:paraId="1B006A11" w14:textId="4B5F73B8" w:rsidR="007D7A47" w:rsidRPr="003F77D9" w:rsidRDefault="007D7A47" w:rsidP="007D7A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4A069C32" w14:textId="36BB40A6" w:rsidR="007D7A47" w:rsidRPr="003F77D9" w:rsidRDefault="00796827" w:rsidP="00EF12A9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222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37" w:type="pct"/>
          </w:tcPr>
          <w:p w14:paraId="7AA2F7DD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90BC0FC" w14:textId="50700A56" w:rsidR="007D7A47" w:rsidRPr="003F77D9" w:rsidRDefault="00796827" w:rsidP="007D7A4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137" w:type="pct"/>
          </w:tcPr>
          <w:p w14:paraId="32F76C5F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90556C5" w14:textId="0801E960" w:rsidR="007D7A47" w:rsidRPr="003F77D9" w:rsidRDefault="00796827" w:rsidP="007D7A47">
            <w:pPr>
              <w:pStyle w:val="acctfourfigures"/>
              <w:tabs>
                <w:tab w:val="clear" w:pos="765"/>
                <w:tab w:val="left" w:pos="790"/>
              </w:tabs>
              <w:spacing w:after="100" w:afterAutospacing="1" w:line="240" w:lineRule="auto"/>
              <w:ind w:left="-432" w:right="-20" w:hanging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135" w:type="pct"/>
          </w:tcPr>
          <w:p w14:paraId="3CDEB0BD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62F0F16" w14:textId="3A771DB9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 w:hint="cs"/>
                <w:sz w:val="30"/>
                <w:szCs w:val="30"/>
              </w:rPr>
              <w:t>958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  <w:tr w:rsidR="007D7A47" w:rsidRPr="003F77D9" w14:paraId="13B2D636" w14:textId="77777777" w:rsidTr="00591975">
        <w:tc>
          <w:tcPr>
            <w:tcW w:w="2340" w:type="pct"/>
          </w:tcPr>
          <w:p w14:paraId="612062F2" w14:textId="77777777" w:rsidR="007D7A47" w:rsidRPr="003F77D9" w:rsidRDefault="007D7A47" w:rsidP="007D7A4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592" w:type="pct"/>
          </w:tcPr>
          <w:p w14:paraId="0ECB7C27" w14:textId="33D64ED2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33</w:t>
            </w:r>
            <w:r w:rsidR="00EF12A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37" w:type="pct"/>
          </w:tcPr>
          <w:p w14:paraId="2F668F41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C92751A" w14:textId="2BA9863B" w:rsidR="007D7A47" w:rsidRPr="003F77D9" w:rsidRDefault="00796827" w:rsidP="007D7A4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  <w:tc>
          <w:tcPr>
            <w:tcW w:w="137" w:type="pct"/>
          </w:tcPr>
          <w:p w14:paraId="69A31AAB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143031D" w14:textId="7F65028C" w:rsidR="007D7A47" w:rsidRPr="003F77D9" w:rsidRDefault="00F77CE0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2DB4613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11C3F3C" w14:textId="4F85807F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6E04DC9C" w14:textId="77777777" w:rsidTr="00591975">
        <w:tc>
          <w:tcPr>
            <w:tcW w:w="2340" w:type="pct"/>
          </w:tcPr>
          <w:p w14:paraId="1F3AC132" w14:textId="26914CE6" w:rsidR="007D7A47" w:rsidRPr="003F77D9" w:rsidRDefault="007D7A47" w:rsidP="007D7A4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2" w:type="pct"/>
          </w:tcPr>
          <w:p w14:paraId="2C1269EA" w14:textId="49CDFE35" w:rsidR="007D7A47" w:rsidRPr="003F77D9" w:rsidRDefault="00F77CE0" w:rsidP="00025F32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9760C2D" w14:textId="77777777" w:rsidR="007D7A47" w:rsidRPr="003F77D9" w:rsidRDefault="007D7A47" w:rsidP="00025F32">
            <w:pPr>
              <w:pStyle w:val="BodyText"/>
              <w:tabs>
                <w:tab w:val="decimal" w:pos="5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0BDEFD8" w14:textId="114474C4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8</w:t>
            </w:r>
            <w:r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132</w:t>
            </w:r>
            <w:r w:rsidRPr="003F7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31A6EE9D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C1CB8E7" w14:textId="6E623D13" w:rsidR="007D7A47" w:rsidRPr="003F77D9" w:rsidRDefault="00F77CE0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4EE54C7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6372EA2" w14:textId="6DDBF43B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3E66D283" w14:textId="77777777" w:rsidTr="00591975">
        <w:tc>
          <w:tcPr>
            <w:tcW w:w="2340" w:type="pct"/>
          </w:tcPr>
          <w:p w14:paraId="6F41E09D" w14:textId="2193CFF5" w:rsidR="007D7A47" w:rsidRPr="003F77D9" w:rsidRDefault="007D7A47" w:rsidP="007D7A4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92" w:type="pct"/>
          </w:tcPr>
          <w:p w14:paraId="7EE2D352" w14:textId="7902D03C" w:rsidR="007D7A47" w:rsidRPr="003F77D9" w:rsidRDefault="00EF12A9" w:rsidP="00EF12A9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5ED1FE67" w14:textId="77777777" w:rsidR="007D7A47" w:rsidRPr="003F77D9" w:rsidRDefault="007D7A47" w:rsidP="00025F32">
            <w:pPr>
              <w:pStyle w:val="BodyText"/>
              <w:tabs>
                <w:tab w:val="decimal" w:pos="5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9199AF2" w14:textId="5B36D1A0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10</w:t>
            </w:r>
            <w:r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587</w:t>
            </w:r>
            <w:r w:rsidRPr="003F7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265A147A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8D048A3" w14:textId="611FADA4" w:rsidR="007D7A47" w:rsidRPr="003F77D9" w:rsidRDefault="00F77CE0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97F7786" w14:textId="77777777" w:rsidR="007D7A47" w:rsidRPr="003F77D9" w:rsidRDefault="007D7A47" w:rsidP="007D7A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A190F25" w14:textId="536AA99C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7904DEA7" w14:textId="77777777" w:rsidTr="00591975">
        <w:tc>
          <w:tcPr>
            <w:tcW w:w="2340" w:type="pct"/>
          </w:tcPr>
          <w:p w14:paraId="5C4C3853" w14:textId="6A3CE700" w:rsidR="007D7A47" w:rsidRPr="003F77D9" w:rsidRDefault="007D7A47" w:rsidP="007D7A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DE34B58" w14:textId="7D581E2C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F12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  <w:r w:rsidR="00EF12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37" w:type="pct"/>
          </w:tcPr>
          <w:p w14:paraId="53CE4DC1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C89B656" w14:textId="4DE16FB5" w:rsidR="007D7A47" w:rsidRPr="003F77D9" w:rsidRDefault="00796827" w:rsidP="007D7A4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D7A47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222</w:t>
            </w:r>
            <w:r w:rsidR="007D7A47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754</w:t>
            </w:r>
          </w:p>
        </w:tc>
        <w:tc>
          <w:tcPr>
            <w:tcW w:w="137" w:type="pct"/>
          </w:tcPr>
          <w:p w14:paraId="3A24D730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32600D07" w14:textId="4B49538B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  <w:r w:rsidR="00F77CE0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135" w:type="pct"/>
          </w:tcPr>
          <w:p w14:paraId="29E08F0D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6DCA078" w14:textId="6A4D18BB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  <w:r w:rsidR="007D7A47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</w:tr>
      <w:tr w:rsidR="007D7A47" w:rsidRPr="003F77D9" w14:paraId="46FE3AF5" w14:textId="77777777" w:rsidTr="008D1844">
        <w:trPr>
          <w:trHeight w:val="476"/>
        </w:trPr>
        <w:tc>
          <w:tcPr>
            <w:tcW w:w="2340" w:type="pct"/>
          </w:tcPr>
          <w:p w14:paraId="6DDBA1E4" w14:textId="77777777" w:rsidR="007D7A47" w:rsidRPr="003F77D9" w:rsidRDefault="007D7A47" w:rsidP="007D7A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</w:tcPr>
          <w:p w14:paraId="026B0673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EE31DC7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49FA3762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F2B7E26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2933F96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5FB37C8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197C8C6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A47" w:rsidRPr="003F77D9" w14:paraId="42962BA4" w14:textId="77777777" w:rsidTr="00591975">
        <w:tc>
          <w:tcPr>
            <w:tcW w:w="2340" w:type="pct"/>
          </w:tcPr>
          <w:p w14:paraId="2228997B" w14:textId="61CF9656" w:rsidR="007D7A47" w:rsidRPr="003F77D9" w:rsidRDefault="007D7A47" w:rsidP="007D7A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06BC2C23" w14:textId="54F8661B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397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37" w:type="pct"/>
          </w:tcPr>
          <w:p w14:paraId="7BF60078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77CFFEB" w14:textId="6AF08E7E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525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37" w:type="pct"/>
          </w:tcPr>
          <w:p w14:paraId="0172ABD3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7365BC6" w14:textId="2F1CAF06" w:rsidR="007D7A47" w:rsidRPr="003F77D9" w:rsidRDefault="00796827" w:rsidP="007D7A47">
            <w:pPr>
              <w:tabs>
                <w:tab w:val="decimal" w:pos="87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212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35" w:type="pct"/>
          </w:tcPr>
          <w:p w14:paraId="6B6B9584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953E573" w14:textId="3109093F" w:rsidR="007D7A47" w:rsidRPr="003F77D9" w:rsidRDefault="00796827" w:rsidP="004F3A49">
            <w:pPr>
              <w:tabs>
                <w:tab w:val="decimal" w:pos="87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212</w:t>
            </w:r>
            <w:r w:rsidR="004F3A49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7D7A47" w:rsidRPr="003F77D9" w14:paraId="03CB57B7" w14:textId="77777777" w:rsidTr="00591975">
        <w:tc>
          <w:tcPr>
            <w:tcW w:w="2340" w:type="pct"/>
          </w:tcPr>
          <w:p w14:paraId="16151BA1" w14:textId="71599834" w:rsidR="007D7A47" w:rsidRPr="003F77D9" w:rsidRDefault="007D7A47" w:rsidP="007D7A47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592" w:type="pct"/>
          </w:tcPr>
          <w:p w14:paraId="033143B2" w14:textId="385FC456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</w:t>
            </w:r>
            <w:r w:rsidR="00EF12A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137" w:type="pct"/>
          </w:tcPr>
          <w:p w14:paraId="13FEAADB" w14:textId="77777777" w:rsidR="007D7A47" w:rsidRPr="003F77D9" w:rsidRDefault="007D7A47" w:rsidP="007D7A47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BED46F7" w14:textId="2D1B913D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6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37" w:type="pct"/>
          </w:tcPr>
          <w:p w14:paraId="48C82D13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2760659" w14:textId="7E9E1E47" w:rsidR="007D7A47" w:rsidRPr="003F77D9" w:rsidRDefault="00F77CE0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4DE5302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02342EE" w14:textId="77777777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4418A20E" w14:textId="77777777" w:rsidTr="00591975">
        <w:tc>
          <w:tcPr>
            <w:tcW w:w="2340" w:type="pct"/>
          </w:tcPr>
          <w:p w14:paraId="56FC1AAF" w14:textId="120FCC7A" w:rsidR="007D7A47" w:rsidRPr="003F77D9" w:rsidRDefault="007D7A47" w:rsidP="007D7A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การเปลี่ยนแปลงสถานะเป็นบริษัทย่อย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0988006" w14:textId="0387193A" w:rsidR="007D7A47" w:rsidRPr="003F77D9" w:rsidRDefault="00526599" w:rsidP="00857411">
            <w:pPr>
              <w:tabs>
                <w:tab w:val="decimal" w:pos="601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574257F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3CF3F46" w14:textId="78AA20CE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133</w:t>
            </w:r>
            <w:r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684</w:t>
            </w:r>
            <w:r w:rsidRPr="003F7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0BB1481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040E7BEC" w14:textId="47E3347F" w:rsidR="007D7A47" w:rsidRPr="003F77D9" w:rsidRDefault="00F77CE0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AB4C528" w14:textId="77777777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3FC60C1" w14:textId="33BB4909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0C871546" w14:textId="77777777" w:rsidTr="00591975">
        <w:tc>
          <w:tcPr>
            <w:tcW w:w="2340" w:type="pct"/>
          </w:tcPr>
          <w:p w14:paraId="2AB85512" w14:textId="43BCB161" w:rsidR="007D7A47" w:rsidRPr="003F77D9" w:rsidRDefault="007D7A47" w:rsidP="007D7A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B1BF2E0" w14:textId="2A37AF77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="00EF12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37" w:type="pct"/>
          </w:tcPr>
          <w:p w14:paraId="0A415A50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83267DD" w14:textId="53433EEE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  <w:r w:rsidR="007D7A47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137" w:type="pct"/>
          </w:tcPr>
          <w:p w14:paraId="10C730A0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44A12B76" w14:textId="0231451D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  <w:r w:rsidR="00F77CE0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35" w:type="pct"/>
          </w:tcPr>
          <w:p w14:paraId="760D36B0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3F8028F" w14:textId="09D522B8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  <w:r w:rsidR="004F3A49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</w:tr>
      <w:tr w:rsidR="007D7A47" w:rsidRPr="003F77D9" w14:paraId="496E046E" w14:textId="77777777" w:rsidTr="008D1844">
        <w:trPr>
          <w:trHeight w:val="476"/>
        </w:trPr>
        <w:tc>
          <w:tcPr>
            <w:tcW w:w="2340" w:type="pct"/>
          </w:tcPr>
          <w:p w14:paraId="60D07229" w14:textId="77777777" w:rsidR="007D7A47" w:rsidRPr="003F77D9" w:rsidRDefault="007D7A47" w:rsidP="007D7A4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3A8DCF56" w14:textId="77777777" w:rsidR="007D7A47" w:rsidRPr="008D1844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D57F759" w14:textId="77777777" w:rsidR="007D7A47" w:rsidRPr="008D1844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62B8FAC1" w14:textId="77777777" w:rsidR="007D7A47" w:rsidRPr="008D1844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D78ADD4" w14:textId="77777777" w:rsidR="007D7A47" w:rsidRPr="008D1844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49B1978D" w14:textId="77777777" w:rsidR="007D7A47" w:rsidRPr="008D1844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D0FC7AD" w14:textId="77777777" w:rsidR="007D7A47" w:rsidRPr="008D1844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" w:type="pct"/>
          </w:tcPr>
          <w:p w14:paraId="216C0E51" w14:textId="77777777" w:rsidR="007D7A47" w:rsidRPr="008D1844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D7A47" w:rsidRPr="003F77D9" w14:paraId="31BBE683" w14:textId="77777777" w:rsidTr="00591975">
        <w:tc>
          <w:tcPr>
            <w:tcW w:w="2340" w:type="pct"/>
          </w:tcPr>
          <w:p w14:paraId="1CACC2FC" w14:textId="43E71032" w:rsidR="007D7A47" w:rsidRPr="003F77D9" w:rsidRDefault="007D7A47" w:rsidP="007D7A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Pr="003F77D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2" w:type="pct"/>
          </w:tcPr>
          <w:p w14:paraId="4866B3C8" w14:textId="4D21387D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620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37" w:type="pct"/>
          </w:tcPr>
          <w:p w14:paraId="270BD227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B89FB7C" w14:textId="6381DC1B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735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37" w:type="pct"/>
          </w:tcPr>
          <w:p w14:paraId="47818B4E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FC9FF35" w14:textId="0437151F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171</w:t>
            </w:r>
            <w:r w:rsidR="00DD09DF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35" w:type="pct"/>
          </w:tcPr>
          <w:p w14:paraId="13508639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339F6C0" w14:textId="2A4EE1ED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4F3A49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171</w:t>
            </w:r>
            <w:r w:rsidR="004F3A49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7D7A47" w:rsidRPr="003F77D9" w14:paraId="0D558D08" w14:textId="77777777" w:rsidTr="00591975">
        <w:tc>
          <w:tcPr>
            <w:tcW w:w="2340" w:type="pct"/>
          </w:tcPr>
          <w:p w14:paraId="1087035D" w14:textId="026B706C" w:rsidR="007D7A47" w:rsidRPr="003F77D9" w:rsidRDefault="007D7A47" w:rsidP="007D7A4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592" w:type="pct"/>
          </w:tcPr>
          <w:p w14:paraId="4C9BA919" w14:textId="6C70C53B" w:rsidR="007D7A47" w:rsidRPr="003F77D9" w:rsidRDefault="00796827" w:rsidP="00EF12A9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36</w:t>
            </w:r>
            <w:r w:rsidR="00EF12A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37" w:type="pct"/>
          </w:tcPr>
          <w:p w14:paraId="0AB2FA54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F3A1E9E" w14:textId="79FE78FD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37</w:t>
            </w:r>
            <w:r w:rsidR="007D7A47"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137" w:type="pct"/>
          </w:tcPr>
          <w:p w14:paraId="43B54C6B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D41877B" w14:textId="2F55FBC9" w:rsidR="007D7A47" w:rsidRPr="003F77D9" w:rsidRDefault="00BF79CE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5F72EA8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6C5CCFB" w14:textId="4D9E0642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6665C511" w14:textId="77777777" w:rsidTr="00591975">
        <w:tc>
          <w:tcPr>
            <w:tcW w:w="2340" w:type="pct"/>
          </w:tcPr>
          <w:p w14:paraId="27D05714" w14:textId="106A01F3" w:rsidR="007D7A47" w:rsidRPr="003F77D9" w:rsidRDefault="007D7A47" w:rsidP="007D7A4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2" w:type="pct"/>
          </w:tcPr>
          <w:p w14:paraId="7EA9662A" w14:textId="1F94ED07" w:rsidR="007D7A47" w:rsidRPr="003F77D9" w:rsidRDefault="00BF79CE" w:rsidP="00025F32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3C15989" w14:textId="77777777" w:rsidR="007D7A47" w:rsidRPr="003F77D9" w:rsidRDefault="007D7A47" w:rsidP="00025F32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B94B568" w14:textId="34CCCE7C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8</w:t>
            </w:r>
            <w:r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132</w:t>
            </w:r>
            <w:r w:rsidRPr="003F7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4300526A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E667B41" w14:textId="10A92A7C" w:rsidR="007D7A47" w:rsidRPr="003F77D9" w:rsidRDefault="00BF79CE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C936925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7E358615" w14:textId="67E3A3C2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7B36EE4B" w14:textId="77777777" w:rsidTr="00591975">
        <w:tc>
          <w:tcPr>
            <w:tcW w:w="2340" w:type="pct"/>
          </w:tcPr>
          <w:p w14:paraId="16A7AD19" w14:textId="08E64944" w:rsidR="007D7A47" w:rsidRPr="003F77D9" w:rsidRDefault="007D7A47" w:rsidP="007D7A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การเปลี่ยนแปลงสถานะเป็นบริษัทย่อย</w:t>
            </w:r>
          </w:p>
        </w:tc>
        <w:tc>
          <w:tcPr>
            <w:tcW w:w="592" w:type="pct"/>
          </w:tcPr>
          <w:p w14:paraId="39A85141" w14:textId="1C07DDE7" w:rsidR="007D7A47" w:rsidRPr="003F77D9" w:rsidRDefault="00EF12A9" w:rsidP="00EF12A9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941F4CC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4258E2D7" w14:textId="7BB49FEB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133</w:t>
            </w:r>
            <w:r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684</w:t>
            </w:r>
            <w:r w:rsidRPr="003F7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7033CCD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240777E" w14:textId="6E61D9FE" w:rsidR="007D7A47" w:rsidRPr="003F77D9" w:rsidRDefault="00BF79CE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E34C947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A1AA4F4" w14:textId="4C0B313A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722B74BD" w14:textId="77777777" w:rsidTr="00591975">
        <w:tc>
          <w:tcPr>
            <w:tcW w:w="2340" w:type="pct"/>
          </w:tcPr>
          <w:p w14:paraId="440F51CD" w14:textId="392F0453" w:rsidR="007D7A47" w:rsidRPr="003F77D9" w:rsidRDefault="007D7A47" w:rsidP="007D7A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92" w:type="pct"/>
          </w:tcPr>
          <w:p w14:paraId="1E5E3DE5" w14:textId="3ACA430B" w:rsidR="007D7A47" w:rsidRPr="003F77D9" w:rsidRDefault="00EF12A9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207930F7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458451A" w14:textId="3C27AC0E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10</w:t>
            </w:r>
            <w:r w:rsidRPr="003F77D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587</w:t>
            </w:r>
            <w:r w:rsidRPr="003F77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295FDA54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D4780DC" w14:textId="3AF4CF39" w:rsidR="007D7A47" w:rsidRPr="003F77D9" w:rsidRDefault="00BF79CE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B27688B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1E25032" w14:textId="5B108BBD" w:rsidR="007D7A47" w:rsidRPr="003F77D9" w:rsidRDefault="007D7A47" w:rsidP="007D7A47">
            <w:pPr>
              <w:tabs>
                <w:tab w:val="decimal" w:pos="58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7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7A47" w:rsidRPr="003F77D9" w14:paraId="3AF8B66F" w14:textId="77777777" w:rsidTr="00591975">
        <w:tc>
          <w:tcPr>
            <w:tcW w:w="2340" w:type="pct"/>
          </w:tcPr>
          <w:p w14:paraId="5EE21E95" w14:textId="6443EF48" w:rsidR="007D7A47" w:rsidRPr="003F77D9" w:rsidRDefault="007D7A47" w:rsidP="007D7A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F77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6224B8C" w14:textId="0139FD49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F12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  <w:r w:rsidR="00EF12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37" w:type="pct"/>
          </w:tcPr>
          <w:p w14:paraId="6CB8F1E7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E252607" w14:textId="7B16EFE1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7A47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620</w:t>
            </w:r>
            <w:r w:rsidR="007D7A47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37" w:type="pct"/>
          </w:tcPr>
          <w:p w14:paraId="42309ECE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5E490A85" w14:textId="4BFF315F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F79CE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  <w:r w:rsidR="00BF79CE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135" w:type="pct"/>
          </w:tcPr>
          <w:p w14:paraId="3325674F" w14:textId="77777777" w:rsidR="007D7A47" w:rsidRPr="003F77D9" w:rsidRDefault="007D7A4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CF9171E" w14:textId="19A8F1EA" w:rsidR="007D7A47" w:rsidRPr="003F77D9" w:rsidRDefault="00796827" w:rsidP="007D7A47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7A47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  <w:r w:rsidR="007D7A47" w:rsidRPr="003F77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</w:p>
        </w:tc>
      </w:tr>
    </w:tbl>
    <w:p w14:paraId="0C222A72" w14:textId="77777777" w:rsidR="0063317B" w:rsidRPr="0069761C" w:rsidRDefault="0063317B" w:rsidP="00037F45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25D2631" w14:textId="77777777" w:rsidR="00E23D4F" w:rsidRPr="003F77D9" w:rsidRDefault="00E23D4F" w:rsidP="00E23D4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3F77D9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บริษัทร่วม </w:t>
      </w:r>
    </w:p>
    <w:p w14:paraId="7A8F233A" w14:textId="77777777" w:rsidR="00E23D4F" w:rsidRPr="0069761C" w:rsidRDefault="00E23D4F" w:rsidP="00E23D4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EDF9286" w14:textId="27DBC952" w:rsidR="00E23D4F" w:rsidRPr="003F77D9" w:rsidRDefault="00E23D4F" w:rsidP="00E23D4F">
      <w:pPr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3F77D9">
        <w:rPr>
          <w:rFonts w:ascii="Angsana New" w:hAnsi="Angsana New"/>
          <w:b/>
          <w:sz w:val="30"/>
          <w:szCs w:val="30"/>
          <w:cs/>
        </w:rPr>
        <w:t>บริษัทและผู้ถือหุ้นรายอื่น ๆ ได้นำหุ้นทั้งหมดของบริษัท กรีนเอิร์ธพาวเวอร์ (ไทยแลนด์) จำกัด</w:t>
      </w:r>
      <w:r w:rsidRPr="003F77D9">
        <w:rPr>
          <w:rFonts w:ascii="Angsana New" w:hAnsi="Angsana New"/>
          <w:bCs/>
          <w:sz w:val="30"/>
          <w:szCs w:val="30"/>
          <w:cs/>
        </w:rPr>
        <w:t xml:space="preserve"> </w:t>
      </w:r>
      <w:r w:rsidRPr="003F77D9">
        <w:rPr>
          <w:rFonts w:ascii="Angsana New" w:hAnsi="Angsana New"/>
          <w:bCs/>
          <w:sz w:val="30"/>
          <w:szCs w:val="30"/>
        </w:rPr>
        <w:t>(“GEPT”)</w:t>
      </w:r>
      <w:r w:rsidRPr="003F77D9">
        <w:rPr>
          <w:rFonts w:ascii="Angsana New" w:hAnsi="Angsana New"/>
          <w:b/>
          <w:sz w:val="30"/>
          <w:szCs w:val="30"/>
          <w:cs/>
        </w:rPr>
        <w:t xml:space="preserve"> 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</w:p>
    <w:p w14:paraId="134692DB" w14:textId="77777777" w:rsidR="005363FE" w:rsidRPr="00AB1762" w:rsidRDefault="005363FE" w:rsidP="00BF1A0E">
      <w:pPr>
        <w:tabs>
          <w:tab w:val="center" w:pos="4801"/>
        </w:tabs>
        <w:rPr>
          <w:rFonts w:ascii="Angsana New" w:hAnsi="Angsana New"/>
          <w:sz w:val="16"/>
          <w:szCs w:val="16"/>
        </w:rPr>
        <w:sectPr w:rsidR="005363FE" w:rsidRPr="00AB1762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57C9A34" w14:textId="09BD56AA" w:rsidR="009210CB" w:rsidRPr="003F77D9" w:rsidRDefault="00DE5AC1" w:rsidP="00DD262D">
      <w:pPr>
        <w:pStyle w:val="acctfourfigures"/>
        <w:tabs>
          <w:tab w:val="clear" w:pos="765"/>
        </w:tabs>
        <w:spacing w:line="240" w:lineRule="atLeast"/>
        <w:ind w:left="450"/>
        <w:rPr>
          <w:rFonts w:ascii="Angsana New" w:hAnsi="Angsana New"/>
          <w:sz w:val="26"/>
          <w:szCs w:val="26"/>
          <w:lang w:bidi="th-TH"/>
        </w:rPr>
      </w:pPr>
      <w:r w:rsidRPr="003F77D9">
        <w:rPr>
          <w:rFonts w:ascii="Angsana New" w:hAnsi="Angsana New"/>
          <w:sz w:val="26"/>
          <w:szCs w:val="26"/>
          <w:cs/>
          <w:lang w:bidi="th-TH"/>
        </w:rPr>
        <w:lastRenderedPageBreak/>
        <w:t>เงินลงทุนในบริษัทร่วมและการร่วมค้า</w:t>
      </w:r>
      <w:r w:rsidR="009210CB" w:rsidRPr="003F77D9">
        <w:rPr>
          <w:rFonts w:ascii="Angsana New" w:hAnsi="Angsana New"/>
          <w:sz w:val="26"/>
          <w:szCs w:val="26"/>
          <w:rtl/>
          <w:cs/>
        </w:rPr>
        <w:t xml:space="preserve"> </w:t>
      </w:r>
      <w:r w:rsidR="009210CB" w:rsidRPr="003F77D9">
        <w:rPr>
          <w:rFonts w:ascii="Angsana New" w:hAnsi="Angsana New"/>
          <w:sz w:val="26"/>
          <w:szCs w:val="26"/>
          <w:cs/>
          <w:lang w:bidi="th-TH"/>
        </w:rPr>
        <w:t>ณ</w:t>
      </w:r>
      <w:r w:rsidR="009210CB" w:rsidRPr="003F77D9">
        <w:rPr>
          <w:rFonts w:ascii="Angsana New" w:hAnsi="Angsana New"/>
          <w:sz w:val="26"/>
          <w:szCs w:val="26"/>
          <w:rtl/>
          <w:cs/>
        </w:rPr>
        <w:t xml:space="preserve"> </w:t>
      </w:r>
      <w:r w:rsidR="009210CB" w:rsidRPr="003F77D9">
        <w:rPr>
          <w:rFonts w:ascii="Angsana New" w:hAnsi="Angsana New"/>
          <w:sz w:val="26"/>
          <w:szCs w:val="26"/>
          <w:cs/>
          <w:lang w:bidi="th-TH"/>
        </w:rPr>
        <w:t>วันที่</w:t>
      </w:r>
      <w:r w:rsidR="004B0F5F" w:rsidRPr="003F77D9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796827" w:rsidRPr="00796827">
        <w:rPr>
          <w:rFonts w:ascii="Angsana New" w:hAnsi="Angsana New"/>
          <w:sz w:val="26"/>
          <w:szCs w:val="26"/>
          <w:lang w:val="en-US" w:bidi="th-TH"/>
        </w:rPr>
        <w:t>31</w:t>
      </w:r>
      <w:r w:rsidR="00D13189" w:rsidRPr="003F77D9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9210CB" w:rsidRPr="003F77D9">
        <w:rPr>
          <w:rFonts w:ascii="Angsana New" w:hAnsi="Angsana New"/>
          <w:sz w:val="26"/>
          <w:szCs w:val="26"/>
          <w:cs/>
          <w:lang w:bidi="th-TH"/>
        </w:rPr>
        <w:t>ธันวาคม และเงินปันผลรับสำหรับ</w:t>
      </w:r>
      <w:r w:rsidR="003132D8" w:rsidRPr="003F77D9">
        <w:rPr>
          <w:rFonts w:ascii="Angsana New" w:hAnsi="Angsana New"/>
          <w:sz w:val="26"/>
          <w:szCs w:val="26"/>
          <w:cs/>
          <w:lang w:bidi="th-TH"/>
        </w:rPr>
        <w:t>แต่ละ</w:t>
      </w:r>
      <w:r w:rsidR="00E82C2E" w:rsidRPr="003F77D9">
        <w:rPr>
          <w:rFonts w:ascii="Angsana New" w:hAnsi="Angsana New"/>
          <w:sz w:val="26"/>
          <w:szCs w:val="26"/>
          <w:cs/>
          <w:lang w:bidi="th-TH"/>
        </w:rPr>
        <w:t>ปี</w:t>
      </w:r>
      <w:r w:rsidR="009210CB" w:rsidRPr="003F77D9">
        <w:rPr>
          <w:rFonts w:ascii="Angsana New" w:hAnsi="Angsana New"/>
          <w:sz w:val="26"/>
          <w:szCs w:val="26"/>
        </w:rPr>
        <w:t xml:space="preserve"> </w:t>
      </w:r>
      <w:r w:rsidR="009210CB" w:rsidRPr="003F77D9">
        <w:rPr>
          <w:rFonts w:ascii="Angsana New" w:hAnsi="Angsana New"/>
          <w:sz w:val="26"/>
          <w:szCs w:val="26"/>
          <w:cs/>
          <w:lang w:bidi="th-TH"/>
        </w:rPr>
        <w:t>มีดังนี้</w:t>
      </w:r>
      <w:r w:rsidR="009210CB" w:rsidRPr="003F77D9">
        <w:rPr>
          <w:rFonts w:ascii="Angsana New" w:hAnsi="Angsana New"/>
          <w:sz w:val="26"/>
          <w:szCs w:val="26"/>
          <w:lang w:bidi="th-TH"/>
        </w:rPr>
        <w:t xml:space="preserve"> </w:t>
      </w:r>
    </w:p>
    <w:p w14:paraId="222DD254" w14:textId="7018765E" w:rsidR="00171168" w:rsidRDefault="00171168" w:rsidP="00592C8F">
      <w:pPr>
        <w:pStyle w:val="acctfourfigures"/>
        <w:tabs>
          <w:tab w:val="clear" w:pos="765"/>
        </w:tabs>
        <w:spacing w:line="240" w:lineRule="auto"/>
        <w:rPr>
          <w:rFonts w:ascii="Angsana New" w:hAnsi="Angsana New"/>
          <w:sz w:val="26"/>
          <w:szCs w:val="26"/>
          <w:lang w:val="en-US" w:bidi="th-TH"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02026C" w:rsidRPr="00D9188F" w14:paraId="39BDDCE0" w14:textId="77777777" w:rsidTr="002A7EBB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395BB347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left="-346" w:right="-173" w:firstLine="3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0DF98DB4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02026C" w:rsidRPr="00D9188F" w14:paraId="3FF0ED99" w14:textId="77777777" w:rsidTr="002A7EBB">
        <w:trPr>
          <w:cantSplit/>
          <w:tblHeader/>
        </w:trPr>
        <w:tc>
          <w:tcPr>
            <w:tcW w:w="2430" w:type="dxa"/>
          </w:tcPr>
          <w:p w14:paraId="43CF56D7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left="-346" w:right="-173" w:firstLine="3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04434B4E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24AC909B" w14:textId="77777777" w:rsidR="0002026C" w:rsidRPr="00D9188F" w:rsidRDefault="0002026C" w:rsidP="002A7EBB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0B3456AA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ED6EC1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3CBEC864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E1A7BEA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D9188F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5910CD2C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749BF2EA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C2E45C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8BF5FE2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40CE3F5D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43619998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D9188F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124E28A6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419075C9" w14:textId="77777777" w:rsidR="0002026C" w:rsidRDefault="0002026C" w:rsidP="000202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81B0738" w14:textId="78507474" w:rsidR="0002026C" w:rsidRPr="00D9188F" w:rsidRDefault="0002026C" w:rsidP="000202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ปี</w:t>
            </w:r>
          </w:p>
        </w:tc>
      </w:tr>
      <w:tr w:rsidR="0002026C" w:rsidRPr="00D9188F" w14:paraId="25FB594F" w14:textId="77777777" w:rsidTr="002A7EBB">
        <w:trPr>
          <w:cantSplit/>
          <w:tblHeader/>
        </w:trPr>
        <w:tc>
          <w:tcPr>
            <w:tcW w:w="2430" w:type="dxa"/>
          </w:tcPr>
          <w:p w14:paraId="07C6A217" w14:textId="77777777" w:rsidR="0002026C" w:rsidRPr="00D9188F" w:rsidRDefault="0002026C" w:rsidP="002A7EBB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</w:tcPr>
          <w:p w14:paraId="6A44F9FC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3372A23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65868A4" w14:textId="06FCB74B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8B33305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B91FAE" w14:textId="638E44D7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42014062" w14:textId="189FAE47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50FD847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BE8EC1F" w14:textId="4C0E92B8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01B709F4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6057AF4" w14:textId="78003751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B4ACE03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FCE4518" w14:textId="3453ED12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273D9B3D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1792DD5" w14:textId="16D4A888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0E00079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C7EEF5C" w14:textId="515C71C3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3" w:type="dxa"/>
            <w:vAlign w:val="bottom"/>
          </w:tcPr>
          <w:p w14:paraId="3CB173C0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EB26E4E" w14:textId="28388D17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E3E9336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1A22F3E" w14:textId="4DF7C78E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</w:tr>
      <w:tr w:rsidR="0002026C" w:rsidRPr="00D9188F" w14:paraId="2960064C" w14:textId="77777777" w:rsidTr="002A7EBB">
        <w:trPr>
          <w:cantSplit/>
          <w:trHeight w:val="270"/>
        </w:trPr>
        <w:tc>
          <w:tcPr>
            <w:tcW w:w="2430" w:type="dxa"/>
          </w:tcPr>
          <w:p w14:paraId="369DE1E0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61EF0E5D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06E445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427006C7" w14:textId="77777777" w:rsidR="0002026C" w:rsidRPr="00D9188F" w:rsidRDefault="0002026C" w:rsidP="002A7EBB">
            <w:pPr>
              <w:spacing w:line="240" w:lineRule="auto"/>
              <w:ind w:hanging="26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5EC0E6B8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02026C" w:rsidRPr="00D9188F" w14:paraId="692E9211" w14:textId="77777777" w:rsidTr="002A7EBB">
        <w:trPr>
          <w:cantSplit/>
          <w:trHeight w:val="270"/>
        </w:trPr>
        <w:tc>
          <w:tcPr>
            <w:tcW w:w="2430" w:type="dxa"/>
          </w:tcPr>
          <w:p w14:paraId="63DE6933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6676B054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2576872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E4EC6C4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F2C0FAA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861CB04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AB645A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D99D78E" w14:textId="77777777" w:rsidR="0002026C" w:rsidRPr="00D9188F" w:rsidRDefault="0002026C" w:rsidP="002A7E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1EF208D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DC0A361" w14:textId="77777777" w:rsidR="0002026C" w:rsidRPr="00D9188F" w:rsidRDefault="0002026C" w:rsidP="002A7E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248982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601064D" w14:textId="77777777" w:rsidR="0002026C" w:rsidRPr="00D9188F" w:rsidRDefault="0002026C" w:rsidP="002A7E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05B896C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2B3B8B8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3C24570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EEE7DF4" w14:textId="77777777" w:rsidR="0002026C" w:rsidRPr="00D9188F" w:rsidRDefault="0002026C" w:rsidP="002A7E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E62D02F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</w:tcPr>
          <w:p w14:paraId="1FD96D0C" w14:textId="77777777" w:rsidR="0002026C" w:rsidRPr="00D9188F" w:rsidRDefault="0002026C" w:rsidP="002A7E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7339344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496AC1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9" w:type="dxa"/>
            <w:gridSpan w:val="2"/>
          </w:tcPr>
          <w:p w14:paraId="53546EE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02026C" w:rsidRPr="00D9188F" w14:paraId="3F61B60D" w14:textId="77777777" w:rsidTr="002A7EBB">
        <w:trPr>
          <w:cantSplit/>
          <w:trHeight w:val="270"/>
        </w:trPr>
        <w:tc>
          <w:tcPr>
            <w:tcW w:w="2430" w:type="dxa"/>
          </w:tcPr>
          <w:p w14:paraId="3AA67855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กรีนเอิร์ธพาวเวอร์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ไทยแลนด์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1F632CC6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3AB95DE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453522F" w14:textId="09E9290E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3B84BFEC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C39B78" w14:textId="22186A65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304985" w14:textId="437C98B1" w:rsidR="0002026C" w:rsidRPr="00D9188F" w:rsidRDefault="00796827" w:rsidP="002A7EBB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14816822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3849AA5" w14:textId="2F0238DE" w:rsidR="0002026C" w:rsidRPr="00D9188F" w:rsidRDefault="00796827" w:rsidP="002A7EBB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512D91EB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C43C660" w14:textId="22021BF8" w:rsidR="0002026C" w:rsidRPr="00D9188F" w:rsidRDefault="00796827" w:rsidP="002A7EBB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2F1E4132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6B7D95B" w14:textId="14474EEF" w:rsidR="0002026C" w:rsidRPr="00D9188F" w:rsidRDefault="00796827" w:rsidP="002A7EBB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461A48C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660600" w14:textId="73F655B7" w:rsidR="0002026C" w:rsidRPr="00FA74ED" w:rsidRDefault="00796827" w:rsidP="002A7EB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02026C" w:rsidRPr="00FA74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251</w:t>
            </w:r>
            <w:r w:rsidR="00EF12A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963</w:t>
            </w:r>
          </w:p>
        </w:tc>
        <w:tc>
          <w:tcPr>
            <w:tcW w:w="180" w:type="dxa"/>
            <w:vAlign w:val="bottom"/>
          </w:tcPr>
          <w:p w14:paraId="5A0131CC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AE04C6D" w14:textId="3F176618" w:rsidR="0002026C" w:rsidRPr="00D9188F" w:rsidRDefault="00796827" w:rsidP="002A7EB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222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754</w:t>
            </w:r>
          </w:p>
        </w:tc>
        <w:tc>
          <w:tcPr>
            <w:tcW w:w="183" w:type="dxa"/>
            <w:vAlign w:val="bottom"/>
          </w:tcPr>
          <w:p w14:paraId="09E0F254" w14:textId="77777777" w:rsidR="0002026C" w:rsidRPr="00D9188F" w:rsidRDefault="0002026C" w:rsidP="002A7EBB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5BD366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DC64CF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201421CF" w14:textId="38F403B2" w:rsidR="0002026C" w:rsidRPr="00D9188F" w:rsidRDefault="00796827" w:rsidP="002A7EB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02026C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132</w:t>
            </w:r>
          </w:p>
        </w:tc>
      </w:tr>
      <w:tr w:rsidR="0002026C" w:rsidRPr="00D9188F" w14:paraId="63B5E419" w14:textId="77777777" w:rsidTr="002A7EBB">
        <w:trPr>
          <w:cantSplit/>
          <w:trHeight w:val="270"/>
        </w:trPr>
        <w:tc>
          <w:tcPr>
            <w:tcW w:w="2430" w:type="dxa"/>
          </w:tcPr>
          <w:p w14:paraId="2291DEE0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511FFC29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31980F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47670C9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ED180B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64316E9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D2D837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BD7B37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D2CC086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E2C2D2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E58F317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729C6A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8E746ED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98E9B0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49B485" w14:textId="77777777" w:rsidR="0002026C" w:rsidRPr="00FA74ED" w:rsidRDefault="0002026C" w:rsidP="002A7EBB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9F12E8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3A517C9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F8E5B20" w14:textId="77777777" w:rsidR="0002026C" w:rsidRPr="00D9188F" w:rsidRDefault="0002026C" w:rsidP="002A7EBB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34AC40D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4FF00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3B7229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2026C" w:rsidRPr="00D9188F" w14:paraId="56BC1798" w14:textId="77777777" w:rsidTr="002A7EBB">
        <w:trPr>
          <w:cantSplit/>
        </w:trPr>
        <w:tc>
          <w:tcPr>
            <w:tcW w:w="2430" w:type="dxa"/>
          </w:tcPr>
          <w:p w14:paraId="53FC819A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1904C7B7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6E77F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3FE342D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A246137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0B23DAC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0F495EC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285F8B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1E6308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DFE357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6213AAC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D4CFEB" w14:textId="77777777" w:rsidR="0002026C" w:rsidRPr="00D9188F" w:rsidRDefault="0002026C" w:rsidP="002A7EBB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3958E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13F9AC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5E02F8" w14:textId="77777777" w:rsidR="0002026C" w:rsidRPr="00FA74ED" w:rsidRDefault="0002026C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A4A283" w14:textId="77777777" w:rsidR="0002026C" w:rsidRPr="00D9188F" w:rsidRDefault="0002026C" w:rsidP="002A7EBB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9FB3AD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60CBC8C" w14:textId="77777777" w:rsidR="0002026C" w:rsidRPr="00D9188F" w:rsidRDefault="0002026C" w:rsidP="002A7EBB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1A9FF0F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AA9EC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3999A78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2026C" w:rsidRPr="00D9188F" w14:paraId="4B64B0EC" w14:textId="77777777" w:rsidTr="002A7EBB">
        <w:trPr>
          <w:cantSplit/>
        </w:trPr>
        <w:tc>
          <w:tcPr>
            <w:tcW w:w="2430" w:type="dxa"/>
          </w:tcPr>
          <w:p w14:paraId="08E1F53E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F8A08E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D918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</w:t>
            </w: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4D83E39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7BF5D71" w14:textId="43B6E4AF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6370915D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0858A67" w14:textId="1144683C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4E1B87A7" w14:textId="5D7C7E3C" w:rsidR="0002026C" w:rsidRPr="00D9188F" w:rsidRDefault="00796827" w:rsidP="002A7EBB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113003C9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0E01FE" w14:textId="0E1BD793" w:rsidR="0002026C" w:rsidRPr="00D9188F" w:rsidRDefault="00796827" w:rsidP="002A7EBB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66F7486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CD5E6E8" w14:textId="2BC4EA78" w:rsidR="0002026C" w:rsidRPr="00D9188F" w:rsidRDefault="00796827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35085542" w14:textId="77777777" w:rsidR="0002026C" w:rsidRPr="00D9188F" w:rsidRDefault="0002026C" w:rsidP="002A7EBB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BBB8BF0" w14:textId="5A2A9314" w:rsidR="0002026C" w:rsidRPr="00D9188F" w:rsidRDefault="00796827" w:rsidP="002A7EBB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04F42A3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6034F87" w14:textId="30C0C033" w:rsidR="0002026C" w:rsidRPr="00FA74ED" w:rsidRDefault="00796827" w:rsidP="002A7EB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387</w:t>
            </w:r>
            <w:r w:rsidR="00EF12A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988</w:t>
            </w:r>
          </w:p>
        </w:tc>
        <w:tc>
          <w:tcPr>
            <w:tcW w:w="180" w:type="dxa"/>
            <w:vAlign w:val="bottom"/>
          </w:tcPr>
          <w:p w14:paraId="680EAA95" w14:textId="77777777" w:rsidR="0002026C" w:rsidRPr="00D9188F" w:rsidRDefault="0002026C" w:rsidP="002A7EBB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5B30D58" w14:textId="4CFEFFDE" w:rsidR="0002026C" w:rsidRPr="00D9188F" w:rsidRDefault="00796827" w:rsidP="002A7EBB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379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687</w:t>
            </w:r>
          </w:p>
        </w:tc>
        <w:tc>
          <w:tcPr>
            <w:tcW w:w="183" w:type="dxa"/>
            <w:vAlign w:val="bottom"/>
          </w:tcPr>
          <w:p w14:paraId="11139C13" w14:textId="77777777" w:rsidR="0002026C" w:rsidRPr="00D9188F" w:rsidRDefault="0002026C" w:rsidP="002A7EBB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5733BC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687AEF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3740C8D0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02026C" w:rsidRPr="00D9188F" w14:paraId="31BD36EF" w14:textId="77777777" w:rsidTr="002A7EBB">
        <w:trPr>
          <w:cantSplit/>
        </w:trPr>
        <w:tc>
          <w:tcPr>
            <w:tcW w:w="2430" w:type="dxa"/>
          </w:tcPr>
          <w:p w14:paraId="70E43402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7DAC2E9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5184D02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F31DB34" w14:textId="3B4A75D8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66B349D5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24589C" w14:textId="7EA1E06A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720" w:type="dxa"/>
            <w:vAlign w:val="bottom"/>
          </w:tcPr>
          <w:p w14:paraId="1867FF30" w14:textId="39297716" w:rsidR="0002026C" w:rsidRPr="00D9188F" w:rsidRDefault="00796827" w:rsidP="002A7EBB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68B595D9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94295A1" w14:textId="1CC0BF40" w:rsidR="0002026C" w:rsidRPr="00D9188F" w:rsidRDefault="00796827" w:rsidP="002A7EBB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2A72F544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37F8E3" w14:textId="11FA06FA" w:rsidR="0002026C" w:rsidRPr="00D9188F" w:rsidRDefault="00796827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571</w:t>
            </w:r>
          </w:p>
        </w:tc>
        <w:tc>
          <w:tcPr>
            <w:tcW w:w="180" w:type="dxa"/>
            <w:vAlign w:val="bottom"/>
          </w:tcPr>
          <w:p w14:paraId="5953E55E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933D3D" w14:textId="1C0DD000" w:rsidR="0002026C" w:rsidRPr="00D9188F" w:rsidRDefault="00796827" w:rsidP="002A7EBB">
            <w:pPr>
              <w:pStyle w:val="acctfourfigures"/>
              <w:tabs>
                <w:tab w:val="clear" w:pos="765"/>
                <w:tab w:val="left" w:pos="730"/>
              </w:tabs>
              <w:spacing w:line="240" w:lineRule="auto"/>
              <w:ind w:right="-260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571</w:t>
            </w:r>
          </w:p>
        </w:tc>
        <w:tc>
          <w:tcPr>
            <w:tcW w:w="180" w:type="dxa"/>
            <w:vAlign w:val="bottom"/>
          </w:tcPr>
          <w:p w14:paraId="65A10AD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292D4C" w14:textId="3C1DC0D4" w:rsidR="0002026C" w:rsidRPr="00FA74ED" w:rsidRDefault="00796827" w:rsidP="002A7EB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EF12A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371</w:t>
            </w:r>
          </w:p>
        </w:tc>
        <w:tc>
          <w:tcPr>
            <w:tcW w:w="180" w:type="dxa"/>
            <w:vAlign w:val="bottom"/>
          </w:tcPr>
          <w:p w14:paraId="3CBBBBFD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27AAA9" w14:textId="5AE68747" w:rsidR="0002026C" w:rsidRPr="00D9188F" w:rsidRDefault="00796827" w:rsidP="002A7EBB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858</w:t>
            </w:r>
          </w:p>
        </w:tc>
        <w:tc>
          <w:tcPr>
            <w:tcW w:w="183" w:type="dxa"/>
            <w:vAlign w:val="bottom"/>
          </w:tcPr>
          <w:p w14:paraId="51CACF63" w14:textId="77777777" w:rsidR="0002026C" w:rsidRPr="00D9188F" w:rsidRDefault="0002026C" w:rsidP="002A7EBB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C82F96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A7E37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7ECDA198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02026C" w:rsidRPr="00D9188F" w14:paraId="78220611" w14:textId="77777777" w:rsidTr="002A7EBB">
        <w:trPr>
          <w:cantSplit/>
        </w:trPr>
        <w:tc>
          <w:tcPr>
            <w:tcW w:w="2430" w:type="dxa"/>
          </w:tcPr>
          <w:p w14:paraId="42F14C43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3E076D39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F5F71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1580A8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3F5693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8D19DE6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CA3486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1DC566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42AD16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B0B6FC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8B577" w14:textId="27453451" w:rsidR="0002026C" w:rsidRPr="00D9188F" w:rsidRDefault="00796827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403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602</w:t>
            </w:r>
          </w:p>
        </w:tc>
        <w:tc>
          <w:tcPr>
            <w:tcW w:w="180" w:type="dxa"/>
            <w:vAlign w:val="bottom"/>
          </w:tcPr>
          <w:p w14:paraId="2B0680DB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1751" w14:textId="5CCF94C9" w:rsidR="0002026C" w:rsidRPr="00D9188F" w:rsidRDefault="00796827" w:rsidP="002A7EBB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170" w:hanging="2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403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602</w:t>
            </w:r>
          </w:p>
        </w:tc>
        <w:tc>
          <w:tcPr>
            <w:tcW w:w="180" w:type="dxa"/>
            <w:vAlign w:val="bottom"/>
          </w:tcPr>
          <w:p w14:paraId="53AD5C6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E1343" w14:textId="4E0984D6" w:rsidR="0002026C" w:rsidRPr="00FA74ED" w:rsidRDefault="00796827" w:rsidP="002A7EBB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  <w:r w:rsidR="00EF12A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359</w:t>
            </w:r>
          </w:p>
        </w:tc>
        <w:tc>
          <w:tcPr>
            <w:tcW w:w="180" w:type="dxa"/>
            <w:vAlign w:val="bottom"/>
          </w:tcPr>
          <w:p w14:paraId="62F5CE40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65015" w14:textId="6D93A52D" w:rsidR="0002026C" w:rsidRPr="00D9188F" w:rsidRDefault="00796827" w:rsidP="002A7EBB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397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545</w:t>
            </w:r>
          </w:p>
        </w:tc>
        <w:tc>
          <w:tcPr>
            <w:tcW w:w="183" w:type="dxa"/>
            <w:vAlign w:val="bottom"/>
          </w:tcPr>
          <w:p w14:paraId="266AFF83" w14:textId="77777777" w:rsidR="0002026C" w:rsidRPr="00D9188F" w:rsidRDefault="0002026C" w:rsidP="002A7EBB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8FBCF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412F6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38DC1" w14:textId="66B7E124" w:rsidR="0002026C" w:rsidRPr="00D9188F" w:rsidRDefault="00932C4E" w:rsidP="00932C4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02026C" w:rsidRPr="00D9188F" w14:paraId="0EF7F7F3" w14:textId="77777777" w:rsidTr="002A7EBB">
        <w:trPr>
          <w:cantSplit/>
        </w:trPr>
        <w:tc>
          <w:tcPr>
            <w:tcW w:w="2430" w:type="dxa"/>
          </w:tcPr>
          <w:p w14:paraId="4C4FBC07" w14:textId="77777777" w:rsidR="0002026C" w:rsidRPr="00D9188F" w:rsidRDefault="0002026C" w:rsidP="002A7EBB">
            <w:pPr>
              <w:tabs>
                <w:tab w:val="left" w:pos="1634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29ED2A2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76798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E1FF5D8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B275136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E635445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3A491C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78D69C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CDE050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231508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AEAC80B" w14:textId="38BB6277" w:rsidR="0002026C" w:rsidRPr="00D9188F" w:rsidRDefault="00796827" w:rsidP="002A7EBB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170" w:hanging="27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362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80" w:type="dxa"/>
            <w:vAlign w:val="bottom"/>
          </w:tcPr>
          <w:p w14:paraId="4C093CAA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9692A8A" w14:textId="015BC3BA" w:rsidR="0002026C" w:rsidRPr="00D9188F" w:rsidRDefault="00796827" w:rsidP="002A7EBB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362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80" w:type="dxa"/>
            <w:vAlign w:val="bottom"/>
          </w:tcPr>
          <w:p w14:paraId="7291AF5F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A01B50A" w14:textId="6140AABE" w:rsidR="0002026C" w:rsidRPr="00FA74ED" w:rsidRDefault="00796827" w:rsidP="002A7EBB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02026C" w:rsidRPr="00FA74ED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652</w:t>
            </w:r>
            <w:r w:rsidR="00EF12A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322</w:t>
            </w:r>
          </w:p>
        </w:tc>
        <w:tc>
          <w:tcPr>
            <w:tcW w:w="180" w:type="dxa"/>
            <w:vAlign w:val="bottom"/>
          </w:tcPr>
          <w:p w14:paraId="0E8B1F45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A3B5D5B" w14:textId="3EDD1938" w:rsidR="0002026C" w:rsidRPr="00D9188F" w:rsidRDefault="00796827" w:rsidP="002A7E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620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299</w:t>
            </w:r>
          </w:p>
        </w:tc>
        <w:tc>
          <w:tcPr>
            <w:tcW w:w="183" w:type="dxa"/>
            <w:vAlign w:val="bottom"/>
          </w:tcPr>
          <w:p w14:paraId="227923E2" w14:textId="77777777" w:rsidR="0002026C" w:rsidRPr="00D9188F" w:rsidRDefault="0002026C" w:rsidP="002A7EBB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1C6254F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61721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4C630D09" w14:textId="4BAF7F63" w:rsidR="0002026C" w:rsidRPr="00D9188F" w:rsidRDefault="00796827" w:rsidP="002A7EB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</w:t>
            </w:r>
            <w:r w:rsidR="0002026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132</w:t>
            </w:r>
          </w:p>
        </w:tc>
      </w:tr>
    </w:tbl>
    <w:p w14:paraId="676C250E" w14:textId="6F837210" w:rsidR="00592C8F" w:rsidRDefault="00592C8F" w:rsidP="0002026C">
      <w:pPr>
        <w:pStyle w:val="acctfourfigures"/>
        <w:tabs>
          <w:tab w:val="clear" w:pos="765"/>
        </w:tabs>
        <w:spacing w:line="240" w:lineRule="auto"/>
        <w:ind w:left="-79" w:right="-345"/>
        <w:rPr>
          <w:rFonts w:ascii="Angsana New" w:hAnsi="Angsana New"/>
          <w:sz w:val="26"/>
          <w:szCs w:val="26"/>
          <w:lang w:bidi="th-TH"/>
        </w:rPr>
      </w:pP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02026C" w:rsidRPr="00D9188F" w14:paraId="7D89607A" w14:textId="77777777" w:rsidTr="002A7EBB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43D64320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DD9F49A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02026C" w:rsidRPr="00D9188F" w14:paraId="6138D55B" w14:textId="77777777" w:rsidTr="002A7EBB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1A4732CA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38743CA2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5E46F71B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  <w:p w14:paraId="6382A1FF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258D8FA7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CCAF3E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416BB27E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5BAB64DD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9494B00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6BCF1B3C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0354BDA5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4FC0555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33657608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2B86B907" w14:textId="77777777" w:rsidR="0002026C" w:rsidRDefault="0002026C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2494DC1" w14:textId="3ECDFDF2" w:rsidR="0002026C" w:rsidRPr="00D9188F" w:rsidRDefault="0002026C" w:rsidP="0002026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ปี</w:t>
            </w:r>
          </w:p>
        </w:tc>
      </w:tr>
      <w:tr w:rsidR="0002026C" w:rsidRPr="00B44C7B" w14:paraId="7399B5A3" w14:textId="77777777" w:rsidTr="002A7EBB">
        <w:trPr>
          <w:cantSplit/>
          <w:tblHeader/>
        </w:trPr>
        <w:tc>
          <w:tcPr>
            <w:tcW w:w="2716" w:type="dxa"/>
          </w:tcPr>
          <w:p w14:paraId="78CD1461" w14:textId="77777777" w:rsidR="0002026C" w:rsidRPr="00D9188F" w:rsidRDefault="0002026C" w:rsidP="002A7E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9" w:type="dxa"/>
          </w:tcPr>
          <w:p w14:paraId="6E93D47B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84B6DA4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0BA0944" w14:textId="08EE07F4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3C0243A1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E94DBB" w14:textId="352D84B1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3A57DB65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7889113" w14:textId="445115BC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D326882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1E01E91" w14:textId="7B8F42A2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gridSpan w:val="2"/>
            <w:vAlign w:val="bottom"/>
          </w:tcPr>
          <w:p w14:paraId="0E016444" w14:textId="77777777" w:rsidR="0002026C" w:rsidRPr="00D9188F" w:rsidRDefault="0002026C" w:rsidP="002A7EB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6703209" w14:textId="381F3CE2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93C6FFD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A12C42" w14:textId="1928A7F5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78" w:type="dxa"/>
            <w:gridSpan w:val="2"/>
            <w:vAlign w:val="bottom"/>
          </w:tcPr>
          <w:p w14:paraId="282B9075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A519FFD" w14:textId="4D1192A3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567</w:t>
            </w:r>
          </w:p>
        </w:tc>
        <w:tc>
          <w:tcPr>
            <w:tcW w:w="180" w:type="dxa"/>
            <w:vAlign w:val="bottom"/>
          </w:tcPr>
          <w:p w14:paraId="18736B54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EE934C2" w14:textId="08F2F772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</w:tr>
      <w:tr w:rsidR="0002026C" w:rsidRPr="00D9188F" w14:paraId="23F8279C" w14:textId="77777777" w:rsidTr="002A7EBB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6ADA3323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4FE8A88B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96CCD1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533C2C1E" w14:textId="77777777" w:rsidR="0002026C" w:rsidRPr="00D9188F" w:rsidRDefault="0002026C" w:rsidP="002A7EBB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46754B99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1CE1F81D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02026C" w:rsidRPr="00B44C7B" w14:paraId="44AB3000" w14:textId="77777777" w:rsidTr="002A7EBB">
        <w:trPr>
          <w:cantSplit/>
          <w:trHeight w:val="270"/>
        </w:trPr>
        <w:tc>
          <w:tcPr>
            <w:tcW w:w="2716" w:type="dxa"/>
          </w:tcPr>
          <w:p w14:paraId="0214528F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60AFE4FB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6F05165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6F62DC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8308397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38350063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45CA935" w14:textId="77777777" w:rsidR="0002026C" w:rsidRPr="00D9188F" w:rsidRDefault="0002026C" w:rsidP="002A7E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1D44EE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8E3453D" w14:textId="77777777" w:rsidR="0002026C" w:rsidRPr="00D9188F" w:rsidRDefault="0002026C" w:rsidP="002A7E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</w:tcPr>
          <w:p w14:paraId="21E408C8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</w:tcPr>
          <w:p w14:paraId="4431AF68" w14:textId="77777777" w:rsidR="0002026C" w:rsidRPr="00D9188F" w:rsidRDefault="0002026C" w:rsidP="002A7E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122FEF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69B85C4" w14:textId="77777777" w:rsidR="0002026C" w:rsidRPr="00D9188F" w:rsidRDefault="0002026C" w:rsidP="002A7EB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</w:tcPr>
          <w:p w14:paraId="4767BA1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</w:tcPr>
          <w:p w14:paraId="715A26C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A8E326D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C3157F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  <w:gridSpan w:val="2"/>
          </w:tcPr>
          <w:p w14:paraId="7C0771F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02026C" w:rsidRPr="00B44C7B" w14:paraId="5140EC5E" w14:textId="77777777" w:rsidTr="002A7EBB">
        <w:trPr>
          <w:cantSplit/>
          <w:trHeight w:val="270"/>
        </w:trPr>
        <w:tc>
          <w:tcPr>
            <w:tcW w:w="2716" w:type="dxa"/>
          </w:tcPr>
          <w:p w14:paraId="765D36CE" w14:textId="77777777" w:rsidR="0002026C" w:rsidRPr="00D9188F" w:rsidRDefault="0002026C" w:rsidP="002A7EBB">
            <w:pPr>
              <w:spacing w:line="240" w:lineRule="auto"/>
              <w:ind w:left="191" w:right="-1157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ไทยแลนด์</w:t>
            </w:r>
            <w:r w:rsidRPr="00D9188F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710C6FA0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05233175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322D115F" w14:textId="66928CAA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06004860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E53CB4" w14:textId="5B9EFAC6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C569737" w14:textId="77777777" w:rsidR="0002026C" w:rsidRPr="00D9188F" w:rsidRDefault="0002026C" w:rsidP="002A7EBB">
            <w:pPr>
              <w:tabs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F3D9F2" w14:textId="548640D8" w:rsidR="0002026C" w:rsidRPr="00D9188F" w:rsidRDefault="00796827" w:rsidP="002A7EBB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65FCDEE5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0FFEA0F" w14:textId="6C6715E5" w:rsidR="0002026C" w:rsidRPr="00D9188F" w:rsidRDefault="00796827" w:rsidP="002A7EB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658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gridSpan w:val="2"/>
            <w:vAlign w:val="bottom"/>
          </w:tcPr>
          <w:p w14:paraId="64C30662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D8BBA3" w14:textId="6A495958" w:rsidR="0002026C" w:rsidRPr="00D9188F" w:rsidRDefault="00796827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02026C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A3347C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9212B7A" w14:textId="72CC2E10" w:rsidR="0002026C" w:rsidRPr="00D9188F" w:rsidRDefault="00796827" w:rsidP="002A7EB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958</w:t>
            </w:r>
            <w:r w:rsidR="0002026C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679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88DA42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DFA59D" w14:textId="77777777" w:rsidR="0002026C" w:rsidRPr="00BA3B29" w:rsidRDefault="0002026C" w:rsidP="002A7E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E1676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447CAEF" w14:textId="3C015669" w:rsidR="0002026C" w:rsidRPr="00D9188F" w:rsidRDefault="00796827" w:rsidP="002A7EB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02026C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132</w:t>
            </w:r>
          </w:p>
        </w:tc>
      </w:tr>
      <w:tr w:rsidR="0002026C" w:rsidRPr="00B44C7B" w14:paraId="5FBA84E5" w14:textId="77777777" w:rsidTr="002A7EBB">
        <w:trPr>
          <w:cantSplit/>
          <w:trHeight w:val="270"/>
        </w:trPr>
        <w:tc>
          <w:tcPr>
            <w:tcW w:w="2716" w:type="dxa"/>
          </w:tcPr>
          <w:p w14:paraId="42B8BF2B" w14:textId="77777777" w:rsidR="0002026C" w:rsidRPr="00D9188F" w:rsidRDefault="0002026C" w:rsidP="002A7EBB">
            <w:pPr>
              <w:spacing w:line="240" w:lineRule="auto"/>
              <w:ind w:left="191" w:right="-1157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448AB97A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8FA4388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FD7373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D42E1B6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D9E247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CA8B7E" w14:textId="77777777" w:rsidR="0002026C" w:rsidRPr="00D9188F" w:rsidRDefault="0002026C" w:rsidP="002A7EBB">
            <w:pPr>
              <w:tabs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564879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2732C9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D400E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33FE2E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AB059A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02A516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384030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A75DD3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B387FB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74603B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B9C8C2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2026C" w:rsidRPr="00B44C7B" w14:paraId="4870BA78" w14:textId="77777777" w:rsidTr="002A7EBB">
        <w:trPr>
          <w:cantSplit/>
        </w:trPr>
        <w:tc>
          <w:tcPr>
            <w:tcW w:w="2716" w:type="dxa"/>
          </w:tcPr>
          <w:p w14:paraId="11892A46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5627742E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A0DDC1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68152C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4010D95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72C360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BE2731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F28387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ACAE22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A10AE6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32BC40A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10C8D19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8DCD46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08E46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02FF5F2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AFB48A3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1E8948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F85509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02026C" w:rsidRPr="00B44C7B" w14:paraId="2BCA5919" w14:textId="77777777" w:rsidTr="002A7EBB">
        <w:trPr>
          <w:cantSplit/>
        </w:trPr>
        <w:tc>
          <w:tcPr>
            <w:tcW w:w="2716" w:type="dxa"/>
          </w:tcPr>
          <w:p w14:paraId="27AE67BC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68CE5E7A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00B5D97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5F123994" w14:textId="32352124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5937C6CB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D24664" w14:textId="68524C79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5CE352B4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E89E35" w14:textId="02760E0B" w:rsidR="0002026C" w:rsidRPr="00D9188F" w:rsidRDefault="00796827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520A106C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24EFC6" w14:textId="20F3EDF7" w:rsidR="0002026C" w:rsidRPr="00D9188F" w:rsidRDefault="00796827" w:rsidP="002A7EBB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411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Align w:val="bottom"/>
          </w:tcPr>
          <w:p w14:paraId="0F0F7864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F8A58A9" w14:textId="4B1AE43D" w:rsidR="0002026C" w:rsidRPr="00D9188F" w:rsidRDefault="00796827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210</w:t>
            </w:r>
            <w:r w:rsidR="0002026C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59783E69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FF1503" w14:textId="2E4337A6" w:rsidR="0002026C" w:rsidRPr="00D9188F" w:rsidRDefault="00796827" w:rsidP="002A7EBB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210</w:t>
            </w:r>
            <w:r w:rsidR="0002026C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78" w:type="dxa"/>
            <w:gridSpan w:val="2"/>
            <w:vAlign w:val="bottom"/>
          </w:tcPr>
          <w:p w14:paraId="78D6103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73A19FA" w14:textId="77777777" w:rsidR="0002026C" w:rsidRPr="00BA3B29" w:rsidRDefault="0002026C" w:rsidP="002A7E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03649D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C3797E0" w14:textId="77777777" w:rsidR="0002026C" w:rsidRPr="00BA3B29" w:rsidRDefault="0002026C" w:rsidP="002A7E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02026C" w:rsidRPr="00B44C7B" w14:paraId="7612CA45" w14:textId="77777777" w:rsidTr="002A7EBB">
        <w:trPr>
          <w:cantSplit/>
        </w:trPr>
        <w:tc>
          <w:tcPr>
            <w:tcW w:w="2716" w:type="dxa"/>
          </w:tcPr>
          <w:p w14:paraId="0CC8DD24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10D86561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9188F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58B5EFA9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9188F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56B813CA" w14:textId="74D30C83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78" w:type="dxa"/>
          </w:tcPr>
          <w:p w14:paraId="6EDC0DB6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06FD73" w14:textId="48BEC60C" w:rsidR="0002026C" w:rsidRPr="00D9188F" w:rsidRDefault="00796827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  <w:gridSpan w:val="2"/>
            <w:vAlign w:val="bottom"/>
          </w:tcPr>
          <w:p w14:paraId="2635E1D9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25F6BA" w14:textId="45F648F5" w:rsidR="0002026C" w:rsidRPr="00D9188F" w:rsidRDefault="00796827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577746EA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E856E7" w14:textId="52DB33B5" w:rsidR="0002026C" w:rsidRPr="00D9188F" w:rsidRDefault="00796827" w:rsidP="002A7EBB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02026C" w:rsidRPr="00D9188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  <w:vAlign w:val="bottom"/>
          </w:tcPr>
          <w:p w14:paraId="0D5A91DF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AC318" w14:textId="75D1C2AC" w:rsidR="0002026C" w:rsidRPr="00D9188F" w:rsidRDefault="00796827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02026C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5A3B5A91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20E4744" w14:textId="6E5C55BA" w:rsidR="0002026C" w:rsidRPr="00D9188F" w:rsidRDefault="00796827" w:rsidP="002A7EBB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02026C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78" w:type="dxa"/>
            <w:gridSpan w:val="2"/>
            <w:vAlign w:val="bottom"/>
          </w:tcPr>
          <w:p w14:paraId="68D0C65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55816C" w14:textId="77777777" w:rsidR="0002026C" w:rsidRPr="00BA3B29" w:rsidRDefault="0002026C" w:rsidP="002A7E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52DE34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71236627" w14:textId="77777777" w:rsidR="0002026C" w:rsidRPr="00BA3B29" w:rsidRDefault="0002026C" w:rsidP="002A7E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02026C" w:rsidRPr="00B44C7B" w14:paraId="2AD40622" w14:textId="77777777" w:rsidTr="002A7EBB">
        <w:trPr>
          <w:cantSplit/>
        </w:trPr>
        <w:tc>
          <w:tcPr>
            <w:tcW w:w="2716" w:type="dxa"/>
          </w:tcPr>
          <w:p w14:paraId="49E6ACAE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317B738B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80C5749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C7D89C6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71B4D3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6F14F9" w14:textId="77777777" w:rsidR="0002026C" w:rsidRPr="00D9188F" w:rsidRDefault="0002026C" w:rsidP="002A7EBB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8458F2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54F025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8D5FB5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9D794C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432A94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C56507" w14:textId="5BB2F099" w:rsidR="0002026C" w:rsidRPr="00D9188F" w:rsidRDefault="00796827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212</w:t>
            </w:r>
            <w:r w:rsidR="0002026C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670</w:t>
            </w:r>
          </w:p>
        </w:tc>
        <w:tc>
          <w:tcPr>
            <w:tcW w:w="180" w:type="dxa"/>
            <w:vAlign w:val="bottom"/>
          </w:tcPr>
          <w:p w14:paraId="1AC1A1BA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1660A6E" w14:textId="71C7B6BB" w:rsidR="0002026C" w:rsidRPr="00D9188F" w:rsidRDefault="00796827" w:rsidP="002A7EBB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212</w:t>
            </w:r>
            <w:r w:rsidR="0002026C" w:rsidRPr="00D9188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sz w:val="20"/>
                <w:lang w:val="en-US" w:bidi="th-TH"/>
              </w:rPr>
              <w:t>670</w:t>
            </w:r>
          </w:p>
        </w:tc>
        <w:tc>
          <w:tcPr>
            <w:tcW w:w="178" w:type="dxa"/>
            <w:gridSpan w:val="2"/>
            <w:vAlign w:val="bottom"/>
          </w:tcPr>
          <w:p w14:paraId="12AAD7BC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22FC7F" w14:textId="77777777" w:rsidR="0002026C" w:rsidRPr="00BA3B29" w:rsidRDefault="0002026C" w:rsidP="002A7E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3D6CA1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7D23D3" w14:textId="08ADFA20" w:rsidR="0002026C" w:rsidRPr="00BA3B29" w:rsidRDefault="00BA3B29" w:rsidP="00BA3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A3B29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02026C" w:rsidRPr="00B44C7B" w14:paraId="29970698" w14:textId="77777777" w:rsidTr="002A7EBB">
        <w:trPr>
          <w:cantSplit/>
        </w:trPr>
        <w:tc>
          <w:tcPr>
            <w:tcW w:w="2716" w:type="dxa"/>
          </w:tcPr>
          <w:p w14:paraId="22FC0DD6" w14:textId="77777777" w:rsidR="0002026C" w:rsidRPr="00D9188F" w:rsidRDefault="0002026C" w:rsidP="002A7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3AAB8928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B9A922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9A62E2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7FD0304B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0D9B64A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331743" w14:textId="77777777" w:rsidR="0002026C" w:rsidRPr="00D9188F" w:rsidRDefault="0002026C" w:rsidP="002A7EBB">
            <w:pPr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105236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2EB89B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6D0E18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C264E5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5652E" w14:textId="2A91FBF7" w:rsidR="0002026C" w:rsidRPr="00D9188F" w:rsidRDefault="00796827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171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50277432" w14:textId="77777777" w:rsidR="0002026C" w:rsidRPr="00D9188F" w:rsidRDefault="0002026C" w:rsidP="002A7E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17DE1" w14:textId="5726DACF" w:rsidR="0002026C" w:rsidRPr="00D9188F" w:rsidRDefault="00796827" w:rsidP="002A7EB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171</w:t>
            </w:r>
            <w:r w:rsidR="0002026C" w:rsidRPr="00D918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78" w:type="dxa"/>
            <w:gridSpan w:val="2"/>
            <w:vAlign w:val="bottom"/>
          </w:tcPr>
          <w:p w14:paraId="1266E0C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AFDEE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9188F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7C44B0" w14:textId="77777777" w:rsidR="0002026C" w:rsidRPr="00D9188F" w:rsidRDefault="0002026C" w:rsidP="002A7EB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3FABE" w14:textId="4E32C0FB" w:rsidR="0002026C" w:rsidRPr="00D9188F" w:rsidRDefault="00796827" w:rsidP="002A7EB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</w:t>
            </w:r>
            <w:r w:rsidR="0002026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132</w:t>
            </w:r>
          </w:p>
        </w:tc>
      </w:tr>
    </w:tbl>
    <w:p w14:paraId="1B423FBF" w14:textId="77777777" w:rsidR="0002026C" w:rsidRPr="0022336F" w:rsidRDefault="0002026C" w:rsidP="00327B98">
      <w:pPr>
        <w:pStyle w:val="block"/>
        <w:spacing w:after="0"/>
        <w:ind w:left="540"/>
        <w:jc w:val="both"/>
        <w:rPr>
          <w:rFonts w:ascii="Angsana New" w:hAnsi="Angsana New"/>
          <w:sz w:val="26"/>
          <w:szCs w:val="26"/>
          <w:cs/>
          <w:lang w:bidi="th-TH"/>
        </w:rPr>
        <w:sectPr w:rsidR="0002026C" w:rsidRPr="0022336F" w:rsidSect="00586A38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32280E3F" w14:textId="5937A640" w:rsidR="00327B98" w:rsidRPr="0075064F" w:rsidRDefault="00327B98" w:rsidP="00327B98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932C4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บริษัทร่วม</w:t>
      </w:r>
      <w:r w:rsidR="0004188C" w:rsidRPr="00932C4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และการร่วมค้า</w:t>
      </w:r>
      <w:r w:rsidR="00280B7B" w:rsidRPr="00932C4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ที่มีสาระสำคัญ</w:t>
      </w:r>
    </w:p>
    <w:p w14:paraId="45B754D1" w14:textId="77777777" w:rsidR="00327B98" w:rsidRPr="0075064F" w:rsidRDefault="00327B98" w:rsidP="005D310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  <w:lang w:val="en-US" w:bidi="th-TH"/>
        </w:rPr>
      </w:pPr>
    </w:p>
    <w:p w14:paraId="253D9CCF" w14:textId="1C389DAB" w:rsidR="00327B98" w:rsidRPr="0075064F" w:rsidRDefault="00327B98" w:rsidP="00327B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  <w:lang w:val="en-US"/>
        </w:rPr>
      </w:pPr>
      <w:r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ตารางต่อไปนี้สรุป</w:t>
      </w:r>
      <w:r w:rsidR="008E6603"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ข้อมูลทางการเงินของบริษัทร่วม</w:t>
      </w:r>
      <w:r w:rsidR="0004188C"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และการร่วมค้า</w:t>
      </w:r>
      <w:r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ที่</w:t>
      </w:r>
      <w:r w:rsidR="00280B7B"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มีสาระสำคัญซึ่งนำเสนอ</w:t>
      </w:r>
      <w:r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อยู่ในงบการเงินของบริษัทร่วม</w:t>
      </w:r>
      <w:r w:rsidR="0004188C"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และการร่วมค้า </w:t>
      </w:r>
      <w:r w:rsidRPr="0075064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7B58498" w14:textId="03A61475" w:rsidR="00327B98" w:rsidRPr="0075064F" w:rsidRDefault="00327B98" w:rsidP="00327B98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30"/>
          <w:szCs w:val="30"/>
          <w:lang w:val="en-US" w:bidi="th-TH"/>
        </w:rPr>
      </w:pPr>
    </w:p>
    <w:tbl>
      <w:tblPr>
        <w:tblStyle w:val="TableGridLight1"/>
        <w:tblW w:w="99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260"/>
        <w:gridCol w:w="253"/>
        <w:gridCol w:w="1016"/>
        <w:gridCol w:w="236"/>
        <w:gridCol w:w="1069"/>
        <w:gridCol w:w="236"/>
        <w:gridCol w:w="1051"/>
      </w:tblGrid>
      <w:tr w:rsidR="00F94430" w:rsidRPr="0075064F" w14:paraId="4651F99D" w14:textId="784F4901" w:rsidTr="00842B16">
        <w:trPr>
          <w:trHeight w:val="587"/>
          <w:tblHeader/>
        </w:trPr>
        <w:tc>
          <w:tcPr>
            <w:tcW w:w="4860" w:type="dxa"/>
          </w:tcPr>
          <w:p w14:paraId="599DA065" w14:textId="77777777" w:rsidR="00F94430" w:rsidRPr="0075064F" w:rsidRDefault="00F94430" w:rsidP="00AA00E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14:paraId="0F1F2F31" w14:textId="77777777" w:rsidR="00F94430" w:rsidRPr="0075064F" w:rsidRDefault="00F94430" w:rsidP="00AA00E1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กรีนเอิร์ธพาวเวอร์               (ไทยแลนด์) จำกัด</w:t>
            </w:r>
          </w:p>
        </w:tc>
        <w:tc>
          <w:tcPr>
            <w:tcW w:w="236" w:type="dxa"/>
            <w:vAlign w:val="center"/>
          </w:tcPr>
          <w:p w14:paraId="3A621EE0" w14:textId="77777777" w:rsidR="00F94430" w:rsidRPr="0075064F" w:rsidRDefault="00F94430" w:rsidP="00AA00E1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56" w:type="dxa"/>
            <w:gridSpan w:val="3"/>
          </w:tcPr>
          <w:p w14:paraId="14B0A6FF" w14:textId="1D9CDEB7" w:rsidR="00F94430" w:rsidRPr="0075064F" w:rsidRDefault="00F94430" w:rsidP="00185022">
            <w:pPr>
              <w:pStyle w:val="acctfourfigures"/>
              <w:tabs>
                <w:tab w:val="clear" w:pos="765"/>
              </w:tabs>
              <w:spacing w:line="240" w:lineRule="atLeast"/>
              <w:ind w:left="69" w:right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เครือข่ายก๊าซไทย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ญี่ปุ่น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F94430" w:rsidRPr="0075064F" w14:paraId="7AC1258F" w14:textId="264D4B74" w:rsidTr="00396501">
        <w:trPr>
          <w:tblHeader/>
        </w:trPr>
        <w:tc>
          <w:tcPr>
            <w:tcW w:w="4860" w:type="dxa"/>
          </w:tcPr>
          <w:p w14:paraId="0F3358CA" w14:textId="6B9E8C5E" w:rsidR="00F94430" w:rsidRPr="00CF0586" w:rsidRDefault="00CF0586" w:rsidP="00CF058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F05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F0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CF05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3FE1FC3F" w14:textId="08532F60" w:rsidR="00F94430" w:rsidRPr="0075064F" w:rsidRDefault="0079682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53" w:type="dxa"/>
          </w:tcPr>
          <w:p w14:paraId="5B96E5EF" w14:textId="77777777" w:rsidR="00F94430" w:rsidRPr="0075064F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</w:tcPr>
          <w:p w14:paraId="46FFF4FD" w14:textId="648CC2B2" w:rsidR="00F94430" w:rsidRPr="0075064F" w:rsidRDefault="0079682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4666EB7" w14:textId="77777777" w:rsidR="00F94430" w:rsidRPr="0075064F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39AF793F" w14:textId="7D63516D" w:rsidR="00F94430" w:rsidRPr="0075064F" w:rsidRDefault="0079682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1BCB2E88" w14:textId="77777777" w:rsidR="00F94430" w:rsidRPr="0075064F" w:rsidRDefault="00F94430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7E545A88" w14:textId="6FDFD172" w:rsidR="00F94430" w:rsidRPr="0075064F" w:rsidRDefault="00796827" w:rsidP="00AA00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0C5010" w:rsidRPr="0075064F" w14:paraId="5ACEFF48" w14:textId="77777777" w:rsidTr="00842B16">
        <w:trPr>
          <w:trHeight w:val="263"/>
          <w:tblHeader/>
        </w:trPr>
        <w:tc>
          <w:tcPr>
            <w:tcW w:w="4860" w:type="dxa"/>
          </w:tcPr>
          <w:p w14:paraId="5ECADC61" w14:textId="77777777" w:rsidR="00D43C5C" w:rsidRPr="0075064F" w:rsidRDefault="00D43C5C" w:rsidP="00AA00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</w:tcPr>
          <w:p w14:paraId="277551C7" w14:textId="77777777" w:rsidR="00D43C5C" w:rsidRPr="0075064F" w:rsidRDefault="00D43C5C" w:rsidP="00AA00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58A" w:rsidRPr="0075064F" w14:paraId="1AFCECD8" w14:textId="4793BE4F" w:rsidTr="00396501">
        <w:trPr>
          <w:trHeight w:val="344"/>
        </w:trPr>
        <w:tc>
          <w:tcPr>
            <w:tcW w:w="4860" w:type="dxa"/>
          </w:tcPr>
          <w:p w14:paraId="52244BA4" w14:textId="77777777" w:rsidR="002C458A" w:rsidRPr="0075064F" w:rsidRDefault="002C458A" w:rsidP="002C458A">
            <w:pPr>
              <w:tabs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</w:tcPr>
          <w:p w14:paraId="4509334F" w14:textId="431AB54F" w:rsidR="002C458A" w:rsidRPr="0075064F" w:rsidRDefault="00796827" w:rsidP="002C458A">
            <w:pPr>
              <w:tabs>
                <w:tab w:val="decimal" w:pos="955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53" w:type="dxa"/>
            <w:shd w:val="clear" w:color="auto" w:fill="auto"/>
          </w:tcPr>
          <w:p w14:paraId="0D024328" w14:textId="77777777" w:rsidR="002C458A" w:rsidRPr="0075064F" w:rsidRDefault="002C458A" w:rsidP="002C458A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AD706C3" w14:textId="1A7D0EA2" w:rsidR="002C458A" w:rsidRPr="0075064F" w:rsidRDefault="00796827" w:rsidP="00396501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236" w:type="dxa"/>
            <w:shd w:val="clear" w:color="auto" w:fill="auto"/>
          </w:tcPr>
          <w:p w14:paraId="162B2748" w14:textId="77777777" w:rsidR="002C458A" w:rsidRPr="0075064F" w:rsidRDefault="002C458A" w:rsidP="002C458A">
            <w:pPr>
              <w:tabs>
                <w:tab w:val="decimal" w:pos="615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8544E1" w14:textId="07E160A7" w:rsidR="002C458A" w:rsidRPr="0075064F" w:rsidRDefault="00796827" w:rsidP="002C458A">
            <w:pPr>
              <w:tabs>
                <w:tab w:val="decimal" w:pos="1210"/>
              </w:tabs>
              <w:ind w:left="-115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="003B4F89" w:rsidRPr="007506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36" w:type="dxa"/>
            <w:shd w:val="clear" w:color="auto" w:fill="auto"/>
          </w:tcPr>
          <w:p w14:paraId="53B030E5" w14:textId="77777777" w:rsidR="002C458A" w:rsidRPr="0075064F" w:rsidRDefault="002C458A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404A0274" w14:textId="00A6ED59" w:rsidR="002C458A" w:rsidRPr="0075064F" w:rsidRDefault="00796827" w:rsidP="005431B9">
            <w:pPr>
              <w:tabs>
                <w:tab w:val="decimal" w:pos="1170"/>
              </w:tabs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</w:tr>
      <w:tr w:rsidR="002C458A" w:rsidRPr="0075064F" w14:paraId="2915DD6C" w14:textId="0AF180C3" w:rsidTr="00396501">
        <w:trPr>
          <w:trHeight w:val="92"/>
        </w:trPr>
        <w:tc>
          <w:tcPr>
            <w:tcW w:w="4860" w:type="dxa"/>
          </w:tcPr>
          <w:p w14:paraId="7416E911" w14:textId="77777777" w:rsidR="002C458A" w:rsidRPr="0075064F" w:rsidRDefault="002C458A" w:rsidP="002C45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E7A64E" w14:textId="77777777" w:rsidR="002C458A" w:rsidRPr="0075064F" w:rsidRDefault="002C458A" w:rsidP="002C458A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BE3BABB" w14:textId="77777777" w:rsidR="002C458A" w:rsidRPr="0075064F" w:rsidRDefault="002C458A" w:rsidP="002C458A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</w:tcPr>
          <w:p w14:paraId="5A7F5AD8" w14:textId="77777777" w:rsidR="002C458A" w:rsidRPr="0075064F" w:rsidRDefault="002C458A" w:rsidP="002C458A">
            <w:pPr>
              <w:tabs>
                <w:tab w:val="decimal" w:pos="1170"/>
              </w:tabs>
              <w:spacing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CCF22C" w14:textId="77777777" w:rsidR="002C458A" w:rsidRPr="0075064F" w:rsidRDefault="002C458A" w:rsidP="002C458A">
            <w:pPr>
              <w:tabs>
                <w:tab w:val="decimal" w:pos="97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15C8A97" w14:textId="77777777" w:rsidR="002C458A" w:rsidRPr="0075064F" w:rsidRDefault="002C458A" w:rsidP="002C458A">
            <w:pPr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3D628D" w14:textId="77777777" w:rsidR="002C458A" w:rsidRPr="0075064F" w:rsidRDefault="002C458A" w:rsidP="002C458A">
            <w:pPr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5ECE5F" w14:textId="77777777" w:rsidR="002C458A" w:rsidRPr="0075064F" w:rsidRDefault="002C458A" w:rsidP="002C458A">
            <w:pPr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58A" w:rsidRPr="0075064F" w14:paraId="52FA6662" w14:textId="3E049909" w:rsidTr="00396501">
        <w:tc>
          <w:tcPr>
            <w:tcW w:w="4860" w:type="dxa"/>
          </w:tcPr>
          <w:p w14:paraId="46DC353A" w14:textId="16BDFFE8" w:rsidR="002C458A" w:rsidRPr="0075064F" w:rsidRDefault="002C458A" w:rsidP="002C458A">
            <w:pP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  <w:r w:rsidRPr="0075064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 xml:space="preserve"> ก</w:t>
            </w:r>
          </w:p>
        </w:tc>
        <w:tc>
          <w:tcPr>
            <w:tcW w:w="1260" w:type="dxa"/>
          </w:tcPr>
          <w:p w14:paraId="64B0C4E2" w14:textId="0F73B113" w:rsidR="002C458A" w:rsidRPr="0075064F" w:rsidRDefault="00796827" w:rsidP="002C458A">
            <w:pPr>
              <w:tabs>
                <w:tab w:val="decimal" w:pos="973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253" w:type="dxa"/>
          </w:tcPr>
          <w:p w14:paraId="6C7E0FE7" w14:textId="77777777" w:rsidR="002C458A" w:rsidRPr="0075064F" w:rsidRDefault="002C458A" w:rsidP="002C458A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B351026" w14:textId="5C1FCC79" w:rsidR="002C458A" w:rsidRPr="0075064F" w:rsidRDefault="00796827" w:rsidP="00396501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</w:tcPr>
          <w:p w14:paraId="7DB945C3" w14:textId="77777777" w:rsidR="002C458A" w:rsidRPr="0075064F" w:rsidRDefault="002C458A" w:rsidP="002C458A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FB28CFF" w14:textId="647AEF2F" w:rsidR="002C458A" w:rsidRPr="0075064F" w:rsidRDefault="00796827" w:rsidP="002C458A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236" w:type="dxa"/>
          </w:tcPr>
          <w:p w14:paraId="0FD7E537" w14:textId="77777777" w:rsidR="002C458A" w:rsidRPr="0075064F" w:rsidRDefault="002C458A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0D0AAE7" w14:textId="0902BA49" w:rsidR="002C458A" w:rsidRPr="0075064F" w:rsidRDefault="00796827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</w:tr>
      <w:tr w:rsidR="002C458A" w:rsidRPr="0075064F" w14:paraId="52E12EE5" w14:textId="3D8F5047" w:rsidTr="00396501">
        <w:tc>
          <w:tcPr>
            <w:tcW w:w="4860" w:type="dxa"/>
          </w:tcPr>
          <w:p w14:paraId="6B368D53" w14:textId="66FCDF70" w:rsidR="002C458A" w:rsidRPr="0075064F" w:rsidRDefault="00932C4E" w:rsidP="002C45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(ขาดทุน) 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AD0A6E" w14:textId="6DDB4015" w:rsidR="002C458A" w:rsidRPr="0075064F" w:rsidRDefault="00932C4E" w:rsidP="002C458A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75760D4D" w14:textId="77777777" w:rsidR="002C458A" w:rsidRPr="0075064F" w:rsidRDefault="002C458A" w:rsidP="002C458A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CE94007" w14:textId="54488897" w:rsidR="002C458A" w:rsidRPr="0075064F" w:rsidRDefault="002C458A" w:rsidP="00396501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B4A2C87" w14:textId="77777777" w:rsidR="002C458A" w:rsidRPr="0075064F" w:rsidRDefault="002C458A" w:rsidP="002C458A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75CC842" w14:textId="20D932E7" w:rsidR="002C458A" w:rsidRPr="0075064F" w:rsidRDefault="003B4F89" w:rsidP="002C458A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7B958C" w14:textId="77777777" w:rsidR="002C458A" w:rsidRPr="0075064F" w:rsidRDefault="002C458A" w:rsidP="002C458A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9A24A8B" w14:textId="1B42187F" w:rsidR="002C458A" w:rsidRPr="0075064F" w:rsidRDefault="002C458A" w:rsidP="002C458A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458A" w:rsidRPr="0075064F" w14:paraId="3451499F" w14:textId="5B74A9A5" w:rsidTr="00396501">
        <w:tc>
          <w:tcPr>
            <w:tcW w:w="4860" w:type="dxa"/>
          </w:tcPr>
          <w:p w14:paraId="23D0EC0C" w14:textId="097AF79F" w:rsidR="002C458A" w:rsidRPr="0075064F" w:rsidRDefault="002C458A" w:rsidP="002C45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32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เบ็ดเสร็จรวม (ร้อยละ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5EF216" w14:textId="6B6AC4E1" w:rsidR="002C458A" w:rsidRPr="0075064F" w:rsidRDefault="00796827" w:rsidP="002C458A">
            <w:pPr>
              <w:tabs>
                <w:tab w:val="decimal" w:pos="973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253" w:type="dxa"/>
          </w:tcPr>
          <w:p w14:paraId="7779EE8F" w14:textId="77777777" w:rsidR="002C458A" w:rsidRPr="0075064F" w:rsidRDefault="002C458A" w:rsidP="002C458A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1BC1E979" w14:textId="14721A0E" w:rsidR="002C458A" w:rsidRPr="0075064F" w:rsidRDefault="00796827" w:rsidP="00396501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  <w:tc>
          <w:tcPr>
            <w:tcW w:w="236" w:type="dxa"/>
          </w:tcPr>
          <w:p w14:paraId="792694CE" w14:textId="77777777" w:rsidR="002C458A" w:rsidRPr="0075064F" w:rsidRDefault="002C458A" w:rsidP="002C458A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20F68A91" w14:textId="0D8AF061" w:rsidR="002C458A" w:rsidRPr="0075064F" w:rsidRDefault="00796827" w:rsidP="002C458A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236" w:type="dxa"/>
          </w:tcPr>
          <w:p w14:paraId="2D2EA090" w14:textId="77777777" w:rsidR="002C458A" w:rsidRPr="0075064F" w:rsidRDefault="002C458A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4D7F0C02" w14:textId="4C77355B" w:rsidR="002C458A" w:rsidRPr="0075064F" w:rsidRDefault="00796827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</w:tr>
      <w:tr w:rsidR="002C458A" w:rsidRPr="0075064F" w14:paraId="25DD26D0" w14:textId="68C0CC26" w:rsidTr="00396501">
        <w:tc>
          <w:tcPr>
            <w:tcW w:w="4860" w:type="dxa"/>
          </w:tcPr>
          <w:p w14:paraId="773C8FE4" w14:textId="77777777" w:rsidR="00932C4E" w:rsidRDefault="002C458A" w:rsidP="00932C4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</w:t>
            </w:r>
          </w:p>
          <w:p w14:paraId="7626F7C3" w14:textId="34F81D35" w:rsidR="002C458A" w:rsidRPr="0075064F" w:rsidRDefault="00932C4E" w:rsidP="00932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17D654" w14:textId="77777777" w:rsidR="002C458A" w:rsidRDefault="002C458A" w:rsidP="002C458A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6CBFD" w14:textId="55560C2B" w:rsidR="00932C4E" w:rsidRPr="0075064F" w:rsidRDefault="00796827" w:rsidP="002C458A">
            <w:pPr>
              <w:tabs>
                <w:tab w:val="decimal" w:pos="964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34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53" w:type="dxa"/>
          </w:tcPr>
          <w:p w14:paraId="18AC53EC" w14:textId="77777777" w:rsidR="002C458A" w:rsidRPr="0075064F" w:rsidRDefault="002C458A" w:rsidP="002C458A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3159DFC" w14:textId="77777777" w:rsidR="002C458A" w:rsidRPr="0075064F" w:rsidRDefault="002C458A" w:rsidP="002C458A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66FF6" w14:textId="74AA4DDA" w:rsidR="002C458A" w:rsidRPr="0075064F" w:rsidRDefault="00796827" w:rsidP="00396501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236" w:type="dxa"/>
          </w:tcPr>
          <w:p w14:paraId="4EA1FA9F" w14:textId="77777777" w:rsidR="002C458A" w:rsidRPr="0075064F" w:rsidRDefault="002C458A" w:rsidP="002C458A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6AAC673" w14:textId="77777777" w:rsidR="002C458A" w:rsidRPr="0075064F" w:rsidRDefault="002C458A" w:rsidP="002C458A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0F0597" w14:textId="4CEA064B" w:rsidR="003B4F89" w:rsidRPr="0075064F" w:rsidRDefault="00796827" w:rsidP="002C458A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B4F8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236" w:type="dxa"/>
          </w:tcPr>
          <w:p w14:paraId="12564614" w14:textId="77777777" w:rsidR="002C458A" w:rsidRPr="0075064F" w:rsidRDefault="002C458A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1C15E68" w14:textId="77777777" w:rsidR="002C458A" w:rsidRPr="0075064F" w:rsidRDefault="002C458A" w:rsidP="002C458A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45BB8D" w14:textId="2AB1EB4E" w:rsidR="002C458A" w:rsidRPr="0075064F" w:rsidRDefault="00796827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C458A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</w:tr>
      <w:tr w:rsidR="002C458A" w:rsidRPr="0075064F" w14:paraId="3707693D" w14:textId="61287A31" w:rsidTr="00396501">
        <w:tc>
          <w:tcPr>
            <w:tcW w:w="4860" w:type="dxa"/>
          </w:tcPr>
          <w:p w14:paraId="601FB5B0" w14:textId="77777777" w:rsidR="002C458A" w:rsidRPr="0075064F" w:rsidRDefault="002C458A" w:rsidP="002C458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</w:p>
          <w:p w14:paraId="2D92D86E" w14:textId="25E96F60" w:rsidR="002C458A" w:rsidRPr="0075064F" w:rsidRDefault="002C458A" w:rsidP="002C45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แบบ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 xml:space="preserve"> downstream</w:t>
            </w:r>
          </w:p>
        </w:tc>
        <w:tc>
          <w:tcPr>
            <w:tcW w:w="1260" w:type="dxa"/>
          </w:tcPr>
          <w:p w14:paraId="6AD61DFB" w14:textId="77777777" w:rsidR="002C458A" w:rsidRDefault="002C458A" w:rsidP="002C458A">
            <w:pPr>
              <w:tabs>
                <w:tab w:val="decimal" w:pos="520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6C4EBB" w14:textId="36D0E65F" w:rsidR="00932C4E" w:rsidRPr="00932C4E" w:rsidRDefault="00932C4E" w:rsidP="001E3598">
            <w:pPr>
              <w:tabs>
                <w:tab w:val="decimal" w:pos="642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14:paraId="471516C1" w14:textId="77777777" w:rsidR="002C458A" w:rsidRPr="0075064F" w:rsidRDefault="002C458A" w:rsidP="002C458A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</w:tcPr>
          <w:p w14:paraId="10DAF183" w14:textId="77777777" w:rsidR="002C458A" w:rsidRPr="0075064F" w:rsidRDefault="002C458A" w:rsidP="002C458A">
            <w:pPr>
              <w:tabs>
                <w:tab w:val="decimal" w:pos="520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16B425" w14:textId="3A6FE896" w:rsidR="002C458A" w:rsidRPr="0075064F" w:rsidRDefault="002C458A" w:rsidP="00396501">
            <w:pPr>
              <w:tabs>
                <w:tab w:val="decimal" w:pos="461"/>
              </w:tabs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09B499" w14:textId="77777777" w:rsidR="002C458A" w:rsidRPr="0075064F" w:rsidRDefault="002C458A" w:rsidP="002C458A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BDFFDB9" w14:textId="77777777" w:rsidR="002C458A" w:rsidRPr="0075064F" w:rsidRDefault="002C458A" w:rsidP="002C458A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84AAF6" w14:textId="6B158782" w:rsidR="003B4F89" w:rsidRPr="0075064F" w:rsidRDefault="003B4F89" w:rsidP="00781DAB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9F9441" w14:textId="77777777" w:rsidR="002C458A" w:rsidRPr="0075064F" w:rsidRDefault="002C458A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8A4756B" w14:textId="77777777" w:rsidR="002C458A" w:rsidRPr="0075064F" w:rsidRDefault="002C458A" w:rsidP="002C458A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D827D0" w14:textId="4809EA4D" w:rsidR="002C458A" w:rsidRPr="0075064F" w:rsidRDefault="002C458A" w:rsidP="002C458A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2C4E" w:rsidRPr="0075064F" w14:paraId="3337696E" w14:textId="274E2DDC" w:rsidTr="00396501">
        <w:tc>
          <w:tcPr>
            <w:tcW w:w="4860" w:type="dxa"/>
          </w:tcPr>
          <w:p w14:paraId="3026C10C" w14:textId="77777777" w:rsidR="00932C4E" w:rsidRPr="0075064F" w:rsidRDefault="00932C4E" w:rsidP="00932C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D93C89" w14:textId="3F769905" w:rsidR="00932C4E" w:rsidRPr="0075064F" w:rsidRDefault="00932C4E" w:rsidP="00932C4E">
            <w:pPr>
              <w:tabs>
                <w:tab w:val="decimal" w:pos="117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05F412F0" w14:textId="77777777" w:rsidR="00932C4E" w:rsidRPr="0075064F" w:rsidRDefault="00932C4E" w:rsidP="00932C4E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F873962" w14:textId="7DD15559" w:rsidR="00932C4E" w:rsidRPr="0075064F" w:rsidRDefault="00932C4E" w:rsidP="00396501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B15E48" w14:textId="77777777" w:rsidR="00932C4E" w:rsidRPr="0075064F" w:rsidRDefault="00932C4E" w:rsidP="00932C4E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C0CA403" w14:textId="33FC763F" w:rsidR="00932C4E" w:rsidRPr="0075064F" w:rsidRDefault="00932C4E" w:rsidP="00932C4E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CF9CE" w14:textId="77777777" w:rsidR="00932C4E" w:rsidRPr="0075064F" w:rsidRDefault="00932C4E" w:rsidP="00932C4E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929B01A" w14:textId="2E6DBC19" w:rsidR="00932C4E" w:rsidRPr="0075064F" w:rsidRDefault="00932C4E" w:rsidP="00932C4E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2C4E" w:rsidRPr="00396501" w14:paraId="166B0877" w14:textId="0CD48C95" w:rsidTr="00396501">
        <w:tc>
          <w:tcPr>
            <w:tcW w:w="4860" w:type="dxa"/>
          </w:tcPr>
          <w:p w14:paraId="6FD47614" w14:textId="6B907093" w:rsidR="00932C4E" w:rsidRPr="00396501" w:rsidRDefault="00932C4E" w:rsidP="00932C4E">
            <w:pPr>
              <w:tabs>
                <w:tab w:val="decimal" w:pos="1882"/>
              </w:tabs>
              <w:ind w:left="-115" w:right="-108" w:firstLine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5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F141CA" w14:textId="0AAEDDF1" w:rsidR="00932C4E" w:rsidRPr="00396501" w:rsidRDefault="00796827" w:rsidP="00932C4E">
            <w:pPr>
              <w:tabs>
                <w:tab w:val="decimal" w:pos="964"/>
              </w:tabs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932C4E" w:rsidRPr="003965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253" w:type="dxa"/>
          </w:tcPr>
          <w:p w14:paraId="0875ECB4" w14:textId="77777777" w:rsidR="00932C4E" w:rsidRPr="00396501" w:rsidRDefault="00932C4E" w:rsidP="00932C4E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F0674DB" w14:textId="71985674" w:rsidR="00932C4E" w:rsidRPr="00396501" w:rsidRDefault="00796827" w:rsidP="00396501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932C4E" w:rsidRPr="003965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</w:t>
            </w:r>
          </w:p>
        </w:tc>
        <w:tc>
          <w:tcPr>
            <w:tcW w:w="236" w:type="dxa"/>
          </w:tcPr>
          <w:p w14:paraId="25BDC9A1" w14:textId="77777777" w:rsidR="00932C4E" w:rsidRPr="00396501" w:rsidRDefault="00932C4E" w:rsidP="00932C4E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69F5D51" w14:textId="1CDF3237" w:rsidR="00932C4E" w:rsidRPr="00396501" w:rsidRDefault="00796827" w:rsidP="00932C4E">
            <w:pPr>
              <w:tabs>
                <w:tab w:val="decimal" w:pos="1330"/>
              </w:tabs>
              <w:ind w:left="-115" w:right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932C4E" w:rsidRPr="003965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957</w:t>
            </w:r>
          </w:p>
        </w:tc>
        <w:tc>
          <w:tcPr>
            <w:tcW w:w="236" w:type="dxa"/>
          </w:tcPr>
          <w:p w14:paraId="7ACBB614" w14:textId="77777777" w:rsidR="00932C4E" w:rsidRPr="00396501" w:rsidRDefault="00932C4E" w:rsidP="00932C4E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288485D" w14:textId="34D87893" w:rsidR="00932C4E" w:rsidRPr="00396501" w:rsidRDefault="00796827" w:rsidP="00932C4E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932C4E" w:rsidRPr="003965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</w:p>
        </w:tc>
      </w:tr>
      <w:tr w:rsidR="00932C4E" w:rsidRPr="0075064F" w14:paraId="0E0C1DF7" w14:textId="7E3B6885" w:rsidTr="00396501">
        <w:tc>
          <w:tcPr>
            <w:tcW w:w="4860" w:type="dxa"/>
          </w:tcPr>
          <w:p w14:paraId="2330828B" w14:textId="0D07CC64" w:rsidR="00932C4E" w:rsidRPr="0075064F" w:rsidRDefault="00932C4E" w:rsidP="00932C4E">
            <w:pPr>
              <w:tabs>
                <w:tab w:val="decimal" w:pos="1882"/>
              </w:tabs>
              <w:ind w:left="-115" w:right="-108" w:firstLine="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เงินปันผลรับจากบริษัทร่วมสำหรับปี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941DF7" w14:textId="3FD04579" w:rsidR="00932C4E" w:rsidRPr="0075064F" w:rsidRDefault="00932C4E" w:rsidP="00932C4E">
            <w:pPr>
              <w:tabs>
                <w:tab w:val="decimal" w:pos="520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504E6765" w14:textId="77777777" w:rsidR="00932C4E" w:rsidRPr="0075064F" w:rsidRDefault="00932C4E" w:rsidP="00932C4E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6AE15F49" w14:textId="76CDBE33" w:rsidR="00932C4E" w:rsidRPr="0075064F" w:rsidRDefault="00796827" w:rsidP="00396501">
            <w:pPr>
              <w:tabs>
                <w:tab w:val="decimal" w:pos="1170"/>
              </w:tabs>
              <w:ind w:left="-115"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32C4E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</w:tcPr>
          <w:p w14:paraId="63116C4D" w14:textId="77777777" w:rsidR="00932C4E" w:rsidRPr="0075064F" w:rsidRDefault="00932C4E" w:rsidP="00932C4E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8A45605" w14:textId="1DC681B4" w:rsidR="00932C4E" w:rsidRPr="0075064F" w:rsidRDefault="00932C4E" w:rsidP="00932C4E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84E332" w14:textId="77777777" w:rsidR="00932C4E" w:rsidRPr="0075064F" w:rsidRDefault="00932C4E" w:rsidP="00932C4E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4A20023" w14:textId="00632C82" w:rsidR="00932C4E" w:rsidRPr="0075064F" w:rsidRDefault="00932C4E" w:rsidP="00932C4E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35B9FED" w14:textId="47B68441" w:rsidR="000100A8" w:rsidRPr="0075064F" w:rsidRDefault="000100A8">
      <w:pPr>
        <w:rPr>
          <w:rFonts w:asciiTheme="majorBidi" w:hAnsiTheme="majorBidi" w:cstheme="majorBidi"/>
          <w:sz w:val="30"/>
          <w:szCs w:val="30"/>
        </w:rPr>
      </w:pPr>
    </w:p>
    <w:p w14:paraId="3FFC93D8" w14:textId="77777777" w:rsidR="000100A8" w:rsidRPr="0075064F" w:rsidRDefault="000100A8">
      <w:pPr>
        <w:rPr>
          <w:rFonts w:asciiTheme="majorBidi" w:hAnsiTheme="majorBidi" w:cstheme="majorBidi"/>
          <w:sz w:val="30"/>
          <w:szCs w:val="30"/>
        </w:rPr>
      </w:pPr>
      <w:r w:rsidRPr="0075064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Light1"/>
        <w:tblW w:w="99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990"/>
        <w:gridCol w:w="253"/>
        <w:gridCol w:w="1007"/>
        <w:gridCol w:w="236"/>
        <w:gridCol w:w="34"/>
        <w:gridCol w:w="1046"/>
        <w:gridCol w:w="236"/>
        <w:gridCol w:w="1060"/>
      </w:tblGrid>
      <w:tr w:rsidR="00FD26B0" w:rsidRPr="0075064F" w14:paraId="4EC0E85A" w14:textId="77777777" w:rsidTr="00BD07A8">
        <w:trPr>
          <w:trHeight w:val="587"/>
          <w:tblHeader/>
        </w:trPr>
        <w:tc>
          <w:tcPr>
            <w:tcW w:w="4860" w:type="dxa"/>
          </w:tcPr>
          <w:p w14:paraId="7280AA3E" w14:textId="77777777" w:rsidR="00FD26B0" w:rsidRPr="0075064F" w:rsidRDefault="00FD26B0" w:rsidP="00DE60A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4"/>
          </w:tcPr>
          <w:p w14:paraId="4D0FF845" w14:textId="77777777" w:rsidR="00FD26B0" w:rsidRPr="0075064F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กรีนเอิร์ธพาวเวอร์               (ไทยแลนด์) จำกัด</w:t>
            </w:r>
          </w:p>
        </w:tc>
        <w:tc>
          <w:tcPr>
            <w:tcW w:w="236" w:type="dxa"/>
            <w:vAlign w:val="center"/>
          </w:tcPr>
          <w:p w14:paraId="78B450B2" w14:textId="77777777" w:rsidR="00FD26B0" w:rsidRPr="0075064F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376" w:type="dxa"/>
            <w:gridSpan w:val="4"/>
          </w:tcPr>
          <w:p w14:paraId="13BD7E6A" w14:textId="77777777" w:rsidR="00FD26B0" w:rsidRPr="0075064F" w:rsidRDefault="00FD26B0" w:rsidP="00DE60A6">
            <w:pPr>
              <w:pStyle w:val="acctfourfigures"/>
              <w:tabs>
                <w:tab w:val="clear" w:pos="765"/>
              </w:tabs>
              <w:spacing w:line="240" w:lineRule="atLeast"/>
              <w:ind w:left="69" w:right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เครือข่ายก๊าซไทย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ญี่ปุ่น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9F4B09" w:rsidRPr="0075064F" w14:paraId="27F8A27A" w14:textId="0E4F4E1E" w:rsidTr="00BD07A8">
        <w:trPr>
          <w:tblHeader/>
        </w:trPr>
        <w:tc>
          <w:tcPr>
            <w:tcW w:w="4860" w:type="dxa"/>
          </w:tcPr>
          <w:p w14:paraId="599E9F0F" w14:textId="25369397" w:rsidR="009F4B09" w:rsidRPr="0075064F" w:rsidRDefault="009F4B09" w:rsidP="00DE60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50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506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50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gridSpan w:val="2"/>
          </w:tcPr>
          <w:p w14:paraId="3548DE89" w14:textId="78ADC897" w:rsidR="009F4B09" w:rsidRPr="0075064F" w:rsidRDefault="00796827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53" w:type="dxa"/>
          </w:tcPr>
          <w:p w14:paraId="478E10AD" w14:textId="77777777" w:rsidR="009F4B09" w:rsidRPr="0075064F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7" w:type="dxa"/>
          </w:tcPr>
          <w:p w14:paraId="30228DB2" w14:textId="546A6CEF" w:rsidR="009F4B09" w:rsidRPr="0075064F" w:rsidRDefault="00796827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gridSpan w:val="2"/>
          </w:tcPr>
          <w:p w14:paraId="38A2BF21" w14:textId="77777777" w:rsidR="009F4B09" w:rsidRPr="0075064F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6" w:type="dxa"/>
          </w:tcPr>
          <w:p w14:paraId="51EDCB25" w14:textId="023221F7" w:rsidR="009F4B09" w:rsidRPr="0075064F" w:rsidRDefault="00796827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2A97313F" w14:textId="77777777" w:rsidR="009F4B09" w:rsidRPr="0075064F" w:rsidRDefault="009F4B09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0" w:type="dxa"/>
          </w:tcPr>
          <w:p w14:paraId="13748A7A" w14:textId="2F42CCE1" w:rsidR="009F4B09" w:rsidRPr="0075064F" w:rsidRDefault="00796827" w:rsidP="00DE60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0100A8" w:rsidRPr="0075064F" w14:paraId="0984A0BC" w14:textId="77777777" w:rsidTr="00BD07A8">
        <w:trPr>
          <w:trHeight w:val="263"/>
          <w:tblHeader/>
        </w:trPr>
        <w:tc>
          <w:tcPr>
            <w:tcW w:w="4860" w:type="dxa"/>
          </w:tcPr>
          <w:p w14:paraId="087DEE00" w14:textId="77777777" w:rsidR="000100A8" w:rsidRPr="0075064F" w:rsidRDefault="000100A8" w:rsidP="00DE60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9"/>
          </w:tcPr>
          <w:p w14:paraId="62203B02" w14:textId="77777777" w:rsidR="000100A8" w:rsidRPr="0075064F" w:rsidRDefault="000100A8" w:rsidP="00DE60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A49" w:rsidRPr="0075064F" w14:paraId="572CB6D4" w14:textId="70D1C2C4" w:rsidTr="00932C4E">
        <w:trPr>
          <w:trHeight w:hRule="exact" w:val="398"/>
        </w:trPr>
        <w:tc>
          <w:tcPr>
            <w:tcW w:w="4860" w:type="dxa"/>
          </w:tcPr>
          <w:p w14:paraId="3F92113B" w14:textId="23E298E8" w:rsidR="004F3A49" w:rsidRPr="00932C4E" w:rsidRDefault="004F3A49" w:rsidP="00932C4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สินทรัพย์หมุนเวียน </w:t>
            </w:r>
            <w:r w:rsidR="00932C4E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61ABD667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84D22AF" w14:textId="23C92C2D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241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025</w:t>
            </w:r>
          </w:p>
        </w:tc>
        <w:tc>
          <w:tcPr>
            <w:tcW w:w="253" w:type="dxa"/>
          </w:tcPr>
          <w:p w14:paraId="62385150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0BA5370" w14:textId="3A5A2C29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6" w:type="dxa"/>
          </w:tcPr>
          <w:p w14:paraId="47DA9A1A" w14:textId="77777777" w:rsidR="004F3A49" w:rsidRPr="0075064F" w:rsidRDefault="004F3A49" w:rsidP="004F3A49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7FA425A4" w14:textId="4F0FA485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127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36" w:type="dxa"/>
          </w:tcPr>
          <w:p w14:paraId="5744FEEF" w14:textId="77777777" w:rsidR="004F3A49" w:rsidRPr="0075064F" w:rsidRDefault="004F3A49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03B70E85" w14:textId="1A912F46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</w:tr>
      <w:tr w:rsidR="004F3A49" w:rsidRPr="0075064F" w14:paraId="2E83313E" w14:textId="7CE5C6ED" w:rsidTr="00326084">
        <w:tc>
          <w:tcPr>
            <w:tcW w:w="4860" w:type="dxa"/>
          </w:tcPr>
          <w:p w14:paraId="696EB6A2" w14:textId="77777777" w:rsidR="004F3A49" w:rsidRPr="0075064F" w:rsidRDefault="004F3A49" w:rsidP="004F3A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75064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ค</w:t>
            </w:r>
          </w:p>
        </w:tc>
        <w:tc>
          <w:tcPr>
            <w:tcW w:w="270" w:type="dxa"/>
          </w:tcPr>
          <w:p w14:paraId="576159F7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C52EE6" w14:textId="4FB9742F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956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253" w:type="dxa"/>
          </w:tcPr>
          <w:p w14:paraId="43A5030C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A548123" w14:textId="1D01CA02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36" w:type="dxa"/>
          </w:tcPr>
          <w:p w14:paraId="4A43EE84" w14:textId="77777777" w:rsidR="004F3A49" w:rsidRPr="0075064F" w:rsidRDefault="004F3A49" w:rsidP="004F3A49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7F257289" w14:textId="7664B4F3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392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36" w:type="dxa"/>
          </w:tcPr>
          <w:p w14:paraId="5AA7FF4F" w14:textId="77777777" w:rsidR="004F3A49" w:rsidRPr="0075064F" w:rsidRDefault="004F3A49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4EAF4D5E" w14:textId="6B6DDA4F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</w:p>
        </w:tc>
      </w:tr>
      <w:tr w:rsidR="004F3A49" w:rsidRPr="0075064F" w14:paraId="4D768947" w14:textId="5220AE3B" w:rsidTr="007B0CCC">
        <w:tc>
          <w:tcPr>
            <w:tcW w:w="4860" w:type="dxa"/>
          </w:tcPr>
          <w:p w14:paraId="7A04D7F5" w14:textId="77777777" w:rsidR="004F3A49" w:rsidRPr="0075064F" w:rsidRDefault="004F3A49" w:rsidP="004F3A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หนี้สินหมุนเวียน </w:t>
            </w:r>
            <w:r w:rsidRPr="0075064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ง</w:t>
            </w:r>
          </w:p>
        </w:tc>
        <w:tc>
          <w:tcPr>
            <w:tcW w:w="270" w:type="dxa"/>
          </w:tcPr>
          <w:p w14:paraId="26DDDA4D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80C7F09" w14:textId="5CB3D268" w:rsidR="004F3A49" w:rsidRPr="0075064F" w:rsidRDefault="00932C4E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796827"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578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030</w:t>
            </w:r>
            <w:r w:rsidRPr="00932C4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0272458E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B4629A0" w14:textId="3590FEDC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476B06" w14:textId="77777777" w:rsidR="004F3A49" w:rsidRPr="0075064F" w:rsidRDefault="004F3A49" w:rsidP="004F3A49">
            <w:pPr>
              <w:tabs>
                <w:tab w:val="decimal" w:pos="768"/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2CA9E5" w14:textId="38AD5FD0" w:rsidR="004F3A49" w:rsidRPr="0075064F" w:rsidRDefault="00932C4E" w:rsidP="004F3A49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7EAADA" w14:textId="77777777" w:rsidR="004F3A49" w:rsidRPr="0075064F" w:rsidRDefault="004F3A49" w:rsidP="004F3A49">
            <w:pPr>
              <w:tabs>
                <w:tab w:val="decimal" w:pos="880"/>
              </w:tabs>
              <w:ind w:left="-115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7D29A121" w14:textId="4B919D41" w:rsidR="004F3A49" w:rsidRPr="0075064F" w:rsidRDefault="004F3A49" w:rsidP="004F3A49">
            <w:pPr>
              <w:tabs>
                <w:tab w:val="decimal" w:pos="880"/>
              </w:tabs>
              <w:ind w:left="-115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3A49" w:rsidRPr="0075064F" w14:paraId="29E4BE51" w14:textId="151C373C" w:rsidTr="00840E1B">
        <w:tc>
          <w:tcPr>
            <w:tcW w:w="4860" w:type="dxa"/>
          </w:tcPr>
          <w:p w14:paraId="577D5956" w14:textId="77777777" w:rsidR="004F3A49" w:rsidRPr="0075064F" w:rsidRDefault="004F3A49" w:rsidP="004F3A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หนี้สินไม่หมุนเวียน </w:t>
            </w:r>
            <w:r w:rsidRPr="0075064F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จ</w:t>
            </w:r>
          </w:p>
        </w:tc>
        <w:tc>
          <w:tcPr>
            <w:tcW w:w="270" w:type="dxa"/>
          </w:tcPr>
          <w:p w14:paraId="7ED90B56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4CCF0" w14:textId="5FA550EC" w:rsidR="004F3A49" w:rsidRPr="0075064F" w:rsidRDefault="00932C4E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796827"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985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305</w:t>
            </w:r>
            <w:r w:rsidRPr="00932C4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52870634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4C752CE" w14:textId="546D0B1D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666CDA1" w14:textId="77777777" w:rsidR="004F3A49" w:rsidRPr="0075064F" w:rsidRDefault="004F3A49" w:rsidP="004F3A49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74059E5" w14:textId="7B9A94DB" w:rsidR="004F3A49" w:rsidRPr="0075064F" w:rsidRDefault="005A5CB2" w:rsidP="004F3A49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C598D5" w14:textId="77777777" w:rsidR="004F3A49" w:rsidRPr="0075064F" w:rsidRDefault="004F3A49" w:rsidP="004F3A49">
            <w:pPr>
              <w:tabs>
                <w:tab w:val="decimal" w:pos="880"/>
              </w:tabs>
              <w:ind w:left="-115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68B70E5" w14:textId="47EA7C1A" w:rsidR="004F3A49" w:rsidRPr="0075064F" w:rsidRDefault="004F3A49" w:rsidP="004F3A49">
            <w:pPr>
              <w:tabs>
                <w:tab w:val="decimal" w:pos="880"/>
              </w:tabs>
              <w:ind w:left="-115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3A49" w:rsidRPr="0075064F" w14:paraId="6CD0FBEC" w14:textId="0F515788" w:rsidTr="00840E1B">
        <w:tc>
          <w:tcPr>
            <w:tcW w:w="4860" w:type="dxa"/>
          </w:tcPr>
          <w:p w14:paraId="4765E60B" w14:textId="48E9320E" w:rsidR="004F3A49" w:rsidRPr="0075064F" w:rsidRDefault="004F3A49" w:rsidP="004F3A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370BD0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CCFFE7" w14:textId="5FA1ACA8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2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634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53" w:type="dxa"/>
          </w:tcPr>
          <w:p w14:paraId="48823CD9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DCF96F9" w14:textId="40555982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236" w:type="dxa"/>
          </w:tcPr>
          <w:p w14:paraId="11A6BD31" w14:textId="77777777" w:rsidR="004F3A49" w:rsidRPr="0075064F" w:rsidRDefault="004F3A49" w:rsidP="004F3A49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F1049" w14:textId="011AD82B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36" w:type="dxa"/>
          </w:tcPr>
          <w:p w14:paraId="2BC0CD50" w14:textId="77777777" w:rsidR="004F3A49" w:rsidRPr="0075064F" w:rsidRDefault="004F3A49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2F30F64" w14:textId="1DDB331B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</w:tr>
      <w:tr w:rsidR="004F3A49" w:rsidRPr="0075064F" w14:paraId="73D70D74" w14:textId="20E7722B" w:rsidTr="003031D3">
        <w:tc>
          <w:tcPr>
            <w:tcW w:w="4860" w:type="dxa"/>
          </w:tcPr>
          <w:p w14:paraId="285D872B" w14:textId="77777777" w:rsidR="004F3A49" w:rsidRPr="0075064F" w:rsidRDefault="004F3A49" w:rsidP="004F3A49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270" w:type="dxa"/>
          </w:tcPr>
          <w:p w14:paraId="27174EF8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3D4B79" w14:textId="5D1C5201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053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253" w:type="dxa"/>
            <w:vAlign w:val="bottom"/>
          </w:tcPr>
          <w:p w14:paraId="7E853074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934BBA9" w14:textId="791F9EE6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236" w:type="dxa"/>
            <w:vAlign w:val="bottom"/>
          </w:tcPr>
          <w:p w14:paraId="71173E22" w14:textId="77777777" w:rsidR="004F3A49" w:rsidRPr="0075064F" w:rsidRDefault="004F3A49" w:rsidP="004F3A49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98AAD5B" w14:textId="3E138674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236" w:type="dxa"/>
          </w:tcPr>
          <w:p w14:paraId="58297691" w14:textId="77777777" w:rsidR="004F3A49" w:rsidRPr="0075064F" w:rsidRDefault="004F3A49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683033E" w14:textId="56B569B2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</w:tr>
      <w:tr w:rsidR="004F3A49" w:rsidRPr="0075064F" w14:paraId="55D22E0C" w14:textId="2F501408" w:rsidTr="003031D3">
        <w:tc>
          <w:tcPr>
            <w:tcW w:w="4860" w:type="dxa"/>
          </w:tcPr>
          <w:p w14:paraId="1C2C1BB8" w14:textId="77777777" w:rsidR="004F3A49" w:rsidRPr="0075064F" w:rsidRDefault="004F3A49" w:rsidP="004F3A49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270" w:type="dxa"/>
          </w:tcPr>
          <w:p w14:paraId="63302FFE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AE0E6C" w14:textId="34031B1E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111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53" w:type="dxa"/>
            <w:vAlign w:val="bottom"/>
          </w:tcPr>
          <w:p w14:paraId="126C1556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6961F97" w14:textId="011F0A3F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  <w:vAlign w:val="bottom"/>
          </w:tcPr>
          <w:p w14:paraId="2E153402" w14:textId="77777777" w:rsidR="004F3A49" w:rsidRPr="0075064F" w:rsidRDefault="004F3A49" w:rsidP="004F3A49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EB61DE3" w14:textId="4C92BFE6" w:rsidR="004F3A49" w:rsidRPr="0075064F" w:rsidRDefault="00932C4E" w:rsidP="004F3A49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A57B76" w14:textId="77777777" w:rsidR="004F3A49" w:rsidRPr="0075064F" w:rsidRDefault="004F3A49" w:rsidP="004F3A49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056BC23" w14:textId="74549385" w:rsidR="004F3A49" w:rsidRPr="0075064F" w:rsidRDefault="004F3A49" w:rsidP="004F3A49">
            <w:pPr>
              <w:tabs>
                <w:tab w:val="left" w:pos="516"/>
              </w:tabs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A49" w:rsidRPr="0075064F" w14:paraId="7D095192" w14:textId="55054B50" w:rsidTr="00840E1B">
        <w:tc>
          <w:tcPr>
            <w:tcW w:w="4860" w:type="dxa"/>
          </w:tcPr>
          <w:p w14:paraId="7B3D6869" w14:textId="77777777" w:rsidR="004F3A49" w:rsidRPr="0075064F" w:rsidRDefault="004F3A49" w:rsidP="004F3A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7DDB6D1E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6042B" w14:textId="487B1FA0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932C4E" w:rsidRPr="0093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165</w:t>
            </w:r>
            <w:r w:rsidR="00932C4E" w:rsidRPr="0093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253" w:type="dxa"/>
          </w:tcPr>
          <w:p w14:paraId="2A0AD198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6A3085" w14:textId="14B34287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F3A49" w:rsidRPr="00750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="004F3A49" w:rsidRPr="00750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</w:tcPr>
          <w:p w14:paraId="2D391810" w14:textId="77777777" w:rsidR="004F3A49" w:rsidRPr="0075064F" w:rsidRDefault="004F3A49" w:rsidP="004F3A49">
            <w:pPr>
              <w:tabs>
                <w:tab w:val="decimal" w:pos="97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7380C" w14:textId="334DE0AD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  <w:r w:rsidR="00932C4E" w:rsidRPr="0093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236" w:type="dxa"/>
          </w:tcPr>
          <w:p w14:paraId="04FE1AC0" w14:textId="77777777" w:rsidR="004F3A49" w:rsidRPr="0075064F" w:rsidRDefault="004F3A49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8905881" w14:textId="5643A6AC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210</w:t>
            </w:r>
            <w:r w:rsidR="004F3A49" w:rsidRPr="00750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</w:tr>
      <w:tr w:rsidR="004F3A49" w:rsidRPr="0075064F" w14:paraId="043D6740" w14:textId="5AA2CCD5" w:rsidTr="00840E1B">
        <w:trPr>
          <w:trHeight w:val="154"/>
        </w:trPr>
        <w:tc>
          <w:tcPr>
            <w:tcW w:w="4860" w:type="dxa"/>
          </w:tcPr>
          <w:p w14:paraId="698B4612" w14:textId="77777777" w:rsidR="004F3A49" w:rsidRPr="0075064F" w:rsidRDefault="004F3A49" w:rsidP="004F3A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F0C2072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456B37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152EE07E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5FED8474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  <w:tab w:val="decimal" w:pos="1170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06A41E58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1B3AEBE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2543838B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1B934A93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F3A49" w:rsidRPr="0075064F" w14:paraId="59A863E5" w14:textId="441DE079" w:rsidTr="00326084">
        <w:tc>
          <w:tcPr>
            <w:tcW w:w="4860" w:type="dxa"/>
          </w:tcPr>
          <w:p w14:paraId="42AEAADC" w14:textId="77777777" w:rsidR="004F3A49" w:rsidRPr="0075064F" w:rsidRDefault="004F3A49" w:rsidP="004F3A49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DDA4FF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F0F93C4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43A4AAD5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35CDB5BC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  <w:tab w:val="decimal" w:pos="1170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311C4A4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57C0A33A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442CC2D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15B33257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F3A49" w:rsidRPr="0075064F" w14:paraId="0FE1B41B" w14:textId="5B991736" w:rsidTr="00326084">
        <w:tc>
          <w:tcPr>
            <w:tcW w:w="4860" w:type="dxa"/>
          </w:tcPr>
          <w:p w14:paraId="2C0D1D29" w14:textId="77777777" w:rsidR="004F3A49" w:rsidRPr="0075064F" w:rsidRDefault="004F3A49" w:rsidP="004F3A49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รวมรายการดอกเบี้ยรับ</w:t>
            </w:r>
          </w:p>
        </w:tc>
        <w:tc>
          <w:tcPr>
            <w:tcW w:w="270" w:type="dxa"/>
          </w:tcPr>
          <w:p w14:paraId="0E2486FD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A5B4A43" w14:textId="7E1645C1" w:rsidR="004F3A49" w:rsidRPr="0075064F" w:rsidRDefault="00796827" w:rsidP="004F3A49">
            <w:pPr>
              <w:tabs>
                <w:tab w:val="decimal" w:pos="768"/>
              </w:tabs>
              <w:ind w:right="-28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253" w:type="dxa"/>
            <w:vAlign w:val="bottom"/>
          </w:tcPr>
          <w:p w14:paraId="0B3CC895" w14:textId="77777777" w:rsidR="004F3A49" w:rsidRPr="0075064F" w:rsidRDefault="004F3A49" w:rsidP="004F3A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71DA0026" w14:textId="1B5E99A8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</w:tcPr>
          <w:p w14:paraId="11FB597F" w14:textId="77777777" w:rsidR="004F3A49" w:rsidRPr="0075064F" w:rsidRDefault="004F3A49" w:rsidP="004F3A49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4D614116" w14:textId="1321451B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14:paraId="270ACFB9" w14:textId="77777777" w:rsidR="004F3A49" w:rsidRPr="0075064F" w:rsidRDefault="004F3A49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5E1F2702" w14:textId="008564EE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</w:tr>
      <w:tr w:rsidR="004F3A49" w:rsidRPr="0075064F" w14:paraId="1EE40F26" w14:textId="3296AD3E" w:rsidTr="00326084">
        <w:tc>
          <w:tcPr>
            <w:tcW w:w="4860" w:type="dxa"/>
          </w:tcPr>
          <w:p w14:paraId="60C7399C" w14:textId="77777777" w:rsidR="004F3A49" w:rsidRPr="0075064F" w:rsidRDefault="004F3A49" w:rsidP="004F3A49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</w:tcPr>
          <w:p w14:paraId="55FA12A7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5AA699B" w14:textId="1F1D7ED0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253" w:type="dxa"/>
            <w:vAlign w:val="bottom"/>
          </w:tcPr>
          <w:p w14:paraId="25A25074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384C5E7" w14:textId="44A85917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6" w:type="dxa"/>
          </w:tcPr>
          <w:p w14:paraId="7F4EDD72" w14:textId="77777777" w:rsidR="004F3A49" w:rsidRPr="0075064F" w:rsidRDefault="004F3A49" w:rsidP="004F3A49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271A21AA" w14:textId="62533B82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B4F8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36" w:type="dxa"/>
          </w:tcPr>
          <w:p w14:paraId="308A4296" w14:textId="77777777" w:rsidR="004F3A49" w:rsidRPr="0075064F" w:rsidRDefault="004F3A49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25CE5CDF" w14:textId="7B2FB675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4F3A49" w:rsidRPr="0075064F" w14:paraId="1FA6ED7E" w14:textId="31C861B3" w:rsidTr="00326084">
        <w:tc>
          <w:tcPr>
            <w:tcW w:w="4860" w:type="dxa"/>
          </w:tcPr>
          <w:p w14:paraId="44E52795" w14:textId="77777777" w:rsidR="004F3A49" w:rsidRPr="0075064F" w:rsidRDefault="004F3A49" w:rsidP="004F3A49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270" w:type="dxa"/>
          </w:tcPr>
          <w:p w14:paraId="262C560C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DEDD8D0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78A35DDB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746F67D" w14:textId="77777777" w:rsidR="004F3A49" w:rsidRPr="0075064F" w:rsidRDefault="004F3A49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3E9D9" w14:textId="77777777" w:rsidR="004F3A49" w:rsidRPr="0075064F" w:rsidRDefault="004F3A49" w:rsidP="004F3A49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17591520" w14:textId="77777777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C2B0A" w14:textId="77777777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3C8DFE33" w14:textId="77777777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3A49" w:rsidRPr="0075064F" w14:paraId="2F41E33A" w14:textId="574EC8C5" w:rsidTr="00326084">
        <w:tc>
          <w:tcPr>
            <w:tcW w:w="4860" w:type="dxa"/>
          </w:tcPr>
          <w:p w14:paraId="61F1C134" w14:textId="77777777" w:rsidR="004F3A49" w:rsidRPr="0075064F" w:rsidRDefault="004F3A49" w:rsidP="004F3A49">
            <w:pPr>
              <w:pStyle w:val="ListParagraph"/>
              <w:tabs>
                <w:tab w:val="left" w:pos="365"/>
              </w:tabs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128DDE35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7924376" w14:textId="6197A6A9" w:rsidR="004F3A49" w:rsidRPr="0075064F" w:rsidRDefault="00932C4E" w:rsidP="00932C4E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7132E626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6A133F00" w14:textId="00475726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236" w:type="dxa"/>
          </w:tcPr>
          <w:p w14:paraId="42A16596" w14:textId="77777777" w:rsidR="004F3A49" w:rsidRPr="0075064F" w:rsidRDefault="004F3A49" w:rsidP="004F3A49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BEC5FDE" w14:textId="468304A0" w:rsidR="004F3A49" w:rsidRPr="0075064F" w:rsidRDefault="003B4F89" w:rsidP="004F3A49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26B8F0" w14:textId="77777777" w:rsidR="004F3A49" w:rsidRPr="0075064F" w:rsidRDefault="004F3A49" w:rsidP="004F3A49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738D40D" w14:textId="5CC58586" w:rsidR="004F3A49" w:rsidRPr="0075064F" w:rsidRDefault="004F3A49" w:rsidP="004F3A49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A49" w:rsidRPr="0075064F" w14:paraId="7FC80D06" w14:textId="711F1885" w:rsidTr="00326084">
        <w:tc>
          <w:tcPr>
            <w:tcW w:w="4860" w:type="dxa"/>
          </w:tcPr>
          <w:p w14:paraId="0DB6F9AC" w14:textId="77777777" w:rsidR="004F3A49" w:rsidRPr="0075064F" w:rsidRDefault="004F3A49" w:rsidP="004F3A49">
            <w:pPr>
              <w:pStyle w:val="ListParagraph"/>
              <w:tabs>
                <w:tab w:val="left" w:pos="365"/>
              </w:tabs>
              <w:ind w:left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ลูกหนี้จากข้อตกลงสัมปทานบริการ</w:t>
            </w:r>
          </w:p>
        </w:tc>
        <w:tc>
          <w:tcPr>
            <w:tcW w:w="270" w:type="dxa"/>
          </w:tcPr>
          <w:p w14:paraId="3F94E78B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E8391D7" w14:textId="3A48D3CF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253" w:type="dxa"/>
            <w:vAlign w:val="bottom"/>
          </w:tcPr>
          <w:p w14:paraId="287ED6D9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B94BFAD" w14:textId="70820D3F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  <w:tc>
          <w:tcPr>
            <w:tcW w:w="236" w:type="dxa"/>
          </w:tcPr>
          <w:p w14:paraId="4E9D1601" w14:textId="77777777" w:rsidR="004F3A49" w:rsidRPr="0075064F" w:rsidRDefault="004F3A49" w:rsidP="004F3A49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57A06E6C" w14:textId="2B553FF3" w:rsidR="004F3A49" w:rsidRPr="0075064F" w:rsidRDefault="003B4F89" w:rsidP="004F3A49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B90B70" w14:textId="77777777" w:rsidR="004F3A49" w:rsidRPr="0075064F" w:rsidRDefault="004F3A49" w:rsidP="004F3A49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A2FB630" w14:textId="43466E39" w:rsidR="004F3A49" w:rsidRPr="0075064F" w:rsidRDefault="004F3A49" w:rsidP="004F3A49">
            <w:pPr>
              <w:ind w:left="-115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A49" w:rsidRPr="0075064F" w14:paraId="6F327F41" w14:textId="20FA45E8" w:rsidTr="00326084">
        <w:tc>
          <w:tcPr>
            <w:tcW w:w="4860" w:type="dxa"/>
          </w:tcPr>
          <w:p w14:paraId="38A8A47A" w14:textId="77777777" w:rsidR="004F3A49" w:rsidRPr="0075064F" w:rsidRDefault="004F3A49" w:rsidP="004F3A49">
            <w:pPr>
              <w:pStyle w:val="ListParagraph"/>
              <w:tabs>
                <w:tab w:val="left" w:pos="365"/>
              </w:tabs>
              <w:ind w:left="365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38BABB8E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EBA0B41" w14:textId="6EA01B3D" w:rsidR="004F3A49" w:rsidRPr="0075064F" w:rsidRDefault="00796827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32C4E"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253" w:type="dxa"/>
            <w:vAlign w:val="bottom"/>
          </w:tcPr>
          <w:p w14:paraId="724EA031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26A9DB44" w14:textId="6B7BFE12" w:rsidR="004F3A49" w:rsidRPr="0075064F" w:rsidRDefault="00796827" w:rsidP="004F3A49">
            <w:pPr>
              <w:tabs>
                <w:tab w:val="decimal" w:pos="1170"/>
              </w:tabs>
              <w:ind w:left="-115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236" w:type="dxa"/>
          </w:tcPr>
          <w:p w14:paraId="1EECF7B0" w14:textId="77777777" w:rsidR="004F3A49" w:rsidRPr="0075064F" w:rsidRDefault="004F3A49" w:rsidP="004F3A49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2011420C" w14:textId="25C8A404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3B4F8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236" w:type="dxa"/>
          </w:tcPr>
          <w:p w14:paraId="511F7DBB" w14:textId="77777777" w:rsidR="004F3A49" w:rsidRPr="0075064F" w:rsidRDefault="004F3A49" w:rsidP="004F3A49">
            <w:pPr>
              <w:ind w:left="-115" w:right="-740" w:firstLine="63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46D841E3" w14:textId="13BE1009" w:rsidR="004F3A49" w:rsidRPr="0075064F" w:rsidRDefault="00796827" w:rsidP="004F3A49">
            <w:pPr>
              <w:tabs>
                <w:tab w:val="decimal" w:pos="1210"/>
              </w:tabs>
              <w:ind w:left="-115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="004F3A49"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</w:tr>
      <w:tr w:rsidR="004F3A49" w:rsidRPr="0075064F" w14:paraId="786F4CB9" w14:textId="2221790D" w:rsidTr="00326084">
        <w:tc>
          <w:tcPr>
            <w:tcW w:w="4860" w:type="dxa"/>
          </w:tcPr>
          <w:p w14:paraId="7F48D62C" w14:textId="77777777" w:rsidR="004F3A49" w:rsidRPr="0075064F" w:rsidRDefault="004F3A49" w:rsidP="004F3A49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14:paraId="284D560A" w14:textId="77777777" w:rsidR="004F3A49" w:rsidRPr="0075064F" w:rsidRDefault="004F3A49" w:rsidP="004F3A49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(ไม่รวมเจ้าหนี้การค้าและเจ้าหนี้หมุนเวียนอื่น</w:t>
            </w:r>
          </w:p>
          <w:p w14:paraId="39EA8172" w14:textId="77777777" w:rsidR="004F3A49" w:rsidRPr="0075064F" w:rsidRDefault="004F3A49" w:rsidP="004F3A49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7474B4A6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A6DAB57" w14:textId="77777777" w:rsidR="004F3A49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75E771" w14:textId="77777777" w:rsidR="00932C4E" w:rsidRDefault="00932C4E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B730DF" w14:textId="1E0D67BC" w:rsidR="00932C4E" w:rsidRPr="0075064F" w:rsidRDefault="00932C4E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vAlign w:val="bottom"/>
          </w:tcPr>
          <w:p w14:paraId="38DA9F92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6C6F45C6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D4C05C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A9DBF" w14:textId="3F00F84F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76BDE2" w14:textId="77777777" w:rsidR="004F3A49" w:rsidRPr="0075064F" w:rsidRDefault="004F3A49" w:rsidP="004F3A49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305EB29C" w14:textId="77777777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86F454" w14:textId="77777777" w:rsidR="003B4F89" w:rsidRPr="0075064F" w:rsidRDefault="003B4F8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6E0115" w14:textId="6C0DEF7D" w:rsidR="003B4F89" w:rsidRPr="0075064F" w:rsidRDefault="003B4F8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2C23F8" w14:textId="77777777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</w:tcPr>
          <w:p w14:paraId="14BD10F7" w14:textId="77777777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440A255" w14:textId="77777777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44DC3A80" w14:textId="5281B9E9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3A49" w:rsidRPr="0075064F" w14:paraId="4C1417A5" w14:textId="3E91648E" w:rsidTr="00326084">
        <w:tc>
          <w:tcPr>
            <w:tcW w:w="4860" w:type="dxa"/>
          </w:tcPr>
          <w:p w14:paraId="60DF4EAA" w14:textId="77777777" w:rsidR="004F3A49" w:rsidRPr="0075064F" w:rsidRDefault="004F3A49" w:rsidP="004F3A49">
            <w:pPr>
              <w:pStyle w:val="ListParagraph"/>
              <w:numPr>
                <w:ilvl w:val="0"/>
                <w:numId w:val="23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รวมรายการหนี้สินทางการเงินไม่หมุนเวียน </w:t>
            </w:r>
          </w:p>
          <w:p w14:paraId="71D9BA87" w14:textId="77777777" w:rsidR="004F3A49" w:rsidRPr="0075064F" w:rsidRDefault="004F3A49" w:rsidP="004F3A49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(ไม่รวมเจ้าหนี้การค้าและเจ้าหนี้หมุนเวียนอื่น</w:t>
            </w:r>
          </w:p>
          <w:p w14:paraId="48D5C707" w14:textId="77777777" w:rsidR="004F3A49" w:rsidRPr="0075064F" w:rsidRDefault="004F3A49" w:rsidP="004F3A49">
            <w:pPr>
              <w:pStyle w:val="ListParagraph"/>
              <w:tabs>
                <w:tab w:val="left" w:pos="365"/>
              </w:tabs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4C41264B" w14:textId="77777777" w:rsidR="004F3A49" w:rsidRPr="0075064F" w:rsidRDefault="004F3A49" w:rsidP="004F3A49">
            <w:pPr>
              <w:tabs>
                <w:tab w:val="decimal" w:pos="1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37ABBE9" w14:textId="77777777" w:rsidR="004F3A49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7D53C" w14:textId="77777777" w:rsidR="00932C4E" w:rsidRDefault="00932C4E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AF6495" w14:textId="272919E9" w:rsidR="00932C4E" w:rsidRPr="0075064F" w:rsidRDefault="00932C4E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932C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  <w:r w:rsidRPr="00932C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vAlign w:val="bottom"/>
          </w:tcPr>
          <w:p w14:paraId="54B26AF7" w14:textId="77777777" w:rsidR="004F3A49" w:rsidRPr="0075064F" w:rsidRDefault="004F3A49" w:rsidP="004F3A49">
            <w:pPr>
              <w:tabs>
                <w:tab w:val="decimal" w:pos="88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</w:tcPr>
          <w:p w14:paraId="027BC9C5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832BA" w14:textId="77777777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94C431" w14:textId="4D545DDC" w:rsidR="004F3A49" w:rsidRPr="0075064F" w:rsidRDefault="004F3A49" w:rsidP="004F3A49">
            <w:pPr>
              <w:tabs>
                <w:tab w:val="decimal" w:pos="768"/>
              </w:tabs>
              <w:ind w:left="-115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78EBE3" w14:textId="77777777" w:rsidR="004F3A49" w:rsidRPr="0075064F" w:rsidRDefault="004F3A49" w:rsidP="004F3A49">
            <w:pPr>
              <w:tabs>
                <w:tab w:val="decimal" w:pos="1243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09155CE0" w14:textId="77777777" w:rsidR="004F3A49" w:rsidRPr="0075064F" w:rsidRDefault="004F3A49" w:rsidP="004F3A49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D9A80" w14:textId="77777777" w:rsidR="001910D6" w:rsidRPr="0075064F" w:rsidRDefault="001910D6" w:rsidP="004F3A49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94B8D" w14:textId="331B5A5D" w:rsidR="001910D6" w:rsidRPr="0075064F" w:rsidRDefault="001910D6" w:rsidP="004F3A49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9458A3" w14:textId="77777777" w:rsidR="004F3A49" w:rsidRPr="0075064F" w:rsidRDefault="004F3A49" w:rsidP="004F3A49">
            <w:pPr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BA9B109" w14:textId="77777777" w:rsidR="004F3A49" w:rsidRPr="0075064F" w:rsidRDefault="004F3A49" w:rsidP="004F3A49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F98F8C" w14:textId="77777777" w:rsidR="004F3A49" w:rsidRPr="0075064F" w:rsidRDefault="004F3A49" w:rsidP="004F3A49">
            <w:pPr>
              <w:tabs>
                <w:tab w:val="decimal" w:pos="880"/>
              </w:tabs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D9A2D" w14:textId="63993234" w:rsidR="004F3A49" w:rsidRPr="0075064F" w:rsidRDefault="004F3A49" w:rsidP="004F3A49">
            <w:pPr>
              <w:tabs>
                <w:tab w:val="decimal" w:pos="1243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06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  <w:r w:rsidRPr="0075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1354508" w14:textId="77777777" w:rsidR="00D43C5C" w:rsidRPr="0075064F" w:rsidRDefault="00D43C5C" w:rsidP="00327B98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30"/>
          <w:szCs w:val="30"/>
          <w:lang w:val="en-US" w:bidi="th-TH"/>
        </w:rPr>
      </w:pPr>
    </w:p>
    <w:p w14:paraId="2E626D79" w14:textId="77777777" w:rsidR="00B678C1" w:rsidRPr="0022336F" w:rsidRDefault="00B678C1" w:rsidP="00B678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  <w:sectPr w:rsidR="00B678C1" w:rsidRPr="0022336F" w:rsidSect="00586A38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3D9A1C7" w14:textId="169DA993" w:rsidR="002879EE" w:rsidRPr="0069761C" w:rsidRDefault="002879EE" w:rsidP="001D774B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9761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การดำเนินงานร่วมกัน</w:t>
      </w:r>
    </w:p>
    <w:p w14:paraId="4F200B3C" w14:textId="6F86ABD7" w:rsidR="002879EE" w:rsidRPr="001D774B" w:rsidRDefault="002879EE" w:rsidP="0051331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11479526" w14:textId="1FADF107" w:rsidR="00513317" w:rsidRPr="00567630" w:rsidRDefault="00513317" w:rsidP="001D774B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763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96827" w:rsidRPr="00796827">
        <w:rPr>
          <w:rFonts w:asciiTheme="majorBidi" w:hAnsiTheme="majorBidi" w:cstheme="majorBidi"/>
          <w:sz w:val="30"/>
          <w:szCs w:val="30"/>
        </w:rPr>
        <w:t>4</w:t>
      </w:r>
      <w:r w:rsidRPr="0056763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796827" w:rsidRPr="00796827">
        <w:rPr>
          <w:rFonts w:asciiTheme="majorBidi" w:hAnsiTheme="majorBidi" w:cstheme="majorBidi"/>
          <w:sz w:val="30"/>
          <w:szCs w:val="30"/>
        </w:rPr>
        <w:t>2567</w:t>
      </w:r>
      <w:r w:rsidRPr="00567630">
        <w:rPr>
          <w:rFonts w:asciiTheme="majorBidi" w:hAnsiTheme="majorBidi" w:cstheme="majorBidi"/>
          <w:sz w:val="30"/>
          <w:szCs w:val="30"/>
          <w:cs/>
        </w:rPr>
        <w:t xml:space="preserve"> กลุ่มร่วมทำงาน </w:t>
      </w:r>
      <w:r w:rsidRPr="00567630">
        <w:rPr>
          <w:rFonts w:asciiTheme="majorBidi" w:hAnsiTheme="majorBidi" w:cstheme="majorBidi"/>
          <w:sz w:val="30"/>
          <w:szCs w:val="30"/>
        </w:rPr>
        <w:t xml:space="preserve">SCN-CHO </w:t>
      </w:r>
      <w:r w:rsidRPr="00567630">
        <w:rPr>
          <w:rFonts w:asciiTheme="majorBidi" w:hAnsiTheme="majorBidi" w:cstheme="majorBidi"/>
          <w:sz w:val="30"/>
          <w:szCs w:val="30"/>
          <w:cs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 (</w:t>
      </w:r>
      <w:r w:rsidRPr="00567630">
        <w:rPr>
          <w:rFonts w:asciiTheme="majorBidi" w:hAnsiTheme="majorBidi" w:cstheme="majorBidi"/>
          <w:sz w:val="30"/>
          <w:szCs w:val="30"/>
        </w:rPr>
        <w:t xml:space="preserve">NGV) </w:t>
      </w:r>
      <w:r w:rsidRPr="0056763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96827" w:rsidRPr="00796827">
        <w:rPr>
          <w:rFonts w:asciiTheme="majorBidi" w:hAnsiTheme="majorBidi" w:cstheme="majorBidi"/>
          <w:sz w:val="30"/>
          <w:szCs w:val="30"/>
        </w:rPr>
        <w:t>489</w:t>
      </w:r>
      <w:r w:rsidRPr="00567630">
        <w:rPr>
          <w:rFonts w:asciiTheme="majorBidi" w:hAnsiTheme="majorBidi" w:cstheme="majorBidi"/>
          <w:sz w:val="30"/>
          <w:szCs w:val="30"/>
          <w:cs/>
        </w:rPr>
        <w:t xml:space="preserve"> คัน กับองค์การขนส่งมวลชนกรุงเทพ (ขสมก.) ตามสัญญาเลขที่ ร.</w:t>
      </w:r>
      <w:r w:rsidR="00796827" w:rsidRPr="00796827">
        <w:rPr>
          <w:rFonts w:asciiTheme="majorBidi" w:hAnsiTheme="majorBidi" w:cstheme="majorBidi"/>
          <w:sz w:val="30"/>
          <w:szCs w:val="30"/>
        </w:rPr>
        <w:t>51</w:t>
      </w:r>
      <w:r w:rsidRPr="00567630">
        <w:rPr>
          <w:rFonts w:asciiTheme="majorBidi" w:hAnsiTheme="majorBidi" w:cstheme="majorBidi"/>
          <w:sz w:val="30"/>
          <w:szCs w:val="30"/>
        </w:rPr>
        <w:t>/</w:t>
      </w:r>
      <w:r w:rsidR="00796827" w:rsidRPr="00796827">
        <w:rPr>
          <w:rFonts w:asciiTheme="majorBidi" w:hAnsiTheme="majorBidi" w:cstheme="majorBidi"/>
          <w:sz w:val="30"/>
          <w:szCs w:val="30"/>
        </w:rPr>
        <w:t>2560</w:t>
      </w:r>
      <w:r w:rsidRPr="00567630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796827" w:rsidRPr="00796827">
        <w:rPr>
          <w:rFonts w:asciiTheme="majorBidi" w:hAnsiTheme="majorBidi" w:cstheme="majorBidi"/>
          <w:sz w:val="30"/>
          <w:szCs w:val="30"/>
        </w:rPr>
        <w:t>27</w:t>
      </w:r>
      <w:r w:rsidRPr="005676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96827" w:rsidRPr="00796827">
        <w:rPr>
          <w:rFonts w:asciiTheme="majorBidi" w:hAnsiTheme="majorBidi" w:cstheme="majorBidi"/>
          <w:sz w:val="30"/>
          <w:szCs w:val="30"/>
        </w:rPr>
        <w:t>2560</w:t>
      </w:r>
      <w:r w:rsidRPr="00567630">
        <w:rPr>
          <w:rFonts w:asciiTheme="majorBidi" w:hAnsiTheme="majorBidi" w:cstheme="majorBidi"/>
          <w:sz w:val="30"/>
          <w:szCs w:val="30"/>
          <w:cs/>
        </w:rPr>
        <w:t xml:space="preserve"> อันเกิดจากหลายปัจจัยที่สำคัญจาก ขสมก.โดยปัจจัยหลักที่ได้รับผลกระทบมากที่สุดคือ ขสมก. ชำระเงินล่าช้า ทั้งนี้กลุ่มร่วมทำงานได้มีหนังสือทวงถามและเรียกดอกเบี้ยล่าช้าดังกล่าว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ขสมก. แก้ไขแต่ ขสมก. กลับเพิกเฉย</w:t>
      </w:r>
    </w:p>
    <w:p w14:paraId="59E32210" w14:textId="35D59503" w:rsidR="0069761C" w:rsidRPr="00567630" w:rsidRDefault="0069761C" w:rsidP="0069761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16"/>
          <w:szCs w:val="16"/>
        </w:rPr>
      </w:pPr>
    </w:p>
    <w:p w14:paraId="7A738010" w14:textId="23177377" w:rsidR="0023403D" w:rsidRPr="001D774B" w:rsidRDefault="00513317" w:rsidP="0051331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ต่อมาเมื่อวันที่ 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15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สิงหาคม 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2567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กลุ่มร่วมทำงานได้ดำเนินกระบวนการยื่นคำฟ้องต่อศาลปกครองกลาง </w:t>
      </w:r>
      <w:r w:rsidR="00567630">
        <w:rPr>
          <w:rFonts w:asciiTheme="majorBidi" w:hAnsiTheme="majorBidi" w:cstheme="majorBidi"/>
          <w:spacing w:val="6"/>
          <w:sz w:val="30"/>
          <w:szCs w:val="30"/>
        </w:rPr>
        <w:t xml:space="preserve">        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คดีหมายเลขดำที่ 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1482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>/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2567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เพื่อเรียกให้ ขสมก. คืนเงินหลักประกันการปฎิบัติตามสัญญาจำนวน 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426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>.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08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67630">
        <w:rPr>
          <w:rFonts w:asciiTheme="majorBidi" w:hAnsiTheme="majorBidi" w:cstheme="majorBidi"/>
          <w:spacing w:val="6"/>
          <w:sz w:val="30"/>
          <w:szCs w:val="30"/>
        </w:rPr>
        <w:t xml:space="preserve">    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ล้านบาทและชำระค่าเสียหายต่าง ๆ ซึ่งรวมเงินหลักประกันดังกล่าวแล้วเป็นจำนวนเงินรวม 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>,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301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>.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07</w:t>
      </w:r>
      <w:r w:rsidRPr="001D774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>ล้านบาท พร้อมดอกเบี้ยตามกฎหมาย</w:t>
      </w:r>
      <w:r w:rsidR="00715F8E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</w:p>
    <w:p w14:paraId="2283E594" w14:textId="77777777" w:rsidR="00513317" w:rsidRPr="001D774B" w:rsidRDefault="00513317" w:rsidP="0051331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16"/>
          <w:szCs w:val="16"/>
        </w:rPr>
      </w:pPr>
    </w:p>
    <w:p w14:paraId="49D68707" w14:textId="0D3258CB" w:rsidR="00B40951" w:rsidRPr="001D774B" w:rsidRDefault="0065639D" w:rsidP="0051331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20"/>
          <w:szCs w:val="20"/>
          <w:cs/>
        </w:rPr>
      </w:pP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</w:t>
      </w:r>
      <w:r w:rsidR="0009546E" w:rsidRPr="001D774B">
        <w:rPr>
          <w:rFonts w:asciiTheme="majorBidi" w:hAnsiTheme="majorBidi" w:cstheme="majorBidi"/>
          <w:spacing w:val="6"/>
          <w:sz w:val="30"/>
          <w:szCs w:val="30"/>
          <w:cs/>
        </w:rPr>
        <w:t>งบฐานะการเงิน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 ณ วันที่ </w:t>
      </w:r>
      <w:r w:rsidR="00796827" w:rsidRPr="00796827">
        <w:rPr>
          <w:rFonts w:asciiTheme="majorBidi" w:hAnsiTheme="majorBidi" w:cstheme="majorBidi"/>
          <w:spacing w:val="6"/>
          <w:sz w:val="30"/>
          <w:szCs w:val="30"/>
        </w:rPr>
        <w:t>31</w:t>
      </w:r>
      <w:r w:rsidRPr="001D774B">
        <w:rPr>
          <w:rFonts w:asciiTheme="majorBidi" w:hAnsiTheme="majorBidi" w:cstheme="majorBidi"/>
          <w:spacing w:val="6"/>
          <w:sz w:val="30"/>
          <w:szCs w:val="30"/>
          <w:cs/>
        </w:rPr>
        <w:t xml:space="preserve"> ธันวาคม สำหรับแต่ละปีมีดังนี้</w:t>
      </w:r>
    </w:p>
    <w:p w14:paraId="22C172E6" w14:textId="6317EBD8" w:rsidR="00B40951" w:rsidRPr="001D774B" w:rsidRDefault="00B40951" w:rsidP="0069761C">
      <w:pPr>
        <w:pStyle w:val="ListParagraph"/>
        <w:tabs>
          <w:tab w:val="left" w:pos="540"/>
        </w:tabs>
        <w:spacing w:after="100" w:afterAutospacing="1" w:line="240" w:lineRule="auto"/>
        <w:ind w:left="540"/>
        <w:jc w:val="distribute"/>
        <w:rPr>
          <w:rFonts w:ascii="Angsana New" w:hAnsi="Angsana New"/>
          <w:spacing w:val="6"/>
          <w:sz w:val="16"/>
          <w:szCs w:val="16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65639D" w:rsidRPr="0069761C" w14:paraId="452C5C6A" w14:textId="77777777" w:rsidTr="00CF2ED7">
        <w:tc>
          <w:tcPr>
            <w:tcW w:w="5580" w:type="dxa"/>
          </w:tcPr>
          <w:p w14:paraId="122DBC5F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FA056BC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639D" w:rsidRPr="0069761C" w14:paraId="44384276" w14:textId="77777777" w:rsidTr="00CF2ED7">
        <w:tc>
          <w:tcPr>
            <w:tcW w:w="5580" w:type="dxa"/>
          </w:tcPr>
          <w:p w14:paraId="51E21A8F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1C7CC" w14:textId="6469226F" w:rsidR="0065639D" w:rsidRPr="0069761C" w:rsidRDefault="00796827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CFAD3DF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EE808" w14:textId="2071F549" w:rsidR="0065639D" w:rsidRPr="0069761C" w:rsidRDefault="00796827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5639D" w:rsidRPr="0069761C" w14:paraId="562CA9DB" w14:textId="77777777" w:rsidTr="00CF2ED7">
        <w:tc>
          <w:tcPr>
            <w:tcW w:w="5580" w:type="dxa"/>
          </w:tcPr>
          <w:p w14:paraId="3D5A949D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7042C84" w14:textId="77777777" w:rsidR="0065639D" w:rsidRPr="0069761C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8C4" w:rsidRPr="0069761C" w14:paraId="3BD811BF" w14:textId="77777777" w:rsidTr="00CF2ED7">
        <w:tc>
          <w:tcPr>
            <w:tcW w:w="5580" w:type="dxa"/>
          </w:tcPr>
          <w:p w14:paraId="0A7D119A" w14:textId="7777777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7B18E8A7" w14:textId="14789A11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05A25937" w14:textId="7777777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4540E9" w14:textId="2915EC94" w:rsidR="000958C4" w:rsidRPr="0069761C" w:rsidRDefault="00796827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0958C4"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0958C4" w:rsidRPr="0069761C" w14:paraId="5B2C4206" w14:textId="77777777" w:rsidTr="00CF2ED7">
        <w:tc>
          <w:tcPr>
            <w:tcW w:w="5580" w:type="dxa"/>
          </w:tcPr>
          <w:p w14:paraId="6B2DA3D3" w14:textId="7777777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0F2D4E1" w14:textId="5F0A3D22" w:rsidR="000958C4" w:rsidRPr="0069761C" w:rsidRDefault="00796827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0958C4"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0EDDA611" w14:textId="7777777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3883FC" w14:textId="29F900EE" w:rsidR="000958C4" w:rsidRPr="0069761C" w:rsidRDefault="00796827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0958C4"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0958C4" w:rsidRPr="0069761C" w14:paraId="72C4795E" w14:textId="77777777" w:rsidTr="00CF2ED7">
        <w:tc>
          <w:tcPr>
            <w:tcW w:w="5580" w:type="dxa"/>
          </w:tcPr>
          <w:p w14:paraId="4BEDB419" w14:textId="7777777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230DB4" w14:textId="59546FF4" w:rsidR="000958C4" w:rsidRPr="0069761C" w:rsidRDefault="000958C4" w:rsidP="005133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20"/>
              </w:tabs>
              <w:spacing w:line="240" w:lineRule="auto"/>
              <w:ind w:left="0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D19E70" w14:textId="7777777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B805D5" w14:textId="6BE011D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3A49" w:rsidRPr="0069761C" w14:paraId="5D8441F6" w14:textId="77777777" w:rsidTr="00CF2ED7">
        <w:tc>
          <w:tcPr>
            <w:tcW w:w="5580" w:type="dxa"/>
          </w:tcPr>
          <w:p w14:paraId="767105CE" w14:textId="77777777" w:rsidR="004F3A49" w:rsidRPr="0069761C" w:rsidRDefault="004F3A49" w:rsidP="004F3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F89703" w14:textId="4B221DC6" w:rsidR="004F3A49" w:rsidRPr="0069761C" w:rsidRDefault="00796827" w:rsidP="004F3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  <w:r w:rsidR="000958C4"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70" w:type="dxa"/>
          </w:tcPr>
          <w:p w14:paraId="23C62C94" w14:textId="77777777" w:rsidR="004F3A49" w:rsidRPr="0069761C" w:rsidRDefault="004F3A49" w:rsidP="004F3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A8DF1E" w14:textId="7B51077C" w:rsidR="004F3A49" w:rsidRPr="0069761C" w:rsidRDefault="00796827" w:rsidP="004F3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4F3A49"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</w:p>
        </w:tc>
      </w:tr>
    </w:tbl>
    <w:p w14:paraId="4866EAF1" w14:textId="38EC5BD3" w:rsidR="00E51D3C" w:rsidRPr="001D774B" w:rsidRDefault="00E51D3C" w:rsidP="00EB000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16"/>
          <w:szCs w:val="16"/>
          <w:cs/>
        </w:rPr>
      </w:pPr>
    </w:p>
    <w:p w14:paraId="032975C5" w14:textId="0DA56ADC" w:rsidR="00DD34A4" w:rsidRPr="0069761C" w:rsidRDefault="00DD34A4" w:rsidP="00B61BC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761C">
        <w:rPr>
          <w:rFonts w:asciiTheme="majorBidi" w:hAnsiTheme="majorBidi" w:cstheme="majorBidi"/>
          <w:sz w:val="30"/>
          <w:szCs w:val="30"/>
          <w:cs/>
        </w:rPr>
        <w:t>รายการรายได้และค่าใช้จ่ายของการดำเนินงานร่วมกันซึ่งรวมอยู่ในงบกำไร</w:t>
      </w:r>
      <w:r w:rsidR="0091598B">
        <w:rPr>
          <w:rFonts w:asciiTheme="majorBidi" w:hAnsiTheme="majorBidi" w:cstheme="majorBidi"/>
          <w:sz w:val="30"/>
          <w:szCs w:val="30"/>
        </w:rPr>
        <w:t xml:space="preserve"> (</w:t>
      </w:r>
      <w:r w:rsidRPr="0069761C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91598B">
        <w:rPr>
          <w:rFonts w:asciiTheme="majorBidi" w:hAnsiTheme="majorBidi" w:cstheme="majorBidi"/>
          <w:sz w:val="30"/>
          <w:szCs w:val="30"/>
        </w:rPr>
        <w:t xml:space="preserve">) </w:t>
      </w:r>
      <w:r w:rsidRPr="0069761C">
        <w:rPr>
          <w:rFonts w:asciiTheme="majorBidi" w:hAnsiTheme="majorBidi" w:cstheme="majorBidi"/>
          <w:sz w:val="30"/>
          <w:szCs w:val="30"/>
          <w:cs/>
        </w:rPr>
        <w:t>เบ็ดเสร็จสำหรับ</w:t>
      </w:r>
      <w:r w:rsidR="00AF0B8B" w:rsidRPr="0069761C">
        <w:rPr>
          <w:rFonts w:asciiTheme="majorBidi" w:hAnsiTheme="majorBidi" w:cstheme="majorBidi"/>
          <w:sz w:val="30"/>
          <w:szCs w:val="30"/>
          <w:cs/>
        </w:rPr>
        <w:t>ปี</w:t>
      </w:r>
      <w:r w:rsidR="002D1B8A" w:rsidRPr="0069761C">
        <w:rPr>
          <w:rFonts w:asciiTheme="majorBidi" w:hAnsiTheme="majorBidi" w:cstheme="majorBidi"/>
          <w:sz w:val="30"/>
          <w:szCs w:val="30"/>
          <w:cs/>
        </w:rPr>
        <w:t>สิ้น</w:t>
      </w:r>
      <w:r w:rsidRPr="0069761C">
        <w:rPr>
          <w:rFonts w:asciiTheme="majorBidi" w:hAnsiTheme="majorBidi" w:cstheme="majorBidi"/>
          <w:sz w:val="30"/>
          <w:szCs w:val="30"/>
          <w:cs/>
        </w:rPr>
        <w:t xml:space="preserve">สุดวันที่ </w:t>
      </w:r>
      <w:r w:rsidR="00AF0227">
        <w:rPr>
          <w:rFonts w:asciiTheme="majorBidi" w:hAnsiTheme="majorBidi" w:cstheme="majorBidi"/>
          <w:sz w:val="30"/>
          <w:szCs w:val="30"/>
        </w:rPr>
        <w:t xml:space="preserve">  </w:t>
      </w:r>
      <w:r w:rsidR="00796827" w:rsidRPr="00796827">
        <w:rPr>
          <w:rFonts w:asciiTheme="majorBidi" w:hAnsiTheme="majorBidi" w:cstheme="majorBidi"/>
          <w:sz w:val="30"/>
          <w:szCs w:val="30"/>
        </w:rPr>
        <w:t>31</w:t>
      </w:r>
      <w:r w:rsidRPr="00697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1B8A" w:rsidRPr="006976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9761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0C4F24F" w14:textId="6E907AEB" w:rsidR="002D1B8A" w:rsidRPr="001D774B" w:rsidRDefault="002D1B8A" w:rsidP="00B61BC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2D1B8A" w:rsidRPr="0069761C" w14:paraId="4535E283" w14:textId="77777777" w:rsidTr="002D1B8A">
        <w:tc>
          <w:tcPr>
            <w:tcW w:w="5580" w:type="dxa"/>
          </w:tcPr>
          <w:p w14:paraId="55F2AD36" w14:textId="77777777" w:rsidR="002D1B8A" w:rsidRPr="0069761C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9EBC6C9" w14:textId="77777777" w:rsidR="002D1B8A" w:rsidRPr="0069761C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B5C49" w:rsidRPr="0069761C" w14:paraId="6429161A" w14:textId="77777777" w:rsidTr="002D1B8A">
        <w:tc>
          <w:tcPr>
            <w:tcW w:w="5580" w:type="dxa"/>
          </w:tcPr>
          <w:p w14:paraId="3F3F9F18" w14:textId="77777777" w:rsidR="001B5C49" w:rsidRPr="0069761C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C73DF4" w14:textId="733D7FF4" w:rsidR="001B5C49" w:rsidRPr="0069761C" w:rsidRDefault="00796827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4A07223" w14:textId="77777777" w:rsidR="001B5C49" w:rsidRPr="0069761C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4780E8" w14:textId="78D63703" w:rsidR="001B5C49" w:rsidRPr="0069761C" w:rsidRDefault="00796827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D1B8A" w:rsidRPr="0069761C" w14:paraId="512A8482" w14:textId="77777777" w:rsidTr="002D1B8A">
        <w:tc>
          <w:tcPr>
            <w:tcW w:w="5580" w:type="dxa"/>
          </w:tcPr>
          <w:p w14:paraId="1741CAC6" w14:textId="77777777" w:rsidR="002D1B8A" w:rsidRPr="0069761C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20CD3E9" w14:textId="77777777" w:rsidR="002D1B8A" w:rsidRPr="0069761C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A49" w:rsidRPr="0069761C" w14:paraId="2843D18E" w14:textId="77777777" w:rsidTr="002D1B8A">
        <w:tc>
          <w:tcPr>
            <w:tcW w:w="5580" w:type="dxa"/>
          </w:tcPr>
          <w:p w14:paraId="672A5A86" w14:textId="253A77A6" w:rsidR="004F3A49" w:rsidRPr="0069761C" w:rsidRDefault="004F3A49" w:rsidP="004F3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</w:tcPr>
          <w:p w14:paraId="5EDFA4B7" w14:textId="1DBC15F5" w:rsidR="004F3A49" w:rsidRPr="0069761C" w:rsidRDefault="00796827" w:rsidP="004F3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92469"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44BED8BF" w14:textId="77777777" w:rsidR="004F3A49" w:rsidRPr="0069761C" w:rsidRDefault="004F3A49" w:rsidP="004F3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8DF02D" w14:textId="62D608EB" w:rsidR="004F3A49" w:rsidRPr="0069761C" w:rsidRDefault="00796827" w:rsidP="004F3A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4F3A49"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0958C4" w:rsidRPr="0069761C" w14:paraId="05AE34C0" w14:textId="77777777" w:rsidTr="002D1B8A">
        <w:tc>
          <w:tcPr>
            <w:tcW w:w="5580" w:type="dxa"/>
          </w:tcPr>
          <w:p w14:paraId="4CCAFAF1" w14:textId="3C14A16B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710" w:type="dxa"/>
          </w:tcPr>
          <w:p w14:paraId="2209DEE5" w14:textId="3DACF339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B8CDE1" w14:textId="7777777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BF3703" w14:textId="7EADBB6B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042</w:t>
            </w:r>
            <w:r w:rsidRPr="006976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58C4" w:rsidRPr="0069761C" w14:paraId="087AB0A5" w14:textId="77777777" w:rsidTr="002D1B8A">
        <w:tc>
          <w:tcPr>
            <w:tcW w:w="5580" w:type="dxa"/>
          </w:tcPr>
          <w:p w14:paraId="47E71329" w14:textId="383649BA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513317"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3403D"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="00513317"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D6E2E4" w14:textId="77DA02EE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CAF3E1" w14:textId="77777777" w:rsidR="000958C4" w:rsidRPr="0069761C" w:rsidRDefault="000958C4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FB01A4" w14:textId="37D6B252" w:rsidR="000958C4" w:rsidRPr="0069761C" w:rsidRDefault="00796827" w:rsidP="000958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0958C4" w:rsidRPr="00697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</w:p>
        </w:tc>
      </w:tr>
    </w:tbl>
    <w:p w14:paraId="5DAF8B9C" w14:textId="77777777" w:rsidR="00277C00" w:rsidRPr="00EC7604" w:rsidRDefault="00277C00" w:rsidP="00277C00">
      <w:pPr>
        <w:spacing w:after="100" w:afterAutospacing="1" w:line="240" w:lineRule="auto"/>
        <w:rPr>
          <w:rFonts w:asciiTheme="majorBidi" w:hAnsiTheme="majorBidi" w:cstheme="majorBidi"/>
          <w:sz w:val="28"/>
          <w:szCs w:val="28"/>
        </w:rPr>
        <w:sectPr w:rsidR="00277C00" w:rsidRPr="00EC7604" w:rsidSect="00277C00">
          <w:headerReference w:type="default" r:id="rId13"/>
          <w:pgSz w:w="11909" w:h="16834" w:code="9"/>
          <w:pgMar w:top="1084" w:right="1152" w:bottom="1080" w:left="1080" w:header="720" w:footer="720" w:gutter="0"/>
          <w:cols w:space="720"/>
          <w:docGrid w:linePitch="245"/>
        </w:sectPr>
      </w:pPr>
    </w:p>
    <w:p w14:paraId="0184331D" w14:textId="77777777" w:rsidR="00655DDC" w:rsidRPr="00513317" w:rsidRDefault="000F6A64" w:rsidP="00A253D1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7281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12E89213" w14:textId="77777777" w:rsidR="00513317" w:rsidRPr="00513317" w:rsidRDefault="00513317" w:rsidP="00513317">
      <w:pPr>
        <w:tabs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20EFB6" w14:textId="0BFD3E69" w:rsidR="0065124E" w:rsidRPr="0047281F" w:rsidRDefault="0065124E" w:rsidP="00655DDC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81F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="00F83350" w:rsidRPr="0047281F">
        <w:rPr>
          <w:rFonts w:ascii="Angsana New" w:hAnsi="Angsana New"/>
          <w:sz w:val="30"/>
          <w:szCs w:val="30"/>
          <w:cs/>
        </w:rPr>
        <w:t xml:space="preserve"> </w:t>
      </w:r>
      <w:r w:rsidRPr="0047281F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</w:t>
      </w:r>
      <w:r w:rsidR="00D30216" w:rsidRPr="0047281F">
        <w:rPr>
          <w:rFonts w:ascii="Angsana New" w:hAnsi="Angsana New"/>
          <w:sz w:val="30"/>
          <w:szCs w:val="30"/>
          <w:cs/>
        </w:rPr>
        <w:t>ปี</w:t>
      </w:r>
      <w:r w:rsidR="00F83350" w:rsidRPr="0047281F">
        <w:rPr>
          <w:rFonts w:ascii="Angsana New" w:hAnsi="Angsana New"/>
          <w:sz w:val="30"/>
          <w:szCs w:val="30"/>
          <w:cs/>
        </w:rPr>
        <w:t xml:space="preserve"> </w:t>
      </w:r>
      <w:r w:rsidRPr="0047281F">
        <w:rPr>
          <w:rFonts w:ascii="Angsana New" w:hAnsi="Angsana New"/>
          <w:sz w:val="30"/>
          <w:szCs w:val="30"/>
          <w:cs/>
        </w:rPr>
        <w:t>มีดังนี้</w:t>
      </w:r>
    </w:p>
    <w:p w14:paraId="0698D19E" w14:textId="23D070D2" w:rsidR="00BF3DAB" w:rsidRPr="0047281F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7F4CB6" w:rsidRPr="0047281F" w14:paraId="0772329E" w14:textId="77777777" w:rsidTr="007F4CB6">
        <w:trPr>
          <w:cantSplit/>
          <w:tblHeader/>
        </w:trPr>
        <w:tc>
          <w:tcPr>
            <w:tcW w:w="4476" w:type="dxa"/>
          </w:tcPr>
          <w:p w14:paraId="1B7F4DE7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7DDC4C90" w14:textId="77777777" w:rsidR="007F4CB6" w:rsidRPr="0047281F" w:rsidRDefault="007F4CB6" w:rsidP="00694420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4CB6" w:rsidRPr="0047281F" w14:paraId="18CC9C5F" w14:textId="77777777" w:rsidTr="00694420">
        <w:trPr>
          <w:cantSplit/>
          <w:tblHeader/>
        </w:trPr>
        <w:tc>
          <w:tcPr>
            <w:tcW w:w="4476" w:type="dxa"/>
          </w:tcPr>
          <w:p w14:paraId="430C8614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8BA7DC0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1576E500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50A44C5E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128E3C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EC1A83C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6660059F" w14:textId="77777777" w:rsidR="007F4CB6" w:rsidRPr="0047281F" w:rsidRDefault="007F4CB6" w:rsidP="0069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6E4CF129" w14:textId="59D8DBAC" w:rsidR="008B3609" w:rsidRPr="0047281F" w:rsidRDefault="008B3609" w:rsidP="008B3609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เงินปันผลรับสำหรับ</w:t>
            </w:r>
            <w:r w:rsidRPr="0047281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7F4CB6" w:rsidRPr="0047281F" w14:paraId="141F0E6B" w14:textId="77777777" w:rsidTr="00694420">
        <w:trPr>
          <w:cantSplit/>
          <w:tblHeader/>
        </w:trPr>
        <w:tc>
          <w:tcPr>
            <w:tcW w:w="4476" w:type="dxa"/>
          </w:tcPr>
          <w:p w14:paraId="191E6532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1CEF14" w14:textId="3D5FF43A" w:rsidR="007F4CB6" w:rsidRPr="0047281F" w:rsidRDefault="00796827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70CA9C7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A3D7D" w14:textId="2C14D375" w:rsidR="007F4CB6" w:rsidRPr="0047281F" w:rsidRDefault="00796827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E75CA8A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E7D9B6" w14:textId="36A378B6" w:rsidR="007F4CB6" w:rsidRPr="0047281F" w:rsidRDefault="00796827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4980332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F541A" w14:textId="4379FBE2" w:rsidR="007F4CB6" w:rsidRPr="0047281F" w:rsidRDefault="00796827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50A5977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6F2FD" w14:textId="08A3E276" w:rsidR="007F4CB6" w:rsidRPr="0047281F" w:rsidRDefault="00796827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07495B3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FB9F0" w14:textId="02A3CA37" w:rsidR="007F4CB6" w:rsidRPr="0047281F" w:rsidRDefault="00796827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1ACF1B9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20F43" w14:textId="59A6AB20" w:rsidR="007F4CB6" w:rsidRPr="0047281F" w:rsidRDefault="00796827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9D05B00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93FEACA" w14:textId="444992DD" w:rsidR="007F4CB6" w:rsidRPr="0047281F" w:rsidRDefault="00796827" w:rsidP="007F4C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7F4CB6" w:rsidRPr="0047281F" w14:paraId="6C0DF941" w14:textId="77777777" w:rsidTr="00694420">
        <w:trPr>
          <w:cantSplit/>
        </w:trPr>
        <w:tc>
          <w:tcPr>
            <w:tcW w:w="4476" w:type="dxa"/>
          </w:tcPr>
          <w:p w14:paraId="0678D9D8" w14:textId="678AC9FD" w:rsidR="007F4CB6" w:rsidRPr="0047281F" w:rsidRDefault="007F4CB6" w:rsidP="007F4C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="00727AA4" w:rsidRPr="004728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6549E512" w14:textId="77777777" w:rsidR="007F4CB6" w:rsidRPr="0047281F" w:rsidRDefault="007F4CB6" w:rsidP="007F4C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81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E5C6D1" w14:textId="77777777" w:rsidR="007F4CB6" w:rsidRPr="0047281F" w:rsidRDefault="007F4CB6" w:rsidP="007F4CB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3009339E" w14:textId="77777777" w:rsidR="007F4CB6" w:rsidRPr="0047281F" w:rsidRDefault="007F4CB6" w:rsidP="007F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81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742A" w:rsidRPr="0047281F" w14:paraId="5E40B592" w14:textId="77777777" w:rsidTr="00694420">
        <w:trPr>
          <w:cantSplit/>
        </w:trPr>
        <w:tc>
          <w:tcPr>
            <w:tcW w:w="4476" w:type="dxa"/>
          </w:tcPr>
          <w:p w14:paraId="6F20300A" w14:textId="77777777" w:rsidR="0057742A" w:rsidRPr="0047281F" w:rsidRDefault="0057742A" w:rsidP="005774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40DFF288" w14:textId="5A20F847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A6831D5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4C9DD5" w14:textId="13CB874B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84FCBF9" w14:textId="77777777" w:rsidR="0057742A" w:rsidRPr="0047281F" w:rsidRDefault="0057742A" w:rsidP="005774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850CFE6" w14:textId="6913245C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F44661F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E9C9D" w14:textId="6715658D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19AF580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8E766" w14:textId="1AD27349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661FADD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7E1C837" w14:textId="31801A67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BCAB298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253CA" w14:textId="2AF827A5" w:rsidR="0057742A" w:rsidRPr="0047281F" w:rsidRDefault="00D97CAC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C53105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2F64EFB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742A" w:rsidRPr="0047281F" w14:paraId="5303B492" w14:textId="77777777" w:rsidTr="00694420">
        <w:trPr>
          <w:cantSplit/>
        </w:trPr>
        <w:tc>
          <w:tcPr>
            <w:tcW w:w="4476" w:type="dxa"/>
          </w:tcPr>
          <w:p w14:paraId="73827954" w14:textId="77777777" w:rsidR="0057742A" w:rsidRPr="0047281F" w:rsidRDefault="0057742A" w:rsidP="005774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6F757CCE" w14:textId="52C9B10C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941DD41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D1C82D" w14:textId="757C9B07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0F93DB8" w14:textId="77777777" w:rsidR="0057742A" w:rsidRPr="0047281F" w:rsidRDefault="0057742A" w:rsidP="005774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4C16761" w14:textId="7B4A57F5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AA7BC2B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AA5D9" w14:textId="773D9DAF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7E942B6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10188" w14:textId="07B13A7F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39487D7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BF6E2" w14:textId="52437EC5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5AB0348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9D06C" w14:textId="0D159E1D" w:rsidR="0057742A" w:rsidRPr="0047281F" w:rsidRDefault="00D97CAC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ADB552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811EED2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742A" w:rsidRPr="0047281F" w14:paraId="7AD10FB3" w14:textId="77777777" w:rsidTr="00694420">
        <w:trPr>
          <w:cantSplit/>
        </w:trPr>
        <w:tc>
          <w:tcPr>
            <w:tcW w:w="4476" w:type="dxa"/>
          </w:tcPr>
          <w:p w14:paraId="50332D6A" w14:textId="77777777" w:rsidR="0057742A" w:rsidRPr="0047281F" w:rsidRDefault="0057742A" w:rsidP="005774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56621652" w14:textId="5D365D45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BFF2753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6946555" w14:textId="11AD06AF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60040FA" w14:textId="77777777" w:rsidR="0057742A" w:rsidRPr="0047281F" w:rsidRDefault="0057742A" w:rsidP="005774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2C97B28" w14:textId="2805EF9D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6867A2F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A2FF3" w14:textId="780F601A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1DE2CB4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5F4C4" w14:textId="0A7FB1E2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296BFB51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50C7F" w14:textId="3CFBA788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270D3536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F20A0" w14:textId="115F88B8" w:rsidR="0057742A" w:rsidRPr="0047281F" w:rsidRDefault="00D97CAC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5362F4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3D0819C3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742A" w:rsidRPr="0047281F" w14:paraId="219FC757" w14:textId="77777777" w:rsidTr="00694420">
        <w:trPr>
          <w:cantSplit/>
        </w:trPr>
        <w:tc>
          <w:tcPr>
            <w:tcW w:w="4476" w:type="dxa"/>
          </w:tcPr>
          <w:p w14:paraId="41543944" w14:textId="77777777" w:rsidR="0057742A" w:rsidRPr="0047281F" w:rsidRDefault="0057742A" w:rsidP="005774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5725CDA1" w14:textId="04E2B879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604E70DA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4C5375" w14:textId="750E4C35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72A776F" w14:textId="77777777" w:rsidR="0057742A" w:rsidRPr="0047281F" w:rsidRDefault="0057742A" w:rsidP="005774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34C58D" w14:textId="3068998A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A8B7F19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7C9DD" w14:textId="52822E00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27C65A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144D5" w14:textId="4AA87C2D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50EA8CEC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D2901" w14:textId="5E10A8B2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4C8ADB16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3BF06" w14:textId="190CA794" w:rsidR="0057742A" w:rsidRPr="0047281F" w:rsidRDefault="00D97CAC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C40F76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4920A3D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742A" w:rsidRPr="0047281F" w14:paraId="3EF11EDE" w14:textId="77777777" w:rsidTr="00694420">
        <w:trPr>
          <w:cantSplit/>
        </w:trPr>
        <w:tc>
          <w:tcPr>
            <w:tcW w:w="4476" w:type="dxa"/>
          </w:tcPr>
          <w:p w14:paraId="0C02DF06" w14:textId="77777777" w:rsidR="00727AA4" w:rsidRPr="0047281F" w:rsidRDefault="00727AA4" w:rsidP="00727AA4">
            <w:pPr>
              <w:rPr>
                <w:rFonts w:ascii="Angsana New" w:hAnsi="Angsana New"/>
                <w:sz w:val="30"/>
                <w:szCs w:val="30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ภูผา เทรนนิ่ง จำกัด</w:t>
            </w:r>
          </w:p>
          <w:p w14:paraId="09AF0DC8" w14:textId="65328DE5" w:rsidR="0057742A" w:rsidRPr="0047281F" w:rsidRDefault="00727AA4" w:rsidP="00727AA4">
            <w:pPr>
              <w:rPr>
                <w:rFonts w:ascii="Angsana New" w:hAnsi="Angsana New"/>
                <w:sz w:val="30"/>
                <w:szCs w:val="30"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 xml:space="preserve">  (เดิมชื่อ “บริษัท แพนเทอรา มอเตอร์ส จำกัด”)</w:t>
            </w:r>
          </w:p>
        </w:tc>
        <w:tc>
          <w:tcPr>
            <w:tcW w:w="1080" w:type="dxa"/>
          </w:tcPr>
          <w:p w14:paraId="3D25C929" w14:textId="77777777" w:rsidR="00177F7E" w:rsidRDefault="00177F7E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BB05579" w14:textId="27F4F345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6CBD60D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C7C100" w14:textId="77777777" w:rsidR="00177F7E" w:rsidRDefault="00177F7E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DF9B6B" w14:textId="67CC6C90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15A4AE2" w14:textId="77777777" w:rsidR="0057742A" w:rsidRPr="0047281F" w:rsidRDefault="0057742A" w:rsidP="005774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684EB4A" w14:textId="77777777" w:rsidR="00177F7E" w:rsidRDefault="00177F7E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F7B956" w14:textId="16E3FB17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4D8DEE2F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27BF5" w14:textId="77777777" w:rsidR="00177F7E" w:rsidRDefault="00177F7E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8F76806" w14:textId="67131BCE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65E9E0D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0D72D" w14:textId="77777777" w:rsidR="00177F7E" w:rsidRDefault="00177F7E" w:rsidP="00177F7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6E21378" w14:textId="25928629" w:rsidR="0057742A" w:rsidRPr="00177F7E" w:rsidRDefault="00796827" w:rsidP="00177F7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7A11A5A7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620D1" w14:textId="77777777" w:rsidR="00177F7E" w:rsidRDefault="00177F7E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20CE750" w14:textId="651C2F40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1412B46B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CB5C4" w14:textId="77777777" w:rsidR="00177F7E" w:rsidRDefault="00177F7E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A023DF" w14:textId="56E5B5CF" w:rsidR="0057742A" w:rsidRPr="0047281F" w:rsidRDefault="00D97CAC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68CE1EE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6C0F8B04" w14:textId="77777777" w:rsidR="00177F7E" w:rsidRDefault="00177F7E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C4189D" w14:textId="5C560BCC" w:rsidR="0057742A" w:rsidRPr="0047281F" w:rsidRDefault="0057742A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742A" w:rsidRPr="0047281F" w14:paraId="10BB6D79" w14:textId="77777777" w:rsidTr="00694420">
        <w:trPr>
          <w:cantSplit/>
        </w:trPr>
        <w:tc>
          <w:tcPr>
            <w:tcW w:w="4476" w:type="dxa"/>
          </w:tcPr>
          <w:p w14:paraId="5D738A39" w14:textId="77777777" w:rsidR="0057742A" w:rsidRPr="0047281F" w:rsidRDefault="0057742A" w:rsidP="005774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348A8B58" w14:textId="21B71068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42107241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BFC05CD" w14:textId="1A3C8058" w:rsidR="0057742A" w:rsidRPr="0047281F" w:rsidRDefault="00796827" w:rsidP="005774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5E77494F" w14:textId="77777777" w:rsidR="0057742A" w:rsidRPr="0047281F" w:rsidRDefault="0057742A" w:rsidP="005774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44529D" w14:textId="0C1913CB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57742A" w:rsidRPr="0047281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5220EA0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97F5CE" w14:textId="06FEDEA5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EBDA5F8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4F589" w14:textId="0B3B7333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699C4576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19EA7" w14:textId="7A7C8ADE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 w:rsidR="0057742A"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43D03DE4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329C6" w14:textId="41E8BB19" w:rsidR="0057742A" w:rsidRPr="0047281F" w:rsidRDefault="00D97CAC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C65184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A3224D3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742A" w:rsidRPr="0047281F" w14:paraId="0C8FD02C" w14:textId="77777777" w:rsidTr="00694420">
        <w:trPr>
          <w:cantSplit/>
        </w:trPr>
        <w:tc>
          <w:tcPr>
            <w:tcW w:w="4476" w:type="dxa"/>
          </w:tcPr>
          <w:p w14:paraId="4144B0B5" w14:textId="77777777" w:rsidR="0057742A" w:rsidRPr="0047281F" w:rsidRDefault="0057742A" w:rsidP="0057742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33BF1C4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B68FCC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B7434D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49DC8AC" w14:textId="77777777" w:rsidR="0057742A" w:rsidRPr="0047281F" w:rsidRDefault="0057742A" w:rsidP="005774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8574E" w14:textId="6A37DF0B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</w:t>
            </w:r>
            <w:r w:rsidR="0057742A"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AAA4FF5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A5754" w14:textId="1D647690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427</w:t>
            </w:r>
            <w:r w:rsidR="0057742A" w:rsidRPr="004728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</w:t>
            </w:r>
          </w:p>
        </w:tc>
        <w:tc>
          <w:tcPr>
            <w:tcW w:w="180" w:type="dxa"/>
          </w:tcPr>
          <w:p w14:paraId="2784E585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65D50B" w14:textId="635DF2B0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681</w:t>
            </w:r>
            <w:r w:rsidR="0057742A"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4DAADA8A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ECE47" w14:textId="62BCE5C3" w:rsidR="0057742A" w:rsidRPr="0047281F" w:rsidRDefault="00796827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681</w:t>
            </w:r>
            <w:r w:rsidR="0057742A"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378C5415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27EC0" w14:textId="185E80F5" w:rsidR="0057742A" w:rsidRPr="0047281F" w:rsidRDefault="00D97CAC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454C6A" w14:textId="77777777" w:rsidR="0057742A" w:rsidRPr="0047281F" w:rsidRDefault="0057742A" w:rsidP="0057742A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7914EFC" w14:textId="554B8045" w:rsidR="0057742A" w:rsidRPr="0047281F" w:rsidRDefault="0057742A" w:rsidP="005774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28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410FEE3" w14:textId="6B0F07FB" w:rsidR="00445CC6" w:rsidRPr="0047281F" w:rsidRDefault="00445CC6">
      <w:pPr>
        <w:rPr>
          <w:rFonts w:ascii="Angsana New" w:hAnsi="Angsana New"/>
          <w:sz w:val="30"/>
          <w:szCs w:val="30"/>
        </w:rPr>
      </w:pPr>
    </w:p>
    <w:p w14:paraId="661AF249" w14:textId="77777777" w:rsidR="007F476C" w:rsidRPr="0047281F" w:rsidRDefault="007F476C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1" w:name="OLE_LINK1"/>
    </w:p>
    <w:p w14:paraId="07B3A1BB" w14:textId="77777777" w:rsidR="007F476C" w:rsidRPr="00AB1762" w:rsidRDefault="007F476C">
      <w:pPr>
        <w:rPr>
          <w:rFonts w:ascii="Angsana New" w:hAnsi="Angsana New"/>
          <w:b/>
          <w:bCs/>
          <w:sz w:val="28"/>
          <w:szCs w:val="28"/>
          <w:lang w:val="th-TH"/>
        </w:rPr>
      </w:pPr>
    </w:p>
    <w:p w14:paraId="504C48E6" w14:textId="77777777" w:rsidR="007F476C" w:rsidRPr="00AB1762" w:rsidRDefault="007F476C">
      <w:pPr>
        <w:rPr>
          <w:rFonts w:ascii="Angsana New" w:hAnsi="Angsana New"/>
          <w:b/>
          <w:bCs/>
          <w:sz w:val="28"/>
          <w:szCs w:val="28"/>
          <w:lang w:val="th-TH"/>
        </w:rPr>
      </w:pPr>
    </w:p>
    <w:p w14:paraId="6354E7EC" w14:textId="77777777" w:rsidR="007F476C" w:rsidRPr="00AB1762" w:rsidRDefault="007F476C" w:rsidP="007F476C">
      <w:pPr>
        <w:spacing w:after="100" w:afterAutospacing="1"/>
        <w:rPr>
          <w:rFonts w:ascii="Angsana New" w:hAnsi="Angsana New"/>
          <w:b/>
          <w:bCs/>
          <w:sz w:val="28"/>
          <w:szCs w:val="28"/>
          <w:cs/>
          <w:lang w:val="th-TH"/>
        </w:rPr>
        <w:sectPr w:rsidR="007F476C" w:rsidRPr="00AB1762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5D0B40CB" w14:textId="77151F0F" w:rsidR="00297A37" w:rsidRPr="00627529" w:rsidRDefault="00297A37" w:rsidP="000F621B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2752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</w:p>
    <w:p w14:paraId="13C19A45" w14:textId="77777777" w:rsidR="00297A37" w:rsidRPr="00627529" w:rsidRDefault="00297A37" w:rsidP="00AD6D2E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4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720"/>
        <w:gridCol w:w="1080"/>
        <w:gridCol w:w="268"/>
        <w:gridCol w:w="1082"/>
        <w:gridCol w:w="270"/>
        <w:gridCol w:w="1080"/>
        <w:gridCol w:w="270"/>
        <w:gridCol w:w="1170"/>
        <w:gridCol w:w="236"/>
        <w:gridCol w:w="1294"/>
        <w:gridCol w:w="246"/>
        <w:gridCol w:w="1104"/>
        <w:gridCol w:w="270"/>
        <w:gridCol w:w="1170"/>
        <w:gridCol w:w="248"/>
        <w:gridCol w:w="1012"/>
      </w:tblGrid>
      <w:tr w:rsidR="001D11EF" w:rsidRPr="00627529" w14:paraId="1A3A7F7F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0547F979" w14:textId="77777777" w:rsidR="001D11EF" w:rsidRPr="00627529" w:rsidRDefault="001D11EF" w:rsidP="00E054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531BFFE6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5"/>
            <w:shd w:val="clear" w:color="auto" w:fill="auto"/>
            <w:vAlign w:val="bottom"/>
          </w:tcPr>
          <w:p w14:paraId="353A5779" w14:textId="7AFCE64D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11EF" w:rsidRPr="00627529" w14:paraId="68FE9F89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5139EA00" w14:textId="77777777" w:rsidR="001D11EF" w:rsidRPr="00627529" w:rsidRDefault="001D11EF" w:rsidP="00E054B3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5C213C83" w14:textId="77777777" w:rsidR="001D11EF" w:rsidRPr="0062752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AC121F1" w14:textId="77777777" w:rsidR="001D11EF" w:rsidRPr="0062752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E349C81" w14:textId="7FD7A0BC" w:rsidR="001D11EF" w:rsidRPr="0062752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D2EB0D" w14:textId="7434F1FE" w:rsidR="001D11EF" w:rsidRPr="00627529" w:rsidRDefault="001D11EF" w:rsidP="00430ED4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901E85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EFDB7C" w14:textId="77777777" w:rsidR="001D11EF" w:rsidRPr="00627529" w:rsidRDefault="001D11EF" w:rsidP="00F56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  <w:p w14:paraId="02C417F7" w14:textId="755C6BF5" w:rsidR="001D11EF" w:rsidRPr="00627529" w:rsidRDefault="001D11EF" w:rsidP="00F56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7471F5" w:rsidRPr="00627529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Pr="00627529">
              <w:rPr>
                <w:rFonts w:ascii="Angsana New" w:hAnsi="Angsana New"/>
                <w:sz w:val="30"/>
                <w:szCs w:val="30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37D81235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3F4CED" w14:textId="77777777" w:rsidR="001D11EF" w:rsidRPr="00627529" w:rsidRDefault="001D11EF" w:rsidP="00E054B3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7107D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076EF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F7B67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4DEA53" w14:textId="77777777" w:rsidR="001D11EF" w:rsidRPr="00627529" w:rsidRDefault="001D11EF" w:rsidP="00140FA9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532325B4" w14:textId="77777777" w:rsidR="001D11EF" w:rsidRPr="00627529" w:rsidRDefault="001D11EF" w:rsidP="00140FA9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A4309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59A5F2D" w14:textId="77777777" w:rsidR="001D11EF" w:rsidRPr="00627529" w:rsidRDefault="001D11EF" w:rsidP="00D377D4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420FF2" w14:textId="77777777" w:rsidR="001D11EF" w:rsidRPr="00627529" w:rsidRDefault="001D11EF" w:rsidP="00D3724F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6AA582" w14:textId="77777777" w:rsidR="001D11EF" w:rsidRPr="00627529" w:rsidRDefault="001D11EF" w:rsidP="00D3724F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627529">
              <w:rPr>
                <w:rFonts w:ascii="Angsana New" w:hAnsi="Angsana New"/>
                <w:sz w:val="30"/>
                <w:szCs w:val="30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5C49F6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C8E4520" w14:textId="77777777" w:rsidR="001D11EF" w:rsidRPr="00627529" w:rsidRDefault="001D11EF" w:rsidP="00E054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D11EF" w:rsidRPr="00627529" w14:paraId="6890E5E0" w14:textId="77777777" w:rsidTr="00D8330F">
        <w:trPr>
          <w:tblHeader/>
        </w:trPr>
        <w:tc>
          <w:tcPr>
            <w:tcW w:w="3330" w:type="dxa"/>
            <w:shd w:val="clear" w:color="auto" w:fill="auto"/>
          </w:tcPr>
          <w:p w14:paraId="0B3B2C7B" w14:textId="77777777" w:rsidR="001D11EF" w:rsidRPr="00627529" w:rsidRDefault="001D11EF" w:rsidP="00E054B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BDFA2D4" w14:textId="77777777" w:rsidR="001D11EF" w:rsidRPr="00627529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0" w:type="dxa"/>
            <w:gridSpan w:val="15"/>
          </w:tcPr>
          <w:p w14:paraId="782618C3" w14:textId="3364C4D3" w:rsidR="001D11EF" w:rsidRPr="00627529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275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752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D11EF" w:rsidRPr="00627529" w14:paraId="56C0C32D" w14:textId="77777777" w:rsidTr="00D8330F">
        <w:tc>
          <w:tcPr>
            <w:tcW w:w="3330" w:type="dxa"/>
            <w:shd w:val="clear" w:color="auto" w:fill="auto"/>
          </w:tcPr>
          <w:p w14:paraId="19CFB817" w14:textId="77777777" w:rsidR="001D11EF" w:rsidRPr="00627529" w:rsidRDefault="001D11EF" w:rsidP="00A44C7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1152A5E9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60B8B" w14:textId="0D766022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E85AE62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97FCC1B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5EDDE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43311F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03313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43E51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757CF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406462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C57E8AF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3863653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EE332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BED538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F06C073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111E666" w14:textId="77777777" w:rsidR="001D11EF" w:rsidRPr="00627529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2D3" w:rsidRPr="00627529" w14:paraId="5EC30596" w14:textId="77777777" w:rsidTr="00D8330F">
        <w:tc>
          <w:tcPr>
            <w:tcW w:w="3330" w:type="dxa"/>
            <w:shd w:val="clear" w:color="auto" w:fill="auto"/>
          </w:tcPr>
          <w:p w14:paraId="3C0C7362" w14:textId="05BC6179" w:rsidR="002E52D3" w:rsidRPr="00627529" w:rsidRDefault="002E52D3" w:rsidP="002E52D3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Pr="0062752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480A4CF7" w14:textId="77777777" w:rsidR="002E52D3" w:rsidRPr="00627529" w:rsidRDefault="002E52D3" w:rsidP="002E52D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34EDE" w14:textId="11451BD0" w:rsidR="002E52D3" w:rsidRPr="00627529" w:rsidRDefault="00796827" w:rsidP="00A4134C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E57371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8A72E4" w14:textId="7043BEC1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70" w:type="dxa"/>
          </w:tcPr>
          <w:p w14:paraId="1866818D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84C734" w14:textId="693A675D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AEC96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B2F009" w14:textId="384C255D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F7649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559D9BD" w14:textId="3DF454CA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02EE05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271FECD" w14:textId="71155D38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70" w:type="dxa"/>
          </w:tcPr>
          <w:p w14:paraId="3A48AECD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6CE62" w14:textId="44715568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84C43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96264D4" w14:textId="11B53F9B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2E52D3" w:rsidRPr="00627529" w14:paraId="2CAE7122" w14:textId="77777777" w:rsidTr="00D8330F">
        <w:tc>
          <w:tcPr>
            <w:tcW w:w="3330" w:type="dxa"/>
            <w:shd w:val="clear" w:color="auto" w:fill="auto"/>
          </w:tcPr>
          <w:p w14:paraId="395743EE" w14:textId="25DBF803" w:rsidR="002E52D3" w:rsidRPr="00627529" w:rsidRDefault="002E52D3" w:rsidP="002E52D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63D5D0A9" w14:textId="77777777" w:rsidR="002E52D3" w:rsidRPr="00627529" w:rsidRDefault="002E52D3" w:rsidP="002E52D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2BD03" w14:textId="4CDE5350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09D8DC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D12F4F" w14:textId="1360B15A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4810DD2A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16A93" w14:textId="028DCBE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26CD5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602A4" w14:textId="05F50CA6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0308F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E3B5C5" w14:textId="032026B1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C0F58C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598D16E" w14:textId="3DD9B3B6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22A72D13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8E9A7" w14:textId="45508135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86489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E25D6CE" w14:textId="18D9C6D4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</w:tr>
      <w:tr w:rsidR="002E52D3" w:rsidRPr="00627529" w14:paraId="0B81F581" w14:textId="77777777" w:rsidTr="00FA7021">
        <w:tc>
          <w:tcPr>
            <w:tcW w:w="3330" w:type="dxa"/>
            <w:shd w:val="clear" w:color="auto" w:fill="auto"/>
          </w:tcPr>
          <w:p w14:paraId="602FA179" w14:textId="566957D4" w:rsidR="002E52D3" w:rsidRPr="00627529" w:rsidRDefault="002E52D3" w:rsidP="002E52D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720" w:type="dxa"/>
          </w:tcPr>
          <w:p w14:paraId="1E528875" w14:textId="77777777" w:rsidR="002E52D3" w:rsidRPr="00627529" w:rsidRDefault="002E52D3" w:rsidP="002E52D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49C0C0" w14:textId="10647AD9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747432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9A71F7" w14:textId="19F6ADCA" w:rsidR="002E52D3" w:rsidRPr="00627529" w:rsidRDefault="00796827" w:rsidP="00214F12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  <w:tc>
          <w:tcPr>
            <w:tcW w:w="270" w:type="dxa"/>
          </w:tcPr>
          <w:p w14:paraId="1912D55E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03950" w14:textId="240D60D2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37472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73713" w14:textId="4716D40B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38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88F79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C4D7F1" w14:textId="73A5F2EE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9D2139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4107E77" w14:textId="511CB9E9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67D0979C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52997" w14:textId="012C13C3" w:rsidR="002E52D3" w:rsidRPr="00627529" w:rsidRDefault="002E52D3" w:rsidP="00214F1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29719B" w14:textId="77777777" w:rsidR="002E52D3" w:rsidRPr="00627529" w:rsidRDefault="002E52D3" w:rsidP="002E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EF8026C" w14:textId="521E5225" w:rsidR="002E52D3" w:rsidRPr="00627529" w:rsidRDefault="00796827" w:rsidP="002E52D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2E52D3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9682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</w:t>
            </w:r>
          </w:p>
        </w:tc>
      </w:tr>
      <w:tr w:rsidR="00D9145D" w:rsidRPr="00627529" w14:paraId="151E2D6F" w14:textId="77777777" w:rsidTr="003E032E">
        <w:tc>
          <w:tcPr>
            <w:tcW w:w="3330" w:type="dxa"/>
            <w:shd w:val="clear" w:color="auto" w:fill="auto"/>
          </w:tcPr>
          <w:p w14:paraId="7CB2EF40" w14:textId="78CC1BFB" w:rsidR="00D9145D" w:rsidRPr="00627529" w:rsidRDefault="00D9145D" w:rsidP="00D9145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7916761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7DB44" w14:textId="4569B7C0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9E39041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A21CB34" w14:textId="3C939DC9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7D6F92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2DFA2D" w14:textId="53CFC9AD" w:rsidR="00D9145D" w:rsidRPr="00627529" w:rsidRDefault="00D9145D" w:rsidP="00D9145D">
            <w:pPr>
              <w:pStyle w:val="acctfourfigures"/>
              <w:tabs>
                <w:tab w:val="clear" w:pos="765"/>
                <w:tab w:val="decimal" w:pos="790"/>
              </w:tabs>
              <w:spacing w:after="100" w:afterAutospacing="1" w:line="240" w:lineRule="atLeast"/>
              <w:ind w:left="-126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2752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 w:rsidRPr="006275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3446D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4C64B" w14:textId="657B326F" w:rsidR="00D9145D" w:rsidRPr="00627529" w:rsidRDefault="00D9145D" w:rsidP="00D9145D">
            <w:pPr>
              <w:pStyle w:val="acctfourfigures"/>
              <w:tabs>
                <w:tab w:val="clear" w:pos="765"/>
                <w:tab w:val="decimal" w:pos="898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62752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  <w:r w:rsidRPr="006275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7E3AC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E5E857" w14:textId="6E84B15C" w:rsidR="00D9145D" w:rsidRPr="00627529" w:rsidRDefault="00D9145D" w:rsidP="00D9145D">
            <w:pPr>
              <w:pStyle w:val="acctfourfigures"/>
              <w:tabs>
                <w:tab w:val="clear" w:pos="765"/>
                <w:tab w:val="decimal" w:pos="1010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2752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  <w:r w:rsidRPr="006275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0F4DEA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B2CCA98" w14:textId="33B06939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62752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  <w:r w:rsidRPr="006275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651917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0421A" w14:textId="5A7BD698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74A283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58B1E82" w14:textId="547C5211" w:rsidR="00D9145D" w:rsidRPr="00627529" w:rsidRDefault="00D9145D" w:rsidP="00D9145D">
            <w:pPr>
              <w:pStyle w:val="acctfourfigures"/>
              <w:tabs>
                <w:tab w:val="clear" w:pos="765"/>
                <w:tab w:val="decimal" w:pos="801"/>
              </w:tabs>
              <w:spacing w:after="100" w:afterAutospacing="1" w:line="240" w:lineRule="atLeast"/>
              <w:ind w:left="-126" w:right="-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Pr="0062752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  <w:r w:rsidRPr="006275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145D" w:rsidRPr="00627529" w14:paraId="455856FB" w14:textId="77777777" w:rsidTr="00982110">
        <w:tc>
          <w:tcPr>
            <w:tcW w:w="3330" w:type="dxa"/>
            <w:shd w:val="clear" w:color="auto" w:fill="auto"/>
          </w:tcPr>
          <w:p w14:paraId="13D69F2A" w14:textId="4149615E" w:rsidR="00D9145D" w:rsidRPr="00627529" w:rsidRDefault="00D9145D" w:rsidP="00D9145D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2BA4C542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034E3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369E658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69DCE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D0A786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B7A8A7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E067A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B613F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2E6915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21123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D842A2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2810F4D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34DDA1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4F77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6206A50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49B4FFC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145D" w:rsidRPr="00627529" w14:paraId="37D70962" w14:textId="77777777" w:rsidTr="00982110">
        <w:tc>
          <w:tcPr>
            <w:tcW w:w="3330" w:type="dxa"/>
            <w:shd w:val="clear" w:color="auto" w:fill="auto"/>
          </w:tcPr>
          <w:p w14:paraId="109DA6FB" w14:textId="3683ED0D" w:rsidR="00D9145D" w:rsidRPr="00627529" w:rsidRDefault="00D9145D" w:rsidP="00D9145D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0B1BA854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55A62" w14:textId="0881F201" w:rsidR="00D9145D" w:rsidRPr="00627529" w:rsidRDefault="00796827" w:rsidP="00647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636</w:t>
            </w:r>
            <w:r w:rsidR="00CD41CA" w:rsidRPr="00CD41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394076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C6AC70E" w14:textId="696DFB00" w:rsidR="00D9145D" w:rsidRPr="00627529" w:rsidRDefault="00796827" w:rsidP="00D914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</w:tcPr>
          <w:p w14:paraId="27635C46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D7AA65" w14:textId="2AEFE907" w:rsidR="00D9145D" w:rsidRPr="00627529" w:rsidRDefault="00796827" w:rsidP="00D914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457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AAAC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07B5B" w14:textId="71A13DF8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8F0A2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942E87" w14:textId="0EE4D271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C9AE72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</w:tcPr>
          <w:p w14:paraId="623632DA" w14:textId="19B08400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5449B8D9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454D00" w14:textId="2AB9F9EA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A7CF9F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6CD4B956" w14:textId="4A204794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926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D9145D" w:rsidRPr="00627529" w14:paraId="7FA46FB4" w14:textId="77777777" w:rsidTr="00982110">
        <w:tc>
          <w:tcPr>
            <w:tcW w:w="3330" w:type="dxa"/>
            <w:shd w:val="clear" w:color="auto" w:fill="auto"/>
          </w:tcPr>
          <w:p w14:paraId="11DCDF88" w14:textId="319AA96D" w:rsidR="00D9145D" w:rsidRPr="00627529" w:rsidRDefault="00D9145D" w:rsidP="00D9145D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61781E66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331F85" w14:textId="7753DC02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4D23CF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6384A7" w14:textId="2B738CEE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70" w:type="dxa"/>
          </w:tcPr>
          <w:p w14:paraId="62E4ED4E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70C63F" w14:textId="199552DF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20A7F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97909" w14:textId="0C575ED3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53261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1A5A21" w14:textId="4991E3F9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0061E0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AB7CFED" w14:textId="5190A117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68B0932F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0B54FA" w14:textId="1A48A473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D914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C7F209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B9CF65E" w14:textId="41C9E823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9145D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</w:tr>
      <w:tr w:rsidR="00D9145D" w:rsidRPr="00627529" w14:paraId="485D7A22" w14:textId="77777777" w:rsidTr="00DF7E91">
        <w:tc>
          <w:tcPr>
            <w:tcW w:w="3330" w:type="dxa"/>
            <w:shd w:val="clear" w:color="auto" w:fill="auto"/>
          </w:tcPr>
          <w:p w14:paraId="6FCED8D7" w14:textId="0CCC23BF" w:rsidR="00D9145D" w:rsidRPr="00627529" w:rsidRDefault="00D9145D" w:rsidP="00D9145D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6D61AC56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1D3F60" w14:textId="672C32EF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8152184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DB37E0C" w14:textId="08A0EE5D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914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70" w:type="dxa"/>
          </w:tcPr>
          <w:p w14:paraId="69F77BEE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A571D" w14:textId="2EFCD37C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CE4D3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736511" w14:textId="344A185C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92508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0E4DF2" w14:textId="5579166F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D0EC92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8106499" w14:textId="10B36941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9145D" w:rsidRPr="006275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67F006F7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81335" w14:textId="62870DF3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15E485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8EC9D5B" w14:textId="327EDE13" w:rsidR="00D9145D" w:rsidRPr="00655BB9" w:rsidRDefault="00D9145D" w:rsidP="00D9145D">
            <w:pPr>
              <w:pStyle w:val="acctfourfigures"/>
              <w:tabs>
                <w:tab w:val="clear" w:pos="765"/>
                <w:tab w:val="decimal" w:pos="801"/>
              </w:tabs>
              <w:spacing w:after="100" w:afterAutospacing="1" w:line="240" w:lineRule="atLeast"/>
              <w:ind w:left="-126" w:right="-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BB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55BB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  <w:r w:rsidRPr="00655B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41CA" w:rsidRPr="00627529" w14:paraId="1EC4DD6A" w14:textId="77777777" w:rsidTr="008B3609">
        <w:tc>
          <w:tcPr>
            <w:tcW w:w="3330" w:type="dxa"/>
            <w:shd w:val="clear" w:color="auto" w:fill="auto"/>
          </w:tcPr>
          <w:p w14:paraId="5D288056" w14:textId="001A52E1" w:rsidR="00CD41CA" w:rsidRPr="00627529" w:rsidRDefault="00CD41CA" w:rsidP="00CD41CA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720" w:type="dxa"/>
          </w:tcPr>
          <w:p w14:paraId="75D050C9" w14:textId="77777777" w:rsidR="00CD41CA" w:rsidRPr="00627529" w:rsidRDefault="00CD41CA" w:rsidP="00CD41C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81E4A" w14:textId="132691BE" w:rsidR="00CD41CA" w:rsidRPr="00627529" w:rsidRDefault="00CD41CA" w:rsidP="00647454">
            <w:pPr>
              <w:pStyle w:val="acctfourfigures"/>
              <w:tabs>
                <w:tab w:val="clear" w:pos="765"/>
                <w:tab w:val="decimal" w:pos="790"/>
              </w:tabs>
              <w:spacing w:after="100" w:afterAutospacing="1" w:line="240" w:lineRule="atLeast"/>
              <w:ind w:left="-126" w:right="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96ECCAE" w14:textId="77777777" w:rsidR="00CD41CA" w:rsidRPr="00627529" w:rsidRDefault="00CD41CA" w:rsidP="00CD41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AAF1A36" w14:textId="1055ED2A" w:rsidR="00CD41CA" w:rsidRDefault="00CD41CA" w:rsidP="0064745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8D4BC7" w14:textId="77777777" w:rsidR="00CD41CA" w:rsidRPr="00627529" w:rsidRDefault="00CD41CA" w:rsidP="00CD41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0FA0C" w14:textId="4B78297B" w:rsidR="00CD41CA" w:rsidRDefault="00CD41CA" w:rsidP="00647454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54F70" w14:textId="77777777" w:rsidR="00CD41CA" w:rsidRPr="00627529" w:rsidRDefault="00CD41CA" w:rsidP="00CD41C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5548E" w14:textId="5BDC3E58" w:rsidR="00CD41CA" w:rsidRPr="00627529" w:rsidRDefault="00CD41CA" w:rsidP="00647454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98F65" w14:textId="77777777" w:rsidR="00CD41CA" w:rsidRPr="00627529" w:rsidRDefault="00CD41CA" w:rsidP="00CD41C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2EFE4B" w14:textId="2B509248" w:rsidR="00CD41CA" w:rsidRPr="00627529" w:rsidRDefault="00CD41CA" w:rsidP="0064745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DE4C9B" w14:textId="77777777" w:rsidR="00CD41CA" w:rsidRPr="00627529" w:rsidRDefault="00CD41CA" w:rsidP="00CD41C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A2D831D" w14:textId="4D08A59A" w:rsidR="00CD41CA" w:rsidRPr="00627529" w:rsidRDefault="00CD41CA" w:rsidP="0064745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0BE133" w14:textId="77777777" w:rsidR="00CD41CA" w:rsidRPr="00627529" w:rsidRDefault="00CD41CA" w:rsidP="00CD41CA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CB506C" w14:textId="5FC5EFCB" w:rsidR="00CD41CA" w:rsidRDefault="00CD41CA" w:rsidP="00647454">
            <w:pPr>
              <w:pStyle w:val="acctfourfigures"/>
              <w:tabs>
                <w:tab w:val="clear" w:pos="765"/>
              </w:tabs>
              <w:spacing w:line="240" w:lineRule="atLeast"/>
              <w:ind w:left="-380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75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D9127B" w14:textId="77777777" w:rsidR="00CD41CA" w:rsidRPr="00627529" w:rsidRDefault="00CD41CA" w:rsidP="00CD41CA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9A6CAF4" w14:textId="4667DB61" w:rsidR="00CD41CA" w:rsidRPr="00655BB9" w:rsidRDefault="00CD41CA" w:rsidP="00CD41CA">
            <w:pPr>
              <w:pStyle w:val="acctfourfigures"/>
              <w:tabs>
                <w:tab w:val="clear" w:pos="765"/>
                <w:tab w:val="decimal" w:pos="801"/>
              </w:tabs>
              <w:spacing w:after="100" w:afterAutospacing="1" w:line="240" w:lineRule="atLeast"/>
              <w:ind w:left="-126" w:right="-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9145D" w:rsidRPr="00627529" w14:paraId="083FF77B" w14:textId="77777777" w:rsidTr="008B3609">
        <w:tc>
          <w:tcPr>
            <w:tcW w:w="3330" w:type="dxa"/>
            <w:shd w:val="clear" w:color="auto" w:fill="auto"/>
          </w:tcPr>
          <w:p w14:paraId="11973054" w14:textId="141E7BBF" w:rsidR="00D9145D" w:rsidRPr="00627529" w:rsidRDefault="00D9145D" w:rsidP="00D9145D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025B7D1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09BAB1" w14:textId="25AADE8E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5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A4C1C8C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4F017A0" w14:textId="52B6616F" w:rsidR="00D9145D" w:rsidRPr="00627529" w:rsidRDefault="00D9145D" w:rsidP="00D9145D">
            <w:pPr>
              <w:pStyle w:val="acctfourfigures"/>
              <w:tabs>
                <w:tab w:val="clear" w:pos="765"/>
                <w:tab w:val="decimal" w:pos="790"/>
              </w:tabs>
              <w:spacing w:after="100" w:afterAutospacing="1" w:line="240" w:lineRule="atLeast"/>
              <w:ind w:left="-126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C73D34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83B2D5" w14:textId="49E69E9A" w:rsidR="00D9145D" w:rsidRPr="009E31AA" w:rsidRDefault="00D9145D" w:rsidP="00D9145D">
            <w:pPr>
              <w:pStyle w:val="acctfourfigures"/>
              <w:tabs>
                <w:tab w:val="clear" w:pos="765"/>
                <w:tab w:val="decimal" w:pos="790"/>
              </w:tabs>
              <w:spacing w:after="100" w:afterAutospacing="1" w:line="240" w:lineRule="atLeast"/>
              <w:ind w:left="-126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05F08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AA4F4" w14:textId="6BDBF202" w:rsidR="00D9145D" w:rsidRPr="00627529" w:rsidRDefault="00D9145D" w:rsidP="00D9145D">
            <w:pPr>
              <w:pStyle w:val="acctfourfigures"/>
              <w:tabs>
                <w:tab w:val="clear" w:pos="765"/>
                <w:tab w:val="decimal" w:pos="898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  <w:r w:rsidRPr="006275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96DF76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0077BE5" w14:textId="5EC3715E" w:rsidR="00D9145D" w:rsidRPr="00627529" w:rsidRDefault="00D9145D" w:rsidP="00D9145D">
            <w:pPr>
              <w:pStyle w:val="acctfourfigures"/>
              <w:tabs>
                <w:tab w:val="clear" w:pos="765"/>
                <w:tab w:val="decimal" w:pos="1010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6275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28EBB7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EE7980F" w14:textId="426C6EBE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52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627529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  <w:r w:rsidRPr="006275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C1435B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41AD9C" w14:textId="7A14F58C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CAE1251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D015C56" w14:textId="07E9C8C0" w:rsidR="00D9145D" w:rsidRPr="00655BB9" w:rsidRDefault="00D9145D" w:rsidP="00D9145D">
            <w:pPr>
              <w:pStyle w:val="acctfourfigures"/>
              <w:tabs>
                <w:tab w:val="clear" w:pos="765"/>
                <w:tab w:val="decimal" w:pos="801"/>
              </w:tabs>
              <w:spacing w:after="100" w:afterAutospacing="1" w:line="240" w:lineRule="atLeast"/>
              <w:ind w:left="-126" w:right="-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BB9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  <w:r w:rsidRPr="00655B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145D" w:rsidRPr="00627529" w14:paraId="1F47C646" w14:textId="77777777" w:rsidTr="00B60911">
        <w:tc>
          <w:tcPr>
            <w:tcW w:w="3330" w:type="dxa"/>
            <w:shd w:val="clear" w:color="auto" w:fill="auto"/>
          </w:tcPr>
          <w:p w14:paraId="1A7641E9" w14:textId="1FA05EEB" w:rsidR="00D9145D" w:rsidRPr="00627529" w:rsidRDefault="00D9145D" w:rsidP="00D9145D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27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45CB42FD" w14:textId="77777777" w:rsidR="00D9145D" w:rsidRPr="00627529" w:rsidRDefault="00D9145D" w:rsidP="00D914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B85B" w14:textId="748FC4FE" w:rsidR="00D9145D" w:rsidRPr="00627529" w:rsidRDefault="00796827" w:rsidP="00D914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600</w:t>
            </w:r>
            <w:r w:rsidR="00D9145D" w:rsidRPr="00A413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0E49BC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F8080" w14:textId="2B4997F4" w:rsidR="00D9145D" w:rsidRPr="00627529" w:rsidRDefault="00796827" w:rsidP="00D914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671</w:t>
            </w:r>
            <w:r w:rsidR="00D914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736161C0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FE5E1" w14:textId="74B518AB" w:rsidR="00D9145D" w:rsidRPr="00627529" w:rsidRDefault="00796827" w:rsidP="00D9145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449</w:t>
            </w:r>
            <w:r w:rsidR="00D914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2E57F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AFD40" w14:textId="4A9C67A1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237FF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B27DF" w14:textId="70A99B3E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3587FA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BAE663A" w14:textId="28930544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760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</w:tcPr>
          <w:p w14:paraId="0C9481D6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9C26" w14:textId="3C485B18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  <w:r w:rsidR="00D914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843A7D" w14:textId="77777777" w:rsidR="00D9145D" w:rsidRPr="00627529" w:rsidRDefault="00D9145D" w:rsidP="00D914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4C1B3" w14:textId="1DDC9C22" w:rsidR="00D9145D" w:rsidRPr="00627529" w:rsidRDefault="00796827" w:rsidP="00D9145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9145D" w:rsidRPr="006275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  <w:r w:rsidR="00D914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544</w:t>
            </w:r>
          </w:p>
        </w:tc>
      </w:tr>
    </w:tbl>
    <w:p w14:paraId="69AEC31E" w14:textId="77777777" w:rsidR="00A4134C" w:rsidRDefault="00A4134C" w:rsidP="002936ED">
      <w:pPr>
        <w:spacing w:after="100" w:afterAutospacing="1"/>
        <w:rPr>
          <w:sz w:val="30"/>
          <w:szCs w:val="30"/>
        </w:rPr>
        <w:sectPr w:rsidR="00A4134C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0"/>
        <w:gridCol w:w="597"/>
        <w:gridCol w:w="1084"/>
        <w:gridCol w:w="270"/>
        <w:gridCol w:w="1083"/>
        <w:gridCol w:w="270"/>
        <w:gridCol w:w="1080"/>
        <w:gridCol w:w="275"/>
        <w:gridCol w:w="1078"/>
        <w:gridCol w:w="236"/>
        <w:gridCol w:w="1206"/>
        <w:gridCol w:w="277"/>
        <w:gridCol w:w="1095"/>
        <w:gridCol w:w="272"/>
        <w:gridCol w:w="1075"/>
        <w:gridCol w:w="236"/>
        <w:gridCol w:w="1281"/>
      </w:tblGrid>
      <w:tr w:rsidR="002E63A1" w:rsidRPr="00AF0227" w14:paraId="2B1EA2A3" w14:textId="77777777" w:rsidTr="0058054D">
        <w:tc>
          <w:tcPr>
            <w:tcW w:w="3310" w:type="dxa"/>
          </w:tcPr>
          <w:p w14:paraId="3C5DE312" w14:textId="25822CBB" w:rsidR="0056050C" w:rsidRPr="00AF0227" w:rsidRDefault="0056050C" w:rsidP="00E43B2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dxa"/>
          </w:tcPr>
          <w:p w14:paraId="423EC3BF" w14:textId="77777777" w:rsidR="0056050C" w:rsidRPr="00AF0227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1A1ED002" w14:textId="1B951E8B" w:rsidR="0056050C" w:rsidRPr="00AF0227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4F5B" w:rsidRPr="00AF0227" w14:paraId="58E9C536" w14:textId="77777777" w:rsidTr="0058054D">
        <w:tc>
          <w:tcPr>
            <w:tcW w:w="3310" w:type="dxa"/>
          </w:tcPr>
          <w:p w14:paraId="71F882C9" w14:textId="77777777" w:rsidR="0056050C" w:rsidRPr="00AF0227" w:rsidRDefault="0056050C" w:rsidP="00E43B2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dxa"/>
          </w:tcPr>
          <w:p w14:paraId="65BE3E8C" w14:textId="77777777" w:rsidR="0056050C" w:rsidRPr="00AF0227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725F7E" w14:textId="16F804EC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C64E6D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05727C1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  <w:p w14:paraId="16BB636C" w14:textId="0A9D0C15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ส่วน</w:t>
            </w:r>
            <w:r w:rsidRPr="00AF0227">
              <w:rPr>
                <w:rFonts w:ascii="Angsana New" w:hAnsi="Angsana New" w:hint="cs"/>
                <w:sz w:val="26"/>
                <w:szCs w:val="26"/>
                <w:cs/>
              </w:rPr>
              <w:t>ป</w:t>
            </w:r>
            <w:r w:rsidRPr="00AF0227">
              <w:rPr>
                <w:rFonts w:ascii="Angsana New" w:hAnsi="Angsana New"/>
                <w:sz w:val="26"/>
                <w:szCs w:val="26"/>
                <w:cs/>
              </w:rPr>
              <w:t>รับปรุงอาคาร</w:t>
            </w:r>
          </w:p>
        </w:tc>
        <w:tc>
          <w:tcPr>
            <w:tcW w:w="270" w:type="dxa"/>
            <w:vAlign w:val="bottom"/>
          </w:tcPr>
          <w:p w14:paraId="2DE1E613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443773" w14:textId="0F5164C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101ABC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DE5D9C" w14:textId="2FBAB606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A162B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00EF26C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  <w:p w14:paraId="0CF14A10" w14:textId="5876C0B8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ติดตั้งและเครื่องใช้สำนักงาน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FB30482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7CF7DE7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4D0F45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77984D" w14:textId="77777777" w:rsidR="00CD0D17" w:rsidRPr="00AF0227" w:rsidRDefault="00CD0D17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1C0A7A6" w14:textId="5E1DDA50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2" w:type="dxa"/>
          </w:tcPr>
          <w:p w14:paraId="46EC5C87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A67CFC" w14:textId="01AFEA78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AF0227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5B680" w14:textId="77777777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06071629" w14:textId="2609FE61" w:rsidR="0056050C" w:rsidRPr="00AF0227" w:rsidRDefault="0056050C" w:rsidP="0056050C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E63A1" w:rsidRPr="00AF0227" w14:paraId="0CCB512A" w14:textId="77777777" w:rsidTr="0058054D">
        <w:tc>
          <w:tcPr>
            <w:tcW w:w="3310" w:type="dxa"/>
          </w:tcPr>
          <w:p w14:paraId="63FC2715" w14:textId="77777777" w:rsidR="0056050C" w:rsidRPr="00AF0227" w:rsidRDefault="0056050C" w:rsidP="00E43B2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dxa"/>
          </w:tcPr>
          <w:p w14:paraId="5B7449F5" w14:textId="77777777" w:rsidR="0056050C" w:rsidRPr="00AF0227" w:rsidRDefault="0056050C" w:rsidP="00E43B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45669E14" w14:textId="46B59BD2" w:rsidR="0056050C" w:rsidRPr="00AF0227" w:rsidRDefault="0056050C" w:rsidP="0056050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AF02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E92D6C" w:rsidRPr="00AF0227" w14:paraId="676CD797" w14:textId="77777777" w:rsidTr="0058054D">
        <w:tc>
          <w:tcPr>
            <w:tcW w:w="3907" w:type="dxa"/>
            <w:gridSpan w:val="2"/>
            <w:shd w:val="clear" w:color="auto" w:fill="auto"/>
          </w:tcPr>
          <w:p w14:paraId="15740E86" w14:textId="54987F75" w:rsidR="00E43B20" w:rsidRPr="00AF0227" w:rsidRDefault="00E43B20" w:rsidP="00E43B2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8006CA" w:rsidRPr="00AF02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05DFA68" w14:textId="62F41E18" w:rsidR="00E43B20" w:rsidRPr="00AF0227" w:rsidRDefault="00E43B20" w:rsidP="00E43B20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5C2572" w14:textId="77777777" w:rsidR="00E43B20" w:rsidRPr="00AF022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A15730F" w14:textId="77777777" w:rsidR="00E43B20" w:rsidRPr="00AF0227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BEED4" w14:textId="77777777" w:rsidR="00E43B20" w:rsidRPr="00AF022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5EF8B" w14:textId="77777777" w:rsidR="00E43B20" w:rsidRPr="00AF0227" w:rsidRDefault="00E43B20" w:rsidP="00E43B2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93367A3" w14:textId="77777777" w:rsidR="00E43B20" w:rsidRPr="00AF022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41B9E47" w14:textId="77777777" w:rsidR="00E43B20" w:rsidRPr="00AF0227" w:rsidRDefault="00E43B20" w:rsidP="00E43B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3B6E7" w14:textId="77777777" w:rsidR="00E43B20" w:rsidRPr="00AF022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DC7CBA" w14:textId="77777777" w:rsidR="00E43B20" w:rsidRPr="00AF0227" w:rsidRDefault="00E43B20" w:rsidP="00E43B20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0A9F058" w14:textId="77777777" w:rsidR="00E43B20" w:rsidRPr="00AF022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</w:tcPr>
          <w:p w14:paraId="72764BCA" w14:textId="77777777" w:rsidR="00E43B20" w:rsidRPr="00AF0227" w:rsidRDefault="00E43B20" w:rsidP="00E43B2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3F466CD5" w14:textId="77777777" w:rsidR="00E43B20" w:rsidRPr="00AF022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BCA0950" w14:textId="77777777" w:rsidR="00E43B20" w:rsidRPr="00AF0227" w:rsidRDefault="00E43B20" w:rsidP="00E43B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D4050C" w14:textId="77777777" w:rsidR="00E43B20" w:rsidRPr="00AF0227" w:rsidRDefault="00E43B20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0D28609" w14:textId="77777777" w:rsidR="00E43B20" w:rsidRPr="00AF0227" w:rsidRDefault="00E43B20" w:rsidP="00E43B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B772E" w:rsidRPr="00AF0227" w14:paraId="106FF87F" w14:textId="77777777" w:rsidTr="0058054D">
        <w:tc>
          <w:tcPr>
            <w:tcW w:w="3907" w:type="dxa"/>
            <w:gridSpan w:val="2"/>
            <w:shd w:val="clear" w:color="auto" w:fill="auto"/>
          </w:tcPr>
          <w:p w14:paraId="5597B144" w14:textId="63CE0E5F" w:rsidR="002B772E" w:rsidRPr="00AF0227" w:rsidRDefault="002B772E" w:rsidP="002B772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sz w:val="26"/>
                <w:szCs w:val="26"/>
              </w:rPr>
              <w:t>1</w:t>
            </w:r>
            <w:r w:rsidRPr="00AF02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96827" w:rsidRPr="007968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7786FBF" w14:textId="4A96324E" w:rsidR="002B772E" w:rsidRPr="00AF0227" w:rsidRDefault="002B772E" w:rsidP="002B772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3B766" w14:textId="77777777" w:rsidR="002B772E" w:rsidRPr="00AF022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67F82B1" w14:textId="4D7D8B47" w:rsidR="002B772E" w:rsidRPr="00AF0227" w:rsidRDefault="002E52D3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338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755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4C5BACF" w14:textId="77777777" w:rsidR="002B772E" w:rsidRPr="00AF022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9C705C" w14:textId="16DD28A3" w:rsidR="002B772E" w:rsidRPr="00AF0227" w:rsidRDefault="002E52D3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327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031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C8F7F78" w14:textId="77777777" w:rsidR="002B772E" w:rsidRPr="00AF022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819F6C8" w14:textId="0DA173B1" w:rsidR="002B772E" w:rsidRPr="00AF0227" w:rsidRDefault="002E52D3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571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D4ED7" w14:textId="77777777" w:rsidR="002B772E" w:rsidRPr="00AF022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A66756E" w14:textId="13D15B25" w:rsidR="002B772E" w:rsidRPr="00AF0227" w:rsidRDefault="002E52D3" w:rsidP="00824A66">
            <w:pPr>
              <w:pStyle w:val="acctfourfigures"/>
              <w:tabs>
                <w:tab w:val="clear" w:pos="765"/>
                <w:tab w:val="left" w:pos="877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868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7B3E94E" w14:textId="77777777" w:rsidR="002B772E" w:rsidRPr="00AF022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2C0A4834" w14:textId="2A9CA1A8" w:rsidR="002B772E" w:rsidRPr="00AF0227" w:rsidRDefault="002E52D3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679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786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" w:type="dxa"/>
          </w:tcPr>
          <w:p w14:paraId="2180B7D4" w14:textId="77777777" w:rsidR="002B772E" w:rsidRPr="00AF022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218F7B0" w14:textId="67FFA4BA" w:rsidR="002B772E" w:rsidRPr="00AF0227" w:rsidRDefault="002B772E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2F333" w14:textId="77777777" w:rsidR="002B772E" w:rsidRPr="00AF0227" w:rsidRDefault="002B772E" w:rsidP="002B772E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798EAAF" w14:textId="51CE49CC" w:rsidR="002B772E" w:rsidRPr="00AF0227" w:rsidRDefault="00AC472D" w:rsidP="00214F1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549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011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C472D" w:rsidRPr="00AF0227" w14:paraId="5BEBF13E" w14:textId="77777777" w:rsidTr="0058054D">
        <w:tc>
          <w:tcPr>
            <w:tcW w:w="3907" w:type="dxa"/>
            <w:gridSpan w:val="2"/>
            <w:shd w:val="clear" w:color="auto" w:fill="auto"/>
          </w:tcPr>
          <w:p w14:paraId="329CC71A" w14:textId="77777777" w:rsidR="00AC472D" w:rsidRPr="00AF0227" w:rsidRDefault="00AC472D" w:rsidP="00AC472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38EF54E" w14:textId="643FB466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58867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82EB3CD" w14:textId="114B886D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2B4BE41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F383FA" w14:textId="6BC37448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459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B1AE8C8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2612E20" w14:textId="730D40E5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3369ED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0737CF1" w14:textId="5DDA2E5F" w:rsidR="00AC472D" w:rsidRPr="00AF0227" w:rsidRDefault="00AC472D" w:rsidP="00AC472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080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98D0D35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4340740F" w14:textId="54C98259" w:rsidR="00AC472D" w:rsidRPr="00AF0227" w:rsidRDefault="00AC472D" w:rsidP="00AC472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330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" w:type="dxa"/>
          </w:tcPr>
          <w:p w14:paraId="1AB13A12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C0D771E" w14:textId="16606292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F84AD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1B1C554" w14:textId="6BFDFD65" w:rsidR="00AC472D" w:rsidRPr="00AF0227" w:rsidRDefault="00AC472D" w:rsidP="00214F1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588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C472D" w:rsidRPr="00AF0227" w14:paraId="5A766377" w14:textId="77777777" w:rsidTr="002E52D3">
        <w:tc>
          <w:tcPr>
            <w:tcW w:w="3907" w:type="dxa"/>
            <w:gridSpan w:val="2"/>
            <w:shd w:val="clear" w:color="auto" w:fill="auto"/>
          </w:tcPr>
          <w:p w14:paraId="63DF64DA" w14:textId="52AEFEDE" w:rsidR="00AC472D" w:rsidRPr="00AF0227" w:rsidRDefault="00AC472D" w:rsidP="00AC472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227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C2CF1FD" w14:textId="3014CD80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C34E1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955789" w14:textId="3575191E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54BD44C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1C43EC" w14:textId="344D90C5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66862F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367D8F" w14:textId="29A43649" w:rsidR="00AC472D" w:rsidRPr="00AF0227" w:rsidRDefault="00AC472D" w:rsidP="00AC472D">
            <w:pPr>
              <w:pStyle w:val="acctfourfigures"/>
              <w:tabs>
                <w:tab w:val="clear" w:pos="765"/>
                <w:tab w:val="left" w:pos="470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7BB18A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956C5C3" w14:textId="69A13569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0EDA063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372EA193" w14:textId="33B9BBC2" w:rsidR="00AC472D" w:rsidRPr="00AF0227" w:rsidRDefault="00AC472D" w:rsidP="00AC472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" w:type="dxa"/>
          </w:tcPr>
          <w:p w14:paraId="12F9534E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1FDA08C" w14:textId="4BF95142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4B9BA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2560E7C" w14:textId="71D73443" w:rsidR="00AC472D" w:rsidRPr="00AF0227" w:rsidRDefault="00AC472D" w:rsidP="00214F1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C472D" w:rsidRPr="00AF0227" w14:paraId="1ADBB65B" w14:textId="77777777" w:rsidTr="002E52D3">
        <w:tc>
          <w:tcPr>
            <w:tcW w:w="3907" w:type="dxa"/>
            <w:gridSpan w:val="2"/>
            <w:shd w:val="clear" w:color="auto" w:fill="auto"/>
          </w:tcPr>
          <w:p w14:paraId="5F375FBA" w14:textId="77777777" w:rsidR="00AC472D" w:rsidRPr="00AF0227" w:rsidRDefault="00AC472D" w:rsidP="00AC472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A60537C" w14:textId="2A51D05B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FB1FD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40BE6A4" w14:textId="178CB618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79BF01A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56FD12" w14:textId="322107F1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9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AC472D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89</w:t>
            </w:r>
            <w:r w:rsidRPr="00796827">
              <w:rPr>
                <w:rFonts w:ascii="Angsana New" w:hAnsi="Angsana New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8377D65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3D26E12" w14:textId="307C89C8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="00AC472D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59556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ECED432" w14:textId="37DFA58B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C472D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FAF2E60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6E92D2CB" w14:textId="0EC3D4F1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  <w:r w:rsidR="00AC472D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272" w:type="dxa"/>
          </w:tcPr>
          <w:p w14:paraId="11AD9F40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CC30422" w14:textId="37B4618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27ACB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8ADB3E8" w14:textId="0C45DB69" w:rsidR="00AC472D" w:rsidRPr="00AF0227" w:rsidRDefault="00796827" w:rsidP="00214F1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26" w:right="1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  <w:r w:rsidR="00AC472D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956</w:t>
            </w:r>
          </w:p>
        </w:tc>
      </w:tr>
      <w:tr w:rsidR="00AC472D" w:rsidRPr="00AF0227" w14:paraId="305BAD4D" w14:textId="77777777" w:rsidTr="002E52D3">
        <w:tc>
          <w:tcPr>
            <w:tcW w:w="3907" w:type="dxa"/>
            <w:gridSpan w:val="2"/>
            <w:shd w:val="clear" w:color="auto" w:fill="auto"/>
          </w:tcPr>
          <w:p w14:paraId="49BB78AE" w14:textId="5D65344E" w:rsidR="00AC472D" w:rsidRPr="00AF0227" w:rsidRDefault="00AC472D" w:rsidP="00AC472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8E58" w14:textId="6B3EEFCE" w:rsidR="00AC472D" w:rsidRPr="00AF0227" w:rsidRDefault="008E51C8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E855C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EE786" w14:textId="0C326926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D24D5FE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327B12" w14:textId="759B80C9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0A81683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48989" w14:textId="03A72DD6" w:rsidR="00AC472D" w:rsidRPr="00AF0227" w:rsidRDefault="00AC472D" w:rsidP="00AC472D">
            <w:pPr>
              <w:pStyle w:val="acctfourfigures"/>
              <w:tabs>
                <w:tab w:val="clear" w:pos="765"/>
                <w:tab w:val="left" w:pos="470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D46FA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8C88D" w14:textId="3EBF9A28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DA299FF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1FA9E23" w14:textId="659EB456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2" w:type="dxa"/>
          </w:tcPr>
          <w:p w14:paraId="069157AB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D0262" w14:textId="46D712CE" w:rsidR="00AC472D" w:rsidRPr="00AF0227" w:rsidRDefault="00AC472D" w:rsidP="00AC472D">
            <w:pPr>
              <w:pStyle w:val="acctfourfigures"/>
              <w:tabs>
                <w:tab w:val="clear" w:pos="765"/>
                <w:tab w:val="left" w:pos="817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981</w:t>
            </w: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12A1C" w14:textId="77777777" w:rsidR="00AC472D" w:rsidRPr="00AF0227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92775" w14:textId="4D267105" w:rsidR="00AC472D" w:rsidRPr="00AF0227" w:rsidRDefault="00AC472D" w:rsidP="00214F1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981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D1C5C" w:rsidRPr="00AF0227" w14:paraId="7E730F12" w14:textId="77777777" w:rsidTr="00134061">
        <w:tc>
          <w:tcPr>
            <w:tcW w:w="3907" w:type="dxa"/>
            <w:gridSpan w:val="2"/>
            <w:shd w:val="clear" w:color="auto" w:fill="auto"/>
          </w:tcPr>
          <w:p w14:paraId="1B1C2ADE" w14:textId="48387ABF" w:rsidR="008B01E9" w:rsidRPr="00AF0227" w:rsidRDefault="00CD0D17" w:rsidP="000D1C5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953810" w14:textId="2B161519" w:rsidR="000D1C5C" w:rsidRPr="00AF0227" w:rsidRDefault="008B01E9" w:rsidP="000D1C5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CD0D17"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="00CD0D17" w:rsidRPr="00AF02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D0D17"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894BBEA" w14:textId="5A9422F5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9F4D1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C31FD06" w14:textId="3603DCBE" w:rsidR="000D1C5C" w:rsidRPr="00AF0227" w:rsidRDefault="002E52D3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376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936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4C495D6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B51799" w14:textId="7DD6E3BC" w:rsidR="000D1C5C" w:rsidRPr="00AF0227" w:rsidRDefault="002E52D3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350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595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2570EC9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F3CCB" w14:textId="0BDB172B" w:rsidR="000D1C5C" w:rsidRPr="00AF0227" w:rsidRDefault="002E52D3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136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568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BF051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3AF3296" w14:textId="008310C2" w:rsidR="000D1C5C" w:rsidRPr="00AF0227" w:rsidRDefault="002E52D3" w:rsidP="000D1C5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850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3347231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395ED06E" w14:textId="77777777" w:rsidR="008B01E9" w:rsidRPr="00AF0227" w:rsidRDefault="008B01E9" w:rsidP="008B01E9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  <w:p w14:paraId="1D2C7C54" w14:textId="66033636" w:rsidR="000D1C5C" w:rsidRPr="00AF0227" w:rsidRDefault="00AC472D" w:rsidP="008B01E9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693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034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2" w:type="dxa"/>
          </w:tcPr>
          <w:p w14:paraId="4EAA5A7D" w14:textId="77777777" w:rsidR="000D1C5C" w:rsidRPr="00AF0227" w:rsidRDefault="000D1C5C" w:rsidP="00AC472D">
            <w:pPr>
              <w:pStyle w:val="acctfourfigures"/>
              <w:tabs>
                <w:tab w:val="clear" w:pos="765"/>
                <w:tab w:val="left" w:pos="817"/>
              </w:tabs>
              <w:spacing w:line="240" w:lineRule="atLeast"/>
              <w:ind w:left="-1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85E3B2F" w14:textId="50AC589D" w:rsidR="000D1C5C" w:rsidRPr="00AF0227" w:rsidRDefault="00AC472D" w:rsidP="00AC472D">
            <w:pPr>
              <w:pStyle w:val="acctfourfigures"/>
              <w:tabs>
                <w:tab w:val="clear" w:pos="765"/>
                <w:tab w:val="left" w:pos="817"/>
              </w:tabs>
              <w:spacing w:after="100" w:afterAutospacing="1" w:line="240" w:lineRule="atLeast"/>
              <w:ind w:left="-38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168BE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0EC25CE" w14:textId="19674121" w:rsidR="000D1C5C" w:rsidRPr="00AF0227" w:rsidRDefault="00AC472D" w:rsidP="000D1C5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652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964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0D1C5C" w:rsidRPr="00AF0227" w14:paraId="333BD1DD" w14:textId="77777777" w:rsidTr="002B4E45">
        <w:tc>
          <w:tcPr>
            <w:tcW w:w="3907" w:type="dxa"/>
            <w:gridSpan w:val="2"/>
            <w:shd w:val="clear" w:color="auto" w:fill="auto"/>
          </w:tcPr>
          <w:p w14:paraId="1F16316F" w14:textId="77777777" w:rsidR="000D1C5C" w:rsidRPr="00AF0227" w:rsidRDefault="000D1C5C" w:rsidP="000D1C5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1733323" w14:textId="6D916DF5" w:rsidR="000D1C5C" w:rsidRPr="00AF0227" w:rsidRDefault="008E51C8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D87F4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D56500" w14:textId="00077B93" w:rsidR="000D1C5C" w:rsidRPr="00AF0227" w:rsidRDefault="008E51C8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A905DCE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6B9980" w14:textId="33B754C5" w:rsidR="000D1C5C" w:rsidRPr="00AF0227" w:rsidRDefault="008E51C8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DECB266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C849FF0" w14:textId="610EDB4B" w:rsidR="000D1C5C" w:rsidRPr="00AF0227" w:rsidRDefault="008E51C8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184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88C76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8314F47" w14:textId="4648C3FB" w:rsidR="000D1C5C" w:rsidRPr="00AF0227" w:rsidRDefault="008E51C8" w:rsidP="000D1C5C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E680A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989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BB2A69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0556F343" w14:textId="6CE90780" w:rsidR="000D1C5C" w:rsidRPr="00AF0227" w:rsidRDefault="008E51C8" w:rsidP="000D1C5C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172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" w:type="dxa"/>
          </w:tcPr>
          <w:p w14:paraId="73BF0137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19E9DCF" w14:textId="7C0C79FA" w:rsidR="000D1C5C" w:rsidRPr="00AF0227" w:rsidRDefault="00B33BDC" w:rsidP="00B33BD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8C75F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A551B0" w14:textId="0A5F4B3D" w:rsidR="000D1C5C" w:rsidRPr="00AF0227" w:rsidRDefault="008E51C8" w:rsidP="000D1C5C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81</w:t>
            </w:r>
            <w:r w:rsidR="00B33BDC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844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D1C5C" w:rsidRPr="00AF0227" w14:paraId="3C3129A7" w14:textId="77777777" w:rsidTr="007F476C">
        <w:tc>
          <w:tcPr>
            <w:tcW w:w="3907" w:type="dxa"/>
            <w:gridSpan w:val="2"/>
            <w:shd w:val="clear" w:color="auto" w:fill="auto"/>
          </w:tcPr>
          <w:p w14:paraId="035B243E" w14:textId="63A7D0AD" w:rsidR="000D1C5C" w:rsidRPr="00AF0227" w:rsidRDefault="000D1C5C" w:rsidP="000D1C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227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A8A0A94" w14:textId="7F3442CA" w:rsidR="000D1C5C" w:rsidRPr="00AF0227" w:rsidRDefault="008E51C8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C4C879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4BBBB3" w14:textId="6882AA18" w:rsidR="000D1C5C" w:rsidRPr="00AF0227" w:rsidRDefault="008E51C8" w:rsidP="002936E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86C91AE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1D76E9" w14:textId="5707D846" w:rsidR="000D1C5C" w:rsidRPr="00AF0227" w:rsidRDefault="005C3C22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D67930D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811B5B" w14:textId="3269CCBD" w:rsidR="000D1C5C" w:rsidRPr="00AF0227" w:rsidRDefault="005C3C22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376C1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4EFBE54" w14:textId="6C0AFFFB" w:rsidR="000D1C5C" w:rsidRPr="00AF0227" w:rsidRDefault="007007A6" w:rsidP="0048601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C656BCA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19E504F8" w14:textId="6753BF74" w:rsidR="000D1C5C" w:rsidRPr="00AF0227" w:rsidRDefault="003B2309" w:rsidP="000D1C5C">
            <w:pPr>
              <w:pStyle w:val="acctfourfigures"/>
              <w:tabs>
                <w:tab w:val="clear" w:pos="765"/>
                <w:tab w:val="decimal" w:pos="776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332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" w:type="dxa"/>
          </w:tcPr>
          <w:p w14:paraId="01FC56BE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89876CA" w14:textId="5E72E275" w:rsidR="000D1C5C" w:rsidRPr="00AF0227" w:rsidRDefault="00747196" w:rsidP="00EB0008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1ECF8" w14:textId="77777777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6BC9871" w14:textId="5CFA1B4D" w:rsidR="000D1C5C" w:rsidRPr="00AF0227" w:rsidRDefault="00747196" w:rsidP="000D1C5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495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7F476C" w:rsidRPr="00AF0227" w14:paraId="612860B5" w14:textId="77777777" w:rsidTr="007F476C">
        <w:tc>
          <w:tcPr>
            <w:tcW w:w="3907" w:type="dxa"/>
            <w:gridSpan w:val="2"/>
            <w:shd w:val="clear" w:color="auto" w:fill="auto"/>
          </w:tcPr>
          <w:p w14:paraId="3584D4CE" w14:textId="2B293E76" w:rsidR="007F476C" w:rsidRPr="00AF0227" w:rsidRDefault="007F476C" w:rsidP="007F47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3E4A958" w14:textId="12F34A14" w:rsidR="007F476C" w:rsidRPr="00AF0227" w:rsidRDefault="008E51C8" w:rsidP="007F476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416BE3" w14:textId="77777777" w:rsidR="007F476C" w:rsidRPr="00AF022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6D4B1EB" w14:textId="7D676D0D" w:rsidR="007F476C" w:rsidRPr="00AF0227" w:rsidRDefault="00796827" w:rsidP="00B33BDC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05216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270" w:type="dxa"/>
          </w:tcPr>
          <w:p w14:paraId="28BA3EAB" w14:textId="77777777" w:rsidR="007F476C" w:rsidRPr="00AF022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02E5BD" w14:textId="33198EA4" w:rsidR="007F476C" w:rsidRPr="00AF0227" w:rsidRDefault="00796827" w:rsidP="00C0521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C05216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6343F4D" w14:textId="77777777" w:rsidR="007F476C" w:rsidRPr="00AF022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6D5D49" w14:textId="5DF99C5F" w:rsidR="007F476C" w:rsidRPr="00AF0227" w:rsidRDefault="00796827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0C46F" w14:textId="77777777" w:rsidR="007F476C" w:rsidRPr="00AF022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D9CCD8A" w14:textId="6E2921B2" w:rsidR="007F476C" w:rsidRPr="00AF0227" w:rsidRDefault="00796827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385DA3C" w14:textId="77777777" w:rsidR="007F476C" w:rsidRPr="00AF022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</w:tcPr>
          <w:p w14:paraId="611204FD" w14:textId="54F8B04A" w:rsidR="007F476C" w:rsidRPr="00AF0227" w:rsidRDefault="00796827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3B2309" w:rsidRPr="00AF022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272" w:type="dxa"/>
          </w:tcPr>
          <w:p w14:paraId="0B564BE9" w14:textId="77777777" w:rsidR="007F476C" w:rsidRPr="00AF022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8AACFA3" w14:textId="25646013" w:rsidR="007F476C" w:rsidRPr="00AF0227" w:rsidRDefault="00796827" w:rsidP="00B62C0D">
            <w:pPr>
              <w:pStyle w:val="acctfourfigures"/>
              <w:tabs>
                <w:tab w:val="clear" w:pos="765"/>
                <w:tab w:val="left" w:pos="817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C05216"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C5737" w14:textId="77777777" w:rsidR="007F476C" w:rsidRPr="00AF0227" w:rsidRDefault="007F476C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4DA98E5" w14:textId="17D6D4A6" w:rsidR="007F476C" w:rsidRPr="00AF0227" w:rsidRDefault="00796827" w:rsidP="007F476C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23</w:t>
            </w:r>
            <w:r w:rsidR="00B33BDC"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032</w:t>
            </w:r>
          </w:p>
        </w:tc>
      </w:tr>
      <w:tr w:rsidR="0095017D" w:rsidRPr="00AF0227" w14:paraId="35F52888" w14:textId="77777777" w:rsidTr="0095017D">
        <w:trPr>
          <w:trHeight w:val="342"/>
        </w:trPr>
        <w:tc>
          <w:tcPr>
            <w:tcW w:w="3907" w:type="dxa"/>
            <w:gridSpan w:val="2"/>
            <w:shd w:val="clear" w:color="auto" w:fill="auto"/>
          </w:tcPr>
          <w:p w14:paraId="3175AC4B" w14:textId="47B5D48E" w:rsidR="0095017D" w:rsidRPr="00AF0227" w:rsidRDefault="0095017D" w:rsidP="0095017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F022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34C7" w14:textId="1A6D9D23" w:rsidR="0095017D" w:rsidRPr="00AF0227" w:rsidRDefault="008E51C8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E67D1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BF9A" w14:textId="2864A234" w:rsidR="0095017D" w:rsidRPr="00AF0227" w:rsidRDefault="00B33BDC" w:rsidP="00B33BDC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/>
              </w:rPr>
              <w:t>150</w:t>
            </w:r>
            <w:r w:rsidRPr="00AF022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8904864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360F2E" w14:textId="4B3C92F0" w:rsidR="0095017D" w:rsidRPr="00AF0227" w:rsidRDefault="00B007D6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EF10BEF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C0D2" w14:textId="23124615" w:rsidR="0095017D" w:rsidRPr="00AF0227" w:rsidRDefault="00B007D6" w:rsidP="00B007D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8FF8B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6DBB" w14:textId="77928777" w:rsidR="0095017D" w:rsidRPr="00AF0227" w:rsidRDefault="005C3C22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B9E910D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D2F6BC7" w14:textId="4B63DFD5" w:rsidR="0095017D" w:rsidRPr="00AF0227" w:rsidRDefault="005C3C22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F4672C9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E330F" w14:textId="24EFD439" w:rsidR="0095017D" w:rsidRPr="00AF0227" w:rsidRDefault="004256C8" w:rsidP="0095017D">
            <w:pPr>
              <w:pStyle w:val="acctfourfigures"/>
              <w:tabs>
                <w:tab w:val="clear" w:pos="765"/>
                <w:tab w:val="left" w:pos="817"/>
              </w:tabs>
              <w:spacing w:line="240" w:lineRule="atLeast"/>
              <w:ind w:left="-12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  <w:r w:rsidR="00B33BDC"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116</w:t>
            </w: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9761A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4B15D" w14:textId="595D025E" w:rsidR="0095017D" w:rsidRPr="00AF0227" w:rsidRDefault="00747196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  <w:r w:rsidR="00B33BDC"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6"/>
                <w:szCs w:val="26"/>
                <w:lang w:val="en-US" w:bidi="th-TH"/>
              </w:rPr>
              <w:t>266</w:t>
            </w:r>
            <w:r w:rsidRPr="00AF0227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95017D" w:rsidRPr="00AF0227" w14:paraId="26089E12" w14:textId="77777777" w:rsidTr="0058054D">
        <w:tc>
          <w:tcPr>
            <w:tcW w:w="3907" w:type="dxa"/>
            <w:gridSpan w:val="2"/>
            <w:shd w:val="clear" w:color="auto" w:fill="auto"/>
          </w:tcPr>
          <w:p w14:paraId="4A254D9D" w14:textId="0861F141" w:rsidR="0095017D" w:rsidRPr="00AF022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4D37" w14:textId="7A320035" w:rsidR="0095017D" w:rsidRPr="00AF0227" w:rsidRDefault="008E51C8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1EDE8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09639" w14:textId="79E4A91E" w:rsidR="0095017D" w:rsidRPr="00AF0227" w:rsidRDefault="008E51C8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410</w:t>
            </w:r>
            <w:r w:rsidR="00B33BDC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760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1F400AB6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A136" w14:textId="57B3DA54" w:rsidR="0095017D" w:rsidRPr="00AF0227" w:rsidRDefault="008E51C8" w:rsidP="00824A66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369</w:t>
            </w:r>
            <w:r w:rsidR="00C05216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617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F207E31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5F519" w14:textId="16EE58BC" w:rsidR="0095017D" w:rsidRPr="00AF0227" w:rsidRDefault="008E51C8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2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556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864A5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A005B" w14:textId="75DB4920" w:rsidR="0095017D" w:rsidRPr="00AF0227" w:rsidRDefault="008E51C8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54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993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A9C8AFD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028CBCEB" w14:textId="79B14884" w:rsidR="0095017D" w:rsidRPr="00AF0227" w:rsidRDefault="008E51C8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702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459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2" w:type="dxa"/>
          </w:tcPr>
          <w:p w14:paraId="6C382EE7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C4237" w14:textId="1BF0BB2B" w:rsidR="0095017D" w:rsidRPr="00AF0227" w:rsidRDefault="008E51C8" w:rsidP="00BB156E">
            <w:pPr>
              <w:pStyle w:val="acctfourfigures"/>
              <w:tabs>
                <w:tab w:val="clear" w:pos="765"/>
                <w:tab w:val="left" w:pos="817"/>
              </w:tabs>
              <w:spacing w:line="240" w:lineRule="atLeast"/>
              <w:ind w:left="-1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123</w:t>
            </w:r>
            <w:r w:rsidR="00B33BDC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152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3510EB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6F883" w14:textId="48BC20A3" w:rsidR="0095017D" w:rsidRPr="00AF0227" w:rsidRDefault="00747196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802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537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5017D" w:rsidRPr="00AF0227" w14:paraId="3AAE674A" w14:textId="77777777" w:rsidTr="00307542">
        <w:tc>
          <w:tcPr>
            <w:tcW w:w="3907" w:type="dxa"/>
            <w:gridSpan w:val="2"/>
            <w:shd w:val="clear" w:color="auto" w:fill="auto"/>
          </w:tcPr>
          <w:p w14:paraId="1ABD2325" w14:textId="77777777" w:rsidR="0095017D" w:rsidRPr="00AF022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1157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781AB5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5855E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2FA4B68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2B899B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C4ADB53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CCBBB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B090D6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13BA8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34A74AB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A6ABFC2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3C4B1DDD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57D74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6AA0A2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14A5C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5017D" w:rsidRPr="00AF0227" w14:paraId="50D3CC67" w14:textId="77777777" w:rsidTr="00AE7130">
        <w:tc>
          <w:tcPr>
            <w:tcW w:w="3907" w:type="dxa"/>
            <w:gridSpan w:val="2"/>
            <w:shd w:val="clear" w:color="auto" w:fill="auto"/>
          </w:tcPr>
          <w:p w14:paraId="77F27AC0" w14:textId="77777777" w:rsidR="0095017D" w:rsidRPr="00AF022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C5C1F86" w14:textId="02F228B3" w:rsidR="0095017D" w:rsidRPr="00AF0227" w:rsidRDefault="0095017D" w:rsidP="0095017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21040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CA64669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E7F7D9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1C012B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C65B772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3B6EAD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11A9A8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4A65E76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D8292D4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</w:tcPr>
          <w:p w14:paraId="1547D78A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0247AD1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2884173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3A1FD" w14:textId="77777777" w:rsidR="0095017D" w:rsidRPr="00AF0227" w:rsidRDefault="0095017D" w:rsidP="009501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DAA1427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C472D" w:rsidRPr="00AF0227" w14:paraId="1C0D5783" w14:textId="77777777" w:rsidTr="0058054D">
        <w:tc>
          <w:tcPr>
            <w:tcW w:w="3907" w:type="dxa"/>
            <w:gridSpan w:val="2"/>
            <w:shd w:val="clear" w:color="auto" w:fill="auto"/>
          </w:tcPr>
          <w:p w14:paraId="7C1A96AA" w14:textId="1B98117E" w:rsidR="00AC472D" w:rsidRPr="00AF0227" w:rsidRDefault="00AC472D" w:rsidP="00AC472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302AD" w14:textId="621697A0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636</w:t>
            </w:r>
            <w:r w:rsidR="00AC472D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A77B2" w14:textId="77777777" w:rsidR="00AC472D" w:rsidRPr="00AF0227" w:rsidRDefault="00AC472D" w:rsidP="00AC472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AEC121" w14:textId="48E28DFD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307</w:t>
            </w:r>
            <w:r w:rsidR="00AC472D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038</w:t>
            </w:r>
          </w:p>
        </w:tc>
        <w:tc>
          <w:tcPr>
            <w:tcW w:w="270" w:type="dxa"/>
          </w:tcPr>
          <w:p w14:paraId="7333E42E" w14:textId="77777777" w:rsidR="00AC472D" w:rsidRPr="00AF0227" w:rsidRDefault="00AC472D" w:rsidP="00AC472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C5A6B5" w14:textId="354F5A5F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106</w:t>
            </w:r>
            <w:r w:rsidR="00AC472D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1993A1B" w14:textId="77777777" w:rsidR="00AC472D" w:rsidRPr="00AF0227" w:rsidRDefault="00AC472D" w:rsidP="00AC472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56FB2C" w14:textId="0CE7198C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</w:t>
            </w:r>
            <w:r w:rsidR="00AC472D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E86E6" w14:textId="77777777" w:rsidR="00AC472D" w:rsidRPr="00AF0227" w:rsidRDefault="00AC472D" w:rsidP="00AC472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B9FD13" w14:textId="5D423E34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AC472D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02E7B60" w14:textId="77777777" w:rsidR="00AC472D" w:rsidRPr="00AF0227" w:rsidRDefault="00AC472D" w:rsidP="00AC472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023FD191" w14:textId="41E1EF88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</w:t>
            </w:r>
            <w:r w:rsidR="00AC472D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460</w:t>
            </w:r>
          </w:p>
        </w:tc>
        <w:tc>
          <w:tcPr>
            <w:tcW w:w="272" w:type="dxa"/>
          </w:tcPr>
          <w:p w14:paraId="65576A49" w14:textId="77777777" w:rsidR="00AC472D" w:rsidRPr="00AF0227" w:rsidRDefault="00AC472D" w:rsidP="00AC472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55EB7" w14:textId="403ABC1B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 w:firstLine="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103</w:t>
            </w:r>
            <w:r w:rsidR="008E51C8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5F8E6A" w14:textId="77777777" w:rsidR="00AC472D" w:rsidRPr="00AF0227" w:rsidRDefault="00AC472D" w:rsidP="00AC472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E73C9F" w14:textId="033BA771" w:rsidR="00AC472D" w:rsidRPr="00AF0227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AC472D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273</w:t>
            </w:r>
            <w:r w:rsidR="00AC472D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110</w:t>
            </w:r>
          </w:p>
        </w:tc>
      </w:tr>
      <w:tr w:rsidR="0095017D" w:rsidRPr="00AF0227" w14:paraId="0946D745" w14:textId="77777777" w:rsidTr="0058054D">
        <w:tc>
          <w:tcPr>
            <w:tcW w:w="3907" w:type="dxa"/>
            <w:gridSpan w:val="2"/>
            <w:shd w:val="clear" w:color="auto" w:fill="auto"/>
          </w:tcPr>
          <w:p w14:paraId="192F6289" w14:textId="0A95E8C0" w:rsidR="0095017D" w:rsidRPr="00AF0227" w:rsidRDefault="0095017D" w:rsidP="0095017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E3DED6" w14:textId="789510D4" w:rsidR="0095017D" w:rsidRPr="00AF0227" w:rsidRDefault="00796827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600</w:t>
            </w:r>
            <w:r w:rsidR="00A4134C" w:rsidRPr="00A4134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89301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C7059" w14:textId="683E71C5" w:rsidR="0095017D" w:rsidRPr="00AF0227" w:rsidRDefault="00796827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260</w:t>
            </w:r>
            <w:r w:rsidR="00F17E90" w:rsidRPr="00AF02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586</w:t>
            </w:r>
          </w:p>
        </w:tc>
        <w:tc>
          <w:tcPr>
            <w:tcW w:w="270" w:type="dxa"/>
          </w:tcPr>
          <w:p w14:paraId="234EB7C9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DED6F5E" w14:textId="48FA7C78" w:rsidR="0095017D" w:rsidRPr="00AF0227" w:rsidRDefault="00796827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</w:t>
            </w:r>
            <w:r w:rsidR="00F17E90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8D6185B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711F2C" w14:textId="733FA17A" w:rsidR="0095017D" w:rsidRPr="00AF0227" w:rsidRDefault="00796827" w:rsidP="00824A66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="008E51C8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C592BA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9AEF2C" w14:textId="29CC7010" w:rsidR="0095017D" w:rsidRPr="00AF0227" w:rsidRDefault="00796827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="008E51C8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6D6195E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7EF56" w14:textId="01C23C6A" w:rsidR="0095017D" w:rsidRPr="00AF0227" w:rsidRDefault="00796827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</w:t>
            </w:r>
            <w:r w:rsidR="003B2309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314</w:t>
            </w:r>
          </w:p>
        </w:tc>
        <w:tc>
          <w:tcPr>
            <w:tcW w:w="272" w:type="dxa"/>
          </w:tcPr>
          <w:p w14:paraId="15C574F6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24B61E" w14:textId="62407DBE" w:rsidR="0095017D" w:rsidRPr="00AF0227" w:rsidRDefault="00796827" w:rsidP="0095017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 w:rsidR="00F17E90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B71F1" w14:textId="77777777" w:rsidR="0095017D" w:rsidRPr="00AF0227" w:rsidRDefault="0095017D" w:rsidP="0095017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F0A9C" w14:textId="45BEE129" w:rsidR="0095017D" w:rsidRPr="00AF0227" w:rsidRDefault="00796827" w:rsidP="0095017D">
            <w:pPr>
              <w:pStyle w:val="acctfourfigures"/>
              <w:tabs>
                <w:tab w:val="clear" w:pos="765"/>
              </w:tabs>
              <w:spacing w:line="240" w:lineRule="atLeast"/>
              <w:ind w:left="-126"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B2309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059</w:t>
            </w:r>
            <w:r w:rsidR="003B2309" w:rsidRPr="00AF02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007</w:t>
            </w:r>
          </w:p>
        </w:tc>
      </w:tr>
    </w:tbl>
    <w:p w14:paraId="3EEE53CE" w14:textId="77777777" w:rsidR="00CD0D17" w:rsidRPr="00627529" w:rsidRDefault="00CD0D17" w:rsidP="0095017D">
      <w:pPr>
        <w:rPr>
          <w:rFonts w:ascii="Angsana New" w:hAnsi="Angsana New"/>
          <w:b/>
          <w:bCs/>
          <w:sz w:val="30"/>
          <w:szCs w:val="30"/>
        </w:rPr>
        <w:sectPr w:rsidR="00CD0D17" w:rsidRPr="00627529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tbl>
      <w:tblPr>
        <w:tblW w:w="147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487"/>
        <w:gridCol w:w="1084"/>
        <w:gridCol w:w="256"/>
        <w:gridCol w:w="1097"/>
        <w:gridCol w:w="236"/>
        <w:gridCol w:w="1114"/>
        <w:gridCol w:w="275"/>
        <w:gridCol w:w="1078"/>
        <w:gridCol w:w="236"/>
        <w:gridCol w:w="1265"/>
        <w:gridCol w:w="236"/>
        <w:gridCol w:w="1185"/>
        <w:gridCol w:w="272"/>
        <w:gridCol w:w="1168"/>
        <w:gridCol w:w="236"/>
        <w:gridCol w:w="1080"/>
      </w:tblGrid>
      <w:tr w:rsidR="00E92D6C" w:rsidRPr="005E210C" w14:paraId="0388B302" w14:textId="77777777" w:rsidTr="002E63A1">
        <w:trPr>
          <w:trHeight w:val="414"/>
        </w:trPr>
        <w:tc>
          <w:tcPr>
            <w:tcW w:w="3420" w:type="dxa"/>
            <w:shd w:val="clear" w:color="auto" w:fill="auto"/>
          </w:tcPr>
          <w:p w14:paraId="05DE3743" w14:textId="77777777" w:rsidR="00E92D6C" w:rsidRPr="005E210C" w:rsidRDefault="00E92D6C" w:rsidP="00E43B20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44D24FD4" w14:textId="77777777" w:rsidR="00E92D6C" w:rsidRPr="005E210C" w:rsidRDefault="00E92D6C" w:rsidP="00E43B2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5"/>
          </w:tcPr>
          <w:p w14:paraId="38FAAB41" w14:textId="5B1B63D9" w:rsidR="00E92D6C" w:rsidRPr="005E210C" w:rsidRDefault="00E92D6C" w:rsidP="00E43B2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21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6E4" w:rsidRPr="005E210C" w14:paraId="4A764711" w14:textId="77777777" w:rsidTr="002E63A1">
        <w:trPr>
          <w:trHeight w:val="1101"/>
        </w:trPr>
        <w:tc>
          <w:tcPr>
            <w:tcW w:w="3420" w:type="dxa"/>
            <w:shd w:val="clear" w:color="auto" w:fill="auto"/>
          </w:tcPr>
          <w:p w14:paraId="2E4817C3" w14:textId="77777777" w:rsidR="00E92D6C" w:rsidRPr="005E210C" w:rsidRDefault="00E92D6C" w:rsidP="00E43B2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56198973" w14:textId="77777777" w:rsidR="00E92D6C" w:rsidRPr="005E210C" w:rsidRDefault="00E92D6C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EC46AFC" w14:textId="534D433E" w:rsidR="00E92D6C" w:rsidRPr="005E210C" w:rsidRDefault="00E92D6C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0490289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BF33C6D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7D6208C5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4F77257" w14:textId="77777777" w:rsidR="00E92D6C" w:rsidRPr="005E210C" w:rsidRDefault="00E92D6C" w:rsidP="00E43B20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3EA485A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DE668E2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264D1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F2810B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7C4D31AC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799E8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F582E06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54EA86BA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43F72A6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5E210C">
              <w:rPr>
                <w:rFonts w:ascii="Angsana New" w:hAnsi="Angsana New"/>
                <w:sz w:val="30"/>
                <w:szCs w:val="30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E256B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E4EEB" w14:textId="77777777" w:rsidR="00E92D6C" w:rsidRPr="005E210C" w:rsidRDefault="00E92D6C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10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A0A51" w:rsidRPr="005E210C" w14:paraId="57C442BA" w14:textId="77777777" w:rsidTr="002E63A1">
        <w:trPr>
          <w:trHeight w:val="403"/>
        </w:trPr>
        <w:tc>
          <w:tcPr>
            <w:tcW w:w="3420" w:type="dxa"/>
            <w:shd w:val="clear" w:color="auto" w:fill="auto"/>
          </w:tcPr>
          <w:p w14:paraId="0564F52F" w14:textId="77777777" w:rsidR="007A0A51" w:rsidRPr="005E210C" w:rsidRDefault="007A0A51" w:rsidP="00E43B2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7" w:type="dxa"/>
          </w:tcPr>
          <w:p w14:paraId="0D1EC9F8" w14:textId="77777777" w:rsidR="007A0A51" w:rsidRPr="005E210C" w:rsidRDefault="007A0A51" w:rsidP="00E43B20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5"/>
            <w:shd w:val="clear" w:color="auto" w:fill="auto"/>
            <w:vAlign w:val="bottom"/>
          </w:tcPr>
          <w:p w14:paraId="07F4DCB8" w14:textId="370AFB57" w:rsidR="007A0A51" w:rsidRPr="005E210C" w:rsidRDefault="007A0A51" w:rsidP="00E43B2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21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6E4" w:rsidRPr="005E210C" w14:paraId="425FAA98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04BC6290" w14:textId="77777777" w:rsidR="00E92D6C" w:rsidRPr="005E210C" w:rsidRDefault="00E92D6C" w:rsidP="00E43B2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7" w:type="dxa"/>
          </w:tcPr>
          <w:p w14:paraId="1702D557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A1DEB01" w14:textId="2CBAD825" w:rsidR="00E92D6C" w:rsidRPr="005E210C" w:rsidRDefault="00E92D6C" w:rsidP="005F7B3E">
            <w:pPr>
              <w:pStyle w:val="acctfourfigures"/>
              <w:tabs>
                <w:tab w:val="clear" w:pos="765"/>
              </w:tabs>
              <w:spacing w:line="240" w:lineRule="atLeast"/>
              <w:ind w:left="-126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78CD6425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A87D706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0FD7C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196512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7475A5F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762F1DD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E56ECB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1D854D5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B6F96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A3478E0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0E09BB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983B68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2BAA9E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3D6531" w14:textId="77777777" w:rsidR="00E92D6C" w:rsidRPr="005E210C" w:rsidRDefault="00E92D6C" w:rsidP="00E43B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C5C" w:rsidRPr="005E210C" w14:paraId="34CCA640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11CCDD71" w14:textId="1B5A85E4" w:rsidR="000D1C5C" w:rsidRPr="005E210C" w:rsidRDefault="000D1C5C" w:rsidP="000D1C5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87" w:type="dxa"/>
          </w:tcPr>
          <w:p w14:paraId="6469D856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B57E920" w14:textId="155E8177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6976FDA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AAE885" w14:textId="5D53C23E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36" w:type="dxa"/>
          </w:tcPr>
          <w:p w14:paraId="79A70690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7B3B0C2" w14:textId="56696F41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390D26C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E5722B" w14:textId="01097874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9BBE8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38A766B" w14:textId="5737478E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EDB71F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6796E857" w14:textId="4179A09B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2" w:type="dxa"/>
          </w:tcPr>
          <w:p w14:paraId="235C47C5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3A1534" w14:textId="3636DD00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4C2E0E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8F917A" w14:textId="67EF2E84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AC472D" w:rsidRPr="005E210C" w14:paraId="0F602964" w14:textId="77777777" w:rsidTr="002E63A1">
        <w:trPr>
          <w:trHeight w:val="337"/>
        </w:trPr>
        <w:tc>
          <w:tcPr>
            <w:tcW w:w="3420" w:type="dxa"/>
            <w:shd w:val="clear" w:color="auto" w:fill="auto"/>
          </w:tcPr>
          <w:p w14:paraId="082E4EA0" w14:textId="090F753C" w:rsidR="00AC472D" w:rsidRPr="005E210C" w:rsidRDefault="00AC472D" w:rsidP="00AC472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6CBECD9F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8AFC2E" w14:textId="3F67696F" w:rsidR="00AC472D" w:rsidRPr="005E210C" w:rsidRDefault="00AC472D" w:rsidP="00E86F64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5F9696C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C4E1FB0" w14:textId="4D4FF802" w:rsidR="00AC472D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36" w:type="dxa"/>
          </w:tcPr>
          <w:p w14:paraId="1C227968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19855C8" w14:textId="47F17C73" w:rsidR="00AC472D" w:rsidRPr="005E210C" w:rsidRDefault="00AC472D" w:rsidP="00AC472D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C1FD309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BF00A5C" w14:textId="29AB4420" w:rsidR="00AC472D" w:rsidRPr="005E210C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A62A1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936BA64" w14:textId="3B3B35D2" w:rsidR="00AC472D" w:rsidRPr="005E210C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6A91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4F9A0727" w14:textId="47A15F49" w:rsidR="00AC472D" w:rsidRPr="005E210C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2" w:type="dxa"/>
          </w:tcPr>
          <w:p w14:paraId="63115223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A88E2EE" w14:textId="6EEF32BC" w:rsidR="00AC472D" w:rsidRPr="005E210C" w:rsidRDefault="00796827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6929C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E355D2" w14:textId="7ED8F287" w:rsidR="00AC472D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</w:p>
        </w:tc>
      </w:tr>
      <w:tr w:rsidR="00AC472D" w:rsidRPr="005E210C" w14:paraId="0751470C" w14:textId="77777777" w:rsidTr="00CC6470">
        <w:trPr>
          <w:trHeight w:val="337"/>
        </w:trPr>
        <w:tc>
          <w:tcPr>
            <w:tcW w:w="3420" w:type="dxa"/>
            <w:shd w:val="clear" w:color="auto" w:fill="auto"/>
          </w:tcPr>
          <w:p w14:paraId="4D995D48" w14:textId="31112709" w:rsidR="00AC472D" w:rsidRPr="005E210C" w:rsidRDefault="00AC472D" w:rsidP="00AC472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87" w:type="dxa"/>
          </w:tcPr>
          <w:p w14:paraId="1E661000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9C6C79" w14:textId="4A7AB5DD" w:rsidR="00AC472D" w:rsidRPr="005E210C" w:rsidRDefault="00AC472D" w:rsidP="00E86F64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EFA2536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D727EDA" w14:textId="51284759" w:rsidR="00AC472D" w:rsidRPr="005E210C" w:rsidRDefault="00796827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C472D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236" w:type="dxa"/>
            <w:vAlign w:val="bottom"/>
          </w:tcPr>
          <w:p w14:paraId="0C796351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7E3C00B" w14:textId="7633C4AA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74B2083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82B3C79" w14:textId="76EEC0E0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BBC39A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74BB605" w14:textId="5883CA46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2DE2B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4361F73B" w14:textId="3349E02D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0566395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371A1B" w14:textId="43A7E555" w:rsidR="00AC472D" w:rsidRPr="005E210C" w:rsidRDefault="00AC472D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14285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91B173" w14:textId="29B729E7" w:rsidR="00AC472D" w:rsidRPr="005E210C" w:rsidRDefault="00AC472D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472D" w:rsidRPr="005E210C" w14:paraId="740E2FB3" w14:textId="77777777" w:rsidTr="00AC472D">
        <w:trPr>
          <w:trHeight w:val="337"/>
        </w:trPr>
        <w:tc>
          <w:tcPr>
            <w:tcW w:w="3420" w:type="dxa"/>
            <w:shd w:val="clear" w:color="auto" w:fill="auto"/>
          </w:tcPr>
          <w:p w14:paraId="4E546C58" w14:textId="1F640CA1" w:rsidR="00AC472D" w:rsidRPr="005E210C" w:rsidRDefault="00AC472D" w:rsidP="00AC472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7" w:type="dxa"/>
          </w:tcPr>
          <w:p w14:paraId="44D91366" w14:textId="77777777" w:rsidR="00AC472D" w:rsidRPr="005E210C" w:rsidRDefault="00AC472D" w:rsidP="00AC472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D425D" w14:textId="6BAD455D" w:rsidR="00AC472D" w:rsidRPr="005E210C" w:rsidRDefault="00AC472D" w:rsidP="00E86F64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877ADD2" w14:textId="77777777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286E" w14:textId="18AD2F7B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9FE751" w14:textId="77777777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E79E2B7" w14:textId="2AD2CF97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4FB93F2" w14:textId="77777777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7825B" w14:textId="3588F808" w:rsidR="00AC472D" w:rsidRPr="005E210C" w:rsidRDefault="00AC472D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00B5ED" w14:textId="77777777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08E9" w14:textId="29F35A3A" w:rsidR="00AC472D" w:rsidRPr="005E210C" w:rsidRDefault="00AC472D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294E2" w14:textId="77777777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9C66B75" w14:textId="6F9CC32E" w:rsidR="00AC472D" w:rsidRPr="005E210C" w:rsidRDefault="00AC472D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2" w:type="dxa"/>
          </w:tcPr>
          <w:p w14:paraId="2C153AAD" w14:textId="77777777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8CA27" w14:textId="0CACAB52" w:rsidR="00AC472D" w:rsidRPr="005E210C" w:rsidRDefault="00AC472D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002B3" w14:textId="77777777" w:rsidR="00AC472D" w:rsidRPr="005E210C" w:rsidRDefault="00AC472D" w:rsidP="00AC472D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A46046" w14:textId="21F8C5BC" w:rsidR="00AC472D" w:rsidRPr="005E210C" w:rsidRDefault="00AC472D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B12EB" w:rsidRPr="005E210C" w14:paraId="5605FA60" w14:textId="77777777" w:rsidTr="00AC472D">
        <w:trPr>
          <w:trHeight w:val="337"/>
        </w:trPr>
        <w:tc>
          <w:tcPr>
            <w:tcW w:w="3420" w:type="dxa"/>
            <w:shd w:val="clear" w:color="auto" w:fill="auto"/>
          </w:tcPr>
          <w:p w14:paraId="4CA0B6E0" w14:textId="1849FB49" w:rsidR="00FB12EB" w:rsidRPr="005E210C" w:rsidRDefault="00FB12EB" w:rsidP="000D1C5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87" w:type="dxa"/>
          </w:tcPr>
          <w:p w14:paraId="4C9488FD" w14:textId="77777777" w:rsidR="00FB12EB" w:rsidRPr="005E210C" w:rsidRDefault="00FB12EB" w:rsidP="000D1C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8350A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47F7A663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6F138" w14:textId="77777777" w:rsidR="00FB12EB" w:rsidRPr="005E210C" w:rsidRDefault="00FB12EB" w:rsidP="000D1C5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0AF3C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55F6BFD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8BE9591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7C8830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 w:hanging="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8148DE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0D545AA" w14:textId="77777777" w:rsidR="00FB12EB" w:rsidRPr="005E210C" w:rsidRDefault="00FB12EB" w:rsidP="000D1C5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DE5C82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0D8FA139" w14:textId="77777777" w:rsidR="00FB12EB" w:rsidRPr="005E210C" w:rsidRDefault="00FB12EB" w:rsidP="000D1C5C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A28D1CF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B05E4B0" w14:textId="77777777" w:rsidR="00FB12EB" w:rsidRPr="005E210C" w:rsidRDefault="00FB12EB" w:rsidP="000D1C5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2322C1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F938D4" w14:textId="77777777" w:rsidR="00FB12EB" w:rsidRPr="005E210C" w:rsidRDefault="00FB12EB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1C5C" w:rsidRPr="005E210C" w14:paraId="295B60EF" w14:textId="77777777" w:rsidTr="00FB12EB">
        <w:trPr>
          <w:trHeight w:val="348"/>
        </w:trPr>
        <w:tc>
          <w:tcPr>
            <w:tcW w:w="3420" w:type="dxa"/>
            <w:shd w:val="clear" w:color="auto" w:fill="auto"/>
          </w:tcPr>
          <w:p w14:paraId="7423FEE7" w14:textId="5EE0E36B" w:rsidR="000D1C5C" w:rsidRPr="005E210C" w:rsidRDefault="00FB12EB" w:rsidP="000D1C5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0D1C5C"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D1C5C"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87" w:type="dxa"/>
          </w:tcPr>
          <w:p w14:paraId="2123B9C5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3F6E865" w14:textId="433029A0" w:rsidR="000D1C5C" w:rsidRPr="00E86F64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  <w:r w:rsidR="000D1C5C" w:rsidRPr="00E86F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23E2390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E71FFC" w14:textId="37791291" w:rsidR="000D1C5C" w:rsidRPr="00E86F64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484</w:t>
            </w:r>
            <w:r w:rsidR="00AC472D" w:rsidRPr="00E86F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236" w:type="dxa"/>
          </w:tcPr>
          <w:p w14:paraId="21C2C3C4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7DCF90A" w14:textId="56723C76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AC472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34ACF60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8024813" w14:textId="76F0DAFC" w:rsidR="000D1C5C" w:rsidRPr="00E86F64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AC472D" w:rsidRPr="00E86F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3F592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940A566" w14:textId="029EA70E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AC472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61F36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0BB81657" w14:textId="5D5AB25C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596</w:t>
            </w:r>
            <w:r w:rsidR="00AC472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272" w:type="dxa"/>
          </w:tcPr>
          <w:p w14:paraId="303DB22B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9E8D5B1" w14:textId="68A3893D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AC472D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B861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76002E2" w14:textId="4778A491" w:rsidR="000D1C5C" w:rsidRPr="00E86F64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C472D" w:rsidRPr="00E86F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</w:t>
            </w:r>
            <w:r w:rsidR="00AC472D" w:rsidRPr="00E86F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</w:t>
            </w:r>
          </w:p>
        </w:tc>
      </w:tr>
      <w:tr w:rsidR="000D1C5C" w:rsidRPr="005E210C" w14:paraId="5325E31F" w14:textId="77777777" w:rsidTr="002E63A1">
        <w:trPr>
          <w:trHeight w:val="337"/>
        </w:trPr>
        <w:tc>
          <w:tcPr>
            <w:tcW w:w="3420" w:type="dxa"/>
          </w:tcPr>
          <w:p w14:paraId="42D05D7E" w14:textId="6A59534D" w:rsidR="000D1C5C" w:rsidRPr="005E210C" w:rsidRDefault="000D1C5C" w:rsidP="000D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dxa"/>
          </w:tcPr>
          <w:p w14:paraId="2B177B2D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E9F81EA" w14:textId="79CF2F8F" w:rsidR="000D1C5C" w:rsidRPr="005E210C" w:rsidRDefault="002B1BB6" w:rsidP="00E86F64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847D15D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637B114" w14:textId="24CE1D92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</w:tcPr>
          <w:p w14:paraId="3191335E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A6C7497" w14:textId="15669234" w:rsidR="000D1C5C" w:rsidRPr="005E210C" w:rsidRDefault="002B1BB6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DC19DB9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7CC8605" w14:textId="5204E7A7" w:rsidR="000D1C5C" w:rsidRPr="005E210C" w:rsidRDefault="00796827" w:rsidP="00FB12EB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E300D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8C65271" w14:textId="7B58C9AF" w:rsidR="000D1C5C" w:rsidRPr="005E210C" w:rsidRDefault="0079682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58C4B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7BF411E1" w14:textId="12845DE1" w:rsidR="000D1C5C" w:rsidRPr="005E210C" w:rsidRDefault="002B1BB6" w:rsidP="00C50F6D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D5ECF82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4BA84A" w14:textId="6E00659E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B451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3CE3E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8BCC36" w14:textId="68E3554A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570A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470</w:t>
            </w:r>
          </w:p>
        </w:tc>
      </w:tr>
      <w:tr w:rsidR="000D1C5C" w:rsidRPr="005E210C" w14:paraId="7C66D6B8" w14:textId="77777777" w:rsidTr="002E63A1">
        <w:trPr>
          <w:trHeight w:val="337"/>
        </w:trPr>
        <w:tc>
          <w:tcPr>
            <w:tcW w:w="3420" w:type="dxa"/>
          </w:tcPr>
          <w:p w14:paraId="6F86FC3E" w14:textId="72315313" w:rsidR="000D1C5C" w:rsidRPr="005E210C" w:rsidRDefault="000D1C5C" w:rsidP="000D1C5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87" w:type="dxa"/>
          </w:tcPr>
          <w:p w14:paraId="47DEA6AE" w14:textId="27B97532" w:rsidR="000D1C5C" w:rsidRPr="005E210C" w:rsidRDefault="000D1C5C" w:rsidP="000D1C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87CA84" w14:textId="1C608C9E" w:rsidR="000D1C5C" w:rsidRPr="005E210C" w:rsidRDefault="002B1BB6" w:rsidP="00E86F64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C70E452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1F40ABD" w14:textId="579E0237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35B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  <w:vAlign w:val="bottom"/>
          </w:tcPr>
          <w:p w14:paraId="5A4CAC55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A7C1125" w14:textId="1B0395EE" w:rsidR="000D1C5C" w:rsidRPr="005E210C" w:rsidRDefault="002B1BB6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AA913C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9267A3" w14:textId="3332E2E4" w:rsidR="000D1C5C" w:rsidRPr="005E210C" w:rsidRDefault="002B1BB6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EC4F1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2F5F43E" w14:textId="631E7A43" w:rsidR="000D1C5C" w:rsidRPr="005E210C" w:rsidRDefault="002613AB" w:rsidP="002613A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7CC2F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70510E53" w14:textId="7B1235C9" w:rsidR="000D1C5C" w:rsidRPr="005E210C" w:rsidRDefault="002B1BB6" w:rsidP="00C20210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709F6BAD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EF2D0D9" w14:textId="2700E9C8" w:rsidR="000D1C5C" w:rsidRPr="005E210C" w:rsidRDefault="002B1BB6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D35B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2D832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6CB4F5" w14:textId="1E5459E1" w:rsidR="000D1C5C" w:rsidRPr="005E210C" w:rsidRDefault="002B1BB6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157C6" w:rsidRPr="005E210C" w14:paraId="7F6BFDA6" w14:textId="77777777" w:rsidTr="002E63A1">
        <w:trPr>
          <w:trHeight w:val="337"/>
        </w:trPr>
        <w:tc>
          <w:tcPr>
            <w:tcW w:w="3420" w:type="dxa"/>
          </w:tcPr>
          <w:p w14:paraId="56D41E25" w14:textId="165E7FC5" w:rsidR="00F157C6" w:rsidRPr="005E210C" w:rsidRDefault="00F157C6" w:rsidP="000D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0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7" w:type="dxa"/>
          </w:tcPr>
          <w:p w14:paraId="229547D6" w14:textId="77777777" w:rsidR="00F157C6" w:rsidRPr="005E210C" w:rsidRDefault="00F157C6" w:rsidP="000D1C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3F1A0C7" w14:textId="3EFF530E" w:rsidR="00F157C6" w:rsidRPr="005E210C" w:rsidRDefault="002B1BB6" w:rsidP="00E86F64">
            <w:pPr>
              <w:pStyle w:val="acctfourfigures"/>
              <w:tabs>
                <w:tab w:val="clear" w:pos="765"/>
                <w:tab w:val="left" w:pos="497"/>
              </w:tabs>
              <w:spacing w:after="100" w:afterAutospacing="1" w:line="240" w:lineRule="atLeast"/>
              <w:ind w:left="-389" w:right="38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7B1C96E" w14:textId="77777777" w:rsidR="00F157C6" w:rsidRPr="005E210C" w:rsidRDefault="00F157C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A898AAD" w14:textId="5C2A4AFF" w:rsidR="00F157C6" w:rsidRPr="005E210C" w:rsidRDefault="00E333E3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224BAB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99A09A9" w14:textId="77777777" w:rsidR="00F157C6" w:rsidRPr="005E210C" w:rsidRDefault="00F157C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57140C7" w14:textId="5D943BF9" w:rsidR="00F157C6" w:rsidRPr="005E210C" w:rsidRDefault="00A4547D" w:rsidP="00E86F64">
            <w:pPr>
              <w:pStyle w:val="acctfourfigures"/>
              <w:tabs>
                <w:tab w:val="clear" w:pos="765"/>
              </w:tabs>
              <w:spacing w:line="240" w:lineRule="atLeast"/>
              <w:ind w:left="-126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24BAB"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CF0ED4" w14:textId="77777777" w:rsidR="00F157C6" w:rsidRPr="005E210C" w:rsidRDefault="00F157C6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788A4B" w14:textId="7753F7C8" w:rsidR="00F157C6" w:rsidRPr="005E210C" w:rsidRDefault="00335B72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E50B0" w14:textId="77777777" w:rsidR="00F157C6" w:rsidRPr="005E210C" w:rsidRDefault="00F157C6" w:rsidP="00F157C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24A49EC" w14:textId="54927AF8" w:rsidR="00F157C6" w:rsidRPr="005E210C" w:rsidRDefault="002B1BB6" w:rsidP="002613A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9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2E8B5" w14:textId="77777777" w:rsidR="00F157C6" w:rsidRPr="005E210C" w:rsidRDefault="00F157C6" w:rsidP="00F157C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35A638E7" w14:textId="3CAE8A62" w:rsidR="00F157C6" w:rsidRPr="005E210C" w:rsidRDefault="00C82946" w:rsidP="00E86F64">
            <w:pPr>
              <w:pStyle w:val="acctfourfigures"/>
              <w:tabs>
                <w:tab w:val="clear" w:pos="765"/>
              </w:tabs>
              <w:spacing w:line="240" w:lineRule="atLeast"/>
              <w:ind w:left="-126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2" w:type="dxa"/>
          </w:tcPr>
          <w:p w14:paraId="44E1C4E4" w14:textId="77777777" w:rsidR="00F157C6" w:rsidRPr="005E210C" w:rsidRDefault="00F157C6" w:rsidP="00F157C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44B49E7" w14:textId="5E61B48E" w:rsidR="00F157C6" w:rsidRPr="005E210C" w:rsidRDefault="00570A23" w:rsidP="00570A2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3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EEC0C" w14:textId="77777777" w:rsidR="00F157C6" w:rsidRPr="005E210C" w:rsidRDefault="00F157C6" w:rsidP="00F157C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926CFE" w14:textId="0FAD3C27" w:rsidR="00F157C6" w:rsidRPr="005E210C" w:rsidRDefault="00632A9A" w:rsidP="00320CA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570A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  <w:r w:rsidRPr="005E21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D1C5C" w:rsidRPr="005E210C" w14:paraId="082F71A7" w14:textId="77777777" w:rsidTr="002E63A1">
        <w:trPr>
          <w:trHeight w:val="348"/>
        </w:trPr>
        <w:tc>
          <w:tcPr>
            <w:tcW w:w="3420" w:type="dxa"/>
            <w:shd w:val="clear" w:color="auto" w:fill="auto"/>
          </w:tcPr>
          <w:p w14:paraId="5CCE7083" w14:textId="12878241" w:rsidR="000D1C5C" w:rsidRPr="005E210C" w:rsidRDefault="000D1C5C" w:rsidP="000D1C5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1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87" w:type="dxa"/>
          </w:tcPr>
          <w:p w14:paraId="67387437" w14:textId="77777777" w:rsidR="000D1C5C" w:rsidRPr="005E210C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3FCE" w14:textId="4B1279F8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  <w:r w:rsidR="002B1BB6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1FFC975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EA6" w14:textId="28B1A2E7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471</w:t>
            </w:r>
            <w:r w:rsidR="002B1BB6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047</w:t>
            </w:r>
          </w:p>
        </w:tc>
        <w:tc>
          <w:tcPr>
            <w:tcW w:w="236" w:type="dxa"/>
          </w:tcPr>
          <w:p w14:paraId="769BFBA4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DCD" w14:textId="257F2C67" w:rsidR="000D1C5C" w:rsidRPr="005E210C" w:rsidRDefault="00796827" w:rsidP="00E86F64">
            <w:pPr>
              <w:pStyle w:val="acctfourfigures"/>
              <w:tabs>
                <w:tab w:val="clear" w:pos="765"/>
                <w:tab w:val="left" w:pos="7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  <w:r w:rsidR="002B1BB6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45689E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B3263" w14:textId="2D5DE6FB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2B1BB6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8FAA0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8CF0" w14:textId="7CC85549" w:rsidR="000D1C5C" w:rsidRPr="005E210C" w:rsidRDefault="00796827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2B1BB6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2B198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6B40F53" w14:textId="1365AFBA" w:rsidR="000D1C5C" w:rsidRPr="005E210C" w:rsidRDefault="00796827" w:rsidP="00E86F64">
            <w:pPr>
              <w:pStyle w:val="acctfourfigures"/>
              <w:tabs>
                <w:tab w:val="clear" w:pos="765"/>
                <w:tab w:val="left" w:pos="7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587</w:t>
            </w:r>
            <w:r w:rsidR="00C82946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72" w:type="dxa"/>
          </w:tcPr>
          <w:p w14:paraId="74BCCDB3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C3142" w14:textId="1CDBFA27" w:rsidR="000D1C5C" w:rsidRPr="005E210C" w:rsidRDefault="00796827" w:rsidP="00E86F6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B451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A73BC" w14:textId="77777777" w:rsidR="000D1C5C" w:rsidRPr="005E210C" w:rsidRDefault="000D1C5C" w:rsidP="000D1C5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6ED6D" w14:textId="5B097EA7" w:rsidR="000D1C5C" w:rsidRPr="005E210C" w:rsidRDefault="00796827" w:rsidP="00320CA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B1BB6" w:rsidRPr="005E21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  <w:r w:rsidR="00B451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</w:tr>
    </w:tbl>
    <w:p w14:paraId="741D8744" w14:textId="73FE3B95" w:rsidR="00A20EB2" w:rsidRPr="00AE64E3" w:rsidRDefault="00A20EB2">
      <w:pPr>
        <w:rPr>
          <w:rFonts w:asciiTheme="majorBidi" w:hAnsiTheme="majorBidi" w:cstheme="majorBidi"/>
          <w:sz w:val="30"/>
          <w:szCs w:val="30"/>
        </w:rPr>
      </w:pPr>
    </w:p>
    <w:p w14:paraId="7B40C67A" w14:textId="77777777" w:rsidR="00A20EB2" w:rsidRPr="005E210C" w:rsidRDefault="00A20EB2">
      <w:pPr>
        <w:spacing w:line="240" w:lineRule="auto"/>
        <w:rPr>
          <w:sz w:val="30"/>
          <w:szCs w:val="30"/>
          <w:cs/>
        </w:rPr>
      </w:pPr>
      <w:r w:rsidRPr="005E210C">
        <w:rPr>
          <w:sz w:val="30"/>
          <w:szCs w:val="30"/>
        </w:rPr>
        <w:br w:type="page"/>
      </w:r>
    </w:p>
    <w:tbl>
      <w:tblPr>
        <w:tblW w:w="1466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20"/>
        <w:gridCol w:w="540"/>
        <w:gridCol w:w="1084"/>
        <w:gridCol w:w="256"/>
        <w:gridCol w:w="14"/>
        <w:gridCol w:w="1083"/>
        <w:gridCol w:w="236"/>
        <w:gridCol w:w="1114"/>
        <w:gridCol w:w="275"/>
        <w:gridCol w:w="1078"/>
        <w:gridCol w:w="236"/>
        <w:gridCol w:w="1265"/>
        <w:gridCol w:w="12"/>
        <w:gridCol w:w="224"/>
        <w:gridCol w:w="12"/>
        <w:gridCol w:w="1173"/>
        <w:gridCol w:w="12"/>
        <w:gridCol w:w="260"/>
        <w:gridCol w:w="12"/>
        <w:gridCol w:w="1104"/>
        <w:gridCol w:w="236"/>
        <w:gridCol w:w="1023"/>
      </w:tblGrid>
      <w:tr w:rsidR="007F1ED1" w:rsidRPr="00AF0227" w14:paraId="5B58275E" w14:textId="77777777" w:rsidTr="00F13575">
        <w:trPr>
          <w:trHeight w:val="270"/>
        </w:trPr>
        <w:tc>
          <w:tcPr>
            <w:tcW w:w="3420" w:type="dxa"/>
            <w:shd w:val="clear" w:color="auto" w:fill="auto"/>
          </w:tcPr>
          <w:p w14:paraId="59D1D116" w14:textId="77777777" w:rsidR="007F1ED1" w:rsidRPr="00AF0227" w:rsidRDefault="007F1ED1" w:rsidP="00BB507B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614F1D9F" w14:textId="77777777" w:rsidR="007F1ED1" w:rsidRPr="00AF0227" w:rsidRDefault="007F1ED1" w:rsidP="00BB50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9" w:type="dxa"/>
            <w:gridSpan w:val="20"/>
          </w:tcPr>
          <w:p w14:paraId="3330346E" w14:textId="77777777" w:rsidR="007F1ED1" w:rsidRPr="00AF0227" w:rsidRDefault="007F1ED1" w:rsidP="00BB50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ED1" w:rsidRPr="00AF0227" w14:paraId="17FDBEB3" w14:textId="77777777" w:rsidTr="00F13575">
        <w:trPr>
          <w:trHeight w:val="1101"/>
        </w:trPr>
        <w:tc>
          <w:tcPr>
            <w:tcW w:w="3420" w:type="dxa"/>
            <w:shd w:val="clear" w:color="auto" w:fill="auto"/>
          </w:tcPr>
          <w:p w14:paraId="5FEB1EF5" w14:textId="77777777" w:rsidR="007F1ED1" w:rsidRPr="00AF0227" w:rsidRDefault="007F1ED1" w:rsidP="00BB507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5A0F86BA" w14:textId="77777777" w:rsidR="007F1ED1" w:rsidRPr="00AF0227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0B072BA" w14:textId="77777777" w:rsidR="007F1ED1" w:rsidRPr="00AF0227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C2E054A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7C8DB8CD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63F79744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730337" w14:textId="77777777" w:rsidR="007F1ED1" w:rsidRPr="00AF0227" w:rsidRDefault="007F1ED1" w:rsidP="00BB507B">
            <w:pPr>
              <w:spacing w:line="240" w:lineRule="auto"/>
              <w:ind w:left="-75" w:right="-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34F23F4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E2332B7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D5F9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429C84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  <w:p w14:paraId="31F609A4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DC9FF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18F2645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2" w:type="dxa"/>
            <w:gridSpan w:val="2"/>
          </w:tcPr>
          <w:p w14:paraId="2600E0C9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ABC3DD0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C1047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8296B14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1ED1" w:rsidRPr="00AF0227" w14:paraId="2BB76216" w14:textId="77777777" w:rsidTr="00F13575">
        <w:trPr>
          <w:trHeight w:val="403"/>
        </w:trPr>
        <w:tc>
          <w:tcPr>
            <w:tcW w:w="3420" w:type="dxa"/>
            <w:shd w:val="clear" w:color="auto" w:fill="auto"/>
          </w:tcPr>
          <w:p w14:paraId="7C89AA19" w14:textId="77777777" w:rsidR="007F1ED1" w:rsidRPr="00AF0227" w:rsidRDefault="007F1ED1" w:rsidP="00BB507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484F6F74" w14:textId="77777777" w:rsidR="007F1ED1" w:rsidRPr="00AF0227" w:rsidRDefault="007F1ED1" w:rsidP="00BB507B">
            <w:pPr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09" w:type="dxa"/>
            <w:gridSpan w:val="20"/>
            <w:shd w:val="clear" w:color="auto" w:fill="auto"/>
            <w:vAlign w:val="bottom"/>
          </w:tcPr>
          <w:p w14:paraId="2A737E0C" w14:textId="77777777" w:rsidR="007F1ED1" w:rsidRPr="00AF0227" w:rsidRDefault="007F1ED1" w:rsidP="00BB50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F02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2175" w:rsidRPr="00AF0227" w14:paraId="6D0A8397" w14:textId="77777777" w:rsidTr="00F13575">
        <w:tc>
          <w:tcPr>
            <w:tcW w:w="3420" w:type="dxa"/>
            <w:shd w:val="clear" w:color="auto" w:fill="auto"/>
          </w:tcPr>
          <w:p w14:paraId="667D3790" w14:textId="06AD3E27" w:rsidR="00052175" w:rsidRPr="00AF0227" w:rsidRDefault="00052175" w:rsidP="00AD51A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965A39"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540" w:type="dxa"/>
          </w:tcPr>
          <w:p w14:paraId="0E8531FC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C97CA1" w14:textId="7A9A6E23" w:rsidR="00052175" w:rsidRPr="00AF0227" w:rsidRDefault="00052175" w:rsidP="00AD5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BF2D38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367338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EEF5D3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596841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B018630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85D3F4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0FC81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5839191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74440F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</w:tcPr>
          <w:p w14:paraId="7E63F239" w14:textId="77777777" w:rsidR="00052175" w:rsidRPr="00AF0227" w:rsidRDefault="00052175" w:rsidP="00D046E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5B5081CC" w14:textId="77777777" w:rsidR="00052175" w:rsidRPr="00AF0227" w:rsidRDefault="00052175" w:rsidP="00D046E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A904A26" w14:textId="77777777" w:rsidR="00052175" w:rsidRPr="00AF0227" w:rsidRDefault="00052175" w:rsidP="00D046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730" w:right="-9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7961E1" w14:textId="77777777" w:rsidR="00052175" w:rsidRPr="00AF0227" w:rsidRDefault="00052175" w:rsidP="00D046E4">
            <w:pPr>
              <w:pStyle w:val="acctfourfigures"/>
              <w:tabs>
                <w:tab w:val="clear" w:pos="765"/>
                <w:tab w:val="decimal" w:pos="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7ACD8EA" w14:textId="77777777" w:rsidR="00052175" w:rsidRPr="00AF0227" w:rsidRDefault="00052175" w:rsidP="00AD51A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1C5C" w:rsidRPr="00AF0227" w14:paraId="301261F7" w14:textId="77777777" w:rsidTr="00F13575">
        <w:tc>
          <w:tcPr>
            <w:tcW w:w="3420" w:type="dxa"/>
            <w:shd w:val="clear" w:color="auto" w:fill="auto"/>
          </w:tcPr>
          <w:p w14:paraId="476717FD" w14:textId="7E98CDA8" w:rsidR="000D1C5C" w:rsidRPr="00AF0227" w:rsidRDefault="000D1C5C" w:rsidP="000D1C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sz w:val="28"/>
                <w:szCs w:val="28"/>
              </w:rPr>
              <w:t>1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796827"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40" w:type="dxa"/>
          </w:tcPr>
          <w:p w14:paraId="486DE214" w14:textId="77777777" w:rsidR="000D1C5C" w:rsidRPr="00AF0227" w:rsidRDefault="000D1C5C" w:rsidP="000D1C5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10208C" w14:textId="2F1FD669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BD7A51" w14:textId="77777777" w:rsidR="000D1C5C" w:rsidRPr="00AF0227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20A5F00" w14:textId="77530166" w:rsidR="000D1C5C" w:rsidRPr="00AF0227" w:rsidRDefault="000D1C5C" w:rsidP="00320CA2">
            <w:pPr>
              <w:pStyle w:val="acctfourfigures"/>
              <w:tabs>
                <w:tab w:val="clear" w:pos="765"/>
                <w:tab w:val="decimal" w:pos="522"/>
                <w:tab w:val="decimal" w:pos="79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279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967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2EB5A37" w14:textId="77777777" w:rsidR="000D1C5C" w:rsidRPr="00AF0227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9F0DA4E" w14:textId="5C6FB711" w:rsidR="000D1C5C" w:rsidRPr="00AF0227" w:rsidRDefault="004A3AF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846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7F3B283" w14:textId="77777777" w:rsidR="000D1C5C" w:rsidRPr="00AF0227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B140CB3" w14:textId="788A1966" w:rsidR="000D1C5C" w:rsidRPr="00AF0227" w:rsidRDefault="004A3AFC" w:rsidP="000D1C5C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553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8294F" w14:textId="77777777" w:rsidR="000D1C5C" w:rsidRPr="00AF0227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495A652" w14:textId="51A93075" w:rsidR="000D1C5C" w:rsidRPr="00AF0227" w:rsidRDefault="004A3AFC" w:rsidP="000D1C5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229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1A83D6" w14:textId="77777777" w:rsidR="000D1C5C" w:rsidRPr="00AF0227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60407FBB" w14:textId="5D1ED97B" w:rsidR="000D1C5C" w:rsidRPr="00AF0227" w:rsidRDefault="004A3AFC" w:rsidP="000D1C5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622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257124B8" w14:textId="77777777" w:rsidR="000D1C5C" w:rsidRPr="00AF0227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09A5D05" w14:textId="21900296" w:rsidR="000D1C5C" w:rsidRPr="00AF0227" w:rsidRDefault="000D1C5C" w:rsidP="000D1C5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F48CE" w14:textId="77777777" w:rsidR="000D1C5C" w:rsidRPr="00AF0227" w:rsidRDefault="000D1C5C" w:rsidP="000D1C5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C8E552" w14:textId="33F30996" w:rsidR="000D1C5C" w:rsidRPr="00AF0227" w:rsidRDefault="004A3AFC" w:rsidP="008C72B0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949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A3AFC" w:rsidRPr="00AF0227" w14:paraId="1FD93ABE" w14:textId="77777777" w:rsidTr="00F13575">
        <w:tc>
          <w:tcPr>
            <w:tcW w:w="3420" w:type="dxa"/>
            <w:shd w:val="clear" w:color="auto" w:fill="auto"/>
          </w:tcPr>
          <w:p w14:paraId="4C451F24" w14:textId="77777777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0" w:type="dxa"/>
          </w:tcPr>
          <w:p w14:paraId="67D57135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2C87CD3" w14:textId="5C0CA98B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696ED7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7CDECD2" w14:textId="248D7BAA" w:rsidR="004A3AFC" w:rsidRPr="00AF0227" w:rsidRDefault="004A3AFC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12030F68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A72B777" w14:textId="26D10921" w:rsidR="004A3AFC" w:rsidRPr="00AF0227" w:rsidRDefault="004A3AFC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380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DF509ED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C8A9DB0" w14:textId="24628C10" w:rsidR="004A3AFC" w:rsidRPr="00AF0227" w:rsidRDefault="004A3AFC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06BE9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C8B6F8" w14:textId="16710A62" w:rsidR="004A3AFC" w:rsidRPr="00AF0227" w:rsidRDefault="004A3AFC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844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1FFC2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1B19E0AE" w14:textId="1FCB8EC3" w:rsidR="004A3AFC" w:rsidRPr="00AF0227" w:rsidRDefault="004A3AFC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770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4ACD2BA2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C0FB713" w14:textId="005F713F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F29D8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252A6C" w14:textId="0AB188F4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215</w:t>
            </w: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A3AFC" w:rsidRPr="00AF0227" w14:paraId="732104E6" w14:textId="77777777" w:rsidTr="004A3AFC">
        <w:tc>
          <w:tcPr>
            <w:tcW w:w="3420" w:type="dxa"/>
            <w:shd w:val="clear" w:color="auto" w:fill="auto"/>
          </w:tcPr>
          <w:p w14:paraId="48F295E0" w14:textId="77777777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40" w:type="dxa"/>
          </w:tcPr>
          <w:p w14:paraId="61B1E123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D6C8972" w14:textId="43A86E12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E1906F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36EF11A" w14:textId="70387B1D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224592C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77DC7F3" w14:textId="1107BEA2" w:rsidR="004A3AFC" w:rsidRPr="00AF0227" w:rsidRDefault="00796827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894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6C7C63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FECA3E7" w14:textId="2A59EB6F" w:rsidR="004A3AFC" w:rsidRPr="00AF0227" w:rsidRDefault="00796827" w:rsidP="00320CA2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8A8C3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84F247E" w14:textId="4D2F45FD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098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37E5F1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5E7D252B" w14:textId="485BC4B4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272" w:type="dxa"/>
            <w:gridSpan w:val="2"/>
          </w:tcPr>
          <w:p w14:paraId="0207BB91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DB34E16" w14:textId="03FEB8EC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7ACD6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13E6E7A" w14:textId="018C1090" w:rsidR="004A3AFC" w:rsidRPr="00AF0227" w:rsidRDefault="00796827" w:rsidP="00320CA2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955</w:t>
            </w:r>
          </w:p>
        </w:tc>
      </w:tr>
      <w:tr w:rsidR="004A3AFC" w:rsidRPr="00AF0227" w14:paraId="1107FC91" w14:textId="77777777" w:rsidTr="00902694">
        <w:tc>
          <w:tcPr>
            <w:tcW w:w="3420" w:type="dxa"/>
            <w:shd w:val="clear" w:color="auto" w:fill="auto"/>
          </w:tcPr>
          <w:p w14:paraId="5BE8430C" w14:textId="3F2F9E3A" w:rsidR="004A3AFC" w:rsidRPr="00AF0227" w:rsidRDefault="004A3AFC" w:rsidP="004A3A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40" w:type="dxa"/>
          </w:tcPr>
          <w:p w14:paraId="7861194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4EB4" w14:textId="116917C1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1C1DFD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6181" w14:textId="20D5FC4D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9246F9A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5DA2357" w14:textId="4C3CD8A9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C8A8384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440A9" w14:textId="55509832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167D6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971C9" w14:textId="0FEB96FA" w:rsidR="004A3AFC" w:rsidRPr="00AF0227" w:rsidRDefault="004A3AFC" w:rsidP="00320CA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9ED4DC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1458AF2D" w14:textId="5C0B9C02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514" w:right="3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14:paraId="29451C81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33B75" w14:textId="1BBDB463" w:rsidR="004A3AFC" w:rsidRPr="00AF0227" w:rsidRDefault="004A3AFC" w:rsidP="00320CA2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ECD2FF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72BCD" w14:textId="2D928AFB" w:rsidR="004A3AFC" w:rsidRPr="00AF0227" w:rsidRDefault="004A3AFC" w:rsidP="00320CA2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129</w:t>
            </w: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A3AFC" w:rsidRPr="00AF0227" w14:paraId="3F5870DC" w14:textId="77777777" w:rsidTr="004A3AFC">
        <w:tc>
          <w:tcPr>
            <w:tcW w:w="3420" w:type="dxa"/>
            <w:shd w:val="clear" w:color="auto" w:fill="auto"/>
          </w:tcPr>
          <w:p w14:paraId="46E37F66" w14:textId="0F515FB6" w:rsidR="004A3AFC" w:rsidRPr="00AF0227" w:rsidRDefault="004A3AFC" w:rsidP="004A3AF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  <w:p w14:paraId="488D7C3D" w14:textId="67F4F631" w:rsidR="004A3AFC" w:rsidRPr="00AF0227" w:rsidRDefault="004A3AFC" w:rsidP="004A3AFC">
            <w:pPr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40" w:type="dxa"/>
          </w:tcPr>
          <w:p w14:paraId="095E7F7E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6E41828" w14:textId="73F346DE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7FBB3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A3E9448" w14:textId="3B385C30" w:rsidR="004A3AFC" w:rsidRPr="00AF0227" w:rsidRDefault="004A3AFC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858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DCB83CA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38BE355" w14:textId="30A2042A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203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332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89CEC9A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72D96AE" w14:textId="43541FF0" w:rsidR="004A3AFC" w:rsidRPr="00AF0227" w:rsidRDefault="004A3AFC" w:rsidP="004A3AFC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342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A56AC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0DBC693" w14:textId="6681DDEC" w:rsidR="004A3AFC" w:rsidRPr="00AF0227" w:rsidRDefault="004A3AFC" w:rsidP="004A3AF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5DB0D2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7D131AF1" w14:textId="28D4BFFC" w:rsidR="004A3AFC" w:rsidRPr="00AF0227" w:rsidRDefault="004A3AFC" w:rsidP="004A3AF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580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702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60FD857C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8F6E2A6" w14:textId="63E78DF3" w:rsidR="004A3AFC" w:rsidRPr="00AF0227" w:rsidRDefault="004A3AFC" w:rsidP="00320CA2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129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61FD21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438BA85" w14:textId="202D2F66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338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4A3AFC" w:rsidRPr="00AF0227" w14:paraId="1401E334" w14:textId="77777777" w:rsidTr="00F13575">
        <w:tc>
          <w:tcPr>
            <w:tcW w:w="3420" w:type="dxa"/>
            <w:shd w:val="clear" w:color="auto" w:fill="auto"/>
          </w:tcPr>
          <w:p w14:paraId="3EEE7B2B" w14:textId="77777777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0" w:type="dxa"/>
          </w:tcPr>
          <w:p w14:paraId="04353F02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DF7F2E4" w14:textId="42D2583D" w:rsidR="004A3AFC" w:rsidRPr="00AF0227" w:rsidRDefault="00C82946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2DFF9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B38A90" w14:textId="4E5EC95E" w:rsidR="004A3AFC" w:rsidRPr="00AF0227" w:rsidRDefault="0027720C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11D7AB6E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9D84AC5" w14:textId="4DE9D68C" w:rsidR="004A3AFC" w:rsidRPr="00AF0227" w:rsidRDefault="0027720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9B916B3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CA88E2B" w14:textId="03888A89" w:rsidR="004A3AFC" w:rsidRPr="00AF0227" w:rsidRDefault="0027720C" w:rsidP="004A3AFC">
            <w:pPr>
              <w:pStyle w:val="acctfourfigures"/>
              <w:tabs>
                <w:tab w:val="clear" w:pos="765"/>
                <w:tab w:val="decimal" w:pos="918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015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2E9D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2B22F22" w14:textId="6E1561BB" w:rsidR="004A3AFC" w:rsidRPr="00AF0227" w:rsidRDefault="00C82946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850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C6E427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512B5382" w14:textId="26858490" w:rsidR="004A3AFC" w:rsidRPr="00AF0227" w:rsidRDefault="00C82946" w:rsidP="004A3AFC">
            <w:pPr>
              <w:pStyle w:val="acctfourfigures"/>
              <w:tabs>
                <w:tab w:val="clear" w:pos="765"/>
                <w:tab w:val="decimal" w:pos="522"/>
                <w:tab w:val="decimal" w:pos="882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525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062F7A90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667D906C" w14:textId="0AD52989" w:rsidR="004A3AFC" w:rsidRPr="00AF0227" w:rsidRDefault="00B4514A" w:rsidP="00B4514A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A5C38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50BA24" w14:textId="5F81EBBA" w:rsidR="004A3AFC" w:rsidRPr="00AF0227" w:rsidRDefault="005209C9" w:rsidP="004A3AFC">
            <w:pPr>
              <w:pStyle w:val="acctfourfigures"/>
              <w:tabs>
                <w:tab w:val="clear" w:pos="765"/>
                <w:tab w:val="decimal" w:pos="1020"/>
              </w:tabs>
              <w:spacing w:after="100" w:afterAutospacing="1" w:line="240" w:lineRule="atLeast"/>
              <w:ind w:left="-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B4514A"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338</w:t>
            </w: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A3AFC" w:rsidRPr="00AF0227" w14:paraId="60FCDE81" w14:textId="77777777" w:rsidTr="00F13575">
        <w:tc>
          <w:tcPr>
            <w:tcW w:w="3420" w:type="dxa"/>
            <w:shd w:val="clear" w:color="auto" w:fill="auto"/>
          </w:tcPr>
          <w:p w14:paraId="1A2B2728" w14:textId="78477E41" w:rsidR="004A3AFC" w:rsidRPr="00AF0227" w:rsidRDefault="004A3AFC" w:rsidP="004A3A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40" w:type="dxa"/>
          </w:tcPr>
          <w:p w14:paraId="0489F224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B1B02EE" w14:textId="1F19B878" w:rsidR="004A3AFC" w:rsidRPr="00AF0227" w:rsidRDefault="00C82946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4C329D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43E75D3" w14:textId="674587E8" w:rsidR="004A3AFC" w:rsidRPr="00AF0227" w:rsidRDefault="00796827" w:rsidP="00FE693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E2198B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</w:p>
        </w:tc>
        <w:tc>
          <w:tcPr>
            <w:tcW w:w="236" w:type="dxa"/>
          </w:tcPr>
          <w:p w14:paraId="6B3AC963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94CBB79" w14:textId="755E3040" w:rsidR="004A3AFC" w:rsidRPr="00AF0227" w:rsidRDefault="00796827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FE6932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C0E900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B768E3" w14:textId="48F92EBD" w:rsidR="004A3AFC" w:rsidRPr="00AF0227" w:rsidRDefault="00796827" w:rsidP="004A3AFC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F95AC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35DACB7" w14:textId="03A84819" w:rsidR="004A3AFC" w:rsidRPr="00AF0227" w:rsidRDefault="00E2198B" w:rsidP="00E2198B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B7E263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0874DE30" w14:textId="43FD61DD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E2198B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410</w:t>
            </w:r>
          </w:p>
        </w:tc>
        <w:tc>
          <w:tcPr>
            <w:tcW w:w="272" w:type="dxa"/>
            <w:gridSpan w:val="2"/>
          </w:tcPr>
          <w:p w14:paraId="067C9269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40977BF" w14:textId="34526B0D" w:rsidR="004A3AFC" w:rsidRPr="00AF0227" w:rsidRDefault="00796827" w:rsidP="00FE6932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FE6932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43BDA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3D01687" w14:textId="1FDAD606" w:rsidR="004A3AFC" w:rsidRPr="00AF0227" w:rsidRDefault="00796827" w:rsidP="00320CA2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E2198B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</w:tr>
      <w:tr w:rsidR="004A3AFC" w:rsidRPr="00AF0227" w14:paraId="181ACDF7" w14:textId="77777777" w:rsidTr="00F13575">
        <w:tc>
          <w:tcPr>
            <w:tcW w:w="3420" w:type="dxa"/>
            <w:shd w:val="clear" w:color="auto" w:fill="auto"/>
          </w:tcPr>
          <w:p w14:paraId="2775F97D" w14:textId="444FF9C3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40" w:type="dxa"/>
          </w:tcPr>
          <w:p w14:paraId="7828EDA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101B4" w14:textId="38C6924F" w:rsidR="004A3AFC" w:rsidRPr="00AF0227" w:rsidRDefault="00C82946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DB59A9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B197" w14:textId="20845EC9" w:rsidR="004A3AFC" w:rsidRPr="00AF0227" w:rsidRDefault="00FE6932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470" w:right="3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4A8B7CF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7A064C1" w14:textId="7EB2A898" w:rsidR="004A3AFC" w:rsidRPr="00AF0227" w:rsidRDefault="00FE6932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4610D0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FC717" w14:textId="6185D7C5" w:rsidR="004A3AFC" w:rsidRPr="00AF0227" w:rsidRDefault="00287791" w:rsidP="00FA489E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5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59AC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24A0" w14:textId="0F35940D" w:rsidR="004A3AFC" w:rsidRPr="00AF0227" w:rsidRDefault="00C82946" w:rsidP="00320CA2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8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DA07E2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636D4962" w14:textId="4C451777" w:rsidR="004A3AFC" w:rsidRPr="00AF0227" w:rsidRDefault="00C82946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514" w:right="3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14:paraId="72A51E19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9BB2" w14:textId="60F32DDA" w:rsidR="004A3AFC" w:rsidRPr="00AF0227" w:rsidRDefault="00B4514A" w:rsidP="00B4514A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596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1C3D2" w14:textId="77777777" w:rsidR="004A3AFC" w:rsidRPr="00AF0227" w:rsidRDefault="004A3AFC" w:rsidP="00320CA2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260E" w14:textId="761B1556" w:rsidR="004A3AFC" w:rsidRPr="00AF0227" w:rsidRDefault="00B4514A" w:rsidP="00B4514A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596</w:t>
            </w:r>
            <w:r w:rsidRPr="00AF022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A3AFC" w:rsidRPr="00AF0227" w14:paraId="69D2F466" w14:textId="77777777" w:rsidTr="00F13575">
        <w:tc>
          <w:tcPr>
            <w:tcW w:w="3420" w:type="dxa"/>
            <w:shd w:val="clear" w:color="auto" w:fill="auto"/>
          </w:tcPr>
          <w:p w14:paraId="575C3F57" w14:textId="7DD156C6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40" w:type="dxa"/>
          </w:tcPr>
          <w:p w14:paraId="1664AA45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6D8CE" w14:textId="34E7BBD0" w:rsidR="004A3AFC" w:rsidRPr="00AF0227" w:rsidRDefault="00C82946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E81568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9DD98" w14:textId="0EF03637" w:rsidR="004A3AFC" w:rsidRPr="00AF0227" w:rsidRDefault="00C82946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324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630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E06ED81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58A3" w14:textId="2DEAF2F5" w:rsidR="004A3AFC" w:rsidRPr="00AF0227" w:rsidRDefault="00C82946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209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9F38D7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4387E" w14:textId="71F8B7C6" w:rsidR="004A3AFC" w:rsidRPr="00AF0227" w:rsidRDefault="00C82946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080FF2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87D0C" w14:textId="7D6A63D9" w:rsidR="004A3AFC" w:rsidRPr="00AF0227" w:rsidRDefault="00C82946" w:rsidP="004A3AF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825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CC20FCC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E82A" w14:textId="2FFC04DB" w:rsidR="004A3AFC" w:rsidRPr="00AF0227" w:rsidRDefault="00C82946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580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817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</w:tcPr>
          <w:p w14:paraId="47AB7231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A10A" w14:textId="7952E473" w:rsidR="004A3AFC" w:rsidRPr="00AF0227" w:rsidRDefault="00C82946" w:rsidP="00320CA2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="000C5172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780</w:t>
            </w:r>
            <w:r w:rsidR="00320CA2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6AAF0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89CC5" w14:textId="6751A668" w:rsidR="004A3AFC" w:rsidRPr="00AF0227" w:rsidRDefault="005209C9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289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488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4A3AFC" w:rsidRPr="00AF0227" w14:paraId="207F97B2" w14:textId="77777777" w:rsidTr="00F859F6">
        <w:tc>
          <w:tcPr>
            <w:tcW w:w="3420" w:type="dxa"/>
            <w:shd w:val="clear" w:color="auto" w:fill="auto"/>
          </w:tcPr>
          <w:p w14:paraId="359718DE" w14:textId="77777777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00A1D6DE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AA6F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E34F78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CB084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ABCB6F5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4C3AA59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16AEDE7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7B06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BD99A7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8671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180"/>
              </w:tabs>
              <w:spacing w:after="100" w:afterAutospacing="1"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7E70AB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</w:tcPr>
          <w:p w14:paraId="34B5453C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92DE4F7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5AD39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3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C34736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7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FC4D9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after="100" w:afterAutospacing="1" w:line="240" w:lineRule="atLeast"/>
              <w:ind w:lef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A3AFC" w:rsidRPr="00AF0227" w14:paraId="0E510BD3" w14:textId="77777777" w:rsidTr="00F13575">
        <w:tc>
          <w:tcPr>
            <w:tcW w:w="3420" w:type="dxa"/>
            <w:shd w:val="clear" w:color="auto" w:fill="auto"/>
          </w:tcPr>
          <w:p w14:paraId="3AB222B7" w14:textId="77777777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52E8ED19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EEA9395" w14:textId="0EA97DBC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2C9172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0D4A5D9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8EB2ABB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0D32AEB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0222AD3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D1B5FE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3FD8AA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567FAA8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7AD1D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</w:tcPr>
          <w:p w14:paraId="2E890036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58D9E6D1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A78B98A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72C643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22CDE19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3AFC" w:rsidRPr="00AF0227" w14:paraId="17055AEB" w14:textId="77777777" w:rsidTr="00F13575">
        <w:trPr>
          <w:trHeight w:val="108"/>
        </w:trPr>
        <w:tc>
          <w:tcPr>
            <w:tcW w:w="3420" w:type="dxa"/>
            <w:shd w:val="clear" w:color="auto" w:fill="auto"/>
          </w:tcPr>
          <w:p w14:paraId="6A6AA6CB" w14:textId="22F8E96C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0" w:type="dxa"/>
          </w:tcPr>
          <w:p w14:paraId="30CC3333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DBA8D" w14:textId="00D0AF37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  <w:r w:rsidR="004A3AFC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3A6FEB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E442CB" w14:textId="532D7272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178</w:t>
            </w:r>
            <w:r w:rsidR="004A3AFC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236" w:type="dxa"/>
          </w:tcPr>
          <w:p w14:paraId="4BE336F8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66C09E09" w14:textId="4395603A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</w:t>
            </w:r>
            <w:r w:rsidR="004A3AFC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67BA63A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4A236" w14:textId="1BCCC826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4A3AFC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FD2B9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3ECA2" w14:textId="46A08A3B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4A3AFC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49CC21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D29008E" w14:textId="4F51AF68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="004A3AFC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901</w:t>
            </w:r>
          </w:p>
        </w:tc>
        <w:tc>
          <w:tcPr>
            <w:tcW w:w="272" w:type="dxa"/>
            <w:gridSpan w:val="2"/>
          </w:tcPr>
          <w:p w14:paraId="39071716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D761D" w14:textId="5495D06E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A3AFC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92F8A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1CEBF" w14:textId="06A9D83B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461</w:t>
            </w:r>
            <w:r w:rsidR="004A3AFC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</w:p>
        </w:tc>
      </w:tr>
      <w:tr w:rsidR="004A3AFC" w:rsidRPr="00AF0227" w14:paraId="70030DA2" w14:textId="77777777" w:rsidTr="00F13575">
        <w:tc>
          <w:tcPr>
            <w:tcW w:w="3420" w:type="dxa"/>
            <w:shd w:val="clear" w:color="auto" w:fill="auto"/>
          </w:tcPr>
          <w:p w14:paraId="0E451A33" w14:textId="7E4B7E13" w:rsidR="004A3AFC" w:rsidRPr="00AF0227" w:rsidRDefault="004A3AFC" w:rsidP="004A3A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40" w:type="dxa"/>
          </w:tcPr>
          <w:p w14:paraId="48945EB2" w14:textId="77777777" w:rsidR="004A3AFC" w:rsidRPr="00AF0227" w:rsidRDefault="004A3AFC" w:rsidP="004A3AF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ADE9D" w14:textId="4858D09B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  <w:r w:rsidR="00C82946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0AD679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2A497" w14:textId="331ACC1F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26"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146</w:t>
            </w:r>
            <w:r w:rsidR="00C82946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417</w:t>
            </w:r>
          </w:p>
        </w:tc>
        <w:tc>
          <w:tcPr>
            <w:tcW w:w="236" w:type="dxa"/>
          </w:tcPr>
          <w:p w14:paraId="16011D62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D0FB10" w14:textId="76D6D1FF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="00C82946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33C7313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766B7" w14:textId="270E590F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C82946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CC208A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0958D4" w14:textId="17042C51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C82946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A1846C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14:paraId="4B62010B" w14:textId="514F3796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1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C82946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637</w:t>
            </w:r>
          </w:p>
        </w:tc>
        <w:tc>
          <w:tcPr>
            <w:tcW w:w="272" w:type="dxa"/>
            <w:gridSpan w:val="2"/>
          </w:tcPr>
          <w:p w14:paraId="09CEECB9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C33FF" w14:textId="7C0E75F9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  <w:r w:rsidR="00C82946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39FB9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5326C4" w14:textId="5ED91559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393</w:t>
            </w:r>
            <w:r w:rsidR="00C82946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014</w:t>
            </w:r>
          </w:p>
        </w:tc>
      </w:tr>
    </w:tbl>
    <w:p w14:paraId="5AC6E5BE" w14:textId="026BA833" w:rsidR="00FB12EB" w:rsidRPr="00AB1762" w:rsidRDefault="00FB12EB" w:rsidP="00BC4731">
      <w:pPr>
        <w:pStyle w:val="ListParagraph"/>
        <w:tabs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FB12EB" w:rsidRPr="00AB1762" w:rsidSect="007F476C"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5E6D812C" w14:textId="4346C181" w:rsidR="00981BA6" w:rsidRPr="00632A7F" w:rsidRDefault="00981BA6" w:rsidP="00F435D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2A7F">
        <w:rPr>
          <w:rFonts w:ascii="Angsana New" w:hAnsi="Angsana New"/>
          <w:sz w:val="30"/>
          <w:szCs w:val="30"/>
          <w:cs/>
        </w:rPr>
        <w:lastRenderedPageBreak/>
        <w:t>ใน</w:t>
      </w:r>
      <w:r w:rsidR="00F435D0" w:rsidRPr="00632A7F">
        <w:rPr>
          <w:rFonts w:ascii="Angsana New" w:hAnsi="Angsana New" w:hint="cs"/>
          <w:sz w:val="30"/>
          <w:szCs w:val="30"/>
          <w:cs/>
        </w:rPr>
        <w:t xml:space="preserve">ปี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632A7F">
        <w:rPr>
          <w:rFonts w:ascii="Angsana New" w:hAnsi="Angsana New"/>
          <w:sz w:val="30"/>
          <w:szCs w:val="30"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กลุ่มบริษัทและบริษัทได้บันทึกรายการขาดทุนจากการด้อยค่าของสินทรัพย์จำนว</w:t>
      </w:r>
      <w:r w:rsidR="00BF39EF" w:rsidRPr="00632A7F">
        <w:rPr>
          <w:rFonts w:ascii="Angsana New" w:hAnsi="Angsana New" w:hint="cs"/>
          <w:sz w:val="30"/>
          <w:szCs w:val="30"/>
          <w:cs/>
        </w:rPr>
        <w:t xml:space="preserve">น </w:t>
      </w:r>
      <w:r w:rsidR="00796827" w:rsidRPr="00796827">
        <w:rPr>
          <w:rFonts w:ascii="Angsana New" w:hAnsi="Angsana New"/>
          <w:sz w:val="30"/>
          <w:szCs w:val="30"/>
        </w:rPr>
        <w:t>95</w:t>
      </w:r>
      <w:r w:rsidR="00BF39EF" w:rsidRPr="00632A7F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13</w:t>
      </w:r>
      <w:r w:rsidR="00BF39EF" w:rsidRPr="00632A7F">
        <w:rPr>
          <w:rFonts w:ascii="Angsana New" w:hAnsi="Angsana New"/>
          <w:sz w:val="30"/>
          <w:szCs w:val="30"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96827" w:rsidRPr="00796827">
        <w:rPr>
          <w:rFonts w:ascii="Angsana New" w:hAnsi="Angsana New"/>
          <w:sz w:val="30"/>
          <w:szCs w:val="30"/>
        </w:rPr>
        <w:t>18</w:t>
      </w:r>
      <w:r w:rsidR="00BF39EF" w:rsidRPr="00632A7F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61</w:t>
      </w:r>
      <w:r w:rsidRPr="00632A7F">
        <w:rPr>
          <w:rFonts w:ascii="Angsana New" w:hAnsi="Angsana New"/>
          <w:sz w:val="30"/>
          <w:szCs w:val="30"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 ตามลำดับ จากสินทรัพย์ที่กลุ่มบริษัทคาดว่าจะไม่ก่อให้เกิดประโยชน์ในอนาคต</w:t>
      </w:r>
    </w:p>
    <w:p w14:paraId="02803C33" w14:textId="797FE78F" w:rsidR="00981BA6" w:rsidRPr="00DD4282" w:rsidRDefault="00981BA6" w:rsidP="00B453C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76BF762" w14:textId="49C874CC" w:rsidR="00DD4282" w:rsidRDefault="00DD4282" w:rsidP="00B453C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D4282">
        <w:rPr>
          <w:rFonts w:ascii="Angsana New" w:hAnsi="Angsana New"/>
          <w:sz w:val="30"/>
          <w:szCs w:val="30"/>
          <w:cs/>
        </w:rPr>
        <w:t xml:space="preserve">ในที่ประชุมกรรมการบริษัท บี.พี.เอ.อินเตอร์เทรด จำกัด ซึ่งเป็นบริษัทย่อยของกลุ่มกิจการเมื่อวันที่ </w:t>
      </w:r>
      <w:r w:rsidR="00796827" w:rsidRPr="00796827">
        <w:rPr>
          <w:rFonts w:ascii="Angsana New" w:hAnsi="Angsana New"/>
          <w:sz w:val="30"/>
          <w:szCs w:val="30"/>
        </w:rPr>
        <w:t>25</w:t>
      </w:r>
      <w:r w:rsidRPr="00DD4282">
        <w:rPr>
          <w:rFonts w:ascii="Angsana New" w:hAnsi="Angsana New"/>
          <w:sz w:val="30"/>
          <w:szCs w:val="30"/>
        </w:rPr>
        <w:t xml:space="preserve"> </w:t>
      </w:r>
      <w:r w:rsidRPr="00DD4282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DD4282">
        <w:rPr>
          <w:rFonts w:ascii="Angsana New" w:hAnsi="Angsana New"/>
          <w:sz w:val="30"/>
          <w:szCs w:val="30"/>
        </w:rPr>
        <w:t xml:space="preserve"> </w:t>
      </w:r>
      <w:r w:rsidRPr="00DD4282">
        <w:rPr>
          <w:rFonts w:ascii="Angsana New" w:hAnsi="Angsana New"/>
          <w:sz w:val="30"/>
          <w:szCs w:val="30"/>
          <w:cs/>
        </w:rPr>
        <w:t xml:space="preserve">ได้มีมติอนุมัติให้ขายที่ดินของบริษัทซึ่งมีราคาทุน </w:t>
      </w:r>
      <w:r w:rsidR="00796827" w:rsidRPr="00796827">
        <w:rPr>
          <w:rFonts w:ascii="Angsana New" w:hAnsi="Angsana New"/>
          <w:sz w:val="30"/>
          <w:szCs w:val="30"/>
        </w:rPr>
        <w:t>35</w:t>
      </w:r>
      <w:r w:rsidRPr="00DD4282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98</w:t>
      </w:r>
      <w:r w:rsidRPr="00DD4282">
        <w:rPr>
          <w:rFonts w:ascii="Angsana New" w:hAnsi="Angsana New"/>
          <w:sz w:val="30"/>
          <w:szCs w:val="30"/>
        </w:rPr>
        <w:t xml:space="preserve"> </w:t>
      </w:r>
      <w:r w:rsidRPr="00DD4282">
        <w:rPr>
          <w:rFonts w:ascii="Angsana New" w:hAnsi="Angsana New"/>
          <w:sz w:val="30"/>
          <w:szCs w:val="30"/>
          <w:cs/>
        </w:rPr>
        <w:t xml:space="preserve">ล้านบาท ต่อมาในวันที่ </w:t>
      </w:r>
      <w:r w:rsidR="00796827" w:rsidRPr="00796827">
        <w:rPr>
          <w:rFonts w:ascii="Angsana New" w:hAnsi="Angsana New"/>
          <w:sz w:val="30"/>
          <w:szCs w:val="30"/>
        </w:rPr>
        <w:t>2</w:t>
      </w:r>
      <w:r w:rsidRPr="00DD4282">
        <w:rPr>
          <w:rFonts w:ascii="Angsana New" w:hAnsi="Angsana New"/>
          <w:sz w:val="30"/>
          <w:szCs w:val="30"/>
        </w:rPr>
        <w:t xml:space="preserve"> </w:t>
      </w:r>
      <w:r w:rsidRPr="00DD4282">
        <w:rPr>
          <w:rFonts w:ascii="Angsana New" w:hAnsi="Angsana New"/>
          <w:sz w:val="30"/>
          <w:szCs w:val="30"/>
          <w:cs/>
        </w:rPr>
        <w:t xml:space="preserve">มกราคม </w:t>
      </w:r>
      <w:r w:rsidR="00796827" w:rsidRPr="00796827">
        <w:rPr>
          <w:rFonts w:ascii="Angsana New" w:hAnsi="Angsana New"/>
          <w:sz w:val="30"/>
          <w:szCs w:val="30"/>
        </w:rPr>
        <w:t>2568</w:t>
      </w:r>
      <w:r w:rsidRPr="00DD4282">
        <w:rPr>
          <w:rFonts w:ascii="Angsana New" w:hAnsi="Angsana New"/>
          <w:sz w:val="30"/>
          <w:szCs w:val="30"/>
        </w:rPr>
        <w:t xml:space="preserve"> </w:t>
      </w:r>
      <w:r w:rsidRPr="00DD4282">
        <w:rPr>
          <w:rFonts w:ascii="Angsana New" w:hAnsi="Angsana New"/>
          <w:sz w:val="30"/>
          <w:szCs w:val="30"/>
          <w:cs/>
        </w:rPr>
        <w:t xml:space="preserve">ที่ดินดังกล่าวได้ถูกขายให้แก่บุคคลภายนอกเป็นจำนวนเงิน </w:t>
      </w:r>
      <w:r w:rsidR="00796827" w:rsidRPr="00796827">
        <w:rPr>
          <w:rFonts w:ascii="Angsana New" w:hAnsi="Angsana New"/>
          <w:sz w:val="30"/>
          <w:szCs w:val="30"/>
        </w:rPr>
        <w:t>36</w:t>
      </w:r>
      <w:r w:rsidR="00EB5B4D">
        <w:rPr>
          <w:rFonts w:ascii="Angsana New" w:hAnsi="Angsana New"/>
          <w:sz w:val="30"/>
          <w:szCs w:val="30"/>
        </w:rPr>
        <w:t xml:space="preserve"> </w:t>
      </w:r>
      <w:r w:rsidRPr="00DD4282">
        <w:rPr>
          <w:rFonts w:ascii="Angsana New" w:hAnsi="Angsana New"/>
          <w:sz w:val="30"/>
          <w:szCs w:val="30"/>
          <w:cs/>
        </w:rPr>
        <w:t>ล้านบาท</w:t>
      </w:r>
    </w:p>
    <w:p w14:paraId="0D8309FE" w14:textId="77777777" w:rsidR="00DD4282" w:rsidRPr="00DD4282" w:rsidRDefault="00DD4282" w:rsidP="00B453C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42092A23" w14:textId="6FC56352" w:rsidR="00BD70B7" w:rsidRPr="00632A7F" w:rsidRDefault="00BD70B7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632A7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36C5CCDF" w14:textId="40C11334" w:rsidR="00BD70B7" w:rsidRPr="00DD4282" w:rsidRDefault="00BD70B7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114"/>
        <w:gridCol w:w="270"/>
        <w:gridCol w:w="1170"/>
        <w:gridCol w:w="270"/>
        <w:gridCol w:w="1170"/>
      </w:tblGrid>
      <w:tr w:rsidR="00EA794A" w:rsidRPr="00632A7F" w14:paraId="337234BE" w14:textId="77777777" w:rsidTr="003F6689">
        <w:trPr>
          <w:trHeight w:val="20"/>
          <w:tblHeader/>
        </w:trPr>
        <w:tc>
          <w:tcPr>
            <w:tcW w:w="3780" w:type="dxa"/>
          </w:tcPr>
          <w:p w14:paraId="4179994D" w14:textId="1C46E8BA" w:rsidR="00EA794A" w:rsidRPr="00632A7F" w:rsidRDefault="00EA794A" w:rsidP="00010D3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520" w:type="dxa"/>
            <w:gridSpan w:val="3"/>
            <w:vAlign w:val="center"/>
          </w:tcPr>
          <w:p w14:paraId="70FAED46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632A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6D8027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10" w:type="dxa"/>
            <w:gridSpan w:val="3"/>
          </w:tcPr>
          <w:p w14:paraId="34DA3D66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632A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94A" w:rsidRPr="00632A7F" w14:paraId="1A883B55" w14:textId="77777777" w:rsidTr="003F6689">
        <w:trPr>
          <w:trHeight w:val="20"/>
          <w:tblHeader/>
        </w:trPr>
        <w:tc>
          <w:tcPr>
            <w:tcW w:w="3780" w:type="dxa"/>
          </w:tcPr>
          <w:p w14:paraId="3F5E29D3" w14:textId="6E44F4E4" w:rsidR="00EA794A" w:rsidRPr="00632A7F" w:rsidRDefault="00B57E70" w:rsidP="00010D3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A794A" w:rsidRPr="00632A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A794A"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A794A"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EA794A" w:rsidRPr="00632A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A776476" w14:textId="7BDDF0F9" w:rsidR="00EA794A" w:rsidRPr="00632A7F" w:rsidRDefault="00796827" w:rsidP="00010D39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7155D06A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042972A4" w14:textId="79ABC2B7" w:rsidR="00EA794A" w:rsidRPr="00632A7F" w:rsidRDefault="00796827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51FA211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99519F" w14:textId="1D857EC0" w:rsidR="00EA794A" w:rsidRPr="00632A7F" w:rsidRDefault="00796827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9DD2CBC" w14:textId="77777777" w:rsidR="00EA794A" w:rsidRPr="00632A7F" w:rsidRDefault="00EA794A" w:rsidP="00010D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09F851" w14:textId="1627FA8C" w:rsidR="00EA794A" w:rsidRPr="00632A7F" w:rsidRDefault="00796827" w:rsidP="00010D39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794A" w:rsidRPr="00632A7F" w14:paraId="5C3456F9" w14:textId="77777777" w:rsidTr="003F6689">
        <w:trPr>
          <w:trHeight w:val="20"/>
          <w:tblHeader/>
        </w:trPr>
        <w:tc>
          <w:tcPr>
            <w:tcW w:w="3780" w:type="dxa"/>
          </w:tcPr>
          <w:p w14:paraId="7758E1C0" w14:textId="77777777" w:rsidR="00EA794A" w:rsidRPr="00632A7F" w:rsidRDefault="00EA794A" w:rsidP="00010D39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7D97398" w14:textId="77777777" w:rsidR="00EA794A" w:rsidRPr="00632A7F" w:rsidRDefault="00EA794A" w:rsidP="00010D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32A7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AFC" w:rsidRPr="00632A7F" w14:paraId="606B4F35" w14:textId="77777777" w:rsidTr="003F6689">
        <w:trPr>
          <w:trHeight w:val="20"/>
        </w:trPr>
        <w:tc>
          <w:tcPr>
            <w:tcW w:w="3780" w:type="dxa"/>
          </w:tcPr>
          <w:p w14:paraId="2AE3552C" w14:textId="5AB23D16" w:rsidR="004A3AFC" w:rsidRPr="00632A7F" w:rsidRDefault="004A3AFC" w:rsidP="004A3AF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6E4733F3" w14:textId="63535549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29</w:t>
            </w:r>
            <w:r w:rsidR="00217788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36" w:type="dxa"/>
          </w:tcPr>
          <w:p w14:paraId="3CA0EF9B" w14:textId="77777777" w:rsidR="004A3AFC" w:rsidRPr="00632A7F" w:rsidRDefault="004A3AFC" w:rsidP="004A3AF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0514F0BE" w14:textId="695C8969" w:rsidR="004A3AFC" w:rsidRPr="00632A7F" w:rsidRDefault="00796827" w:rsidP="006D65A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10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270" w:type="dxa"/>
          </w:tcPr>
          <w:p w14:paraId="0F645DED" w14:textId="77777777" w:rsidR="004A3AFC" w:rsidRPr="00632A7F" w:rsidRDefault="004A3AFC" w:rsidP="004A3A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409B8" w14:textId="69F1059B" w:rsidR="004A3AFC" w:rsidRPr="00632A7F" w:rsidRDefault="00796827" w:rsidP="006D65A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</w:t>
            </w:r>
            <w:r w:rsidR="00217788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36A5894C" w14:textId="77777777" w:rsidR="004A3AFC" w:rsidRPr="00632A7F" w:rsidRDefault="004A3AFC" w:rsidP="004A3A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90FDF5" w14:textId="6458DDD6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4A3AFC" w:rsidRPr="00632A7F" w14:paraId="780EE3C6" w14:textId="77777777" w:rsidTr="003F6689">
        <w:trPr>
          <w:trHeight w:val="20"/>
        </w:trPr>
        <w:tc>
          <w:tcPr>
            <w:tcW w:w="3780" w:type="dxa"/>
          </w:tcPr>
          <w:p w14:paraId="7A34CA32" w14:textId="02DE5B59" w:rsidR="004A3AFC" w:rsidRPr="00632A7F" w:rsidRDefault="004A3AFC" w:rsidP="004A3AF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563DCE88" w14:textId="5D40455B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202</w:t>
            </w:r>
            <w:r w:rsidR="009E2CC4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1C2926AD" w14:textId="77777777" w:rsidR="004A3AFC" w:rsidRPr="00632A7F" w:rsidRDefault="004A3AFC" w:rsidP="004A3AF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71BD8A92" w14:textId="2E845B59" w:rsidR="004A3AFC" w:rsidRPr="00632A7F" w:rsidRDefault="00796827" w:rsidP="006D65A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106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70" w:type="dxa"/>
          </w:tcPr>
          <w:p w14:paraId="0F79E712" w14:textId="77777777" w:rsidR="004A3AFC" w:rsidRPr="00632A7F" w:rsidRDefault="004A3AFC" w:rsidP="004A3A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263E5" w14:textId="753FDE8D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77</w:t>
            </w:r>
            <w:r w:rsidR="009E2CC4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70" w:type="dxa"/>
          </w:tcPr>
          <w:p w14:paraId="3ADF3789" w14:textId="77777777" w:rsidR="004A3AFC" w:rsidRPr="00632A7F" w:rsidRDefault="004A3AFC" w:rsidP="004A3A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25977" w14:textId="415D7AB6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40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4A3AFC" w:rsidRPr="00632A7F" w14:paraId="3C15EB8F" w14:textId="77777777" w:rsidTr="003F6689">
        <w:trPr>
          <w:trHeight w:val="20"/>
        </w:trPr>
        <w:tc>
          <w:tcPr>
            <w:tcW w:w="3780" w:type="dxa"/>
          </w:tcPr>
          <w:p w14:paraId="11633E27" w14:textId="47B162C9" w:rsidR="004A3AFC" w:rsidRPr="00632A7F" w:rsidRDefault="004A3AFC" w:rsidP="004A3AF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41205" w14:textId="7536962B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36" w:type="dxa"/>
          </w:tcPr>
          <w:p w14:paraId="5F4417F7" w14:textId="77777777" w:rsidR="004A3AFC" w:rsidRPr="00632A7F" w:rsidRDefault="004A3AFC" w:rsidP="004A3AF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25849E1" w14:textId="7B5CC308" w:rsidR="004A3AFC" w:rsidRPr="00632A7F" w:rsidRDefault="00796827" w:rsidP="006D65A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20170CD7" w14:textId="77777777" w:rsidR="004A3AFC" w:rsidRPr="00632A7F" w:rsidRDefault="004A3AFC" w:rsidP="004A3A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544E40" w14:textId="15B61039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504AC54A" w14:textId="77777777" w:rsidR="004A3AFC" w:rsidRPr="00632A7F" w:rsidRDefault="004A3AFC" w:rsidP="004A3A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7F9221" w14:textId="62D256EF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4A3AFC" w:rsidRPr="00632A7F" w14:paraId="519A0455" w14:textId="77777777" w:rsidTr="003F6689">
        <w:trPr>
          <w:trHeight w:val="20"/>
        </w:trPr>
        <w:tc>
          <w:tcPr>
            <w:tcW w:w="3780" w:type="dxa"/>
          </w:tcPr>
          <w:p w14:paraId="5B3B2DA4" w14:textId="27631D75" w:rsidR="004A3AFC" w:rsidRPr="00632A7F" w:rsidRDefault="004A3AFC" w:rsidP="004A3AF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2C55F" w14:textId="019EF1C6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="009E2CC4" w:rsidRPr="00632A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36" w:type="dxa"/>
          </w:tcPr>
          <w:p w14:paraId="6A6A8A5A" w14:textId="77777777" w:rsidR="004A3AFC" w:rsidRPr="00632A7F" w:rsidRDefault="004A3AFC" w:rsidP="004A3AF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44A8B6B" w14:textId="2E001E3A" w:rsidR="004A3AFC" w:rsidRPr="006D65A2" w:rsidRDefault="00796827" w:rsidP="006D65A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4A3AFC" w:rsidRPr="006D65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0AD350DB" w14:textId="77777777" w:rsidR="004A3AFC" w:rsidRPr="00632A7F" w:rsidRDefault="004A3AFC" w:rsidP="004A3A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191E3" w14:textId="5C7889DF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 w:rsidR="009E2CC4" w:rsidRPr="00632A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6DD6915F" w14:textId="77777777" w:rsidR="004A3AFC" w:rsidRPr="00632A7F" w:rsidRDefault="004A3AFC" w:rsidP="004A3A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93D688" w14:textId="0E933566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4A3AFC" w:rsidRPr="00632A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</w:tr>
    </w:tbl>
    <w:p w14:paraId="4A0A89C8" w14:textId="115499F9" w:rsidR="00EA794A" w:rsidRPr="00DD4282" w:rsidRDefault="00EA794A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EF4E4F9" w14:textId="280D9FAC" w:rsidR="0029340E" w:rsidRPr="00632A7F" w:rsidRDefault="0029340E" w:rsidP="00BD70B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2A7F">
        <w:rPr>
          <w:rFonts w:ascii="Angsana New" w:hAnsi="Angsana New"/>
          <w:sz w:val="30"/>
          <w:szCs w:val="30"/>
          <w:cs/>
        </w:rPr>
        <w:t xml:space="preserve">ในปี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4661FF" w:rsidRPr="00632A7F">
        <w:rPr>
          <w:rFonts w:ascii="Angsana New" w:hAnsi="Angsana New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สินทรัพย์สิทธิการใช้ของ</w:t>
      </w:r>
      <w:r w:rsidR="006F291E" w:rsidRPr="00632A7F">
        <w:rPr>
          <w:rFonts w:ascii="Angsana New" w:hAnsi="Angsana New"/>
          <w:sz w:val="30"/>
          <w:szCs w:val="30"/>
          <w:cs/>
        </w:rPr>
        <w:t>กลุ่มบริษัท</w:t>
      </w:r>
      <w:r w:rsidR="007D7510" w:rsidRPr="00632A7F">
        <w:rPr>
          <w:rFonts w:ascii="Angsana New" w:hAnsi="Angsana New" w:hint="cs"/>
          <w:sz w:val="30"/>
          <w:szCs w:val="30"/>
          <w:cs/>
        </w:rPr>
        <w:t>และบริษัท</w:t>
      </w:r>
      <w:r w:rsidR="00A93679" w:rsidRPr="00632A7F">
        <w:rPr>
          <w:rFonts w:ascii="Angsana New" w:hAnsi="Angsana New" w:hint="cs"/>
          <w:sz w:val="30"/>
          <w:szCs w:val="30"/>
          <w:cs/>
        </w:rPr>
        <w:t>เพิ่มขึ้น</w:t>
      </w:r>
      <w:r w:rsidRPr="00632A7F">
        <w:rPr>
          <w:rFonts w:ascii="Angsana New" w:hAnsi="Angsana New"/>
          <w:sz w:val="30"/>
          <w:szCs w:val="30"/>
          <w:cs/>
        </w:rPr>
        <w:t>เป็นจำนว</w:t>
      </w:r>
      <w:r w:rsidR="0025411B" w:rsidRPr="00632A7F">
        <w:rPr>
          <w:rFonts w:ascii="Angsana New" w:hAnsi="Angsana New" w:hint="cs"/>
          <w:sz w:val="30"/>
          <w:szCs w:val="30"/>
          <w:cs/>
        </w:rPr>
        <w:t xml:space="preserve">น </w:t>
      </w:r>
      <w:r w:rsidR="00796827" w:rsidRPr="00796827">
        <w:rPr>
          <w:rFonts w:ascii="Angsana New" w:hAnsi="Angsana New" w:hint="cs"/>
          <w:sz w:val="30"/>
          <w:szCs w:val="30"/>
        </w:rPr>
        <w:t>115</w:t>
      </w:r>
      <w:r w:rsidR="0025411B" w:rsidRPr="00632A7F">
        <w:rPr>
          <w:rFonts w:ascii="Angsana New" w:hAnsi="Angsana New" w:hint="cs"/>
          <w:sz w:val="30"/>
          <w:szCs w:val="30"/>
          <w:cs/>
        </w:rPr>
        <w:t>.</w:t>
      </w:r>
      <w:r w:rsidR="00796827" w:rsidRPr="00796827">
        <w:rPr>
          <w:rFonts w:ascii="Angsana New" w:hAnsi="Angsana New" w:hint="cs"/>
          <w:sz w:val="30"/>
          <w:szCs w:val="30"/>
        </w:rPr>
        <w:t>71</w:t>
      </w:r>
      <w:r w:rsidR="000D1C5C" w:rsidRPr="00632A7F">
        <w:rPr>
          <w:rFonts w:ascii="Angsana New" w:hAnsi="Angsana New"/>
          <w:sz w:val="30"/>
          <w:szCs w:val="30"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 แล</w:t>
      </w:r>
      <w:r w:rsidR="0025411B" w:rsidRPr="00632A7F">
        <w:rPr>
          <w:rFonts w:ascii="Angsana New" w:hAnsi="Angsana New" w:hint="cs"/>
          <w:sz w:val="30"/>
          <w:szCs w:val="30"/>
          <w:cs/>
        </w:rPr>
        <w:t xml:space="preserve">ะ </w:t>
      </w:r>
      <w:r w:rsidR="00796827" w:rsidRPr="00796827">
        <w:rPr>
          <w:rFonts w:ascii="Angsana New" w:hAnsi="Angsana New" w:hint="cs"/>
          <w:sz w:val="30"/>
          <w:szCs w:val="30"/>
        </w:rPr>
        <w:t>61</w:t>
      </w:r>
      <w:r w:rsidR="0025411B" w:rsidRPr="00632A7F">
        <w:rPr>
          <w:rFonts w:ascii="Angsana New" w:hAnsi="Angsana New" w:hint="cs"/>
          <w:sz w:val="30"/>
          <w:szCs w:val="30"/>
          <w:cs/>
        </w:rPr>
        <w:t>.</w:t>
      </w:r>
      <w:r w:rsidR="00796827" w:rsidRPr="00796827">
        <w:rPr>
          <w:rFonts w:ascii="Angsana New" w:hAnsi="Angsana New" w:hint="cs"/>
          <w:sz w:val="30"/>
          <w:szCs w:val="30"/>
        </w:rPr>
        <w:t>29</w:t>
      </w:r>
      <w:r w:rsidR="0025411B" w:rsidRPr="00632A7F">
        <w:rPr>
          <w:rFonts w:ascii="Angsana New" w:hAnsi="Angsana New" w:hint="cs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ล้านบาทตามลำดับ</w:t>
      </w:r>
      <w:r w:rsidR="00F200F5" w:rsidRPr="00632A7F">
        <w:rPr>
          <w:rFonts w:ascii="Angsana New" w:hAnsi="Angsana New"/>
          <w:sz w:val="30"/>
          <w:szCs w:val="30"/>
        </w:rPr>
        <w:t xml:space="preserve"> </w:t>
      </w:r>
      <w:r w:rsidR="00F200F5" w:rsidRPr="00632A7F">
        <w:rPr>
          <w:rFonts w:ascii="Angsana New" w:hAnsi="Angsana New"/>
          <w:i/>
          <w:iCs/>
          <w:sz w:val="30"/>
          <w:szCs w:val="30"/>
        </w:rPr>
        <w:t>(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2566</w:t>
      </w:r>
      <w:r w:rsidR="00F200F5" w:rsidRPr="00632A7F">
        <w:rPr>
          <w:rFonts w:ascii="Angsana New" w:hAnsi="Angsana New"/>
          <w:i/>
          <w:iCs/>
          <w:sz w:val="30"/>
          <w:szCs w:val="30"/>
        </w:rPr>
        <w:t xml:space="preserve">: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14</w:t>
      </w:r>
      <w:r w:rsidR="000D1C5C" w:rsidRPr="00632A7F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44</w:t>
      </w:r>
      <w:r w:rsidR="00B5083D" w:rsidRPr="00632A7F">
        <w:rPr>
          <w:rFonts w:ascii="Angsana New" w:hAnsi="Angsana New"/>
          <w:i/>
          <w:iCs/>
          <w:sz w:val="30"/>
          <w:szCs w:val="30"/>
        </w:rPr>
        <w:t xml:space="preserve"> </w:t>
      </w:r>
      <w:r w:rsidR="00F200F5" w:rsidRPr="00632A7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17</w:t>
      </w:r>
      <w:r w:rsidR="000D1C5C" w:rsidRPr="00632A7F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63</w:t>
      </w:r>
      <w:r w:rsidR="00C73E60" w:rsidRPr="00632A7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200F5" w:rsidRPr="00632A7F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56EE088" w14:textId="7CB09CF6" w:rsidR="009411EE" w:rsidRPr="00DD4282" w:rsidRDefault="009411EE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7"/>
        <w:gridCol w:w="264"/>
        <w:gridCol w:w="7"/>
        <w:gridCol w:w="1164"/>
        <w:gridCol w:w="270"/>
        <w:gridCol w:w="1271"/>
        <w:gridCol w:w="268"/>
        <w:gridCol w:w="6"/>
        <w:gridCol w:w="986"/>
        <w:gridCol w:w="270"/>
        <w:gridCol w:w="1177"/>
      </w:tblGrid>
      <w:tr w:rsidR="00D631BB" w:rsidRPr="00632A7F" w14:paraId="20273883" w14:textId="77777777" w:rsidTr="004A3AFC">
        <w:trPr>
          <w:tblHeader/>
        </w:trPr>
        <w:tc>
          <w:tcPr>
            <w:tcW w:w="1905" w:type="pct"/>
          </w:tcPr>
          <w:p w14:paraId="6708066A" w14:textId="77777777" w:rsidR="00D631BB" w:rsidRPr="00632A7F" w:rsidRDefault="00D631BB" w:rsidP="00D631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9EAFE47" w14:textId="77777777" w:rsidR="00D631BB" w:rsidRPr="00632A7F" w:rsidRDefault="00D631BB" w:rsidP="00D631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pct"/>
            <w:gridSpan w:val="3"/>
          </w:tcPr>
          <w:p w14:paraId="0729C79B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A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68DB48AB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F7FAD46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A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31BB" w:rsidRPr="00632A7F" w14:paraId="3212BAAA" w14:textId="77777777" w:rsidTr="004A3AFC">
        <w:trPr>
          <w:tblHeader/>
        </w:trPr>
        <w:tc>
          <w:tcPr>
            <w:tcW w:w="2049" w:type="pct"/>
            <w:gridSpan w:val="2"/>
          </w:tcPr>
          <w:p w14:paraId="1BAFCA84" w14:textId="2CDC195A" w:rsidR="00D631BB" w:rsidRPr="00632A7F" w:rsidRDefault="00D631BB" w:rsidP="00D631BB">
            <w:pPr>
              <w:pStyle w:val="BodyText"/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661FF"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gridSpan w:val="2"/>
          </w:tcPr>
          <w:p w14:paraId="41F8E406" w14:textId="68848648" w:rsidR="00D631BB" w:rsidRPr="00632A7F" w:rsidRDefault="00796827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4508B42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0FB049F" w14:textId="1EF6197B" w:rsidR="00D631BB" w:rsidRPr="00632A7F" w:rsidRDefault="00796827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58ED1097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19A25FFA" w14:textId="58A126A1" w:rsidR="00D631BB" w:rsidRPr="00632A7F" w:rsidRDefault="00796827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548BB9C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2521594" w14:textId="01338D36" w:rsidR="00D631BB" w:rsidRPr="00632A7F" w:rsidRDefault="00796827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631BB" w:rsidRPr="00632A7F" w14:paraId="29B1122C" w14:textId="77777777" w:rsidTr="004A3AFC">
        <w:trPr>
          <w:tblHeader/>
        </w:trPr>
        <w:tc>
          <w:tcPr>
            <w:tcW w:w="1905" w:type="pct"/>
          </w:tcPr>
          <w:p w14:paraId="138FD4D1" w14:textId="77777777" w:rsidR="00D631BB" w:rsidRPr="00632A7F" w:rsidRDefault="00D631BB" w:rsidP="00D631B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E40D3A" w14:textId="77777777" w:rsidR="00D631BB" w:rsidRPr="00632A7F" w:rsidRDefault="00D631BB" w:rsidP="00D631B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1" w:type="pct"/>
            <w:gridSpan w:val="9"/>
          </w:tcPr>
          <w:p w14:paraId="3ADC1F7F" w14:textId="77777777" w:rsidR="00D631BB" w:rsidRPr="00632A7F" w:rsidRDefault="00D631BB" w:rsidP="00D631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2A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1BB" w:rsidRPr="00632A7F" w14:paraId="4A5EC51E" w14:textId="77777777" w:rsidTr="004A3AFC">
        <w:tc>
          <w:tcPr>
            <w:tcW w:w="1905" w:type="pct"/>
          </w:tcPr>
          <w:p w14:paraId="0912DCF5" w14:textId="079D4A58" w:rsidR="00D631BB" w:rsidRPr="00632A7F" w:rsidRDefault="00D631BB" w:rsidP="00D631B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2A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" w:type="pct"/>
          </w:tcPr>
          <w:p w14:paraId="33B3549C" w14:textId="77777777" w:rsidR="00D631BB" w:rsidRPr="00632A7F" w:rsidRDefault="00D631BB" w:rsidP="00D631B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1C1A198" w14:textId="77777777" w:rsidR="00D631BB" w:rsidRPr="00632A7F" w:rsidRDefault="00D631BB" w:rsidP="00D631BB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60EB2E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D2B2EF0" w14:textId="77777777" w:rsidR="00D631BB" w:rsidRPr="00632A7F" w:rsidRDefault="00D631BB" w:rsidP="00D631BB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B474E4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1F54883" w14:textId="77777777" w:rsidR="00D631BB" w:rsidRPr="00632A7F" w:rsidRDefault="00D631BB" w:rsidP="00D631BB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EBA2D5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FD285AA" w14:textId="77777777" w:rsidR="00D631BB" w:rsidRPr="00632A7F" w:rsidRDefault="00D631BB" w:rsidP="00D631BB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BB" w:rsidRPr="00632A7F" w14:paraId="30C57E9A" w14:textId="77777777" w:rsidTr="004A3AFC">
        <w:tc>
          <w:tcPr>
            <w:tcW w:w="1905" w:type="pct"/>
          </w:tcPr>
          <w:p w14:paraId="5A4C1D2A" w14:textId="5627F230" w:rsidR="00D631BB" w:rsidRPr="00632A7F" w:rsidRDefault="00D631BB" w:rsidP="00D631B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" w:type="pct"/>
          </w:tcPr>
          <w:p w14:paraId="3507B31E" w14:textId="77777777" w:rsidR="00D631BB" w:rsidRPr="00632A7F" w:rsidRDefault="00D631BB" w:rsidP="00D631B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36F5E18" w14:textId="77777777" w:rsidR="00D631BB" w:rsidRPr="00632A7F" w:rsidRDefault="00D631BB" w:rsidP="00D631BB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796A2D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66EB27AC" w14:textId="1230317C" w:rsidR="00D631BB" w:rsidRPr="00632A7F" w:rsidRDefault="00D631BB" w:rsidP="00D631BB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5DDDD4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A1400E2" w14:textId="77777777" w:rsidR="00D631BB" w:rsidRPr="00632A7F" w:rsidRDefault="00D631BB" w:rsidP="00D631BB">
            <w:pPr>
              <w:tabs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72A30A" w14:textId="77777777" w:rsidR="00D631BB" w:rsidRPr="00632A7F" w:rsidRDefault="00D631BB" w:rsidP="00D631B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4E56E4E" w14:textId="75BDECBE" w:rsidR="00D631BB" w:rsidRPr="00632A7F" w:rsidRDefault="00D631BB" w:rsidP="00D631BB">
            <w:pPr>
              <w:pStyle w:val="BodyText"/>
              <w:tabs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AFC" w:rsidRPr="00632A7F" w14:paraId="64D706E7" w14:textId="77777777" w:rsidTr="004A3AFC">
        <w:tc>
          <w:tcPr>
            <w:tcW w:w="1905" w:type="pct"/>
          </w:tcPr>
          <w:p w14:paraId="2396B2BD" w14:textId="3FBB6993" w:rsidR="004A3AFC" w:rsidRPr="00632A7F" w:rsidRDefault="004A3AFC" w:rsidP="004A3AFC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4" w:type="pct"/>
          </w:tcPr>
          <w:p w14:paraId="6753B980" w14:textId="77777777" w:rsidR="004A3AFC" w:rsidRPr="00632A7F" w:rsidRDefault="004A3AFC" w:rsidP="004A3AF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2005039" w14:textId="617AAAAE" w:rsidR="004A3AFC" w:rsidRPr="00632A7F" w:rsidRDefault="00796827" w:rsidP="006D65A2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4</w:t>
            </w:r>
            <w:r w:rsidR="00EA5E52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7" w:type="pct"/>
          </w:tcPr>
          <w:p w14:paraId="311263B0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9872DA2" w14:textId="5125104E" w:rsidR="004A3AFC" w:rsidRPr="00632A7F" w:rsidRDefault="00796827" w:rsidP="004A3AFC">
            <w:pPr>
              <w:tabs>
                <w:tab w:val="decimal" w:pos="88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46" w:type="pct"/>
          </w:tcPr>
          <w:p w14:paraId="41EE5966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6FE864B6" w14:textId="389ED0C1" w:rsidR="004A3AFC" w:rsidRPr="00632A7F" w:rsidRDefault="00796827" w:rsidP="004A3AFC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</w:t>
            </w:r>
            <w:r w:rsidR="00EA5E52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47" w:type="pct"/>
          </w:tcPr>
          <w:p w14:paraId="416C7EF9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4FDCD0" w14:textId="5F85765C" w:rsidR="004A3AFC" w:rsidRPr="00632A7F" w:rsidRDefault="00796827" w:rsidP="004A3AFC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EA5E52" w:rsidRPr="00632A7F" w14:paraId="0B99E5EA" w14:textId="77777777" w:rsidTr="004A3AFC">
        <w:tc>
          <w:tcPr>
            <w:tcW w:w="1905" w:type="pct"/>
          </w:tcPr>
          <w:p w14:paraId="64DEF8A0" w14:textId="7E9DA48D" w:rsidR="00EA5E52" w:rsidRPr="00632A7F" w:rsidRDefault="00EA5E52" w:rsidP="004A3AFC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4" w:type="pct"/>
          </w:tcPr>
          <w:p w14:paraId="58F50D75" w14:textId="77777777" w:rsidR="00EA5E52" w:rsidRPr="00632A7F" w:rsidRDefault="00EA5E52" w:rsidP="004A3AF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4C121A98" w14:textId="157C5B6B" w:rsidR="00EA5E52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EA5E52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6D9311EE" w14:textId="77777777" w:rsidR="00EA5E52" w:rsidRPr="00632A7F" w:rsidRDefault="00EA5E52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3E23DA10" w14:textId="0F092D65" w:rsidR="00EA5E52" w:rsidRPr="00025F32" w:rsidRDefault="00EA5E52" w:rsidP="007F0B2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5F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0071625F" w14:textId="77777777" w:rsidR="00EA5E52" w:rsidRPr="00632A7F" w:rsidRDefault="00EA5E52" w:rsidP="004A3A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18D77FBA" w14:textId="1ACD9D3D" w:rsidR="00EA5E52" w:rsidRPr="00632A7F" w:rsidRDefault="00796827" w:rsidP="004A3AFC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 w:hint="cs"/>
                <w:sz w:val="30"/>
                <w:szCs w:val="30"/>
              </w:rPr>
              <w:t>987</w:t>
            </w:r>
          </w:p>
        </w:tc>
        <w:tc>
          <w:tcPr>
            <w:tcW w:w="147" w:type="pct"/>
          </w:tcPr>
          <w:p w14:paraId="1E4BB24E" w14:textId="77777777" w:rsidR="00EA5E52" w:rsidRPr="00632A7F" w:rsidRDefault="00EA5E52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9040DFF" w14:textId="66D4DC02" w:rsidR="00EA5E52" w:rsidRPr="00025F32" w:rsidRDefault="00EA5E52" w:rsidP="007F0B2C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389" w:right="3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F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A3AFC" w:rsidRPr="00632A7F" w14:paraId="69DCB6ED" w14:textId="77777777" w:rsidTr="004A3AFC">
        <w:tc>
          <w:tcPr>
            <w:tcW w:w="1905" w:type="pct"/>
          </w:tcPr>
          <w:p w14:paraId="28E3E13B" w14:textId="3B5C2400" w:rsidR="004A3AFC" w:rsidRPr="00632A7F" w:rsidRDefault="004A3AFC" w:rsidP="004A3AFC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" w:type="pct"/>
          </w:tcPr>
          <w:p w14:paraId="4944594B" w14:textId="77777777" w:rsidR="004A3AFC" w:rsidRPr="00632A7F" w:rsidRDefault="004A3AFC" w:rsidP="004A3AF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5E226950" w14:textId="3D74FF8F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30</w:t>
            </w:r>
            <w:r w:rsidR="00EA5E52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7" w:type="pct"/>
          </w:tcPr>
          <w:p w14:paraId="692EFE72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4AE45A31" w14:textId="6C0C3E4C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16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3564F087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7C6C4601" w14:textId="77F9E5A3" w:rsidR="004A3AFC" w:rsidRPr="00632A7F" w:rsidRDefault="00796827" w:rsidP="004A3AFC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 w:hint="cs"/>
                <w:sz w:val="30"/>
                <w:szCs w:val="30"/>
              </w:rPr>
              <w:t>20</w:t>
            </w:r>
            <w:r w:rsidR="00EA5E52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147" w:type="pct"/>
          </w:tcPr>
          <w:p w14:paraId="60C681D5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A6FB0C1" w14:textId="32AF673A" w:rsidR="004A3AFC" w:rsidRPr="00632A7F" w:rsidRDefault="00796827" w:rsidP="004A3AFC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8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4A3AFC" w:rsidRPr="00632A7F" w14:paraId="524EAD11" w14:textId="77777777" w:rsidTr="004A3AFC">
        <w:tc>
          <w:tcPr>
            <w:tcW w:w="1905" w:type="pct"/>
          </w:tcPr>
          <w:p w14:paraId="02C0ECE8" w14:textId="2D6DAE1C" w:rsidR="004A3AFC" w:rsidRPr="00632A7F" w:rsidRDefault="004A3AFC" w:rsidP="004A3AFC">
            <w:pPr>
              <w:pStyle w:val="ListParagraph"/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4" w:type="pct"/>
          </w:tcPr>
          <w:p w14:paraId="3E4D2C44" w14:textId="77777777" w:rsidR="004A3AFC" w:rsidRPr="00632A7F" w:rsidRDefault="004A3AFC" w:rsidP="004A3AF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31A7F816" w14:textId="0E636C13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7" w:type="pct"/>
          </w:tcPr>
          <w:p w14:paraId="13E52422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58A7F269" w14:textId="06D91174" w:rsidR="004A3AFC" w:rsidRPr="00632A7F" w:rsidRDefault="00796827" w:rsidP="004A3AFC">
            <w:pPr>
              <w:tabs>
                <w:tab w:val="decimal" w:pos="88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6" w:type="pct"/>
          </w:tcPr>
          <w:p w14:paraId="3E0B799D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59456336" w14:textId="43F4CED9" w:rsidR="004A3AFC" w:rsidRPr="00632A7F" w:rsidRDefault="00796827" w:rsidP="004A3AFC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7" w:type="pct"/>
          </w:tcPr>
          <w:p w14:paraId="55FBED07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CC0FA4A" w14:textId="2B6BBDFC" w:rsidR="004A3AFC" w:rsidRPr="00632A7F" w:rsidRDefault="00796827" w:rsidP="004A3AFC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A3AFC" w:rsidRPr="00632A7F" w14:paraId="6B7634F3" w14:textId="77777777" w:rsidTr="004A3AFC">
        <w:tc>
          <w:tcPr>
            <w:tcW w:w="1905" w:type="pct"/>
          </w:tcPr>
          <w:p w14:paraId="2830C920" w14:textId="17FD4EEF" w:rsidR="004A3AFC" w:rsidRPr="00632A7F" w:rsidRDefault="004A3AFC" w:rsidP="004A3AF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" w:type="pct"/>
          </w:tcPr>
          <w:p w14:paraId="72A0981B" w14:textId="77777777" w:rsidR="004A3AFC" w:rsidRPr="00632A7F" w:rsidRDefault="004A3AFC" w:rsidP="004A3AF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5F82897" w14:textId="00A2137F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8</w:t>
            </w:r>
            <w:r w:rsidR="000D4369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</w:tcPr>
          <w:p w14:paraId="6C39E82B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048CA61F" w14:textId="7E81A08B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6" w:type="pct"/>
          </w:tcPr>
          <w:p w14:paraId="22CDA757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4699714C" w14:textId="618E5742" w:rsidR="004A3AFC" w:rsidRPr="00632A7F" w:rsidRDefault="00796827" w:rsidP="004A3AFC">
            <w:pPr>
              <w:tabs>
                <w:tab w:val="decimal" w:pos="620"/>
              </w:tabs>
              <w:spacing w:before="100" w:beforeAutospacing="1" w:after="100" w:afterAutospacing="1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0D4369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7" w:type="pct"/>
          </w:tcPr>
          <w:p w14:paraId="079C4F66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9EA6EB" w14:textId="09DF374C" w:rsidR="004A3AFC" w:rsidRPr="00632A7F" w:rsidRDefault="00796827" w:rsidP="004A3AFC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4A3AFC" w:rsidRPr="00632A7F" w14:paraId="420B3D70" w14:textId="77777777" w:rsidTr="004A3AFC">
        <w:trPr>
          <w:trHeight w:val="837"/>
        </w:trPr>
        <w:tc>
          <w:tcPr>
            <w:tcW w:w="1905" w:type="pct"/>
          </w:tcPr>
          <w:p w14:paraId="132E9AC2" w14:textId="6014D61F" w:rsidR="004A3AFC" w:rsidRPr="00632A7F" w:rsidRDefault="004A3AFC" w:rsidP="004A3AF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2A7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" w:type="pct"/>
          </w:tcPr>
          <w:p w14:paraId="7DF3CDFA" w14:textId="77777777" w:rsidR="004A3AFC" w:rsidRPr="00632A7F" w:rsidRDefault="004A3AFC" w:rsidP="004A3AFC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4DC9B13D" w14:textId="77777777" w:rsidR="004A3AFC" w:rsidRPr="00632A7F" w:rsidRDefault="004A3AFC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D31F74B" w14:textId="6BA22E46" w:rsidR="00B32B5D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B32B5D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7" w:type="pct"/>
          </w:tcPr>
          <w:p w14:paraId="50E8BB4E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10F836F5" w14:textId="77777777" w:rsidR="004A3AFC" w:rsidRPr="00632A7F" w:rsidRDefault="004A3AFC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B668EFC" w14:textId="669D5306" w:rsidR="004A3AFC" w:rsidRPr="00632A7F" w:rsidRDefault="00796827" w:rsidP="004A3AFC">
            <w:pPr>
              <w:tabs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6" w:type="pct"/>
          </w:tcPr>
          <w:p w14:paraId="7887FF62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0EA1361F" w14:textId="77777777" w:rsidR="004A3AFC" w:rsidRPr="00632A7F" w:rsidRDefault="004A3AFC" w:rsidP="004A3AFC">
            <w:pPr>
              <w:tabs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45D4864" w14:textId="7F178490" w:rsidR="00B32B5D" w:rsidRPr="00632A7F" w:rsidRDefault="00796827" w:rsidP="004A3AFC">
            <w:pPr>
              <w:tabs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B32B5D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7" w:type="pct"/>
          </w:tcPr>
          <w:p w14:paraId="59AEEC7C" w14:textId="77777777" w:rsidR="004A3AFC" w:rsidRPr="00632A7F" w:rsidRDefault="004A3AFC" w:rsidP="004A3AF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D075426" w14:textId="77777777" w:rsidR="004A3AFC" w:rsidRPr="00632A7F" w:rsidRDefault="004A3AFC" w:rsidP="004A3AFC">
            <w:pPr>
              <w:tabs>
                <w:tab w:val="decimal" w:pos="7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6B327D1" w14:textId="3B989602" w:rsidR="004A3AFC" w:rsidRPr="00632A7F" w:rsidRDefault="00796827" w:rsidP="004A3AFC">
            <w:pPr>
              <w:tabs>
                <w:tab w:val="decimal" w:pos="884"/>
              </w:tabs>
              <w:ind w:left="-115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4A3AFC" w:rsidRPr="00632A7F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</w:tbl>
    <w:p w14:paraId="4C1888A6" w14:textId="7734DA18" w:rsidR="0069761C" w:rsidRPr="00DD4282" w:rsidRDefault="0069761C" w:rsidP="0069761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E0EA6A" w14:textId="20892835" w:rsidR="00B40E7C" w:rsidRDefault="000A4CDB" w:rsidP="00FD0D0C">
      <w:pPr>
        <w:spacing w:after="100" w:afterAutospacing="1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2A7F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4661FF" w:rsidRPr="00632A7F">
        <w:rPr>
          <w:rFonts w:ascii="Angsana New" w:hAnsi="Angsana New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632A7F">
        <w:rPr>
          <w:rFonts w:ascii="Angsana New" w:hAnsi="Angsana New" w:hint="cs"/>
          <w:sz w:val="30"/>
          <w:szCs w:val="30"/>
          <w:cs/>
        </w:rPr>
        <w:t>ของ</w:t>
      </w:r>
      <w:r w:rsidR="006F291E" w:rsidRPr="00632A7F">
        <w:rPr>
          <w:rFonts w:ascii="Angsana New" w:hAnsi="Angsana New"/>
          <w:sz w:val="30"/>
          <w:szCs w:val="30"/>
          <w:cs/>
        </w:rPr>
        <w:t>กลุ่มบริษัท</w:t>
      </w:r>
      <w:r w:rsidR="007D7510" w:rsidRPr="00632A7F">
        <w:rPr>
          <w:rFonts w:ascii="Angsana New" w:hAnsi="Angsana New" w:hint="cs"/>
          <w:sz w:val="30"/>
          <w:szCs w:val="30"/>
          <w:cs/>
        </w:rPr>
        <w:t>และบริษัท</w:t>
      </w:r>
      <w:r w:rsidRPr="00632A7F">
        <w:rPr>
          <w:rFonts w:ascii="Angsana New" w:hAnsi="Angsana New"/>
          <w:sz w:val="30"/>
          <w:szCs w:val="30"/>
          <w:cs/>
        </w:rPr>
        <w:t xml:space="preserve"> มีจำนวน</w:t>
      </w:r>
      <w:bookmarkStart w:id="2" w:name="_Hlk118985015"/>
      <w:r w:rsidR="0023318C" w:rsidRPr="00632A7F">
        <w:rPr>
          <w:rFonts w:ascii="Angsana New" w:hAnsi="Angsana New"/>
          <w:sz w:val="30"/>
          <w:szCs w:val="30"/>
        </w:rPr>
        <w:t xml:space="preserve"> </w:t>
      </w:r>
      <w:bookmarkEnd w:id="2"/>
      <w:r w:rsidR="00796827" w:rsidRPr="00796827">
        <w:rPr>
          <w:rFonts w:ascii="Angsana New" w:hAnsi="Angsana New"/>
          <w:sz w:val="30"/>
          <w:szCs w:val="30"/>
        </w:rPr>
        <w:t>43</w:t>
      </w:r>
      <w:r w:rsidR="000D4369" w:rsidRPr="00632A7F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96</w:t>
      </w:r>
      <w:r w:rsidR="009C73AF" w:rsidRPr="00632A7F">
        <w:rPr>
          <w:rFonts w:ascii="Angsana New" w:hAnsi="Angsana New"/>
          <w:sz w:val="30"/>
          <w:szCs w:val="30"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</w:t>
      </w:r>
      <w:r w:rsidR="004661FF" w:rsidRPr="00632A7F">
        <w:rPr>
          <w:rFonts w:ascii="Angsana New" w:hAnsi="Angsana New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แล</w:t>
      </w:r>
      <w:r w:rsidR="0023318C" w:rsidRPr="00632A7F">
        <w:rPr>
          <w:rFonts w:ascii="Angsana New" w:hAnsi="Angsana New" w:hint="cs"/>
          <w:sz w:val="30"/>
          <w:szCs w:val="30"/>
          <w:cs/>
        </w:rPr>
        <w:t xml:space="preserve">ะ </w:t>
      </w:r>
      <w:r w:rsidR="00172D5E" w:rsidRPr="00632A7F">
        <w:rPr>
          <w:rFonts w:ascii="Angsana New" w:hAnsi="Angsana New"/>
          <w:sz w:val="30"/>
          <w:szCs w:val="30"/>
        </w:rPr>
        <w:t xml:space="preserve">                  </w:t>
      </w:r>
      <w:r w:rsidR="00796827" w:rsidRPr="00796827">
        <w:rPr>
          <w:rFonts w:ascii="Angsana New" w:hAnsi="Angsana New"/>
          <w:sz w:val="30"/>
          <w:szCs w:val="30"/>
        </w:rPr>
        <w:t>35</w:t>
      </w:r>
      <w:r w:rsidR="000D4369" w:rsidRPr="00632A7F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73</w:t>
      </w:r>
      <w:r w:rsidR="004661FF" w:rsidRPr="00632A7F">
        <w:rPr>
          <w:rFonts w:ascii="Angsana New" w:hAnsi="Angsana New"/>
          <w:sz w:val="30"/>
          <w:szCs w:val="30"/>
          <w:cs/>
        </w:rPr>
        <w:t xml:space="preserve"> </w:t>
      </w:r>
      <w:r w:rsidRPr="00632A7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D94E97" w:rsidRPr="00632A7F">
        <w:rPr>
          <w:rFonts w:ascii="Angsana New" w:hAnsi="Angsana New" w:hint="cs"/>
          <w:sz w:val="30"/>
          <w:szCs w:val="30"/>
          <w:cs/>
        </w:rPr>
        <w:t xml:space="preserve"> </w:t>
      </w:r>
      <w:r w:rsidR="00D94E97" w:rsidRPr="00632A7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2566</w:t>
      </w:r>
      <w:r w:rsidR="00D94E97" w:rsidRPr="00632A7F">
        <w:rPr>
          <w:rFonts w:ascii="Angsana New" w:hAnsi="Angsana New"/>
          <w:i/>
          <w:iCs/>
          <w:sz w:val="30"/>
          <w:szCs w:val="30"/>
        </w:rPr>
        <w:t xml:space="preserve">: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32</w:t>
      </w:r>
      <w:r w:rsidR="009C73AF" w:rsidRPr="00632A7F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14</w:t>
      </w:r>
      <w:r w:rsidR="00D94E97" w:rsidRPr="00632A7F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632A7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12</w:t>
      </w:r>
      <w:r w:rsidR="009C73AF" w:rsidRPr="00632A7F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17</w:t>
      </w:r>
      <w:r w:rsidR="009C73AF" w:rsidRPr="00632A7F">
        <w:rPr>
          <w:rFonts w:ascii="Angsana New" w:hAnsi="Angsana New"/>
          <w:i/>
          <w:iCs/>
          <w:sz w:val="30"/>
          <w:szCs w:val="30"/>
        </w:rPr>
        <w:t xml:space="preserve"> </w:t>
      </w:r>
      <w:r w:rsidR="00D94E97" w:rsidRPr="00632A7F">
        <w:rPr>
          <w:rFonts w:ascii="Angsana New" w:hAnsi="Angsana New" w:hint="cs"/>
          <w:i/>
          <w:iCs/>
          <w:sz w:val="30"/>
          <w:szCs w:val="30"/>
          <w:cs/>
        </w:rPr>
        <w:t>ล้านบาท ตา</w:t>
      </w:r>
      <w:r w:rsidR="00486CA8" w:rsidRPr="00632A7F">
        <w:rPr>
          <w:rFonts w:ascii="Angsana New" w:hAnsi="Angsana New" w:hint="cs"/>
          <w:i/>
          <w:iCs/>
          <w:sz w:val="30"/>
          <w:szCs w:val="30"/>
          <w:cs/>
        </w:rPr>
        <w:t>ม</w:t>
      </w:r>
      <w:r w:rsidR="00D94E97" w:rsidRPr="00632A7F">
        <w:rPr>
          <w:rFonts w:ascii="Angsana New" w:hAnsi="Angsana New" w:hint="cs"/>
          <w:i/>
          <w:iCs/>
          <w:sz w:val="30"/>
          <w:szCs w:val="30"/>
          <w:cs/>
        </w:rPr>
        <w:t>ลำดับ)</w:t>
      </w:r>
      <w:r w:rsidR="00B40E7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2292EB" w14:textId="5F4549E6" w:rsidR="00B758B6" w:rsidRPr="00C84602" w:rsidRDefault="00B758B6" w:rsidP="00067062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8460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496AE902" w14:textId="77777777" w:rsidR="00B758B6" w:rsidRPr="00AE64E3" w:rsidRDefault="00B758B6" w:rsidP="001260F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900"/>
        <w:gridCol w:w="1350"/>
        <w:gridCol w:w="270"/>
        <w:gridCol w:w="1440"/>
      </w:tblGrid>
      <w:tr w:rsidR="00400C52" w:rsidRPr="00AE64E3" w14:paraId="2FCCD99D" w14:textId="77777777" w:rsidTr="005E5D04">
        <w:trPr>
          <w:tblHeader/>
        </w:trPr>
        <w:tc>
          <w:tcPr>
            <w:tcW w:w="4050" w:type="dxa"/>
          </w:tcPr>
          <w:p w14:paraId="2579CEF1" w14:textId="77777777" w:rsidR="00400C52" w:rsidRPr="00AE64E3" w:rsidRDefault="00400C52" w:rsidP="003D3F9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4B3EA" w14:textId="77777777" w:rsidR="00400C52" w:rsidRPr="00AE64E3" w:rsidRDefault="00400C52" w:rsidP="003D3F92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76F2F8" w14:textId="77777777" w:rsidR="00400C52" w:rsidRPr="00AE64E3" w:rsidRDefault="00400C52" w:rsidP="00B758B6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6540191" w14:textId="77777777" w:rsidR="00400C52" w:rsidRPr="00AE64E3" w:rsidRDefault="00400C52" w:rsidP="00B758B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C52" w:rsidRPr="00AE64E3" w14:paraId="61BF3EC3" w14:textId="77777777" w:rsidTr="005E5D04">
        <w:trPr>
          <w:tblHeader/>
        </w:trPr>
        <w:tc>
          <w:tcPr>
            <w:tcW w:w="4050" w:type="dxa"/>
          </w:tcPr>
          <w:p w14:paraId="60C52FE1" w14:textId="77777777" w:rsidR="00400C52" w:rsidRPr="00AE64E3" w:rsidRDefault="00400C52" w:rsidP="003D3F9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AAE66" w14:textId="65228FFE" w:rsidR="00400C52" w:rsidRPr="00AE64E3" w:rsidRDefault="00400C52" w:rsidP="00B758B6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912280" w14:textId="77777777" w:rsidR="00400C52" w:rsidRPr="00AE64E3" w:rsidRDefault="00400C52" w:rsidP="003D3F9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E538C1" w14:textId="712FDE67" w:rsidR="00400C52" w:rsidRPr="00AE64E3" w:rsidRDefault="00796827" w:rsidP="003D3F9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3BF1D0E" w14:textId="77777777" w:rsidR="00400C52" w:rsidRPr="00AE64E3" w:rsidRDefault="00400C52" w:rsidP="003D3F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5CA6CDE" w14:textId="23FE9946" w:rsidR="00400C52" w:rsidRPr="00AE64E3" w:rsidRDefault="00796827" w:rsidP="003D3F9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00C52" w:rsidRPr="00AE64E3" w14:paraId="7DDA7F6D" w14:textId="77777777" w:rsidTr="005E5D04">
        <w:trPr>
          <w:tblHeader/>
        </w:trPr>
        <w:tc>
          <w:tcPr>
            <w:tcW w:w="4050" w:type="dxa"/>
          </w:tcPr>
          <w:p w14:paraId="00D7AEF0" w14:textId="77777777" w:rsidR="00400C52" w:rsidRPr="00AE64E3" w:rsidRDefault="00400C52" w:rsidP="003D3F9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D678" w14:textId="77777777" w:rsidR="00400C52" w:rsidRPr="00AE64E3" w:rsidRDefault="00400C52" w:rsidP="00B758B6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56BD04" w14:textId="77777777" w:rsidR="00400C52" w:rsidRPr="00AE64E3" w:rsidRDefault="00400C52" w:rsidP="003D3F92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1C9E3EC3" w14:textId="77777777" w:rsidR="00400C52" w:rsidRPr="00AE64E3" w:rsidRDefault="00400C52" w:rsidP="003D3F92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4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C52" w:rsidRPr="00AE64E3" w14:paraId="4FC00580" w14:textId="77777777" w:rsidTr="005E5D04">
        <w:tc>
          <w:tcPr>
            <w:tcW w:w="4050" w:type="dxa"/>
          </w:tcPr>
          <w:p w14:paraId="42576877" w14:textId="77777777" w:rsidR="00400C52" w:rsidRPr="00AE64E3" w:rsidRDefault="00400C52" w:rsidP="004B566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E4F7E6A" w14:textId="77777777" w:rsidR="00400C52" w:rsidRPr="00AE64E3" w:rsidRDefault="00400C52" w:rsidP="004B5660">
            <w:pPr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1728A" w14:textId="77777777" w:rsidR="00400C52" w:rsidRPr="00AE64E3" w:rsidRDefault="00400C52" w:rsidP="004B56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3DD4B" w14:textId="77777777" w:rsidR="00400C52" w:rsidRPr="00AE64E3" w:rsidRDefault="00400C52" w:rsidP="004B56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D52D3" w14:textId="77777777" w:rsidR="00400C52" w:rsidRPr="00AE64E3" w:rsidRDefault="00400C52" w:rsidP="004B56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EF348F" w14:textId="77777777" w:rsidR="00400C52" w:rsidRPr="00AE64E3" w:rsidRDefault="00400C52" w:rsidP="004B5660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290" w:rsidRPr="00AE64E3" w14:paraId="1EA62B62" w14:textId="77777777" w:rsidTr="005E5D04">
        <w:tc>
          <w:tcPr>
            <w:tcW w:w="4050" w:type="dxa"/>
            <w:shd w:val="clear" w:color="auto" w:fill="auto"/>
          </w:tcPr>
          <w:p w14:paraId="149FD825" w14:textId="6DCCC2CD" w:rsidR="00FE7290" w:rsidRPr="00AE64E3" w:rsidRDefault="00FE7290" w:rsidP="00FE729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และ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6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333B258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DCEF0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086F0F" w14:textId="282A7441" w:rsidR="00FE7290" w:rsidRPr="00AE64E3" w:rsidRDefault="00796827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  <w:r w:rsidR="00370972" w:rsidRPr="00AE6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</w:tcPr>
          <w:p w14:paraId="5B9949D2" w14:textId="77777777" w:rsidR="00FE7290" w:rsidRPr="00AE64E3" w:rsidRDefault="00FE7290" w:rsidP="00FE729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B1EB8C" w14:textId="36FBA23D" w:rsidR="00FE7290" w:rsidRPr="00AE64E3" w:rsidRDefault="00796827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  <w:r w:rsidR="004A3AFC"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769</w:t>
            </w:r>
          </w:p>
        </w:tc>
      </w:tr>
      <w:tr w:rsidR="00FE7290" w:rsidRPr="00AE64E3" w14:paraId="483ABE9A" w14:textId="77777777" w:rsidTr="005E5D04">
        <w:tc>
          <w:tcPr>
            <w:tcW w:w="4050" w:type="dxa"/>
          </w:tcPr>
          <w:p w14:paraId="67967B95" w14:textId="77777777" w:rsidR="00FE7290" w:rsidRPr="00AE64E3" w:rsidRDefault="00FE7290" w:rsidP="00FE729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0FF00A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7876D0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72F8D4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0D31B" w14:textId="77777777" w:rsidR="00FE7290" w:rsidRPr="00AE64E3" w:rsidRDefault="00FE7290" w:rsidP="00FE72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6F707A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290" w:rsidRPr="00AE64E3" w14:paraId="68AF989E" w14:textId="77777777" w:rsidTr="005E5D04">
        <w:tc>
          <w:tcPr>
            <w:tcW w:w="4050" w:type="dxa"/>
          </w:tcPr>
          <w:p w14:paraId="10AF0253" w14:textId="41AB51E8" w:rsidR="00FE7290" w:rsidRPr="00AE64E3" w:rsidRDefault="00FE7290" w:rsidP="00FE729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F8DE9B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0997A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8CCDDD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26A87" w14:textId="77777777" w:rsidR="00FE7290" w:rsidRPr="00AE64E3" w:rsidRDefault="00FE7290" w:rsidP="00FE72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7DB5AD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290" w:rsidRPr="00AE64E3" w14:paraId="6A7EBFC2" w14:textId="77777777" w:rsidTr="005E5D04">
        <w:tc>
          <w:tcPr>
            <w:tcW w:w="4050" w:type="dxa"/>
          </w:tcPr>
          <w:p w14:paraId="337EDF62" w14:textId="1334EC9B" w:rsidR="00FE7290" w:rsidRPr="00AE64E3" w:rsidRDefault="00FE7290" w:rsidP="00FE729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64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64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และ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E64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4E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54C815A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B2FDE" w14:textId="77777777" w:rsidR="00FE7290" w:rsidRPr="00AE64E3" w:rsidRDefault="00FE7290" w:rsidP="00FE72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806C7" w14:textId="7A3ED8BA" w:rsidR="00FE7290" w:rsidRPr="00AE64E3" w:rsidRDefault="00370972" w:rsidP="00FE72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E64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8E3CE" w14:textId="77777777" w:rsidR="00FE7290" w:rsidRPr="00AE64E3" w:rsidRDefault="00FE7290" w:rsidP="00FE72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F80257" w14:textId="3C20C0E9" w:rsidR="00FE7290" w:rsidRPr="00AE64E3" w:rsidRDefault="00FE7290" w:rsidP="00FE72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E64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7290" w:rsidRPr="00AE64E3" w14:paraId="2E7B79C3" w14:textId="77777777" w:rsidTr="005E5D04">
        <w:tc>
          <w:tcPr>
            <w:tcW w:w="4050" w:type="dxa"/>
            <w:shd w:val="clear" w:color="auto" w:fill="auto"/>
          </w:tcPr>
          <w:p w14:paraId="7116A39F" w14:textId="77777777" w:rsidR="00FE7290" w:rsidRPr="00AE64E3" w:rsidRDefault="00FE7290" w:rsidP="00FE729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900F63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AB0FED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8EAB18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6BA2B" w14:textId="77777777" w:rsidR="00FE7290" w:rsidRPr="00AE64E3" w:rsidRDefault="00FE7290" w:rsidP="00FE72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0E699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290" w:rsidRPr="00AE64E3" w14:paraId="701D1EF8" w14:textId="77777777" w:rsidTr="005E5D04">
        <w:tc>
          <w:tcPr>
            <w:tcW w:w="4050" w:type="dxa"/>
            <w:shd w:val="clear" w:color="auto" w:fill="auto"/>
          </w:tcPr>
          <w:p w14:paraId="51FB032F" w14:textId="77777777" w:rsidR="00FE7290" w:rsidRPr="00AE64E3" w:rsidRDefault="00FE7290" w:rsidP="00FE729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5B5F7A5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EA390D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9B85D5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A1B9D" w14:textId="77777777" w:rsidR="00FE7290" w:rsidRPr="00AE64E3" w:rsidRDefault="00FE7290" w:rsidP="00FE72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B22AB5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290" w:rsidRPr="00AE64E3" w14:paraId="3455F040" w14:textId="77777777" w:rsidTr="005E5D04">
        <w:tc>
          <w:tcPr>
            <w:tcW w:w="4050" w:type="dxa"/>
            <w:shd w:val="clear" w:color="auto" w:fill="auto"/>
          </w:tcPr>
          <w:p w14:paraId="2839F94B" w14:textId="06F2F869" w:rsidR="00FE7290" w:rsidRPr="00AE64E3" w:rsidRDefault="00FE7290" w:rsidP="00FE729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531D8CFC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6781D" w14:textId="77777777" w:rsidR="00FE7290" w:rsidRPr="00AE64E3" w:rsidRDefault="00FE7290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2ABED7" w14:textId="06744378" w:rsidR="00FE7290" w:rsidRPr="00AE64E3" w:rsidRDefault="00796827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  <w:r w:rsidR="00370972"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</w:tcPr>
          <w:p w14:paraId="30E7EA77" w14:textId="77777777" w:rsidR="00FE7290" w:rsidRPr="00AE64E3" w:rsidRDefault="00FE7290" w:rsidP="00FE72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C1A9F16" w14:textId="65FD3D13" w:rsidR="00FE7290" w:rsidRPr="00AE64E3" w:rsidRDefault="00796827" w:rsidP="00FE72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  <w:r w:rsidR="00FE7290" w:rsidRPr="00AE6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</w:tr>
    </w:tbl>
    <w:p w14:paraId="78C5BDDF" w14:textId="1FF3A98F" w:rsidR="00EE6899" w:rsidRPr="00AE64E3" w:rsidRDefault="00EE6899" w:rsidP="005F09EB">
      <w:pPr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16F554D7" w14:textId="77777777" w:rsidR="009051B1" w:rsidRPr="00AE64E3" w:rsidRDefault="009051B1" w:rsidP="009051B1">
      <w:pPr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ค่าความนิยมได้ถูกปันส่วนให้แก่หน่วยสินทรัพย์ที่ก่อให้เกิดเงินสด (</w:t>
      </w:r>
      <w:r w:rsidRPr="00AE64E3">
        <w:rPr>
          <w:rFonts w:asciiTheme="majorBidi" w:hAnsiTheme="majorBidi" w:cstheme="majorBidi"/>
          <w:snapToGrid w:val="0"/>
          <w:sz w:val="30"/>
          <w:szCs w:val="30"/>
          <w:lang w:eastAsia="th-TH"/>
        </w:rPr>
        <w:t>CGU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ที่ถูกกำหนดตามส่วนงานธุรกิจ </w:t>
      </w:r>
      <w:r w:rsidRPr="00AE64E3">
        <w:rPr>
          <w:rFonts w:asciiTheme="majorBidi" w:hAnsiTheme="majorBidi" w:cstheme="majorBidi"/>
          <w:snapToGrid w:val="0"/>
          <w:spacing w:val="6"/>
          <w:sz w:val="30"/>
          <w:szCs w:val="30"/>
          <w:cs/>
          <w:lang w:eastAsia="th-TH"/>
        </w:rPr>
        <w:t>ได้แก่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ส่วนงานธุรกิจที่เกี่ยวเนื่องกับผลิตภัณฑ์ก๊าซธรรมชาติ ธุรกิจให้บริการขนส่งสินค้า และธุรกิจโรงไฟฟ้าพลังงานแสงอาทิตย์</w:t>
      </w:r>
    </w:p>
    <w:p w14:paraId="5CC46C48" w14:textId="77777777" w:rsidR="009051B1" w:rsidRPr="00AE64E3" w:rsidRDefault="009051B1" w:rsidP="009051B1">
      <w:pPr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</w:p>
    <w:p w14:paraId="767AFE7D" w14:textId="5E9CAB86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E64E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 ซึ่งอ้างอิงจากงบประมาณทางการเงินครอบคลุมระยะเวลา </w:t>
      </w:r>
      <w:r w:rsidR="00796827" w:rsidRPr="0079682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5</w:t>
      </w:r>
      <w:r w:rsidR="00427913" w:rsidRPr="00AE64E3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="00BD63D3" w:rsidRPr="00AE64E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และ</w:t>
      </w:r>
      <w:r w:rsidR="00341F83" w:rsidRPr="00AE64E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796827" w:rsidRPr="0079682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17</w:t>
      </w:r>
      <w:r w:rsidRPr="00AE64E3">
        <w:rPr>
          <w:rFonts w:asciiTheme="majorBidi" w:hAnsiTheme="majorBidi" w:cstheme="majorBidi"/>
          <w:snapToGrid w:val="0"/>
          <w:spacing w:val="-2"/>
          <w:sz w:val="30"/>
          <w:szCs w:val="30"/>
          <w:lang w:val="en-GB" w:eastAsia="th-TH"/>
        </w:rPr>
        <w:t xml:space="preserve"> </w:t>
      </w:r>
      <w:r w:rsidRPr="00AE64E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ปี</w:t>
      </w:r>
      <w:r w:rsidRPr="00AE64E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ซึ่งได้รับอนุมัติจากผู้บริหาร การวัดมูลค่ายุติธรรมจัดประเภทเป็นมูลค่ายุติธรรมระดับ </w:t>
      </w:r>
      <w:r w:rsidR="00796827" w:rsidRPr="00796827">
        <w:rPr>
          <w:rFonts w:asciiTheme="majorBidi" w:hAnsiTheme="majorBidi" w:cstheme="majorBidi"/>
          <w:snapToGrid w:val="0"/>
          <w:sz w:val="30"/>
          <w:szCs w:val="30"/>
          <w:lang w:eastAsia="th-TH"/>
        </w:rPr>
        <w:t>3</w:t>
      </w:r>
    </w:p>
    <w:p w14:paraId="6781F6AC" w14:textId="77777777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7FE108A9" w14:textId="3BA95C69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อัตราคิดลดของบริษัทย่อยในกลุ่มธุรกิจที่เกี่ยวเนื่องกับผลิตภัณฑ์ก๊าซธรรมชาติ ธุรกิจให้บริการขนส่งสินค้า และโรงงานไฟฟ้าพลังงานแสงอาทิตย์เฉลี่ยอยู่ที่ร้อยละ</w:t>
      </w:r>
      <w:r w:rsidR="00796827" w:rsidRPr="00796827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ต่อปี 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</w:t>
      </w:r>
      <w:r w:rsidR="00796827" w:rsidRPr="00796827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2566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: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 ร้อยละ</w:t>
      </w:r>
      <w:r w:rsidR="00732C8D"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 w:rsidR="00796827" w:rsidRPr="00796827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8</w:t>
      </w:r>
      <w:r w:rsidR="00732C8D"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ต่อปี</w:t>
      </w:r>
      <w:r w:rsidRPr="00AE64E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)</w:t>
      </w:r>
      <w:r w:rsidRPr="00AE64E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ข้อสมมตินี้ได้ถูกใช้เพื่อการวิเคราะห์หน่วยสินทรัพย์ที่ก่อให้เกิดเงินสดภายในส่วนงานธุรกิจ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71635F9" w14:textId="77777777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A2197F4" w14:textId="77777777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64E3">
        <w:rPr>
          <w:rFonts w:asciiTheme="majorBidi" w:eastAsia="Calibri" w:hAnsiTheme="majorBidi" w:cstheme="majorBidi"/>
          <w:sz w:val="30"/>
          <w:szCs w:val="30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อัตราคิดลดที่ใช้เป็นอัตราก่อนหักภาษีที่สะท้อนถึงความเสี่ยงซึ่งเป็นลักษณะเฉพาะ ที่เกี่ยวข้องกับส่วนงานนั้น ๆ</w:t>
      </w:r>
    </w:p>
    <w:p w14:paraId="65CF4747" w14:textId="77777777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BEE4E40" w14:textId="77777777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E64E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03CD6D3" w14:textId="77777777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7C7105B8" w14:textId="32DDD2EC" w:rsidR="009051B1" w:rsidRPr="00AE64E3" w:rsidRDefault="009051B1" w:rsidP="009051B1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E64E3">
        <w:rPr>
          <w:rFonts w:asciiTheme="majorBidi" w:eastAsia="Calibri" w:hAnsiTheme="majorBidi" w:cstheme="majorBidi"/>
          <w:sz w:val="30"/>
          <w:szCs w:val="30"/>
          <w:cs/>
        </w:rPr>
        <w:t xml:space="preserve">หากข้อสมมติในการทดสอบการด้อยค่าของค่าความนิยมเปลี่ยนไป โดยประมาณการอัตราการเติบโตลดลงร้อยละ </w:t>
      </w:r>
      <w:r w:rsidR="00796827" w:rsidRPr="00796827">
        <w:rPr>
          <w:rFonts w:asciiTheme="majorBidi" w:eastAsia="Calibri" w:hAnsiTheme="majorBidi" w:cstheme="majorBidi"/>
          <w:sz w:val="30"/>
          <w:szCs w:val="30"/>
        </w:rPr>
        <w:t>1</w:t>
      </w:r>
      <w:r w:rsidRPr="00AE64E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หรืออัตราคิดลดเพิ่มขึ้นร้อยละ </w:t>
      </w:r>
      <w:r w:rsidR="00796827" w:rsidRPr="00796827">
        <w:rPr>
          <w:rFonts w:asciiTheme="majorBidi" w:eastAsia="Calibri" w:hAnsiTheme="majorBidi" w:cstheme="majorBidi"/>
          <w:sz w:val="30"/>
          <w:szCs w:val="30"/>
        </w:rPr>
        <w:t>1</w:t>
      </w:r>
      <w:r w:rsidRPr="00AE64E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ก็จะยังคงไม่มีค่าเผื่อการด้อยค่าของค่าความนิยม  </w:t>
      </w:r>
    </w:p>
    <w:p w14:paraId="04AC35DF" w14:textId="77777777" w:rsidR="00251B81" w:rsidRPr="00AB1762" w:rsidRDefault="00251B81" w:rsidP="00C444A7">
      <w:pPr>
        <w:ind w:left="540"/>
        <w:jc w:val="thaiDistribute"/>
        <w:rPr>
          <w:rFonts w:ascii="Angsana New" w:eastAsia="Calibri" w:hAnsi="Angsana New"/>
          <w:sz w:val="28"/>
          <w:szCs w:val="28"/>
          <w:cs/>
        </w:rPr>
        <w:sectPr w:rsidR="00251B81" w:rsidRPr="00AB1762" w:rsidSect="00586A38">
          <w:pgSz w:w="11906" w:h="16838" w:code="9"/>
          <w:pgMar w:top="1440" w:right="1196" w:bottom="720" w:left="1080" w:header="709" w:footer="578" w:gutter="0"/>
          <w:cols w:space="720"/>
        </w:sectPr>
      </w:pPr>
    </w:p>
    <w:p w14:paraId="420304BF" w14:textId="3F687985" w:rsidR="00524413" w:rsidRPr="00A14DB3" w:rsidRDefault="00437D55" w:rsidP="005E3088">
      <w:pPr>
        <w:pStyle w:val="ListParagraph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A14DB3">
        <w:rPr>
          <w:rFonts w:ascii="Angsana New" w:hAnsi="Angsana New"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13F6B49B" w14:textId="77777777" w:rsidR="00391A7F" w:rsidRPr="00093089" w:rsidRDefault="00391A7F" w:rsidP="00391A7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36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417"/>
        <w:gridCol w:w="809"/>
        <w:gridCol w:w="1238"/>
        <w:gridCol w:w="241"/>
        <w:gridCol w:w="1087"/>
        <w:gridCol w:w="240"/>
        <w:gridCol w:w="1068"/>
        <w:gridCol w:w="270"/>
        <w:gridCol w:w="990"/>
      </w:tblGrid>
      <w:tr w:rsidR="00CA1D19" w:rsidRPr="00AF0227" w14:paraId="63CAA716" w14:textId="77777777" w:rsidTr="00721CC7">
        <w:trPr>
          <w:tblHeader/>
        </w:trPr>
        <w:tc>
          <w:tcPr>
            <w:tcW w:w="3417" w:type="dxa"/>
          </w:tcPr>
          <w:p w14:paraId="7A7B6B7B" w14:textId="77777777" w:rsidR="00421EDE" w:rsidRPr="00AF0227" w:rsidRDefault="00421EDE" w:rsidP="0004051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BD75155" w14:textId="77777777" w:rsidR="00421EDE" w:rsidRPr="00AF0227" w:rsidRDefault="00421EDE" w:rsidP="0004051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66" w:type="dxa"/>
            <w:gridSpan w:val="3"/>
          </w:tcPr>
          <w:p w14:paraId="3E580943" w14:textId="77777777" w:rsidR="00421EDE" w:rsidRPr="00AF0227" w:rsidRDefault="00421EDE" w:rsidP="00AE524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2683205" w14:textId="77777777" w:rsidR="00421EDE" w:rsidRPr="00AF0227" w:rsidRDefault="00421EDE" w:rsidP="00040512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28" w:type="dxa"/>
            <w:gridSpan w:val="3"/>
          </w:tcPr>
          <w:p w14:paraId="0253CC20" w14:textId="77777777" w:rsidR="00421EDE" w:rsidRPr="00AF0227" w:rsidRDefault="00421EDE" w:rsidP="00AE524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AF022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A1D19" w:rsidRPr="00AF0227" w14:paraId="7BFA8B91" w14:textId="77777777" w:rsidTr="00721CC7">
        <w:trPr>
          <w:tblHeader/>
        </w:trPr>
        <w:tc>
          <w:tcPr>
            <w:tcW w:w="3417" w:type="dxa"/>
          </w:tcPr>
          <w:p w14:paraId="7078F16D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AD2CBCB" w14:textId="77777777" w:rsidR="00846C84" w:rsidRPr="00AF0227" w:rsidRDefault="00846C84" w:rsidP="001379C9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3E12BD9" w14:textId="2993989E" w:rsidR="00846C84" w:rsidRPr="00AF0227" w:rsidRDefault="00796827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05BFC78" w14:textId="77777777" w:rsidR="00846C84" w:rsidRPr="00AF0227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F1833A" w14:textId="4940367B" w:rsidR="00846C84" w:rsidRPr="00AF0227" w:rsidRDefault="00796827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234416AC" w14:textId="77777777" w:rsidR="00846C84" w:rsidRPr="00AF0227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6268CB8" w14:textId="6770F97A" w:rsidR="00846C84" w:rsidRPr="00AF0227" w:rsidRDefault="00796827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F12638" w14:textId="77777777" w:rsidR="00846C84" w:rsidRPr="00AF0227" w:rsidRDefault="00846C84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53EEBD" w14:textId="493DD884" w:rsidR="00846C84" w:rsidRPr="00AF0227" w:rsidRDefault="00796827" w:rsidP="00846C84">
            <w:pPr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46C84" w:rsidRPr="00AF0227" w14:paraId="53130A49" w14:textId="77777777" w:rsidTr="00721CC7">
        <w:trPr>
          <w:tblHeader/>
        </w:trPr>
        <w:tc>
          <w:tcPr>
            <w:tcW w:w="3417" w:type="dxa"/>
          </w:tcPr>
          <w:p w14:paraId="55C941BF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24EC10D5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0F4E8A0F" w14:textId="77777777" w:rsidR="00846C84" w:rsidRPr="00AF0227" w:rsidRDefault="00846C84" w:rsidP="00846C84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D19" w:rsidRPr="00AF0227" w14:paraId="2590782C" w14:textId="77777777" w:rsidTr="00721CC7">
        <w:tc>
          <w:tcPr>
            <w:tcW w:w="3417" w:type="dxa"/>
          </w:tcPr>
          <w:p w14:paraId="1C7E6C23" w14:textId="77777777" w:rsidR="00846C84" w:rsidRPr="00AF0227" w:rsidRDefault="00846C84" w:rsidP="00464335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9" w:type="dxa"/>
          </w:tcPr>
          <w:p w14:paraId="3907377C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E84F6F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F3C48CA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6C143B4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F4F0D75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6C41CC4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06E2F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DFD8E5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AF0227" w14:paraId="3EA487C6" w14:textId="77777777" w:rsidTr="00721CC7">
        <w:tc>
          <w:tcPr>
            <w:tcW w:w="3417" w:type="dxa"/>
          </w:tcPr>
          <w:p w14:paraId="325F058E" w14:textId="77777777" w:rsidR="00846C84" w:rsidRPr="00AF0227" w:rsidRDefault="00846C84" w:rsidP="00464335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9" w:type="dxa"/>
          </w:tcPr>
          <w:p w14:paraId="0264DCB3" w14:textId="77777777" w:rsidR="00846C84" w:rsidRPr="00AF0227" w:rsidRDefault="00846C84" w:rsidP="00846C8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7376C5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2A0692A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6EEF5BED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A693F9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487A17B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AC66C" w14:textId="77777777" w:rsidR="00846C84" w:rsidRPr="00AF0227" w:rsidRDefault="00846C84" w:rsidP="00846C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AF5CD" w14:textId="77777777" w:rsidR="00846C84" w:rsidRPr="00AF0227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AFC" w:rsidRPr="00AF0227" w14:paraId="290021AF" w14:textId="77777777" w:rsidTr="00721CC7">
        <w:trPr>
          <w:trHeight w:val="758"/>
        </w:trPr>
        <w:tc>
          <w:tcPr>
            <w:tcW w:w="3417" w:type="dxa"/>
          </w:tcPr>
          <w:p w14:paraId="3E53413F" w14:textId="77777777" w:rsidR="004A3AFC" w:rsidRPr="00AF0227" w:rsidRDefault="004A3AFC" w:rsidP="004A3AFC">
            <w:pPr>
              <w:tabs>
                <w:tab w:val="left" w:pos="342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เงินกู้ยืมระยะสั้นจากบุคคลหรือกิจการ</w:t>
            </w:r>
          </w:p>
          <w:p w14:paraId="28229387" w14:textId="79DEA327" w:rsidR="004A3AFC" w:rsidRPr="00AF0227" w:rsidRDefault="00AE64E3" w:rsidP="00567630">
            <w:pPr>
              <w:tabs>
                <w:tab w:val="left" w:pos="162"/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A3AFC" w:rsidRPr="00AF022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="00C921CF" w:rsidRPr="00AF02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09" w:type="dxa"/>
          </w:tcPr>
          <w:p w14:paraId="51825CF0" w14:textId="77777777" w:rsidR="004A3AFC" w:rsidRPr="00AF0227" w:rsidRDefault="004A3AFC" w:rsidP="004A3A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1343430" w14:textId="06988959" w:rsidR="004A3AFC" w:rsidRPr="00AF0227" w:rsidRDefault="00796827" w:rsidP="004A3AFC">
            <w:pPr>
              <w:pStyle w:val="BodyText"/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796827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1AC2D67A" w14:textId="5D6A6236" w:rsidR="004A3AFC" w:rsidRPr="00AF0227" w:rsidRDefault="00154F62" w:rsidP="00154F62">
            <w:pPr>
              <w:pStyle w:val="acctfourfigures"/>
              <w:tabs>
                <w:tab w:val="clear" w:pos="765"/>
              </w:tabs>
              <w:spacing w:line="240" w:lineRule="atLeast"/>
              <w:ind w:left="-510" w:right="29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FAAD346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777ECD0" w14:textId="0D2D84F6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  <w:r w:rsidR="004A3AFC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240" w:type="dxa"/>
          </w:tcPr>
          <w:p w14:paraId="6EC4ACDE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A28C187" w14:textId="394FBE6F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154F62"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58951BB4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54A30D" w14:textId="2749356B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233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</w:tr>
      <w:tr w:rsidR="004A3AFC" w:rsidRPr="00AF0227" w14:paraId="01D087BC" w14:textId="77777777" w:rsidTr="00721CC7">
        <w:tc>
          <w:tcPr>
            <w:tcW w:w="3417" w:type="dxa"/>
          </w:tcPr>
          <w:p w14:paraId="05190913" w14:textId="77777777" w:rsidR="004A3AFC" w:rsidRPr="00AF0227" w:rsidRDefault="004A3AFC" w:rsidP="004A3AFC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C7DD0DB" w14:textId="77777777" w:rsidR="004A3AFC" w:rsidRPr="00AF0227" w:rsidRDefault="004A3AFC" w:rsidP="004A3A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C228D0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0A4A9CD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812E93B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8A220C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649073E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7AA0A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333DA4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AFC" w:rsidRPr="00AF0227" w14:paraId="4D13B042" w14:textId="77777777" w:rsidTr="00721CC7">
        <w:trPr>
          <w:trHeight w:val="254"/>
        </w:trPr>
        <w:tc>
          <w:tcPr>
            <w:tcW w:w="3417" w:type="dxa"/>
          </w:tcPr>
          <w:p w14:paraId="37F3F1E4" w14:textId="77777777" w:rsidR="004A3AFC" w:rsidRPr="00AF0227" w:rsidRDefault="004A3AFC" w:rsidP="004A3AFC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24939352" w14:textId="77777777" w:rsidR="004A3AFC" w:rsidRPr="00AF0227" w:rsidRDefault="004A3AFC" w:rsidP="004A3A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8772F3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351BD08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1CD8CD5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5A0B8AB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D9819E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E49DE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4775B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3AFC" w:rsidRPr="00AF0227" w14:paraId="5AA331CE" w14:textId="77777777" w:rsidTr="00721CC7">
        <w:tc>
          <w:tcPr>
            <w:tcW w:w="3417" w:type="dxa"/>
          </w:tcPr>
          <w:p w14:paraId="075D9FCF" w14:textId="77777777" w:rsidR="004A3AFC" w:rsidRPr="00AF0227" w:rsidRDefault="004A3AFC" w:rsidP="004A3AFC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9" w:type="dxa"/>
          </w:tcPr>
          <w:p w14:paraId="2DC874C8" w14:textId="77777777" w:rsidR="004A3AFC" w:rsidRPr="00AF0227" w:rsidRDefault="004A3AFC" w:rsidP="004A3A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34F96A" w14:textId="513818EB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B014F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396</w:t>
            </w:r>
            <w:r w:rsidR="00FB014F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</w:p>
        </w:tc>
        <w:tc>
          <w:tcPr>
            <w:tcW w:w="241" w:type="dxa"/>
          </w:tcPr>
          <w:p w14:paraId="515152C4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E0FB66" w14:textId="64F42843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358</w:t>
            </w:r>
          </w:p>
        </w:tc>
        <w:tc>
          <w:tcPr>
            <w:tcW w:w="240" w:type="dxa"/>
          </w:tcPr>
          <w:p w14:paraId="4D195BDC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E5DEA9" w14:textId="36CDD787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B014F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="00FB014F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595</w:t>
            </w:r>
          </w:p>
        </w:tc>
        <w:tc>
          <w:tcPr>
            <w:tcW w:w="270" w:type="dxa"/>
          </w:tcPr>
          <w:p w14:paraId="6D9BEE21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0B680B" w14:textId="39BF211C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A3AFC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  <w:r w:rsidR="004A3AFC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358</w:t>
            </w:r>
          </w:p>
        </w:tc>
      </w:tr>
      <w:tr w:rsidR="004A3AFC" w:rsidRPr="00AF0227" w14:paraId="22E3ABCE" w14:textId="77777777" w:rsidTr="00721CC7">
        <w:tc>
          <w:tcPr>
            <w:tcW w:w="3417" w:type="dxa"/>
          </w:tcPr>
          <w:p w14:paraId="7BAEA6BC" w14:textId="77777777" w:rsidR="004A3AFC" w:rsidRPr="00AF0227" w:rsidRDefault="004A3AFC" w:rsidP="004A3AFC">
            <w:pPr>
              <w:tabs>
                <w:tab w:val="left" w:pos="554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  <w:p w14:paraId="41BA9470" w14:textId="2A1D83DE" w:rsidR="004A3AFC" w:rsidRPr="00AF0227" w:rsidRDefault="00AE64E3" w:rsidP="00BE69B5">
            <w:pPr>
              <w:tabs>
                <w:tab w:val="left" w:pos="347"/>
                <w:tab w:val="left" w:pos="554"/>
              </w:tabs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A3AFC" w:rsidRPr="00AF022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9" w:type="dxa"/>
          </w:tcPr>
          <w:p w14:paraId="2DDD560B" w14:textId="77777777" w:rsidR="004A3AFC" w:rsidRPr="00AF0227" w:rsidRDefault="004A3AFC" w:rsidP="004A3AF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3AB72B" w14:textId="09CDA5C2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  <w:r w:rsidR="002F0F45" w:rsidRPr="002F0F4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572</w:t>
            </w:r>
          </w:p>
        </w:tc>
        <w:tc>
          <w:tcPr>
            <w:tcW w:w="241" w:type="dxa"/>
          </w:tcPr>
          <w:p w14:paraId="2A91B7ED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349C7A1" w14:textId="48023D15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 w:rsidR="004A3AFC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240" w:type="dxa"/>
          </w:tcPr>
          <w:p w14:paraId="307C3EBC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7F8492" w14:textId="15E8C4D0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="00FE787E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747</w:t>
            </w:r>
          </w:p>
        </w:tc>
        <w:tc>
          <w:tcPr>
            <w:tcW w:w="270" w:type="dxa"/>
          </w:tcPr>
          <w:p w14:paraId="1C0D9973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C4A466" w14:textId="051483F1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  <w:r w:rsidR="004A3AFC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627</w:t>
            </w:r>
          </w:p>
        </w:tc>
      </w:tr>
      <w:tr w:rsidR="004A3AFC" w:rsidRPr="00AF0227" w14:paraId="3132860F" w14:textId="77777777" w:rsidTr="00721CC7">
        <w:tc>
          <w:tcPr>
            <w:tcW w:w="3417" w:type="dxa"/>
          </w:tcPr>
          <w:p w14:paraId="1342D402" w14:textId="77777777" w:rsidR="004A3AFC" w:rsidRPr="00AF0227" w:rsidRDefault="004A3AFC" w:rsidP="004A3AFC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05CBFFDC" w14:textId="77777777" w:rsidR="004A3AFC" w:rsidRPr="00AF0227" w:rsidRDefault="004A3AFC" w:rsidP="004A3AFC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E23580F" w14:textId="42B8DF71" w:rsidR="004A3AFC" w:rsidRPr="00AF0227" w:rsidRDefault="007D39AF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2CF6400C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03C4ED" w14:textId="1103F94C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1A6BD9E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4C54A9D" w14:textId="184AB860" w:rsidR="004A3AFC" w:rsidRPr="00AF0227" w:rsidRDefault="00FE787E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CC3862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9BEF28" w14:textId="174BC11E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169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3AFC" w:rsidRPr="00AF0227" w14:paraId="43F4936D" w14:textId="77777777" w:rsidTr="00721CC7">
        <w:tc>
          <w:tcPr>
            <w:tcW w:w="3417" w:type="dxa"/>
          </w:tcPr>
          <w:p w14:paraId="7A4DAD96" w14:textId="77777777" w:rsidR="004A3AFC" w:rsidRPr="00AF0227" w:rsidRDefault="004A3AFC" w:rsidP="004A3AFC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11093FEB" w14:textId="77777777" w:rsidR="004A3AFC" w:rsidRPr="00AF0227" w:rsidRDefault="004A3AFC" w:rsidP="004A3AFC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AE5C78E" w14:textId="4AEF56D1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  <w:r w:rsidR="004B23BC" w:rsidRPr="004B23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841</w:t>
            </w:r>
          </w:p>
        </w:tc>
        <w:tc>
          <w:tcPr>
            <w:tcW w:w="241" w:type="dxa"/>
          </w:tcPr>
          <w:p w14:paraId="4C255A5E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08A270" w14:textId="28C3AB5A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189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</w:p>
        </w:tc>
        <w:tc>
          <w:tcPr>
            <w:tcW w:w="240" w:type="dxa"/>
          </w:tcPr>
          <w:p w14:paraId="764C77CE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E9D00DC" w14:textId="7557748A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  <w:r w:rsidR="00FE787E"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1836EED6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754569" w14:textId="3EE30B2D" w:rsidR="004A3AFC" w:rsidRPr="00AF0227" w:rsidRDefault="00796827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="004A3AFC"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458</w:t>
            </w:r>
          </w:p>
        </w:tc>
      </w:tr>
      <w:tr w:rsidR="004A3AFC" w:rsidRPr="00AF0227" w14:paraId="48C33D98" w14:textId="77777777" w:rsidTr="008D1844">
        <w:tc>
          <w:tcPr>
            <w:tcW w:w="3417" w:type="dxa"/>
          </w:tcPr>
          <w:p w14:paraId="18C8A4FA" w14:textId="77777777" w:rsidR="004A3AFC" w:rsidRPr="00AF0227" w:rsidRDefault="004A3AFC" w:rsidP="004A3AFC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646DBF45" w14:textId="77777777" w:rsidR="004A3AFC" w:rsidRPr="00AF0227" w:rsidRDefault="004A3AFC" w:rsidP="004A3AFC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14F9999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5C47320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C8165B9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282E8B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F8E5726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B21FAD" w14:textId="77777777" w:rsidR="004A3AFC" w:rsidRPr="00AF0227" w:rsidRDefault="004A3AFC" w:rsidP="004A3AF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7605A5" w14:textId="77777777" w:rsidR="004A3AFC" w:rsidRPr="00AF0227" w:rsidRDefault="004A3AFC" w:rsidP="004A3A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A64" w:rsidRPr="00AF0227" w14:paraId="778BCE6A" w14:textId="77777777" w:rsidTr="008D1844">
        <w:tc>
          <w:tcPr>
            <w:tcW w:w="3417" w:type="dxa"/>
          </w:tcPr>
          <w:p w14:paraId="1583230A" w14:textId="51850F8D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09" w:type="dxa"/>
          </w:tcPr>
          <w:p w14:paraId="62E3EAB5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CB004CF" w14:textId="0E84A056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="00381A64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241" w:type="dxa"/>
          </w:tcPr>
          <w:p w14:paraId="67B557FB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2FD2FC5" w14:textId="046258E8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left="-510" w:right="29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361E6E83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882582E" w14:textId="703B9F8A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="00381A64" w:rsidRPr="00AF02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270" w:type="dxa"/>
          </w:tcPr>
          <w:p w14:paraId="4B7DA637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5E6D17" w14:textId="2B79B14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left="-510" w:right="2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81A64" w:rsidRPr="00AF0227" w14:paraId="664AA2A7" w14:textId="77777777" w:rsidTr="008D1844">
        <w:tc>
          <w:tcPr>
            <w:tcW w:w="3417" w:type="dxa"/>
          </w:tcPr>
          <w:p w14:paraId="1401DECD" w14:textId="5754CD15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</w:t>
            </w:r>
          </w:p>
          <w:p w14:paraId="051EC1F8" w14:textId="188D7B71" w:rsidR="00381A64" w:rsidRPr="00AF0227" w:rsidRDefault="00AE64E3" w:rsidP="00BE69B5">
            <w:pPr>
              <w:tabs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81A64" w:rsidRPr="00AF0227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809" w:type="dxa"/>
          </w:tcPr>
          <w:p w14:paraId="08040118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CAA9976" w14:textId="0C58F2CE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241" w:type="dxa"/>
          </w:tcPr>
          <w:p w14:paraId="57CE0FFE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7487218" w14:textId="6770E4C9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096</w:t>
            </w:r>
          </w:p>
        </w:tc>
        <w:tc>
          <w:tcPr>
            <w:tcW w:w="240" w:type="dxa"/>
          </w:tcPr>
          <w:p w14:paraId="514DCEFF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10AE308" w14:textId="5D1B8F18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</w:tcPr>
          <w:p w14:paraId="09B46DF2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EA8DB1" w14:textId="07155B6A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810</w:t>
            </w:r>
          </w:p>
        </w:tc>
      </w:tr>
      <w:tr w:rsidR="00381A64" w:rsidRPr="00AF0227" w14:paraId="3C726E62" w14:textId="77777777" w:rsidTr="00721CC7">
        <w:tc>
          <w:tcPr>
            <w:tcW w:w="3417" w:type="dxa"/>
          </w:tcPr>
          <w:p w14:paraId="584EDB53" w14:textId="77777777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09" w:type="dxa"/>
          </w:tcPr>
          <w:p w14:paraId="6440E640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E230E" w14:textId="544CDB1F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4B23BC" w:rsidRPr="004B23B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758</w:t>
            </w:r>
            <w:r w:rsidR="004B23BC" w:rsidRPr="004B23B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41" w:type="dxa"/>
          </w:tcPr>
          <w:p w14:paraId="0723A8F4" w14:textId="77777777" w:rsidR="00381A64" w:rsidRPr="00AF0227" w:rsidRDefault="00381A64" w:rsidP="00381A64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5C73" w14:textId="09EF3ECD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926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40" w:type="dxa"/>
          </w:tcPr>
          <w:p w14:paraId="14889061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7A298" w14:textId="180AA8D7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154F62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684</w:t>
            </w:r>
            <w:r w:rsidR="00154F62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70" w:type="dxa"/>
          </w:tcPr>
          <w:p w14:paraId="63C57463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EBA2" w14:textId="306B3FB9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883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746</w:t>
            </w:r>
          </w:p>
        </w:tc>
      </w:tr>
      <w:tr w:rsidR="00381A64" w:rsidRPr="00AF0227" w14:paraId="32BF082B" w14:textId="77777777" w:rsidTr="00721CC7">
        <w:tc>
          <w:tcPr>
            <w:tcW w:w="3417" w:type="dxa"/>
          </w:tcPr>
          <w:p w14:paraId="0D0178DA" w14:textId="77777777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0C85EF1B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932A339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6AC6EF6" w14:textId="77777777" w:rsidR="00381A64" w:rsidRPr="00AF0227" w:rsidRDefault="00381A64" w:rsidP="00381A64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29C87B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6DFCECEC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B1A1C90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C6797B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2F543B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81A64" w:rsidRPr="00AF0227" w14:paraId="0F282254" w14:textId="77777777" w:rsidTr="00721CC7">
        <w:tc>
          <w:tcPr>
            <w:tcW w:w="3417" w:type="dxa"/>
          </w:tcPr>
          <w:p w14:paraId="65A91DF5" w14:textId="77777777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9" w:type="dxa"/>
          </w:tcPr>
          <w:p w14:paraId="26ED4313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32EDB7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D6800F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AFBC5F1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7E5B08E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B2F0C2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B0CA8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15C20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F62" w:rsidRPr="00AF0227" w14:paraId="59633A48" w14:textId="77777777" w:rsidTr="00721CC7">
        <w:tc>
          <w:tcPr>
            <w:tcW w:w="3417" w:type="dxa"/>
          </w:tcPr>
          <w:p w14:paraId="2F817A49" w14:textId="04987402" w:rsidR="00154F62" w:rsidRPr="00AF0227" w:rsidRDefault="00154F62" w:rsidP="00154F62">
            <w:pPr>
              <w:pStyle w:val="ListParagraph"/>
              <w:numPr>
                <w:ilvl w:val="0"/>
                <w:numId w:val="20"/>
              </w:numPr>
              <w:tabs>
                <w:tab w:val="left" w:pos="360"/>
              </w:tabs>
              <w:ind w:left="246" w:hanging="2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809" w:type="dxa"/>
          </w:tcPr>
          <w:p w14:paraId="153D1C5D" w14:textId="77777777" w:rsidR="00154F62" w:rsidRPr="00AF0227" w:rsidRDefault="00154F62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75C718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563BD1C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2E5AA966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672179CE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A4AC62E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18D3A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B3E4F4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4F62" w:rsidRPr="00AF0227" w14:paraId="264908AD" w14:textId="77777777" w:rsidTr="00721CC7">
        <w:tc>
          <w:tcPr>
            <w:tcW w:w="3417" w:type="dxa"/>
          </w:tcPr>
          <w:p w14:paraId="4C8FF88A" w14:textId="72B348BD" w:rsidR="00154F62" w:rsidRPr="00AF0227" w:rsidRDefault="00154F62" w:rsidP="00AF0227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AF0227" w:rsidRPr="00AF0227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809" w:type="dxa"/>
          </w:tcPr>
          <w:p w14:paraId="4A3E9E53" w14:textId="77777777" w:rsidR="00154F62" w:rsidRPr="00AF0227" w:rsidRDefault="00154F62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F4CA7F9" w14:textId="777E30BB" w:rsidR="00154F62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  <w:r w:rsidR="00154F62" w:rsidRPr="00AF022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</w:tcPr>
          <w:p w14:paraId="1AD4E2C9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40CFF00" w14:textId="6494FE15" w:rsidR="00154F62" w:rsidRPr="00AF0227" w:rsidRDefault="00154F62" w:rsidP="00154F62">
            <w:pPr>
              <w:pStyle w:val="acctfourfigures"/>
              <w:tabs>
                <w:tab w:val="clear" w:pos="765"/>
              </w:tabs>
              <w:spacing w:line="240" w:lineRule="atLeast"/>
              <w:ind w:left="-510"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19F95DE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2452AA8" w14:textId="579B19EA" w:rsidR="00154F62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  <w:r w:rsidR="00154F62" w:rsidRPr="00AF022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42825409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DEB16B" w14:textId="42E4629D" w:rsidR="00154F62" w:rsidRPr="00AF0227" w:rsidRDefault="00154F62" w:rsidP="00154F62">
            <w:pPr>
              <w:pStyle w:val="acctfourfigures"/>
              <w:tabs>
                <w:tab w:val="clear" w:pos="765"/>
              </w:tabs>
              <w:spacing w:line="240" w:lineRule="atLeast"/>
              <w:ind w:left="-510"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4F62" w:rsidRPr="00AF0227" w14:paraId="6947F0A4" w14:textId="77777777" w:rsidTr="00721CC7">
        <w:tc>
          <w:tcPr>
            <w:tcW w:w="3417" w:type="dxa"/>
          </w:tcPr>
          <w:p w14:paraId="1EAF7B7C" w14:textId="77777777" w:rsidR="00154F62" w:rsidRPr="00AF0227" w:rsidRDefault="00154F62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4D20F965" w14:textId="77777777" w:rsidR="00154F62" w:rsidRPr="00AF0227" w:rsidRDefault="00154F62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50C7E1F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B4F2A5A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18964A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54A5552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FB80CB8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CD831" w14:textId="77777777" w:rsidR="00154F62" w:rsidRPr="00AF0227" w:rsidRDefault="00154F62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8EB879" w14:textId="77777777" w:rsidR="00154F62" w:rsidRPr="00AF0227" w:rsidRDefault="00154F62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81A64" w:rsidRPr="00AF0227" w14:paraId="55F476EF" w14:textId="77777777" w:rsidTr="00721CC7">
        <w:tc>
          <w:tcPr>
            <w:tcW w:w="3417" w:type="dxa"/>
          </w:tcPr>
          <w:p w14:paraId="11B996CF" w14:textId="77777777" w:rsidR="00381A64" w:rsidRPr="00AF0227" w:rsidRDefault="00381A64" w:rsidP="00381A64">
            <w:pPr>
              <w:pStyle w:val="ListParagraph"/>
              <w:numPr>
                <w:ilvl w:val="0"/>
                <w:numId w:val="20"/>
              </w:numPr>
              <w:tabs>
                <w:tab w:val="left" w:pos="216"/>
                <w:tab w:val="left" w:pos="752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4EC2088C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CEBBE1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A0A5220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8FD4F9F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8E450DE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FF20C7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93AC0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6FA408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81A64" w:rsidRPr="00AF0227" w14:paraId="248CB0AF" w14:textId="77777777" w:rsidTr="00721CC7">
        <w:tc>
          <w:tcPr>
            <w:tcW w:w="3417" w:type="dxa"/>
          </w:tcPr>
          <w:p w14:paraId="1E83993A" w14:textId="77777777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64579266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983D02" w14:textId="306F8661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273</w:t>
            </w:r>
            <w:r w:rsidR="008B06C1" w:rsidRPr="008B06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241" w:type="dxa"/>
          </w:tcPr>
          <w:p w14:paraId="01692310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972CC2B" w14:textId="1A1DD879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466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240" w:type="dxa"/>
          </w:tcPr>
          <w:p w14:paraId="040F5FAC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CD60474" w14:textId="3A233504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813</w:t>
            </w:r>
          </w:p>
        </w:tc>
        <w:tc>
          <w:tcPr>
            <w:tcW w:w="270" w:type="dxa"/>
          </w:tcPr>
          <w:p w14:paraId="1975AE1C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52516" w14:textId="6625CD2D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246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560</w:t>
            </w:r>
          </w:p>
        </w:tc>
      </w:tr>
      <w:tr w:rsidR="00381A64" w:rsidRPr="00AF0227" w14:paraId="43D6AFB0" w14:textId="77777777" w:rsidTr="00721CC7">
        <w:tc>
          <w:tcPr>
            <w:tcW w:w="3417" w:type="dxa"/>
          </w:tcPr>
          <w:p w14:paraId="4462EE6F" w14:textId="77777777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F0227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2229ABB8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3AD63E6" w14:textId="73A5163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1DDE2EEC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FBAC855" w14:textId="44C52599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486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BA45259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9F808B6" w14:textId="6E5F4648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72E2A4" w14:textId="77777777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D9414" w14:textId="73D9DFCF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</w:rPr>
              <w:t>(</w:t>
            </w:r>
            <w:r w:rsidR="00796827" w:rsidRPr="00796827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  <w:r w:rsidRPr="00AF02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1A64" w:rsidRPr="00AF0227" w14:paraId="7755F805" w14:textId="77777777" w:rsidTr="00721CC7">
        <w:tc>
          <w:tcPr>
            <w:tcW w:w="3417" w:type="dxa"/>
          </w:tcPr>
          <w:p w14:paraId="1E1EC669" w14:textId="77777777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474A176A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0711242" w14:textId="09897D5C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="008B06C1" w:rsidRPr="008B06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</w:p>
        </w:tc>
        <w:tc>
          <w:tcPr>
            <w:tcW w:w="241" w:type="dxa"/>
          </w:tcPr>
          <w:p w14:paraId="0CD60BCD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A8F7631" w14:textId="74DA7548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240" w:type="dxa"/>
          </w:tcPr>
          <w:p w14:paraId="3CB5F60D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BAD346B" w14:textId="1ACD0A33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730</w:t>
            </w:r>
          </w:p>
        </w:tc>
        <w:tc>
          <w:tcPr>
            <w:tcW w:w="270" w:type="dxa"/>
          </w:tcPr>
          <w:p w14:paraId="2EC0A704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D41C7F" w14:textId="0594E7E5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246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356</w:t>
            </w:r>
          </w:p>
        </w:tc>
      </w:tr>
      <w:tr w:rsidR="00381A64" w:rsidRPr="00AF0227" w14:paraId="36B746E7" w14:textId="77777777" w:rsidTr="00721CC7">
        <w:tc>
          <w:tcPr>
            <w:tcW w:w="3417" w:type="dxa"/>
          </w:tcPr>
          <w:p w14:paraId="79ADB287" w14:textId="050D9608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9" w:type="dxa"/>
          </w:tcPr>
          <w:p w14:paraId="17A6CC5F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4FB1E91" w14:textId="2F33A832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left="-510" w:right="2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0D09A82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DC4548E" w14:textId="3173D2FC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240" w:type="dxa"/>
          </w:tcPr>
          <w:p w14:paraId="2FEC9192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1995A8B" w14:textId="398C9689" w:rsidR="00381A64" w:rsidRPr="00AF0227" w:rsidRDefault="00381A64" w:rsidP="00381A64">
            <w:pPr>
              <w:pStyle w:val="acctfourfigures"/>
              <w:tabs>
                <w:tab w:val="clear" w:pos="765"/>
              </w:tabs>
              <w:spacing w:line="240" w:lineRule="atLeast"/>
              <w:ind w:left="-510" w:right="29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2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334B6F" w14:textId="77777777" w:rsidR="00381A64" w:rsidRPr="00AF0227" w:rsidRDefault="00381A64" w:rsidP="00381A64">
            <w:pPr>
              <w:tabs>
                <w:tab w:val="decimal" w:pos="702"/>
              </w:tabs>
              <w:ind w:right="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1E198FF" w14:textId="01738D69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638</w:t>
            </w:r>
          </w:p>
        </w:tc>
      </w:tr>
      <w:tr w:rsidR="00381A64" w:rsidRPr="00AF0227" w14:paraId="6F2D40FF" w14:textId="77777777" w:rsidTr="00721CC7">
        <w:tc>
          <w:tcPr>
            <w:tcW w:w="3417" w:type="dxa"/>
          </w:tcPr>
          <w:p w14:paraId="3818C763" w14:textId="22A059BD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5C7FE5F1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1A53893" w14:textId="7A948F81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376</w:t>
            </w:r>
          </w:p>
        </w:tc>
        <w:tc>
          <w:tcPr>
            <w:tcW w:w="241" w:type="dxa"/>
          </w:tcPr>
          <w:p w14:paraId="2A783A11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1586FC5" w14:textId="5EAC510B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367</w:t>
            </w:r>
          </w:p>
        </w:tc>
        <w:tc>
          <w:tcPr>
            <w:tcW w:w="240" w:type="dxa"/>
          </w:tcPr>
          <w:p w14:paraId="18C4D15B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1A03C0A" w14:textId="59C2B44F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605</w:t>
            </w:r>
          </w:p>
        </w:tc>
        <w:tc>
          <w:tcPr>
            <w:tcW w:w="270" w:type="dxa"/>
          </w:tcPr>
          <w:p w14:paraId="0B2C3D61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B5B60" w14:textId="54103E90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381A64" w:rsidRPr="00AF0227">
              <w:rPr>
                <w:rFonts w:ascii="Angsana New" w:hAnsi="Angsana New"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sz w:val="28"/>
                <w:szCs w:val="28"/>
                <w:lang w:val="en-US"/>
              </w:rPr>
              <w:t>448</w:t>
            </w:r>
          </w:p>
        </w:tc>
      </w:tr>
      <w:tr w:rsidR="00381A64" w:rsidRPr="00AF0227" w14:paraId="5A88D3AA" w14:textId="77777777" w:rsidTr="00721CC7">
        <w:tc>
          <w:tcPr>
            <w:tcW w:w="3417" w:type="dxa"/>
          </w:tcPr>
          <w:p w14:paraId="36236FA6" w14:textId="77777777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09" w:type="dxa"/>
          </w:tcPr>
          <w:p w14:paraId="096DC10E" w14:textId="77777777" w:rsidR="00381A64" w:rsidRPr="00AF0227" w:rsidRDefault="00381A64" w:rsidP="00381A64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DC39" w14:textId="07498629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706</w:t>
            </w:r>
            <w:r w:rsidR="00D0486D" w:rsidRPr="00D048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547</w:t>
            </w:r>
          </w:p>
        </w:tc>
        <w:tc>
          <w:tcPr>
            <w:tcW w:w="241" w:type="dxa"/>
          </w:tcPr>
          <w:p w14:paraId="0D746202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9E66" w14:textId="21A687B0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661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240" w:type="dxa"/>
          </w:tcPr>
          <w:p w14:paraId="78298751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92D94" w14:textId="5CC20C36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490</w:t>
            </w:r>
            <w:r w:rsidR="00BE69B5" w:rsidRPr="00AF02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270" w:type="dxa"/>
          </w:tcPr>
          <w:p w14:paraId="68966A0B" w14:textId="77777777" w:rsidR="00381A64" w:rsidRPr="00AF0227" w:rsidRDefault="00381A64" w:rsidP="00381A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1BC2" w14:textId="220665A7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402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442</w:t>
            </w:r>
          </w:p>
        </w:tc>
      </w:tr>
      <w:tr w:rsidR="00381A64" w:rsidRPr="00AF0227" w14:paraId="190B552C" w14:textId="77777777" w:rsidTr="00721CC7">
        <w:tc>
          <w:tcPr>
            <w:tcW w:w="3417" w:type="dxa"/>
          </w:tcPr>
          <w:p w14:paraId="4E2D1A11" w14:textId="2941B46E" w:rsidR="00381A64" w:rsidRPr="00AF0227" w:rsidRDefault="00381A64" w:rsidP="00381A64">
            <w:pPr>
              <w:tabs>
                <w:tab w:val="left" w:pos="360"/>
              </w:tabs>
              <w:ind w:left="785" w:hanging="7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02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dxa"/>
          </w:tcPr>
          <w:p w14:paraId="4CD4FE15" w14:textId="77777777" w:rsidR="00381A64" w:rsidRPr="00AF0227" w:rsidRDefault="00381A64" w:rsidP="00381A64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43DC1" w14:textId="28FF4B75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464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555</w:t>
            </w:r>
          </w:p>
        </w:tc>
        <w:tc>
          <w:tcPr>
            <w:tcW w:w="241" w:type="dxa"/>
          </w:tcPr>
          <w:p w14:paraId="6361CB96" w14:textId="77777777" w:rsidR="00381A64" w:rsidRPr="00AF0227" w:rsidRDefault="00381A64" w:rsidP="00381A64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155B" w14:textId="0B03BE4B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588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062</w:t>
            </w:r>
          </w:p>
        </w:tc>
        <w:tc>
          <w:tcPr>
            <w:tcW w:w="240" w:type="dxa"/>
          </w:tcPr>
          <w:p w14:paraId="655C120F" w14:textId="77777777" w:rsidR="00381A64" w:rsidRPr="00AF0227" w:rsidRDefault="00381A64" w:rsidP="00381A64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A6AA" w14:textId="2EB34639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175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638</w:t>
            </w:r>
          </w:p>
        </w:tc>
        <w:tc>
          <w:tcPr>
            <w:tcW w:w="270" w:type="dxa"/>
          </w:tcPr>
          <w:p w14:paraId="2A5F79BD" w14:textId="77777777" w:rsidR="00381A64" w:rsidRPr="00AF0227" w:rsidRDefault="00381A64" w:rsidP="00381A64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010F" w14:textId="2BC388FA" w:rsidR="00381A64" w:rsidRPr="00AF0227" w:rsidRDefault="00796827" w:rsidP="00381A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286</w:t>
            </w:r>
            <w:r w:rsidR="00381A64" w:rsidRPr="00AF02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188</w:t>
            </w:r>
          </w:p>
        </w:tc>
      </w:tr>
    </w:tbl>
    <w:p w14:paraId="7886FC90" w14:textId="266083CB" w:rsidR="0014485D" w:rsidRPr="00093089" w:rsidRDefault="0014485D" w:rsidP="00F13859">
      <w:pPr>
        <w:tabs>
          <w:tab w:val="left" w:pos="45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  <w:cs/>
        </w:rPr>
      </w:pPr>
      <w:r w:rsidRPr="0009308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Pr="000930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093089">
        <w:rPr>
          <w:rFonts w:ascii="Angsana New" w:hAnsi="Angsana New"/>
          <w:sz w:val="30"/>
          <w:szCs w:val="30"/>
          <w:cs/>
        </w:rPr>
        <w:t xml:space="preserve"> อัตราดอกเบี้ยของเงินกู้ยืมระยะ</w:t>
      </w:r>
      <w:r w:rsidRPr="00093089">
        <w:rPr>
          <w:rFonts w:ascii="Angsana New" w:hAnsi="Angsana New" w:hint="cs"/>
          <w:sz w:val="30"/>
          <w:szCs w:val="30"/>
          <w:cs/>
        </w:rPr>
        <w:t>สั้น</w:t>
      </w:r>
      <w:r w:rsidRPr="0009308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093089">
        <w:rPr>
          <w:rFonts w:ascii="Angsana New" w:hAnsi="Angsana New" w:hint="cs"/>
          <w:sz w:val="30"/>
          <w:szCs w:val="30"/>
          <w:cs/>
        </w:rPr>
        <w:t>และบริษัท</w:t>
      </w:r>
      <w:r w:rsidRPr="00093089">
        <w:rPr>
          <w:rFonts w:ascii="Angsana New" w:hAnsi="Angsana New"/>
          <w:sz w:val="30"/>
          <w:szCs w:val="30"/>
          <w:cs/>
        </w:rPr>
        <w:t>คือร้อยละ</w:t>
      </w:r>
      <w:r w:rsidR="003D03E0" w:rsidRPr="00093089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4</w:t>
      </w:r>
      <w:r w:rsidR="00AB0F52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25</w:t>
      </w:r>
      <w:r w:rsidRPr="00093089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ต่อปี</w:t>
      </w:r>
      <w:r w:rsidR="008E2643">
        <w:rPr>
          <w:rFonts w:ascii="Angsana New" w:hAnsi="Angsana New" w:hint="cs"/>
          <w:sz w:val="30"/>
          <w:szCs w:val="30"/>
          <w:cs/>
        </w:rPr>
        <w:t xml:space="preserve"> </w:t>
      </w:r>
      <w:r w:rsidR="0016103F">
        <w:rPr>
          <w:rFonts w:ascii="Angsana New" w:hAnsi="Angsana New"/>
          <w:sz w:val="30"/>
          <w:szCs w:val="30"/>
        </w:rPr>
        <w:t xml:space="preserve">               </w:t>
      </w:r>
      <w:r w:rsidRPr="00093089">
        <w:rPr>
          <w:rFonts w:ascii="Angsana New" w:hAnsi="Angsana New"/>
          <w:sz w:val="30"/>
          <w:szCs w:val="30"/>
          <w:cs/>
        </w:rPr>
        <w:t>ถึงร้อยละ</w:t>
      </w:r>
      <w:r w:rsidR="00A70DAD" w:rsidRPr="00093089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5</w:t>
      </w:r>
      <w:r w:rsidR="00AB0F52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77</w:t>
      </w:r>
      <w:r w:rsidRPr="00093089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ต่อปี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2566</w:t>
      </w:r>
      <w:r w:rsidRPr="00093089">
        <w:rPr>
          <w:rFonts w:ascii="Angsana New" w:hAnsi="Angsana New"/>
          <w:i/>
          <w:iCs/>
          <w:sz w:val="30"/>
          <w:szCs w:val="30"/>
        </w:rPr>
        <w:t>: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3</w:t>
      </w:r>
      <w:r w:rsidR="00AB0F52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00</w:t>
      </w:r>
      <w:r w:rsidRPr="00093089">
        <w:rPr>
          <w:rFonts w:ascii="Angsana New" w:hAnsi="Angsana New"/>
          <w:i/>
          <w:iCs/>
          <w:sz w:val="30"/>
          <w:szCs w:val="30"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ต่อปี ถึงร้อยละ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5</w:t>
      </w:r>
      <w:r w:rsidR="00AB0F52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00</w:t>
      </w:r>
      <w:r w:rsidRPr="00093089">
        <w:rPr>
          <w:rFonts w:ascii="Angsana New" w:hAnsi="Angsana New"/>
          <w:i/>
          <w:iCs/>
          <w:sz w:val="30"/>
          <w:szCs w:val="30"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052BCEA2" w14:textId="77777777" w:rsidR="0014485D" w:rsidRPr="00093089" w:rsidRDefault="0014485D" w:rsidP="0026454E">
      <w:pPr>
        <w:spacing w:line="240" w:lineRule="auto"/>
        <w:ind w:left="576"/>
        <w:jc w:val="both"/>
        <w:rPr>
          <w:rFonts w:ascii="Angsana New" w:hAnsi="Angsana New"/>
          <w:sz w:val="30"/>
          <w:szCs w:val="30"/>
        </w:rPr>
      </w:pPr>
    </w:p>
    <w:p w14:paraId="43CC3B4D" w14:textId="773BC81D" w:rsidR="005B2807" w:rsidRPr="00093089" w:rsidRDefault="00B94870" w:rsidP="0014485D">
      <w:pPr>
        <w:spacing w:line="240" w:lineRule="auto"/>
        <w:ind w:left="450"/>
        <w:jc w:val="both"/>
        <w:rPr>
          <w:rFonts w:ascii="Angsana New" w:hAnsi="Angsana New"/>
          <w:i/>
          <w:iCs/>
          <w:sz w:val="30"/>
          <w:szCs w:val="30"/>
        </w:rPr>
      </w:pPr>
      <w:r w:rsidRPr="000930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="007004C3" w:rsidRPr="0009308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093089">
        <w:rPr>
          <w:rFonts w:ascii="Angsana New" w:hAnsi="Angsana New"/>
          <w:sz w:val="30"/>
          <w:szCs w:val="30"/>
          <w:cs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1D1116" w:rsidRPr="00093089">
        <w:rPr>
          <w:rFonts w:ascii="Angsana New" w:hAnsi="Angsana New"/>
          <w:sz w:val="30"/>
          <w:szCs w:val="30"/>
          <w:cs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อัตราดอกเบี้ยของเงินกู้ยืมระยะยาวของ</w:t>
      </w:r>
      <w:r w:rsidR="006F291E" w:rsidRPr="00093089">
        <w:rPr>
          <w:rFonts w:ascii="Angsana New" w:hAnsi="Angsana New"/>
          <w:sz w:val="30"/>
          <w:szCs w:val="30"/>
          <w:cs/>
        </w:rPr>
        <w:t>กลุ่มบริษัท</w:t>
      </w:r>
      <w:r w:rsidR="00F679B8" w:rsidRPr="00093089">
        <w:rPr>
          <w:rFonts w:ascii="Angsana New" w:hAnsi="Angsana New" w:hint="cs"/>
          <w:sz w:val="30"/>
          <w:szCs w:val="30"/>
          <w:cs/>
        </w:rPr>
        <w:t>และบริษัท</w:t>
      </w:r>
      <w:r w:rsidRPr="00093089">
        <w:rPr>
          <w:rFonts w:ascii="Angsana New" w:hAnsi="Angsana New"/>
          <w:sz w:val="30"/>
          <w:szCs w:val="30"/>
          <w:cs/>
        </w:rPr>
        <w:t>คือร้อยละ</w:t>
      </w:r>
      <w:r w:rsidR="009838AE" w:rsidRPr="00093089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="00AB0F52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00</w:t>
      </w:r>
      <w:r w:rsidR="00A70DAD" w:rsidRPr="00093089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>ต่อปี</w:t>
      </w:r>
      <w:r w:rsidR="00945414" w:rsidRPr="00093089">
        <w:rPr>
          <w:rFonts w:ascii="Angsana New" w:hAnsi="Angsana New"/>
          <w:sz w:val="30"/>
          <w:szCs w:val="30"/>
        </w:rPr>
        <w:t xml:space="preserve"> </w:t>
      </w:r>
      <w:r w:rsidR="0016103F">
        <w:rPr>
          <w:rFonts w:ascii="Angsana New" w:hAnsi="Angsana New"/>
          <w:sz w:val="30"/>
          <w:szCs w:val="30"/>
        </w:rPr>
        <w:t xml:space="preserve">               </w:t>
      </w:r>
      <w:r w:rsidRPr="00093089">
        <w:rPr>
          <w:rFonts w:ascii="Angsana New" w:hAnsi="Angsana New"/>
          <w:sz w:val="30"/>
          <w:szCs w:val="30"/>
          <w:cs/>
        </w:rPr>
        <w:t>ถึงร้อยละ</w:t>
      </w:r>
      <w:r w:rsidR="009838AE" w:rsidRPr="00093089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6</w:t>
      </w:r>
      <w:r w:rsidR="00A70DAD" w:rsidRPr="00093089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58</w:t>
      </w:r>
      <w:r w:rsidR="00442587" w:rsidRPr="00093089">
        <w:rPr>
          <w:rFonts w:ascii="Angsana New" w:hAnsi="Angsana New"/>
          <w:sz w:val="30"/>
          <w:szCs w:val="30"/>
        </w:rPr>
        <w:t xml:space="preserve"> </w:t>
      </w:r>
      <w:r w:rsidRPr="00093089">
        <w:rPr>
          <w:rFonts w:ascii="Angsana New" w:hAnsi="Angsana New"/>
          <w:sz w:val="30"/>
          <w:szCs w:val="30"/>
          <w:cs/>
        </w:rPr>
        <w:t xml:space="preserve">ต่อปี </w:t>
      </w:r>
      <w:r w:rsidRPr="00093089">
        <w:rPr>
          <w:rFonts w:ascii="Angsana New" w:hAnsi="Angsana New"/>
          <w:i/>
          <w:iCs/>
          <w:sz w:val="30"/>
          <w:szCs w:val="30"/>
          <w:cs/>
        </w:rPr>
        <w:t>(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2566</w:t>
      </w:r>
      <w:r w:rsidRPr="00093089">
        <w:rPr>
          <w:rFonts w:ascii="Angsana New" w:hAnsi="Angsana New"/>
          <w:i/>
          <w:iCs/>
          <w:sz w:val="30"/>
          <w:szCs w:val="30"/>
        </w:rPr>
        <w:t>:</w:t>
      </w:r>
      <w:r w:rsidR="001D1116" w:rsidRPr="000930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3</w:t>
      </w:r>
      <w:r w:rsidR="0095473E" w:rsidRPr="00093089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02</w:t>
      </w:r>
      <w:r w:rsidR="00026055" w:rsidRPr="00093089">
        <w:rPr>
          <w:rFonts w:ascii="Angsana New" w:hAnsi="Angsana New"/>
          <w:i/>
          <w:iCs/>
          <w:sz w:val="30"/>
          <w:szCs w:val="30"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 xml:space="preserve">ต่อปี ถึงร้อยละ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6</w:t>
      </w:r>
      <w:r w:rsidR="0095473E" w:rsidRPr="00093089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58</w:t>
      </w:r>
      <w:r w:rsidR="00026055" w:rsidRPr="00093089">
        <w:rPr>
          <w:rFonts w:ascii="Angsana New" w:hAnsi="Angsana New"/>
          <w:i/>
          <w:iCs/>
          <w:sz w:val="30"/>
          <w:szCs w:val="30"/>
        </w:rPr>
        <w:t xml:space="preserve"> </w:t>
      </w:r>
      <w:r w:rsidRPr="00093089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p w14:paraId="7D952939" w14:textId="77777777" w:rsidR="0014485D" w:rsidRPr="00BE69B5" w:rsidRDefault="0014485D" w:rsidP="0026454E">
      <w:pPr>
        <w:spacing w:line="240" w:lineRule="auto"/>
        <w:ind w:left="576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306" w:type="dxa"/>
        <w:tblInd w:w="360" w:type="dxa"/>
        <w:tblLook w:val="01E0" w:firstRow="1" w:lastRow="1" w:firstColumn="1" w:lastColumn="1" w:noHBand="0" w:noVBand="0"/>
      </w:tblPr>
      <w:tblGrid>
        <w:gridCol w:w="4140"/>
        <w:gridCol w:w="1116"/>
        <w:gridCol w:w="263"/>
        <w:gridCol w:w="1087"/>
        <w:gridCol w:w="264"/>
        <w:gridCol w:w="1086"/>
        <w:gridCol w:w="264"/>
        <w:gridCol w:w="1086"/>
      </w:tblGrid>
      <w:tr w:rsidR="00FA37DD" w:rsidRPr="00093089" w14:paraId="66D9BF91" w14:textId="77777777" w:rsidTr="00210657">
        <w:trPr>
          <w:tblHeader/>
        </w:trPr>
        <w:tc>
          <w:tcPr>
            <w:tcW w:w="4140" w:type="dxa"/>
            <w:vMerge w:val="restart"/>
            <w:shd w:val="clear" w:color="auto" w:fill="auto"/>
          </w:tcPr>
          <w:p w14:paraId="2D9F7AE2" w14:textId="77777777" w:rsidR="00FA37DD" w:rsidRPr="0009308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5A3A025F" w14:textId="2F5E8179" w:rsidR="00FA37DD" w:rsidRPr="00093089" w:rsidRDefault="00FA37DD" w:rsidP="005B2807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930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66" w:type="dxa"/>
            <w:gridSpan w:val="3"/>
          </w:tcPr>
          <w:p w14:paraId="24C48124" w14:textId="77777777" w:rsidR="00FA37DD" w:rsidRPr="00093089" w:rsidRDefault="00FA37DD" w:rsidP="001837C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19B10D4" w14:textId="77777777" w:rsidR="00FA37DD" w:rsidRPr="00093089" w:rsidRDefault="00FA37DD" w:rsidP="001837C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54E16B2F" w14:textId="77777777" w:rsidR="00FA37DD" w:rsidRPr="00093089" w:rsidRDefault="00FA37DD" w:rsidP="001837C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7DD" w:rsidRPr="00093089" w14:paraId="78399974" w14:textId="77777777" w:rsidTr="00210657">
        <w:trPr>
          <w:tblHeader/>
        </w:trPr>
        <w:tc>
          <w:tcPr>
            <w:tcW w:w="4140" w:type="dxa"/>
            <w:vMerge/>
          </w:tcPr>
          <w:p w14:paraId="4A97012E" w14:textId="77777777" w:rsidR="00FA37DD" w:rsidRPr="0009308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C10B369" w14:textId="554E06A8" w:rsidR="00FA37DD" w:rsidRPr="00093089" w:rsidRDefault="00796827" w:rsidP="001837C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7BF9B57" w14:textId="77777777" w:rsidR="00FA37DD" w:rsidRPr="00093089" w:rsidRDefault="00FA37DD" w:rsidP="001837C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B70411" w14:textId="45190E23" w:rsidR="00FA37DD" w:rsidRPr="00093089" w:rsidRDefault="00796827" w:rsidP="001837C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0423C125" w14:textId="77777777" w:rsidR="00FA37DD" w:rsidRPr="00093089" w:rsidRDefault="00FA37DD" w:rsidP="001837C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AB5480F" w14:textId="2F30B70B" w:rsidR="00FA37DD" w:rsidRPr="00093089" w:rsidRDefault="00796827" w:rsidP="001837C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79A5A50" w14:textId="77777777" w:rsidR="00FA37DD" w:rsidRPr="00093089" w:rsidRDefault="00FA37DD" w:rsidP="001837C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7879A5D" w14:textId="04269C42" w:rsidR="00FA37DD" w:rsidRPr="00093089" w:rsidRDefault="00796827" w:rsidP="001837C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A37DD" w:rsidRPr="00093089" w14:paraId="54010FD7" w14:textId="77777777" w:rsidTr="00210657">
        <w:trPr>
          <w:tblHeader/>
        </w:trPr>
        <w:tc>
          <w:tcPr>
            <w:tcW w:w="4140" w:type="dxa"/>
          </w:tcPr>
          <w:p w14:paraId="54C0F5C5" w14:textId="77777777" w:rsidR="00FA37DD" w:rsidRPr="00093089" w:rsidRDefault="00FA37DD" w:rsidP="001837C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66" w:type="dxa"/>
            <w:gridSpan w:val="7"/>
          </w:tcPr>
          <w:p w14:paraId="0ED9C902" w14:textId="18DC7736" w:rsidR="00FA37DD" w:rsidRPr="00093089" w:rsidRDefault="00FA37DD" w:rsidP="001837C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473E" w:rsidRPr="00093089" w14:paraId="2C9D82F2" w14:textId="77777777" w:rsidTr="00210657">
        <w:tc>
          <w:tcPr>
            <w:tcW w:w="4140" w:type="dxa"/>
          </w:tcPr>
          <w:p w14:paraId="4F497C59" w14:textId="29490E79" w:rsidR="0095473E" w:rsidRPr="00093089" w:rsidRDefault="0095473E" w:rsidP="009547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16" w:type="dxa"/>
          </w:tcPr>
          <w:p w14:paraId="5AB34424" w14:textId="2FEDA298" w:rsidR="0095473E" w:rsidRPr="00093089" w:rsidRDefault="00796827" w:rsidP="009649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649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3" w:type="dxa"/>
          </w:tcPr>
          <w:p w14:paraId="2A49F3AB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215B1BF" w14:textId="2D408C39" w:rsidR="0095473E" w:rsidRPr="00093089" w:rsidDel="002F13DF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4" w:type="dxa"/>
          </w:tcPr>
          <w:p w14:paraId="4550E94B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4C12B44B" w14:textId="3F9885C0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6496D" w:rsidRPr="000930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4" w:type="dxa"/>
          </w:tcPr>
          <w:p w14:paraId="049B771E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B357384" w14:textId="6A6EC6CB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5473E" w:rsidRPr="000930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95473E" w:rsidRPr="00093089" w14:paraId="16452679" w14:textId="77777777" w:rsidTr="00210657">
        <w:tc>
          <w:tcPr>
            <w:tcW w:w="4140" w:type="dxa"/>
          </w:tcPr>
          <w:p w14:paraId="3ACB88B4" w14:textId="2728133C" w:rsidR="0095473E" w:rsidRPr="00093089" w:rsidRDefault="0095473E" w:rsidP="009547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16" w:type="dxa"/>
          </w:tcPr>
          <w:p w14:paraId="47DB6F2F" w14:textId="2FA93504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622</w:t>
            </w:r>
            <w:r w:rsidR="009649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63" w:type="dxa"/>
          </w:tcPr>
          <w:p w14:paraId="484527A7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0F19BF" w14:textId="4F002A53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64" w:type="dxa"/>
          </w:tcPr>
          <w:p w14:paraId="7E5B7353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64272C" w14:textId="1AF07992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  <w:r w:rsidR="0096496D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264" w:type="dxa"/>
          </w:tcPr>
          <w:p w14:paraId="3E3F8BBD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6E0B9D0" w14:textId="3A3EC939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422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  <w:r w:rsidR="0095473E" w:rsidRPr="0009308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</w:tr>
      <w:tr w:rsidR="0095473E" w:rsidRPr="00093089" w14:paraId="76F3BAA3" w14:textId="77777777" w:rsidTr="00210657">
        <w:tc>
          <w:tcPr>
            <w:tcW w:w="4140" w:type="dxa"/>
          </w:tcPr>
          <w:p w14:paraId="51C8DF6A" w14:textId="77777777" w:rsidR="0095473E" w:rsidRPr="00093089" w:rsidRDefault="0095473E" w:rsidP="0095473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D9E6191" w14:textId="20305D40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623</w:t>
            </w:r>
            <w:r w:rsidR="009649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63" w:type="dxa"/>
          </w:tcPr>
          <w:p w14:paraId="6011B0C5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1B75F24" w14:textId="13EE2F09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646</w:t>
            </w:r>
            <w:r w:rsidR="0095473E"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64" w:type="dxa"/>
          </w:tcPr>
          <w:p w14:paraId="12C9BF4C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0BC8A91" w14:textId="4AF461C7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  <w:r w:rsidR="0096496D" w:rsidRPr="000930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264" w:type="dxa"/>
          </w:tcPr>
          <w:p w14:paraId="3C1CD337" w14:textId="77777777" w:rsidR="0095473E" w:rsidRPr="00093089" w:rsidRDefault="0095473E" w:rsidP="0095473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8DFA618" w14:textId="299886BE" w:rsidR="0095473E" w:rsidRPr="00093089" w:rsidRDefault="00796827" w:rsidP="009547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</w:t>
            </w:r>
            <w:r w:rsidR="0095473E" w:rsidRPr="000930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681</w:t>
            </w:r>
          </w:p>
        </w:tc>
      </w:tr>
    </w:tbl>
    <w:p w14:paraId="542AA973" w14:textId="77777777" w:rsidR="00585871" w:rsidRPr="00BE69B5" w:rsidRDefault="00585871" w:rsidP="00C46C24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520B069" w14:textId="1F529312" w:rsidR="00BE69B5" w:rsidRDefault="0031768E" w:rsidP="00BE69B5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87673">
        <w:rPr>
          <w:rFonts w:ascii="Angsana New" w:hAnsi="Angsana New"/>
          <w:sz w:val="30"/>
          <w:szCs w:val="30"/>
          <w:cs/>
        </w:rPr>
        <w:t>ณ</w:t>
      </w:r>
      <w:r w:rsidR="00F83350" w:rsidRPr="00687673">
        <w:rPr>
          <w:rFonts w:ascii="Angsana New" w:hAnsi="Angsana New"/>
          <w:sz w:val="30"/>
          <w:szCs w:val="30"/>
          <w:cs/>
        </w:rPr>
        <w:t xml:space="preserve"> </w:t>
      </w:r>
      <w:r w:rsidRPr="00687673">
        <w:rPr>
          <w:rFonts w:ascii="Angsana New" w:hAnsi="Angsana New"/>
          <w:sz w:val="30"/>
          <w:szCs w:val="30"/>
          <w:cs/>
        </w:rPr>
        <w:t>วันที่</w:t>
      </w:r>
      <w:r w:rsidR="00F83350" w:rsidRPr="00687673">
        <w:rPr>
          <w:rFonts w:ascii="Angsana New" w:hAnsi="Angsana New"/>
          <w:sz w:val="30"/>
          <w:szCs w:val="30"/>
          <w:cs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="001D1116" w:rsidRPr="00687673">
        <w:rPr>
          <w:rFonts w:ascii="Angsana New" w:hAnsi="Angsana New"/>
          <w:sz w:val="30"/>
          <w:szCs w:val="30"/>
          <w:cs/>
        </w:rPr>
        <w:t xml:space="preserve"> </w:t>
      </w:r>
      <w:r w:rsidR="003807DC" w:rsidRPr="00687673">
        <w:rPr>
          <w:rFonts w:ascii="Angsana New" w:hAnsi="Angsana New"/>
          <w:sz w:val="30"/>
          <w:szCs w:val="30"/>
          <w:cs/>
        </w:rPr>
        <w:t>ธันวาคม</w:t>
      </w:r>
      <w:r w:rsidR="00F83350" w:rsidRPr="00687673">
        <w:rPr>
          <w:rFonts w:ascii="Angsana New" w:hAnsi="Angsana New"/>
          <w:sz w:val="30"/>
          <w:szCs w:val="30"/>
          <w:cs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F83350" w:rsidRPr="00687673">
        <w:rPr>
          <w:rFonts w:ascii="Angsana New" w:hAnsi="Angsana New"/>
          <w:sz w:val="30"/>
          <w:szCs w:val="30"/>
          <w:cs/>
        </w:rPr>
        <w:t xml:space="preserve"> </w:t>
      </w:r>
      <w:r w:rsidR="006F291E" w:rsidRPr="00687673">
        <w:rPr>
          <w:rFonts w:ascii="Angsana New" w:hAnsi="Angsana New"/>
          <w:sz w:val="30"/>
          <w:szCs w:val="30"/>
          <w:cs/>
        </w:rPr>
        <w:t>กลุ่มบริษัท</w:t>
      </w:r>
      <w:r w:rsidRPr="00687673">
        <w:rPr>
          <w:rFonts w:ascii="Angsana New" w:hAnsi="Angsana New"/>
          <w:sz w:val="30"/>
          <w:szCs w:val="30"/>
          <w:cs/>
        </w:rPr>
        <w:t>มีเ</w:t>
      </w:r>
      <w:r w:rsidR="005B311A" w:rsidRPr="00687673">
        <w:rPr>
          <w:rFonts w:ascii="Angsana New" w:hAnsi="Angsana New"/>
          <w:sz w:val="30"/>
          <w:szCs w:val="30"/>
          <w:cs/>
        </w:rPr>
        <w:t>งิน</w:t>
      </w:r>
      <w:r w:rsidR="00CE0CC1" w:rsidRPr="00687673">
        <w:rPr>
          <w:rFonts w:ascii="Angsana New" w:hAnsi="Angsana New"/>
          <w:sz w:val="30"/>
          <w:szCs w:val="30"/>
          <w:cs/>
        </w:rPr>
        <w:t>กู้ยืมระยะยาว</w:t>
      </w:r>
      <w:r w:rsidRPr="00687673">
        <w:rPr>
          <w:rFonts w:ascii="Angsana New" w:hAnsi="Angsana New"/>
          <w:sz w:val="30"/>
          <w:szCs w:val="30"/>
          <w:cs/>
        </w:rPr>
        <w:t>เป็นสั</w:t>
      </w:r>
      <w:r w:rsidR="00744083" w:rsidRPr="00687673">
        <w:rPr>
          <w:rFonts w:ascii="Angsana New" w:hAnsi="Angsana New"/>
          <w:sz w:val="30"/>
          <w:szCs w:val="30"/>
          <w:cs/>
        </w:rPr>
        <w:t>ญญากู้ยืมระยะยาวจากสถาบันการเงิน</w:t>
      </w:r>
      <w:r w:rsidRPr="00687673">
        <w:rPr>
          <w:rFonts w:ascii="Angsana New" w:hAnsi="Angsana New"/>
          <w:sz w:val="30"/>
          <w:szCs w:val="30"/>
          <w:cs/>
        </w:rPr>
        <w:t>ในประเทศ</w:t>
      </w:r>
      <w:r w:rsidR="00C16CD2" w:rsidRPr="00687673">
        <w:rPr>
          <w:rFonts w:ascii="Angsana New" w:hAnsi="Angsana New"/>
          <w:sz w:val="30"/>
          <w:szCs w:val="30"/>
        </w:rPr>
        <w:br/>
      </w:r>
      <w:r w:rsidRPr="00687673">
        <w:rPr>
          <w:rFonts w:ascii="Angsana New" w:hAnsi="Angsana New"/>
          <w:sz w:val="30"/>
          <w:szCs w:val="30"/>
          <w:cs/>
        </w:rPr>
        <w:t>หลายแห่งเพื่อใช้ในการดำเนินงานซื้อเครื่องจักรและก่อสร้างอาคารโรงงาน</w:t>
      </w:r>
      <w:r w:rsidR="000E76CD" w:rsidRPr="00687673">
        <w:rPr>
          <w:rFonts w:ascii="Angsana New" w:hAnsi="Angsana New" w:hint="cs"/>
          <w:sz w:val="30"/>
          <w:szCs w:val="30"/>
          <w:cs/>
        </w:rPr>
        <w:t xml:space="preserve"> </w:t>
      </w:r>
      <w:r w:rsidRPr="00687673">
        <w:rPr>
          <w:rFonts w:ascii="Angsana New" w:hAnsi="Angsana New"/>
          <w:sz w:val="30"/>
          <w:szCs w:val="30"/>
          <w:cs/>
        </w:rPr>
        <w:t>เงินกู้ยืมระยะยาวขอ</w:t>
      </w:r>
      <w:r w:rsidR="00C16CD2" w:rsidRPr="00687673">
        <w:rPr>
          <w:rFonts w:ascii="Angsana New" w:hAnsi="Angsana New" w:hint="cs"/>
          <w:sz w:val="30"/>
          <w:szCs w:val="30"/>
          <w:cs/>
        </w:rPr>
        <w:t>ง</w:t>
      </w:r>
      <w:r w:rsidR="006F291E" w:rsidRPr="0068767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87673">
        <w:rPr>
          <w:rFonts w:ascii="Angsana New" w:hAnsi="Angsana New"/>
          <w:sz w:val="30"/>
          <w:szCs w:val="30"/>
          <w:cs/>
        </w:rPr>
        <w:t>ค้</w:t>
      </w:r>
      <w:r w:rsidR="000E76CD" w:rsidRPr="00687673">
        <w:rPr>
          <w:rFonts w:ascii="Angsana New" w:hAnsi="Angsana New" w:hint="cs"/>
          <w:sz w:val="30"/>
          <w:szCs w:val="30"/>
          <w:cs/>
        </w:rPr>
        <w:t>ำ</w:t>
      </w:r>
      <w:r w:rsidR="003B2885" w:rsidRPr="00687673">
        <w:rPr>
          <w:rFonts w:ascii="Angsana New" w:hAnsi="Angsana New" w:hint="cs"/>
          <w:sz w:val="30"/>
          <w:szCs w:val="30"/>
          <w:cs/>
        </w:rPr>
        <w:t>ประกันโดย</w:t>
      </w:r>
      <w:r w:rsidRPr="00687673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ที่ดิน อาคารและอุปกรณ์</w:t>
      </w:r>
      <w:r w:rsidR="00B53EF4" w:rsidRPr="00687673">
        <w:rPr>
          <w:rFonts w:ascii="Angsana New" w:hAnsi="Angsana New" w:hint="cs"/>
          <w:sz w:val="30"/>
          <w:szCs w:val="30"/>
          <w:cs/>
        </w:rPr>
        <w:t>และเงินฝากประจำที่มีข้อจำกัดในการใช้</w:t>
      </w:r>
      <w:r w:rsidR="00B53EF4" w:rsidRPr="00687673">
        <w:rPr>
          <w:rFonts w:ascii="Angsana New" w:hAnsi="Angsana New"/>
          <w:sz w:val="30"/>
          <w:szCs w:val="30"/>
          <w:cs/>
        </w:rPr>
        <w:t xml:space="preserve"> </w:t>
      </w:r>
      <w:r w:rsidR="00B53EF4" w:rsidRPr="00687673">
        <w:rPr>
          <w:rFonts w:ascii="Angsana New" w:hAnsi="Angsana New" w:hint="cs"/>
          <w:sz w:val="30"/>
          <w:szCs w:val="30"/>
          <w:cs/>
        </w:rPr>
        <w:t>รวมถึง</w:t>
      </w:r>
      <w:r w:rsidR="00B53EF4" w:rsidRPr="00687673">
        <w:rPr>
          <w:rFonts w:ascii="Angsana New" w:hAnsi="Angsana New"/>
          <w:sz w:val="30"/>
          <w:szCs w:val="30"/>
          <w:cs/>
        </w:rPr>
        <w:t>แผงโซลาร์และอุปกรณ์ที่ใช้ในโครงการ สิทธิการรับเงินตามสัญญาต่าง</w:t>
      </w:r>
      <w:r w:rsidR="00B53EF4" w:rsidRPr="00687673">
        <w:rPr>
          <w:rFonts w:ascii="Angsana New" w:hAnsi="Angsana New"/>
          <w:sz w:val="30"/>
          <w:szCs w:val="30"/>
        </w:rPr>
        <w:t xml:space="preserve"> </w:t>
      </w:r>
      <w:r w:rsidR="00B53EF4" w:rsidRPr="00687673">
        <w:rPr>
          <w:rFonts w:ascii="Angsana New" w:hAnsi="Angsana New"/>
          <w:sz w:val="30"/>
          <w:szCs w:val="30"/>
          <w:cs/>
        </w:rPr>
        <w:t>ๆ</w:t>
      </w:r>
      <w:r w:rsidR="00B53EF4" w:rsidRPr="00687673">
        <w:rPr>
          <w:rFonts w:ascii="Angsana New" w:hAnsi="Angsana New" w:hint="cs"/>
          <w:sz w:val="30"/>
          <w:szCs w:val="30"/>
          <w:cs/>
        </w:rPr>
        <w:t xml:space="preserve"> </w:t>
      </w:r>
      <w:r w:rsidR="00B53EF4" w:rsidRPr="00687673">
        <w:rPr>
          <w:rFonts w:ascii="Angsana New" w:hAnsi="Angsana New"/>
          <w:sz w:val="30"/>
          <w:szCs w:val="30"/>
          <w:cs/>
        </w:rPr>
        <w:t>ที่เกี่ยวข้องกับโครงการสัญญาซื้อขายไฟฟ้าระหว่างเอกชนหรือสัญญาโครงการระบบผลิตพลังงานไฟฟ้า</w:t>
      </w:r>
      <w:r w:rsidRPr="00687673">
        <w:rPr>
          <w:rFonts w:ascii="Angsana New" w:hAnsi="Angsana New"/>
          <w:sz w:val="30"/>
          <w:szCs w:val="30"/>
          <w:cs/>
        </w:rPr>
        <w:t>ของ</w:t>
      </w:r>
      <w:r w:rsidR="006F291E" w:rsidRPr="00687673">
        <w:rPr>
          <w:rFonts w:ascii="Angsana New" w:hAnsi="Angsana New"/>
          <w:sz w:val="30"/>
          <w:szCs w:val="30"/>
          <w:cs/>
        </w:rPr>
        <w:t>กลุ่มบริษัท</w:t>
      </w:r>
      <w:r w:rsidR="00D37CD5" w:rsidRPr="00687673">
        <w:rPr>
          <w:rFonts w:ascii="Angsana New" w:hAnsi="Angsana New" w:hint="cs"/>
          <w:sz w:val="30"/>
          <w:szCs w:val="30"/>
          <w:cs/>
        </w:rPr>
        <w:t xml:space="preserve"> </w:t>
      </w:r>
      <w:r w:rsidRPr="00687673">
        <w:rPr>
          <w:rFonts w:ascii="Angsana New" w:hAnsi="Angsana New"/>
          <w:sz w:val="30"/>
          <w:szCs w:val="30"/>
          <w:cs/>
        </w:rPr>
        <w:t>โดย</w:t>
      </w:r>
      <w:r w:rsidR="006F291E" w:rsidRPr="00687673">
        <w:rPr>
          <w:rFonts w:ascii="Angsana New" w:hAnsi="Angsana New"/>
          <w:sz w:val="30"/>
          <w:szCs w:val="30"/>
          <w:cs/>
        </w:rPr>
        <w:t>กลุ่มบริษัท</w:t>
      </w:r>
      <w:r w:rsidRPr="00687673">
        <w:rPr>
          <w:rFonts w:ascii="Angsana New" w:hAnsi="Angsana New"/>
          <w:sz w:val="30"/>
          <w:szCs w:val="30"/>
          <w:cs/>
        </w:rPr>
        <w:t>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68C21BE5" w14:textId="77777777" w:rsidR="00BE69B5" w:rsidRDefault="00BE69B5" w:rsidP="00BE69B5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156EF46" w14:textId="4C56BC8D" w:rsidR="00AC183B" w:rsidRDefault="003D1874" w:rsidP="00BE69B5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87673">
        <w:rPr>
          <w:rFonts w:ascii="Angsana New" w:hAnsi="Angsana New"/>
          <w:i/>
          <w:iCs/>
          <w:spacing w:val="-4"/>
          <w:sz w:val="30"/>
          <w:szCs w:val="30"/>
          <w:cs/>
        </w:rPr>
        <w:t>หุ้นกู้</w:t>
      </w:r>
    </w:p>
    <w:p w14:paraId="09BF7A2F" w14:textId="77777777" w:rsidR="00BE69B5" w:rsidRPr="00BE69B5" w:rsidRDefault="00BE69B5" w:rsidP="00BE69B5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F8066C" w14:textId="78253615" w:rsidR="00C43EF9" w:rsidRPr="00687673" w:rsidRDefault="00586A25" w:rsidP="002018B5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68767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96827" w:rsidRPr="00796827">
        <w:rPr>
          <w:rFonts w:ascii="Angsana New" w:hAnsi="Angsana New"/>
          <w:spacing w:val="-4"/>
          <w:sz w:val="30"/>
          <w:szCs w:val="30"/>
        </w:rPr>
        <w:t>31</w:t>
      </w:r>
      <w:r w:rsidRPr="0068767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pacing w:val="-4"/>
          <w:sz w:val="30"/>
          <w:szCs w:val="30"/>
        </w:rPr>
        <w:t>2567</w:t>
      </w:r>
      <w:r w:rsidRPr="00687673">
        <w:rPr>
          <w:rFonts w:ascii="Angsana New" w:hAnsi="Angsana New"/>
          <w:spacing w:val="-4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="00567630">
        <w:rPr>
          <w:rFonts w:ascii="Angsana New" w:hAnsi="Angsana New"/>
          <w:spacing w:val="-4"/>
          <w:sz w:val="30"/>
          <w:szCs w:val="30"/>
        </w:rPr>
        <w:t xml:space="preserve">  </w:t>
      </w:r>
      <w:r w:rsidRPr="00687673">
        <w:rPr>
          <w:rFonts w:ascii="Angsana New" w:hAnsi="Angsana New"/>
          <w:spacing w:val="-4"/>
          <w:sz w:val="30"/>
          <w:szCs w:val="30"/>
          <w:cs/>
        </w:rPr>
        <w:t xml:space="preserve"> โดยมีรายละเอียดดังนี้</w:t>
      </w:r>
    </w:p>
    <w:p w14:paraId="3C013A45" w14:textId="77777777" w:rsidR="00586A25" w:rsidRPr="00687673" w:rsidRDefault="00586A25" w:rsidP="002018B5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724884" w:rsidRPr="00687673" w14:paraId="0B6BF3C5" w14:textId="77777777" w:rsidTr="000A5E9E">
        <w:tc>
          <w:tcPr>
            <w:tcW w:w="3510" w:type="dxa"/>
          </w:tcPr>
          <w:p w14:paraId="05BBF14A" w14:textId="77777777" w:rsidR="00724884" w:rsidRPr="00687673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162458B6" w14:textId="18579126" w:rsidR="00724884" w:rsidRPr="00687673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11</w:t>
            </w:r>
            <w:r w:rsidRPr="006876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767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24884" w:rsidRPr="00687673" w14:paraId="03F4C974" w14:textId="77777777" w:rsidTr="000A5E9E">
        <w:tc>
          <w:tcPr>
            <w:tcW w:w="3510" w:type="dxa"/>
          </w:tcPr>
          <w:p w14:paraId="47738224" w14:textId="77777777" w:rsidR="00724884" w:rsidRPr="00687673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3554740C" w14:textId="43EF3E43" w:rsidR="00724884" w:rsidRPr="00687673" w:rsidRDefault="00796827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300</w:t>
            </w:r>
            <w:r w:rsidR="00724884" w:rsidRPr="0068767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000</w:t>
            </w:r>
            <w:r w:rsidR="00724884" w:rsidRPr="00687673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724884" w:rsidRPr="0068767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000</w:t>
            </w:r>
            <w:r w:rsidR="00724884" w:rsidRPr="00687673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724884" w:rsidRPr="00687673" w14:paraId="12FAE492" w14:textId="77777777" w:rsidTr="000A5E9E">
        <w:tc>
          <w:tcPr>
            <w:tcW w:w="3510" w:type="dxa"/>
          </w:tcPr>
          <w:p w14:paraId="60E1197E" w14:textId="77777777" w:rsidR="00724884" w:rsidRPr="00687673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369BD303" w14:textId="0EF1B9E2" w:rsidR="00724884" w:rsidRPr="00687673" w:rsidRDefault="00796827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300</w:t>
            </w:r>
            <w:r w:rsidR="00724884" w:rsidRPr="00687673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C01FA7" w:rsidRPr="00687673" w14:paraId="0F6440ED" w14:textId="77777777" w:rsidTr="000A5E9E">
        <w:tc>
          <w:tcPr>
            <w:tcW w:w="3510" w:type="dxa"/>
          </w:tcPr>
          <w:p w14:paraId="7D90AF63" w14:textId="304E7563" w:rsidR="00C01FA7" w:rsidRPr="00687673" w:rsidRDefault="00994E8C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32A56D70" w14:textId="772CF0BE" w:rsidR="00C01FA7" w:rsidRPr="00687673" w:rsidRDefault="00796827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131</w:t>
            </w:r>
            <w:r w:rsidR="00994E8C" w:rsidRPr="00687673">
              <w:rPr>
                <w:rFonts w:ascii="Angsana New" w:hAnsi="Angsana New"/>
                <w:sz w:val="30"/>
                <w:szCs w:val="30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994E8C" w:rsidRPr="006876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4E8C" w:rsidRPr="0068767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724884" w:rsidRPr="00687673" w14:paraId="54B3B5AE" w14:textId="77777777" w:rsidTr="000A5E9E">
        <w:tc>
          <w:tcPr>
            <w:tcW w:w="3510" w:type="dxa"/>
          </w:tcPr>
          <w:p w14:paraId="3E1F7DA5" w14:textId="77777777" w:rsidR="00724884" w:rsidRPr="00687673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5923FD27" w14:textId="56C74A14" w:rsidR="00724884" w:rsidRPr="00687673" w:rsidRDefault="00796827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</w:t>
            </w:r>
            <w:r w:rsidR="00724884" w:rsidRPr="00687673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796827">
              <w:rPr>
                <w:rFonts w:ascii="Angsana New" w:hAnsi="Angsana New"/>
                <w:sz w:val="30"/>
                <w:szCs w:val="30"/>
              </w:rPr>
              <w:t>7</w:t>
            </w:r>
            <w:r w:rsidR="00724884" w:rsidRPr="00687673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796827">
              <w:rPr>
                <w:rFonts w:ascii="Angsana New" w:hAnsi="Angsana New"/>
                <w:sz w:val="30"/>
                <w:szCs w:val="30"/>
              </w:rPr>
              <w:t>11</w:t>
            </w:r>
            <w:r w:rsidR="00724884" w:rsidRPr="00687673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7968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24884" w:rsidRPr="00687673" w14:paraId="3F8E5AD3" w14:textId="77777777" w:rsidTr="000A5E9E">
        <w:tc>
          <w:tcPr>
            <w:tcW w:w="3510" w:type="dxa"/>
          </w:tcPr>
          <w:p w14:paraId="0D4DBF5D" w14:textId="77777777" w:rsidR="00724884" w:rsidRPr="00687673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7AB2FC84" w14:textId="159B1D37" w:rsidR="00724884" w:rsidRPr="00687673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Pr="0068767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Pr="00687673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724884" w:rsidRPr="00093089" w14:paraId="2834026E" w14:textId="77777777" w:rsidTr="000A5E9E">
        <w:tc>
          <w:tcPr>
            <w:tcW w:w="3510" w:type="dxa"/>
          </w:tcPr>
          <w:p w14:paraId="533F28B1" w14:textId="77777777" w:rsidR="00724884" w:rsidRPr="00687673" w:rsidRDefault="00724884" w:rsidP="000A5E9E">
            <w:pPr>
              <w:spacing w:after="0"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3908F88D" w14:textId="01AA58D4" w:rsidR="00724884" w:rsidRPr="00093089" w:rsidRDefault="00724884" w:rsidP="000A5E9E">
            <w:p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673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3</w:t>
            </w:r>
            <w:r w:rsidRPr="0068767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0CC4D326" w14:textId="32A33F31" w:rsidR="00611A93" w:rsidRPr="00093089" w:rsidRDefault="00611A93" w:rsidP="00BE69B5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093089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วงเงินสินเชื่อ</w:t>
      </w:r>
    </w:p>
    <w:p w14:paraId="75E50742" w14:textId="7CF4FB4E" w:rsidR="00611A93" w:rsidRPr="00AA3C4A" w:rsidRDefault="00611A93" w:rsidP="00611A93">
      <w:pPr>
        <w:autoSpaceDE w:val="0"/>
        <w:autoSpaceDN w:val="0"/>
        <w:spacing w:line="240" w:lineRule="auto"/>
        <w:ind w:left="450" w:firstLine="57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8DF7DFB" w14:textId="5B128ABA" w:rsidR="00DF394B" w:rsidRPr="00093089" w:rsidRDefault="006B6F9B" w:rsidP="00F06A68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09308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96827" w:rsidRPr="00796827">
        <w:rPr>
          <w:rFonts w:ascii="Angsana New" w:hAnsi="Angsana New"/>
          <w:spacing w:val="-4"/>
          <w:sz w:val="30"/>
          <w:szCs w:val="30"/>
        </w:rPr>
        <w:t>31</w:t>
      </w:r>
      <w:r w:rsidRPr="0009308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pacing w:val="-4"/>
          <w:sz w:val="30"/>
          <w:szCs w:val="30"/>
        </w:rPr>
        <w:t>2567</w:t>
      </w:r>
      <w:r w:rsidRPr="0009308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291E" w:rsidRPr="00093089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679B8" w:rsidRPr="00093089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093089">
        <w:rPr>
          <w:rFonts w:ascii="Angsana New" w:hAnsi="Angsana New"/>
          <w:spacing w:val="-4"/>
          <w:sz w:val="30"/>
          <w:szCs w:val="30"/>
          <w:cs/>
        </w:rPr>
        <w:t>มีวงเงินสินเชื่อที่ยัง</w:t>
      </w:r>
      <w:r w:rsidR="003B1339" w:rsidRPr="00093089">
        <w:rPr>
          <w:rFonts w:ascii="Angsana New" w:hAnsi="Angsana New" w:hint="cs"/>
          <w:spacing w:val="-4"/>
          <w:sz w:val="30"/>
          <w:szCs w:val="30"/>
          <w:cs/>
        </w:rPr>
        <w:t>มิ</w:t>
      </w:r>
      <w:r w:rsidRPr="00093089">
        <w:rPr>
          <w:rFonts w:ascii="Angsana New" w:hAnsi="Angsana New"/>
          <w:spacing w:val="-4"/>
          <w:sz w:val="30"/>
          <w:szCs w:val="30"/>
          <w:cs/>
        </w:rPr>
        <w:t>ได้เบิกใช้เป็นจำนวนเงิน</w:t>
      </w:r>
      <w:r w:rsidR="0075329D" w:rsidRPr="00093089">
        <w:rPr>
          <w:rFonts w:ascii="Angsana New" w:hAnsi="Angsana New"/>
          <w:spacing w:val="-4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pacing w:val="-4"/>
          <w:sz w:val="30"/>
          <w:szCs w:val="30"/>
        </w:rPr>
        <w:t>675</w:t>
      </w:r>
      <w:r w:rsidR="0075329D" w:rsidRPr="00093089">
        <w:rPr>
          <w:rFonts w:ascii="Angsana New" w:hAnsi="Angsana New"/>
          <w:spacing w:val="-4"/>
          <w:sz w:val="30"/>
          <w:szCs w:val="30"/>
        </w:rPr>
        <w:t>.</w:t>
      </w:r>
      <w:r w:rsidR="00796827" w:rsidRPr="00796827">
        <w:rPr>
          <w:rFonts w:ascii="Angsana New" w:hAnsi="Angsana New"/>
          <w:spacing w:val="-4"/>
          <w:sz w:val="30"/>
          <w:szCs w:val="30"/>
        </w:rPr>
        <w:t>35</w:t>
      </w:r>
      <w:r w:rsidR="004661FF" w:rsidRPr="0009308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9308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002F6" w:rsidRPr="00093089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75329D" w:rsidRPr="00093089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5A0A1816" w14:textId="7477C4EF" w:rsidR="006B6F9B" w:rsidRPr="00093089" w:rsidRDefault="00796827" w:rsidP="00F06A68">
      <w:pPr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6827">
        <w:rPr>
          <w:rFonts w:ascii="Angsana New" w:hAnsi="Angsana New"/>
          <w:spacing w:val="-4"/>
          <w:sz w:val="30"/>
          <w:szCs w:val="30"/>
        </w:rPr>
        <w:t>564</w:t>
      </w:r>
      <w:r w:rsidR="0075329D" w:rsidRPr="00093089">
        <w:rPr>
          <w:rFonts w:ascii="Angsana New" w:hAnsi="Angsana New"/>
          <w:spacing w:val="-4"/>
          <w:sz w:val="30"/>
          <w:szCs w:val="30"/>
        </w:rPr>
        <w:t>.</w:t>
      </w:r>
      <w:r w:rsidRPr="00796827">
        <w:rPr>
          <w:rFonts w:ascii="Angsana New" w:hAnsi="Angsana New"/>
          <w:spacing w:val="-4"/>
          <w:sz w:val="30"/>
          <w:szCs w:val="30"/>
        </w:rPr>
        <w:t>11</w:t>
      </w:r>
      <w:r w:rsidR="0095473E" w:rsidRPr="00093089">
        <w:rPr>
          <w:rFonts w:ascii="Angsana New" w:hAnsi="Angsana New"/>
          <w:spacing w:val="-4"/>
          <w:sz w:val="30"/>
          <w:szCs w:val="30"/>
        </w:rPr>
        <w:t xml:space="preserve"> </w:t>
      </w:r>
      <w:r w:rsidR="005002F6" w:rsidRPr="0009308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FA15C3" w:rsidRPr="0009308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5002F6" w:rsidRPr="00093089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5002F6" w:rsidRPr="0009308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6B6F9B" w:rsidRPr="0009308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796827">
        <w:rPr>
          <w:rFonts w:ascii="Angsana New" w:hAnsi="Angsana New"/>
          <w:i/>
          <w:iCs/>
          <w:spacing w:val="-4"/>
          <w:sz w:val="30"/>
          <w:szCs w:val="30"/>
        </w:rPr>
        <w:t>2566</w:t>
      </w:r>
      <w:r w:rsidR="006B6F9B" w:rsidRPr="0009308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127FDA" w:rsidRPr="00093089">
        <w:rPr>
          <w:sz w:val="30"/>
          <w:szCs w:val="30"/>
        </w:rPr>
        <w:t xml:space="preserve"> </w:t>
      </w:r>
      <w:r w:rsidRPr="00796827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9C73AF" w:rsidRPr="00093089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Pr="00796827">
        <w:rPr>
          <w:rFonts w:ascii="Angsana New" w:hAnsi="Angsana New"/>
          <w:i/>
          <w:iCs/>
          <w:spacing w:val="-4"/>
          <w:sz w:val="30"/>
          <w:szCs w:val="30"/>
        </w:rPr>
        <w:t>174</w:t>
      </w:r>
      <w:r w:rsidR="009C73AF" w:rsidRPr="0009308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Pr="00796827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127FDA" w:rsidRPr="0009308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B1042" w:rsidRPr="0009308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</w:t>
      </w:r>
      <w:r w:rsidR="005002F6" w:rsidRPr="0009308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Pr="00796827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9C73AF" w:rsidRPr="00093089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Pr="00796827">
        <w:rPr>
          <w:rFonts w:ascii="Angsana New" w:hAnsi="Angsana New"/>
          <w:i/>
          <w:iCs/>
          <w:spacing w:val="-4"/>
          <w:sz w:val="30"/>
          <w:szCs w:val="30"/>
        </w:rPr>
        <w:t>061</w:t>
      </w:r>
      <w:r w:rsidR="009C73AF" w:rsidRPr="0009308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Pr="00796827">
        <w:rPr>
          <w:rFonts w:ascii="Angsana New" w:hAnsi="Angsana New"/>
          <w:i/>
          <w:iCs/>
          <w:spacing w:val="-4"/>
          <w:sz w:val="30"/>
          <w:szCs w:val="30"/>
        </w:rPr>
        <w:t>91</w:t>
      </w:r>
      <w:r w:rsidR="00127FDA" w:rsidRPr="0009308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6B6F9B" w:rsidRPr="00093089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5002F6" w:rsidRPr="0009308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6B6F9B" w:rsidRPr="00093089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5D59D340" w14:textId="3CB20854" w:rsidR="00D1177E" w:rsidRPr="00AA3C4A" w:rsidRDefault="00D1177E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37A09B5E" w14:textId="46C4CB77" w:rsidR="00040512" w:rsidRPr="00093089" w:rsidRDefault="00040512" w:rsidP="008D753B">
      <w:pPr>
        <w:tabs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093089">
        <w:rPr>
          <w:rFonts w:ascii="Angsana New" w:hAnsi="Angsana New"/>
          <w:bCs/>
          <w:i/>
          <w:iCs/>
          <w:sz w:val="30"/>
          <w:szCs w:val="30"/>
          <w:cs/>
        </w:rPr>
        <w:t>หนี้สินตามสัญญาเช่า</w:t>
      </w:r>
    </w:p>
    <w:p w14:paraId="5E129880" w14:textId="77777777" w:rsidR="00CB1EA9" w:rsidRPr="00AA3C4A" w:rsidRDefault="00CB1EA9" w:rsidP="00E6448B">
      <w:pPr>
        <w:tabs>
          <w:tab w:val="left" w:pos="45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07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46"/>
        <w:gridCol w:w="994"/>
        <w:gridCol w:w="261"/>
        <w:gridCol w:w="1017"/>
        <w:gridCol w:w="270"/>
        <w:gridCol w:w="1169"/>
        <w:gridCol w:w="270"/>
        <w:gridCol w:w="1063"/>
        <w:gridCol w:w="270"/>
        <w:gridCol w:w="1066"/>
        <w:gridCol w:w="269"/>
        <w:gridCol w:w="8"/>
        <w:gridCol w:w="1172"/>
      </w:tblGrid>
      <w:tr w:rsidR="00040512" w:rsidRPr="00093089" w14:paraId="66F5FD0E" w14:textId="77777777" w:rsidTr="00C82533">
        <w:trPr>
          <w:tblHeader/>
        </w:trPr>
        <w:tc>
          <w:tcPr>
            <w:tcW w:w="2246" w:type="dxa"/>
          </w:tcPr>
          <w:p w14:paraId="0A713FBE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6" w:type="dxa"/>
            <w:gridSpan w:val="12"/>
          </w:tcPr>
          <w:p w14:paraId="35A71C50" w14:textId="77777777" w:rsidR="00040512" w:rsidRPr="00093089" w:rsidRDefault="00040512" w:rsidP="0039573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40512" w:rsidRPr="00093089" w14:paraId="6A17E628" w14:textId="77777777" w:rsidTr="00C82533">
        <w:trPr>
          <w:tblHeader/>
        </w:trPr>
        <w:tc>
          <w:tcPr>
            <w:tcW w:w="2246" w:type="dxa"/>
          </w:tcPr>
          <w:p w14:paraId="05F9F3AE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061BC6" w14:textId="74A55B8B" w:rsidR="00040512" w:rsidRPr="00093089" w:rsidRDefault="00796827" w:rsidP="00F63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264524C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84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DB5FF82" w14:textId="4F4CF871" w:rsidR="00040512" w:rsidRPr="00093089" w:rsidRDefault="00796827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40512" w:rsidRPr="00093089" w14:paraId="31B8CC95" w14:textId="77777777" w:rsidTr="00C82533">
        <w:trPr>
          <w:tblHeader/>
        </w:trPr>
        <w:tc>
          <w:tcPr>
            <w:tcW w:w="2246" w:type="dxa"/>
            <w:shd w:val="clear" w:color="auto" w:fill="auto"/>
          </w:tcPr>
          <w:p w14:paraId="31E574C2" w14:textId="77777777" w:rsidR="00040512" w:rsidRPr="00093089" w:rsidRDefault="00040512" w:rsidP="00040512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0367B78" w14:textId="0F14EC25" w:rsidR="00040512" w:rsidRPr="00093089" w:rsidRDefault="00040512" w:rsidP="00F67B65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2B9A63" w14:textId="77777777" w:rsidR="00040512" w:rsidRPr="00093089" w:rsidRDefault="00040512" w:rsidP="000405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4CEA21C" w14:textId="77777777" w:rsidR="00040512" w:rsidRPr="00093089" w:rsidRDefault="00040512" w:rsidP="0004051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DACFF" w14:textId="77777777" w:rsidR="00040512" w:rsidRPr="00093089" w:rsidRDefault="00040512" w:rsidP="0004051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152552E" w14:textId="77777777" w:rsidR="00040512" w:rsidRPr="00093089" w:rsidRDefault="00040512" w:rsidP="00040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E9A956F" w14:textId="77777777" w:rsidR="00040512" w:rsidRPr="00093089" w:rsidRDefault="00040512" w:rsidP="0004051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3A75B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574DA80" w14:textId="77777777" w:rsidR="008D753B" w:rsidRPr="00093089" w:rsidRDefault="00040512" w:rsidP="00C82533">
            <w:pPr>
              <w:tabs>
                <w:tab w:val="left" w:pos="540"/>
              </w:tabs>
              <w:ind w:left="-12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  <w:p w14:paraId="7918146A" w14:textId="6B0477CD" w:rsidR="00040512" w:rsidRPr="00093089" w:rsidRDefault="00040512" w:rsidP="00C82533">
            <w:pPr>
              <w:tabs>
                <w:tab w:val="left" w:pos="540"/>
              </w:tabs>
              <w:ind w:left="-3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415DA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257230B" w14:textId="77777777" w:rsidR="00040512" w:rsidRPr="00093089" w:rsidRDefault="00040512" w:rsidP="00040512">
            <w:pPr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E7FE1D" w14:textId="77777777" w:rsidR="00040512" w:rsidRPr="00093089" w:rsidRDefault="00040512" w:rsidP="0004051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60C8351" w14:textId="77777777" w:rsidR="00040512" w:rsidRPr="00093089" w:rsidRDefault="00040512" w:rsidP="000405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91690AB" w14:textId="77777777" w:rsidR="00040512" w:rsidRPr="00093089" w:rsidRDefault="00040512" w:rsidP="00040512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093089" w14:paraId="1DC25481" w14:textId="77777777" w:rsidTr="00C82533">
        <w:trPr>
          <w:tblHeader/>
        </w:trPr>
        <w:tc>
          <w:tcPr>
            <w:tcW w:w="2246" w:type="dxa"/>
          </w:tcPr>
          <w:p w14:paraId="198D4F84" w14:textId="77777777" w:rsidR="00040512" w:rsidRPr="00093089" w:rsidRDefault="00040512" w:rsidP="0004051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6" w:type="dxa"/>
            <w:gridSpan w:val="12"/>
          </w:tcPr>
          <w:p w14:paraId="5D303732" w14:textId="77777777" w:rsidR="00040512" w:rsidRPr="00093089" w:rsidRDefault="00040512" w:rsidP="00F7731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7731F"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0B55" w:rsidRPr="00093089" w14:paraId="70975B37" w14:textId="77777777" w:rsidTr="00C82533">
        <w:trPr>
          <w:tblHeader/>
        </w:trPr>
        <w:tc>
          <w:tcPr>
            <w:tcW w:w="2246" w:type="dxa"/>
          </w:tcPr>
          <w:p w14:paraId="4220E023" w14:textId="4DC24057" w:rsidR="00B80B55" w:rsidRPr="00093089" w:rsidRDefault="00B80B55" w:rsidP="00C82533">
            <w:pPr>
              <w:tabs>
                <w:tab w:val="left" w:pos="540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7826" w:type="dxa"/>
            <w:gridSpan w:val="12"/>
          </w:tcPr>
          <w:p w14:paraId="024372CA" w14:textId="77777777" w:rsidR="00B80B55" w:rsidRPr="00093089" w:rsidRDefault="00B80B55" w:rsidP="00F7731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5473E" w:rsidRPr="00093089" w14:paraId="223F6441" w14:textId="77777777" w:rsidTr="00C82533">
        <w:tc>
          <w:tcPr>
            <w:tcW w:w="2246" w:type="dxa"/>
          </w:tcPr>
          <w:p w14:paraId="43309C73" w14:textId="069541F9" w:rsidR="0095473E" w:rsidRPr="00093089" w:rsidRDefault="0095473E" w:rsidP="0095473E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Pr="000930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4" w:type="dxa"/>
            <w:shd w:val="clear" w:color="auto" w:fill="auto"/>
          </w:tcPr>
          <w:p w14:paraId="739AE6AC" w14:textId="2237288E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8F12A2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61" w:type="dxa"/>
            <w:shd w:val="clear" w:color="auto" w:fill="auto"/>
          </w:tcPr>
          <w:p w14:paraId="18904CE6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14:paraId="0064D64F" w14:textId="524DC927" w:rsidR="0095473E" w:rsidRPr="00093089" w:rsidRDefault="00C46085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7E37FE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526E2735" w14:textId="44C24280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880E3F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66E307DA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3" w:type="dxa"/>
            <w:shd w:val="clear" w:color="auto" w:fill="auto"/>
          </w:tcPr>
          <w:p w14:paraId="5AF76CF9" w14:textId="3E7E8E13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611C7521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25D0E0E6" w14:textId="367F5291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795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950A33B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728638D6" w14:textId="0F7A6784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096</w:t>
            </w:r>
          </w:p>
        </w:tc>
      </w:tr>
      <w:tr w:rsidR="0095473E" w:rsidRPr="00093089" w14:paraId="26C453CD" w14:textId="77777777" w:rsidTr="00C82533">
        <w:tc>
          <w:tcPr>
            <w:tcW w:w="2246" w:type="dxa"/>
          </w:tcPr>
          <w:p w14:paraId="74F5C47D" w14:textId="65F8BF10" w:rsidR="0095473E" w:rsidRPr="00093089" w:rsidRDefault="00796827" w:rsidP="0095473E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95473E" w:rsidRPr="00093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5473E" w:rsidRPr="00093089">
              <w:rPr>
                <w:rFonts w:ascii="Angsana New" w:hAnsi="Angsana New"/>
                <w:sz w:val="30"/>
                <w:szCs w:val="30"/>
              </w:rPr>
              <w:t>-</w:t>
            </w:r>
            <w:r w:rsidR="0095473E" w:rsidRPr="00093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95473E" w:rsidRPr="000930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4" w:type="dxa"/>
            <w:shd w:val="clear" w:color="auto" w:fill="auto"/>
          </w:tcPr>
          <w:p w14:paraId="0C8C4B2C" w14:textId="296E17D0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  <w:r w:rsidR="00C46085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61" w:type="dxa"/>
            <w:shd w:val="clear" w:color="auto" w:fill="auto"/>
          </w:tcPr>
          <w:p w14:paraId="7D2C904D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CBA8FB9" w14:textId="0015604C" w:rsidR="0095473E" w:rsidRPr="00093089" w:rsidRDefault="00C46085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2871D0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D18A316" w14:textId="096B3634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880E3F" w:rsidRPr="0009308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15356CDE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2187F27" w14:textId="25498B06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70D2D4B4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5C2F7391" w14:textId="782455DE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09308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37179A3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28516B0" w14:textId="3D1DE033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1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95473E" w:rsidRPr="00093089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95473E" w:rsidRPr="00093089" w14:paraId="77BF3ADF" w14:textId="77777777" w:rsidTr="00C82533">
        <w:tc>
          <w:tcPr>
            <w:tcW w:w="2246" w:type="dxa"/>
          </w:tcPr>
          <w:p w14:paraId="48CDAA85" w14:textId="77777777" w:rsidR="0095473E" w:rsidRPr="00093089" w:rsidRDefault="0095473E" w:rsidP="0095473E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38523" w14:textId="6A1CDC38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  <w:r w:rsidR="00C46085"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8E75ADF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5D79B" w14:textId="2D35F515" w:rsidR="0095473E" w:rsidRPr="00093089" w:rsidRDefault="00C46085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679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D30CB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5D3A2" w14:textId="5161AD35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</w:t>
            </w:r>
            <w:r w:rsidR="00880E3F"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4B94E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5BBCF" w14:textId="4F9AA242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</w:t>
            </w:r>
            <w:r w:rsidR="0095473E"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298D6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E4321" w14:textId="0723DA56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194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5E2065B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AA1D4" w14:textId="78A7CE53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1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</w:t>
            </w:r>
            <w:r w:rsidR="0095473E" w:rsidRPr="000930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</w:tr>
    </w:tbl>
    <w:p w14:paraId="7E427CC3" w14:textId="28902E2F" w:rsidR="00B00433" w:rsidRPr="000A604C" w:rsidRDefault="00B00433" w:rsidP="0061378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00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990"/>
        <w:gridCol w:w="261"/>
        <w:gridCol w:w="999"/>
        <w:gridCol w:w="270"/>
        <w:gridCol w:w="1170"/>
        <w:gridCol w:w="270"/>
        <w:gridCol w:w="1080"/>
        <w:gridCol w:w="270"/>
        <w:gridCol w:w="1071"/>
        <w:gridCol w:w="270"/>
        <w:gridCol w:w="1179"/>
      </w:tblGrid>
      <w:tr w:rsidR="0016714D" w:rsidRPr="00093089" w14:paraId="292B577B" w14:textId="77777777" w:rsidTr="00C82533">
        <w:trPr>
          <w:tblHeader/>
        </w:trPr>
        <w:tc>
          <w:tcPr>
            <w:tcW w:w="2250" w:type="dxa"/>
          </w:tcPr>
          <w:p w14:paraId="77DFDCA8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0" w:type="dxa"/>
            <w:gridSpan w:val="11"/>
          </w:tcPr>
          <w:p w14:paraId="62210E38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14D" w:rsidRPr="00093089" w14:paraId="5317524A" w14:textId="77777777" w:rsidTr="00C82533">
        <w:trPr>
          <w:tblHeader/>
        </w:trPr>
        <w:tc>
          <w:tcPr>
            <w:tcW w:w="2250" w:type="dxa"/>
          </w:tcPr>
          <w:p w14:paraId="7EC7DB0D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2B8BF7" w14:textId="58A893CE" w:rsidR="0016714D" w:rsidRPr="00093089" w:rsidRDefault="00796827" w:rsidP="00B04F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5A56184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9AD62D" w14:textId="700A2089" w:rsidR="0016714D" w:rsidRPr="00093089" w:rsidRDefault="00796827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6714D" w:rsidRPr="00093089" w14:paraId="60F9FE89" w14:textId="77777777" w:rsidTr="00C82533">
        <w:trPr>
          <w:tblHeader/>
        </w:trPr>
        <w:tc>
          <w:tcPr>
            <w:tcW w:w="2250" w:type="dxa"/>
            <w:shd w:val="clear" w:color="auto" w:fill="auto"/>
          </w:tcPr>
          <w:p w14:paraId="40BCC7D6" w14:textId="77777777" w:rsidR="0016714D" w:rsidRPr="00093089" w:rsidRDefault="0016714D" w:rsidP="004B157B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71FFE" w14:textId="0E7ED4D5" w:rsidR="0016714D" w:rsidRPr="00093089" w:rsidRDefault="0016714D" w:rsidP="000A56C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633CB2" w14:textId="77777777" w:rsidR="0016714D" w:rsidRPr="00093089" w:rsidRDefault="0016714D" w:rsidP="004B15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D1C684E" w14:textId="77777777" w:rsidR="0016714D" w:rsidRPr="00093089" w:rsidRDefault="0016714D" w:rsidP="00C82533">
            <w:pPr>
              <w:ind w:left="-96" w:right="-110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A6AE7" w14:textId="77777777" w:rsidR="0016714D" w:rsidRPr="00093089" w:rsidRDefault="0016714D" w:rsidP="004B157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43EF6A" w14:textId="77777777" w:rsidR="0016714D" w:rsidRPr="00093089" w:rsidRDefault="0016714D" w:rsidP="004B15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444AAFF" w14:textId="77777777" w:rsidR="0016714D" w:rsidRPr="00093089" w:rsidRDefault="0016714D" w:rsidP="004B157B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0CB48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637069" w14:textId="531381BF" w:rsidR="0016714D" w:rsidRPr="00093089" w:rsidRDefault="0016714D" w:rsidP="004B157B">
            <w:pPr>
              <w:tabs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C2B28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F709484" w14:textId="77777777" w:rsidR="0016714D" w:rsidRPr="00093089" w:rsidRDefault="0016714D" w:rsidP="004B157B">
            <w:pPr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E76DF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2350EE" w14:textId="77777777" w:rsidR="0016714D" w:rsidRPr="00093089" w:rsidRDefault="0016714D" w:rsidP="004B157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AE4A77B" w14:textId="77777777" w:rsidR="0016714D" w:rsidRPr="00093089" w:rsidRDefault="0016714D" w:rsidP="004B157B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093089" w14:paraId="42208EF5" w14:textId="77777777" w:rsidTr="00C82533">
        <w:trPr>
          <w:tblHeader/>
        </w:trPr>
        <w:tc>
          <w:tcPr>
            <w:tcW w:w="2250" w:type="dxa"/>
          </w:tcPr>
          <w:p w14:paraId="71A6BA7D" w14:textId="77777777" w:rsidR="0016714D" w:rsidRPr="00093089" w:rsidRDefault="0016714D" w:rsidP="004B15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0" w:type="dxa"/>
            <w:gridSpan w:val="11"/>
          </w:tcPr>
          <w:p w14:paraId="244D3CC1" w14:textId="77777777" w:rsidR="0016714D" w:rsidRPr="00093089" w:rsidRDefault="0016714D" w:rsidP="004B157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42DB" w:rsidRPr="00093089" w14:paraId="232903E8" w14:textId="77777777" w:rsidTr="00C82533">
        <w:trPr>
          <w:tblHeader/>
        </w:trPr>
        <w:tc>
          <w:tcPr>
            <w:tcW w:w="2250" w:type="dxa"/>
          </w:tcPr>
          <w:p w14:paraId="1E6A6A23" w14:textId="5E22C998" w:rsidR="003942DB" w:rsidRPr="00093089" w:rsidRDefault="003942DB" w:rsidP="00C82533">
            <w:pPr>
              <w:tabs>
                <w:tab w:val="left" w:pos="540"/>
              </w:tabs>
              <w:ind w:right="-19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30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7830" w:type="dxa"/>
            <w:gridSpan w:val="11"/>
          </w:tcPr>
          <w:p w14:paraId="737679BC" w14:textId="77777777" w:rsidR="003942DB" w:rsidRPr="00093089" w:rsidRDefault="003942DB" w:rsidP="003942D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5473E" w:rsidRPr="00093089" w14:paraId="569C6EEE" w14:textId="77777777" w:rsidTr="00C82533">
        <w:tc>
          <w:tcPr>
            <w:tcW w:w="2250" w:type="dxa"/>
          </w:tcPr>
          <w:p w14:paraId="7619147C" w14:textId="58EAA932" w:rsidR="0095473E" w:rsidRPr="00093089" w:rsidRDefault="0095473E" w:rsidP="0095473E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9308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Pr="000930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4B062D54" w14:textId="08A4E73A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C957C1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61" w:type="dxa"/>
            <w:shd w:val="clear" w:color="auto" w:fill="auto"/>
          </w:tcPr>
          <w:p w14:paraId="4705DC03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2369D31A" w14:textId="7FC09FA8" w:rsidR="0095473E" w:rsidRPr="00093089" w:rsidRDefault="00C957C1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523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D444DE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E745F4" w14:textId="1EF029F6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C957C1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26738898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91B251" w14:textId="07E3846F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464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1A72907D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B755680" w14:textId="761AA88C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84624A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71F4B67" w14:textId="78FC65A1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464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</w:tr>
      <w:tr w:rsidR="0095473E" w:rsidRPr="00093089" w14:paraId="55016397" w14:textId="77777777" w:rsidTr="00C82533">
        <w:tc>
          <w:tcPr>
            <w:tcW w:w="2250" w:type="dxa"/>
          </w:tcPr>
          <w:p w14:paraId="4A58895C" w14:textId="178D26B6" w:rsidR="0095473E" w:rsidRPr="00093089" w:rsidRDefault="00796827" w:rsidP="0095473E">
            <w:pPr>
              <w:ind w:left="162" w:right="-9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95473E" w:rsidRPr="00093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5473E" w:rsidRPr="00093089">
              <w:rPr>
                <w:rFonts w:ascii="Angsana New" w:hAnsi="Angsana New"/>
                <w:sz w:val="30"/>
                <w:szCs w:val="30"/>
              </w:rPr>
              <w:t>-</w:t>
            </w:r>
            <w:r w:rsidR="0095473E" w:rsidRPr="00093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95473E" w:rsidRPr="000930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69D5BFDC" w14:textId="3FCDCEF2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C34F1F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61" w:type="dxa"/>
            <w:shd w:val="clear" w:color="auto" w:fill="auto"/>
          </w:tcPr>
          <w:p w14:paraId="482E3BBB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BBEBE44" w14:textId="01B707E5" w:rsidR="0095473E" w:rsidRPr="00093089" w:rsidRDefault="00C34F1F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961437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348040" w14:textId="25344182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C34F1F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1E28F643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DA870B" w14:textId="20715380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464"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70" w:type="dxa"/>
            <w:shd w:val="clear" w:color="auto" w:fill="auto"/>
          </w:tcPr>
          <w:p w14:paraId="587B6FEF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B6BA8FC" w14:textId="08318D3A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  <w:r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3EBBF1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9EF1B91" w14:textId="794A46AE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464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95473E" w:rsidRPr="000930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</w:p>
        </w:tc>
      </w:tr>
      <w:tr w:rsidR="0095473E" w:rsidRPr="00093089" w14:paraId="0ED35469" w14:textId="77777777" w:rsidTr="00C82533">
        <w:tc>
          <w:tcPr>
            <w:tcW w:w="2250" w:type="dxa"/>
          </w:tcPr>
          <w:p w14:paraId="3156707F" w14:textId="77777777" w:rsidR="0095473E" w:rsidRPr="00093089" w:rsidRDefault="0095473E" w:rsidP="0095473E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68D67" w14:textId="11C05E6E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</w:t>
            </w:r>
            <w:r w:rsidR="00C34F1F"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E0B9D61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180D5" w14:textId="44BBA728" w:rsidR="0095473E" w:rsidRPr="00093089" w:rsidRDefault="00C34F1F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8491E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9C04A" w14:textId="55F0B355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C34F1F"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2C028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2A050" w14:textId="0FA4D526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left="-464"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95473E"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CF88C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80ABF" w14:textId="3584F199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767</w:t>
            </w:r>
            <w:r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10CD6" w14:textId="77777777" w:rsidR="0095473E" w:rsidRPr="00093089" w:rsidRDefault="0095473E" w:rsidP="00C82533">
            <w:pPr>
              <w:pStyle w:val="acctfourfigures"/>
              <w:tabs>
                <w:tab w:val="clear" w:pos="765"/>
              </w:tabs>
              <w:spacing w:line="240" w:lineRule="atLeast"/>
              <w:ind w:left="-46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66A92" w14:textId="63800012" w:rsidR="0095473E" w:rsidRPr="00093089" w:rsidRDefault="00796827" w:rsidP="00C82533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tLeast"/>
              <w:ind w:left="-464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95473E" w:rsidRPr="000930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</w:tr>
      <w:bookmarkEnd w:id="1"/>
    </w:tbl>
    <w:p w14:paraId="75DBE9B3" w14:textId="77777777" w:rsidR="009563CE" w:rsidRPr="00AB1762" w:rsidRDefault="009563CE">
      <w:pPr>
        <w:rPr>
          <w:rFonts w:ascii="Angsana New" w:hAnsi="Angsana New"/>
          <w:bCs/>
          <w:i/>
          <w:iCs/>
          <w:sz w:val="22"/>
          <w:szCs w:val="22"/>
        </w:rPr>
      </w:pPr>
      <w:r w:rsidRPr="00AB1762">
        <w:rPr>
          <w:rFonts w:ascii="Angsana New" w:hAnsi="Angsana New"/>
          <w:bCs/>
          <w:i/>
          <w:iCs/>
          <w:sz w:val="22"/>
          <w:szCs w:val="22"/>
        </w:rPr>
        <w:br w:type="page"/>
      </w:r>
    </w:p>
    <w:p w14:paraId="3B84F732" w14:textId="43961AD4" w:rsidR="003F26D5" w:rsidRPr="00135A5F" w:rsidRDefault="003F26D5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5A5F">
        <w:rPr>
          <w:rFonts w:ascii="Angsana New" w:hAnsi="Angsana New" w:hint="cs"/>
          <w:bCs/>
          <w:sz w:val="30"/>
          <w:szCs w:val="30"/>
          <w:cs/>
        </w:rPr>
        <w:lastRenderedPageBreak/>
        <w:t>ทุนเรือนหุ้น</w:t>
      </w:r>
    </w:p>
    <w:p w14:paraId="708FFF8B" w14:textId="77777777" w:rsidR="003F26D5" w:rsidRPr="008E2B75" w:rsidRDefault="003F26D5" w:rsidP="003F26D5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15"/>
        <w:gridCol w:w="868"/>
        <w:gridCol w:w="265"/>
        <w:gridCol w:w="1146"/>
        <w:gridCol w:w="264"/>
        <w:gridCol w:w="1022"/>
        <w:gridCol w:w="264"/>
        <w:gridCol w:w="1148"/>
        <w:gridCol w:w="264"/>
        <w:gridCol w:w="1024"/>
      </w:tblGrid>
      <w:tr w:rsidR="00215382" w:rsidRPr="00135A5F" w14:paraId="622A0464" w14:textId="77777777" w:rsidTr="00830311">
        <w:trPr>
          <w:tblHeader/>
        </w:trPr>
        <w:tc>
          <w:tcPr>
            <w:tcW w:w="2915" w:type="dxa"/>
          </w:tcPr>
          <w:p w14:paraId="7536DE0C" w14:textId="77777777" w:rsidR="00215382" w:rsidRPr="00135A5F" w:rsidRDefault="00215382" w:rsidP="00481440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8" w:type="dxa"/>
          </w:tcPr>
          <w:p w14:paraId="54F17230" w14:textId="77777777" w:rsidR="00215382" w:rsidRPr="00135A5F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5" w:type="dxa"/>
          </w:tcPr>
          <w:p w14:paraId="4DB670C8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17E39" w14:textId="424D7563" w:rsidR="00215382" w:rsidRPr="00135A5F" w:rsidRDefault="00796827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19243B2F" w14:textId="77777777" w:rsidR="00215382" w:rsidRPr="00135A5F" w:rsidRDefault="00215382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FF31E6" w14:textId="5A7B7C41" w:rsidR="00215382" w:rsidRPr="00135A5F" w:rsidRDefault="00796827" w:rsidP="004814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15382" w:rsidRPr="00135A5F" w14:paraId="2D42FDA2" w14:textId="77777777" w:rsidTr="00830311">
        <w:trPr>
          <w:tblHeader/>
        </w:trPr>
        <w:tc>
          <w:tcPr>
            <w:tcW w:w="2915" w:type="dxa"/>
          </w:tcPr>
          <w:p w14:paraId="00F7673E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8" w:type="dxa"/>
          </w:tcPr>
          <w:p w14:paraId="2E40731E" w14:textId="77777777" w:rsidR="00215382" w:rsidRPr="00135A5F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5" w:type="dxa"/>
          </w:tcPr>
          <w:p w14:paraId="798D0536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20DE09E" w14:textId="77777777" w:rsidR="00215382" w:rsidRPr="00135A5F" w:rsidRDefault="00215382" w:rsidP="00481440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96ED029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0B3488AB" w14:textId="77777777" w:rsidR="00215382" w:rsidRPr="00135A5F" w:rsidRDefault="00215382" w:rsidP="00481440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4" w:type="dxa"/>
          </w:tcPr>
          <w:p w14:paraId="796BBE71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575E957" w14:textId="77777777" w:rsidR="00215382" w:rsidRPr="00135A5F" w:rsidRDefault="00215382" w:rsidP="00481440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78584DA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846554C" w14:textId="77777777" w:rsidR="00215382" w:rsidRPr="00135A5F" w:rsidRDefault="00215382" w:rsidP="00481440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15382" w:rsidRPr="00135A5F" w14:paraId="03558A58" w14:textId="77777777" w:rsidTr="00830311">
        <w:trPr>
          <w:tblHeader/>
        </w:trPr>
        <w:tc>
          <w:tcPr>
            <w:tcW w:w="2915" w:type="dxa"/>
          </w:tcPr>
          <w:p w14:paraId="7E08EC17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8" w:type="dxa"/>
          </w:tcPr>
          <w:p w14:paraId="3756300F" w14:textId="77777777" w:rsidR="00215382" w:rsidRPr="00135A5F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5" w:type="dxa"/>
          </w:tcPr>
          <w:p w14:paraId="007E731D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0E12D3D7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35A5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1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135A5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1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5382" w:rsidRPr="00135A5F" w14:paraId="1F00786B" w14:textId="77777777" w:rsidTr="00830311">
        <w:tc>
          <w:tcPr>
            <w:tcW w:w="2915" w:type="dxa"/>
          </w:tcPr>
          <w:p w14:paraId="03A90988" w14:textId="77777777" w:rsidR="00215382" w:rsidRPr="00135A5F" w:rsidRDefault="00215382" w:rsidP="00481440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8" w:type="dxa"/>
          </w:tcPr>
          <w:p w14:paraId="06DF610B" w14:textId="77777777" w:rsidR="00215382" w:rsidRPr="00135A5F" w:rsidRDefault="00215382" w:rsidP="0048144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29A886C" w14:textId="77777777" w:rsidR="00215382" w:rsidRPr="00135A5F" w:rsidRDefault="00215382" w:rsidP="0048144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3D7079E1" w14:textId="77777777" w:rsidR="00215382" w:rsidRPr="00135A5F" w:rsidRDefault="00215382" w:rsidP="0048144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5473E" w:rsidRPr="00135A5F" w14:paraId="428566B3" w14:textId="77777777" w:rsidTr="00830311">
        <w:tc>
          <w:tcPr>
            <w:tcW w:w="2915" w:type="dxa"/>
          </w:tcPr>
          <w:p w14:paraId="701865E1" w14:textId="2E51D75C" w:rsidR="0095473E" w:rsidRPr="00135A5F" w:rsidRDefault="0095473E" w:rsidP="009547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8" w:type="dxa"/>
          </w:tcPr>
          <w:p w14:paraId="73094DBD" w14:textId="2860C4A2" w:rsidR="0095473E" w:rsidRPr="00135A5F" w:rsidRDefault="00796827" w:rsidP="0095473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5473E" w:rsidRPr="001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96827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46F8462B" w14:textId="77777777" w:rsidR="0095473E" w:rsidRPr="00135A5F" w:rsidRDefault="0095473E" w:rsidP="0095473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DA8B8DC" w14:textId="05EA6111" w:rsidR="0095473E" w:rsidRPr="00135A5F" w:rsidRDefault="00796827" w:rsidP="0083031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473E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  <w:r w:rsidR="0095473E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4" w:type="dxa"/>
          </w:tcPr>
          <w:p w14:paraId="0CC8B694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</w:tcPr>
          <w:p w14:paraId="0B10F967" w14:textId="117377DB" w:rsidR="0095473E" w:rsidRPr="00135A5F" w:rsidRDefault="00796827" w:rsidP="00954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5473E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4" w:type="dxa"/>
          </w:tcPr>
          <w:p w14:paraId="253C8949" w14:textId="77777777" w:rsidR="0095473E" w:rsidRPr="00135A5F" w:rsidRDefault="0095473E" w:rsidP="0095473E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E6B7716" w14:textId="4A8D64DB" w:rsidR="0095473E" w:rsidRPr="00135A5F" w:rsidRDefault="00796827" w:rsidP="0095473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473E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  <w:r w:rsidR="0095473E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4" w:type="dxa"/>
          </w:tcPr>
          <w:p w14:paraId="1BC437FF" w14:textId="77777777" w:rsidR="0095473E" w:rsidRPr="00135A5F" w:rsidRDefault="0095473E" w:rsidP="0095473E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A50388" w14:textId="19F5DA0B" w:rsidR="0095473E" w:rsidRPr="00135A5F" w:rsidRDefault="00796827" w:rsidP="00954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  <w:r w:rsidR="0095473E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5473E" w:rsidRPr="00135A5F" w14:paraId="4DD38558" w14:textId="77777777" w:rsidTr="00830311">
        <w:tc>
          <w:tcPr>
            <w:tcW w:w="2915" w:type="dxa"/>
          </w:tcPr>
          <w:p w14:paraId="12C1C941" w14:textId="77777777" w:rsidR="0095473E" w:rsidRPr="00135A5F" w:rsidRDefault="0095473E" w:rsidP="009547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68" w:type="dxa"/>
          </w:tcPr>
          <w:p w14:paraId="2F528F7E" w14:textId="57070A87" w:rsidR="0095473E" w:rsidRPr="00135A5F" w:rsidRDefault="00796827" w:rsidP="0095473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5473E" w:rsidRPr="001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96827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0D579630" w14:textId="77777777" w:rsidR="0095473E" w:rsidRPr="00135A5F" w:rsidRDefault="0095473E" w:rsidP="0095473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42978DD" w14:textId="1E11C9C4" w:rsidR="0095473E" w:rsidRPr="00135A5F" w:rsidRDefault="00796827" w:rsidP="00F15A1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  <w:r w:rsidR="00F15A14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64" w:type="dxa"/>
          </w:tcPr>
          <w:p w14:paraId="760EB6C9" w14:textId="77777777" w:rsidR="0095473E" w:rsidRPr="00135A5F" w:rsidRDefault="0095473E" w:rsidP="0095473E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D872AA4" w14:textId="78D5DF8F" w:rsidR="0095473E" w:rsidRPr="00135A5F" w:rsidRDefault="00796827" w:rsidP="00F15A14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="00F15A14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264" w:type="dxa"/>
          </w:tcPr>
          <w:p w14:paraId="357BA587" w14:textId="77777777" w:rsidR="0095473E" w:rsidRPr="00135A5F" w:rsidRDefault="0095473E" w:rsidP="0095473E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389FE9D" w14:textId="744AA0E4" w:rsidR="0095473E" w:rsidRPr="00135A5F" w:rsidRDefault="0095473E" w:rsidP="0070161A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FF9AD51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87AE5EC" w14:textId="3ED4EB7C" w:rsidR="0095473E" w:rsidRPr="00135A5F" w:rsidRDefault="0095473E" w:rsidP="0095473E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73E" w:rsidRPr="00135A5F" w14:paraId="22922B5C" w14:textId="77777777" w:rsidTr="00830311">
        <w:tc>
          <w:tcPr>
            <w:tcW w:w="2915" w:type="dxa"/>
          </w:tcPr>
          <w:p w14:paraId="18BD806D" w14:textId="67A26C0C" w:rsidR="0095473E" w:rsidRPr="00135A5F" w:rsidRDefault="0095473E" w:rsidP="009547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68" w:type="dxa"/>
          </w:tcPr>
          <w:p w14:paraId="38F48913" w14:textId="5FDF620F" w:rsidR="0095473E" w:rsidRPr="00135A5F" w:rsidRDefault="00796827" w:rsidP="0095473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5473E" w:rsidRPr="00135A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183B6F94" w14:textId="77777777" w:rsidR="0095473E" w:rsidRPr="00135A5F" w:rsidRDefault="0095473E" w:rsidP="0095473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3B3433CB" w14:textId="687B2B6D" w:rsidR="0095473E" w:rsidRPr="00135A5F" w:rsidRDefault="00F15A14" w:rsidP="0070161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CB3C0F8" w14:textId="77777777" w:rsidR="0095473E" w:rsidRPr="00135A5F" w:rsidRDefault="0095473E" w:rsidP="0095473E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6FEDC35" w14:textId="7E7CBCF4" w:rsidR="0095473E" w:rsidRPr="00135A5F" w:rsidRDefault="00F15A14" w:rsidP="0070161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A52CF99" w14:textId="77777777" w:rsidR="0095473E" w:rsidRPr="00135A5F" w:rsidRDefault="0095473E" w:rsidP="0095473E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5F2DB40" w14:textId="01EBDEF0" w:rsidR="0095473E" w:rsidRPr="00135A5F" w:rsidRDefault="0095473E" w:rsidP="0095473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0D208B5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4A4D527" w14:textId="36CB95B2" w:rsidR="0095473E" w:rsidRPr="00135A5F" w:rsidRDefault="0095473E" w:rsidP="00954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5473E" w:rsidRPr="00135A5F" w14:paraId="4DD8632B" w14:textId="77777777" w:rsidTr="00830311">
        <w:tc>
          <w:tcPr>
            <w:tcW w:w="2915" w:type="dxa"/>
          </w:tcPr>
          <w:p w14:paraId="46AF6F6A" w14:textId="426D502A" w:rsidR="0095473E" w:rsidRPr="00135A5F" w:rsidRDefault="0095473E" w:rsidP="009547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35A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5A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5A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8" w:type="dxa"/>
          </w:tcPr>
          <w:p w14:paraId="5352054E" w14:textId="00F0428E" w:rsidR="0095473E" w:rsidRPr="00135A5F" w:rsidRDefault="00796827" w:rsidP="0095473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95473E" w:rsidRPr="00135A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9682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0CA26C56" w14:textId="77777777" w:rsidR="0095473E" w:rsidRPr="00135A5F" w:rsidRDefault="0095473E" w:rsidP="0095473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E167" w14:textId="66F48688" w:rsidR="0095473E" w:rsidRPr="00135A5F" w:rsidRDefault="00796827" w:rsidP="0095473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15A14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  <w:r w:rsidR="00F15A14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264" w:type="dxa"/>
          </w:tcPr>
          <w:p w14:paraId="2B2E152B" w14:textId="77777777" w:rsidR="0095473E" w:rsidRPr="00135A5F" w:rsidRDefault="0095473E" w:rsidP="0095473E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1EEE9EA" w14:textId="5FE38192" w:rsidR="0095473E" w:rsidRPr="00135A5F" w:rsidRDefault="00796827" w:rsidP="00954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  <w:r w:rsidR="00F15A14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264" w:type="dxa"/>
          </w:tcPr>
          <w:p w14:paraId="659080EF" w14:textId="77777777" w:rsidR="0095473E" w:rsidRPr="00135A5F" w:rsidRDefault="0095473E" w:rsidP="0095473E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433D" w14:textId="4DBEC504" w:rsidR="0095473E" w:rsidRPr="00135A5F" w:rsidRDefault="00796827" w:rsidP="0095473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473E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  <w:r w:rsidR="0095473E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4" w:type="dxa"/>
          </w:tcPr>
          <w:p w14:paraId="25B36303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DEA3AA3" w14:textId="26F8D993" w:rsidR="0095473E" w:rsidRPr="00135A5F" w:rsidRDefault="00796827" w:rsidP="00954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95473E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5473E" w:rsidRPr="00687673" w14:paraId="75DE815D" w14:textId="77777777" w:rsidTr="00830311">
        <w:tc>
          <w:tcPr>
            <w:tcW w:w="2915" w:type="dxa"/>
          </w:tcPr>
          <w:p w14:paraId="01614E74" w14:textId="77777777" w:rsidR="0095473E" w:rsidRPr="008E2B75" w:rsidRDefault="0095473E" w:rsidP="009547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68" w:type="dxa"/>
          </w:tcPr>
          <w:p w14:paraId="0D0B65DA" w14:textId="77777777" w:rsidR="0095473E" w:rsidRPr="008E2B75" w:rsidRDefault="0095473E" w:rsidP="0095473E">
            <w:pPr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65" w:type="dxa"/>
          </w:tcPr>
          <w:p w14:paraId="094F0809" w14:textId="77777777" w:rsidR="0095473E" w:rsidRPr="008E2B75" w:rsidRDefault="0095473E" w:rsidP="0095473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</w:tc>
        <w:tc>
          <w:tcPr>
            <w:tcW w:w="1146" w:type="dxa"/>
          </w:tcPr>
          <w:p w14:paraId="37F3E3DA" w14:textId="77777777" w:rsidR="0095473E" w:rsidRPr="008E2B75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4" w:type="dxa"/>
          </w:tcPr>
          <w:p w14:paraId="2278E239" w14:textId="77777777" w:rsidR="0095473E" w:rsidRPr="008E2B75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22" w:type="dxa"/>
          </w:tcPr>
          <w:p w14:paraId="128B7389" w14:textId="77777777" w:rsidR="0095473E" w:rsidRPr="008E2B75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4" w:type="dxa"/>
          </w:tcPr>
          <w:p w14:paraId="0ADC058C" w14:textId="77777777" w:rsidR="0095473E" w:rsidRPr="008E2B75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48" w:type="dxa"/>
          </w:tcPr>
          <w:p w14:paraId="35CD76DF" w14:textId="77777777" w:rsidR="0095473E" w:rsidRPr="008E2B75" w:rsidRDefault="0095473E" w:rsidP="0095473E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4" w:type="dxa"/>
          </w:tcPr>
          <w:p w14:paraId="26560688" w14:textId="77777777" w:rsidR="0095473E" w:rsidRPr="008E2B75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024" w:type="dxa"/>
          </w:tcPr>
          <w:p w14:paraId="4D4547C0" w14:textId="77777777" w:rsidR="0095473E" w:rsidRPr="008E2B75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95473E" w:rsidRPr="00135A5F" w14:paraId="120F0F60" w14:textId="77777777" w:rsidTr="005134EC">
        <w:tc>
          <w:tcPr>
            <w:tcW w:w="2915" w:type="dxa"/>
          </w:tcPr>
          <w:p w14:paraId="7415CD36" w14:textId="77777777" w:rsidR="0095473E" w:rsidRPr="00135A5F" w:rsidRDefault="0095473E" w:rsidP="0095473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8" w:type="dxa"/>
          </w:tcPr>
          <w:p w14:paraId="036E7759" w14:textId="77777777" w:rsidR="0095473E" w:rsidRPr="00135A5F" w:rsidRDefault="0095473E" w:rsidP="0095473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FE54602" w14:textId="77777777" w:rsidR="0095473E" w:rsidRPr="00135A5F" w:rsidRDefault="0095473E" w:rsidP="0095473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9BB88CD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7C04A8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14:paraId="52CB4EE3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9E3A99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D3ADB25" w14:textId="77777777" w:rsidR="0095473E" w:rsidRPr="00135A5F" w:rsidRDefault="0095473E" w:rsidP="0095473E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F5F2EF" w14:textId="77777777" w:rsidR="0095473E" w:rsidRPr="00135A5F" w:rsidRDefault="0095473E" w:rsidP="0095473E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7758229" w14:textId="77777777" w:rsidR="0095473E" w:rsidRPr="00135A5F" w:rsidRDefault="0095473E" w:rsidP="0095473E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0311" w:rsidRPr="00135A5F" w14:paraId="6CEFBAE8" w14:textId="77777777" w:rsidTr="005134EC">
        <w:tc>
          <w:tcPr>
            <w:tcW w:w="2915" w:type="dxa"/>
          </w:tcPr>
          <w:p w14:paraId="66CD9D5B" w14:textId="1D3E3D70" w:rsidR="00830311" w:rsidRPr="00135A5F" w:rsidRDefault="00830311" w:rsidP="0083031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135A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5A5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8" w:type="dxa"/>
          </w:tcPr>
          <w:p w14:paraId="791A90D6" w14:textId="5AC2929C" w:rsidR="00830311" w:rsidRPr="00135A5F" w:rsidRDefault="00796827" w:rsidP="0083031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30311" w:rsidRPr="00135A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0B334759" w14:textId="77777777" w:rsidR="00830311" w:rsidRPr="00135A5F" w:rsidRDefault="00830311" w:rsidP="0083031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4944E07F" w14:textId="7AFE26D3" w:rsidR="00830311" w:rsidRPr="00135A5F" w:rsidRDefault="00796827" w:rsidP="0083031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30311" w:rsidRPr="001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830311" w:rsidRPr="001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4" w:type="dxa"/>
          </w:tcPr>
          <w:p w14:paraId="726546B2" w14:textId="77777777" w:rsidR="00830311" w:rsidRPr="00135A5F" w:rsidRDefault="00830311" w:rsidP="00830311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</w:tcPr>
          <w:p w14:paraId="3255FD59" w14:textId="5904E521" w:rsidR="00830311" w:rsidRPr="00135A5F" w:rsidRDefault="00796827" w:rsidP="0083031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830311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4" w:type="dxa"/>
          </w:tcPr>
          <w:p w14:paraId="27E4FB5A" w14:textId="77777777" w:rsidR="00830311" w:rsidRPr="00135A5F" w:rsidRDefault="00830311" w:rsidP="00830311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68B7221" w14:textId="270F23B4" w:rsidR="00830311" w:rsidRPr="00135A5F" w:rsidRDefault="00796827" w:rsidP="0083031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30311" w:rsidRPr="001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830311" w:rsidRPr="001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4" w:type="dxa"/>
          </w:tcPr>
          <w:p w14:paraId="7EA62BEF" w14:textId="77777777" w:rsidR="00830311" w:rsidRPr="00135A5F" w:rsidRDefault="00830311" w:rsidP="00830311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F068C2" w14:textId="756E377D" w:rsidR="00830311" w:rsidRPr="00135A5F" w:rsidRDefault="00796827" w:rsidP="0083031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830311" w:rsidRPr="00135A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134EC" w:rsidRPr="00135A5F" w14:paraId="633A0497" w14:textId="77777777" w:rsidTr="005134EC">
        <w:trPr>
          <w:trHeight w:val="290"/>
        </w:trPr>
        <w:tc>
          <w:tcPr>
            <w:tcW w:w="2915" w:type="dxa"/>
          </w:tcPr>
          <w:p w14:paraId="3209077E" w14:textId="741D9E0C" w:rsidR="005134EC" w:rsidRPr="00135A5F" w:rsidRDefault="005134EC" w:rsidP="005134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4E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หุ้นทุนออกให้ตามสิทธิ</w:t>
            </w:r>
          </w:p>
        </w:tc>
        <w:tc>
          <w:tcPr>
            <w:tcW w:w="868" w:type="dxa"/>
          </w:tcPr>
          <w:p w14:paraId="1F713216" w14:textId="2E617824" w:rsidR="005134EC" w:rsidRPr="00135A5F" w:rsidRDefault="00796827" w:rsidP="005134E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134EC" w:rsidRPr="00135A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549B2A24" w14:textId="77777777" w:rsidR="005134EC" w:rsidRPr="00135A5F" w:rsidRDefault="005134EC" w:rsidP="005134E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FAC911A" w14:textId="4067D2EC" w:rsidR="005134EC" w:rsidRPr="005134EC" w:rsidRDefault="00796827" w:rsidP="005134E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5134EC" w:rsidRPr="005134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4" w:type="dxa"/>
          </w:tcPr>
          <w:p w14:paraId="7A476D1B" w14:textId="77777777" w:rsidR="005134EC" w:rsidRPr="005134EC" w:rsidRDefault="005134EC" w:rsidP="005134EC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1319CC5" w14:textId="422F465E" w:rsidR="005134EC" w:rsidRPr="005134EC" w:rsidRDefault="00796827" w:rsidP="005134E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134EC" w:rsidRPr="00513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64" w:type="dxa"/>
          </w:tcPr>
          <w:p w14:paraId="07580411" w14:textId="77777777" w:rsidR="005134EC" w:rsidRPr="00135A5F" w:rsidRDefault="005134EC" w:rsidP="005134E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6A0B320" w14:textId="052B5EE8" w:rsidR="005134EC" w:rsidRPr="005134EC" w:rsidRDefault="005134EC" w:rsidP="005134EC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E04C03E" w14:textId="77777777" w:rsidR="005134EC" w:rsidRPr="005134EC" w:rsidRDefault="005134EC" w:rsidP="005134EC">
            <w:pPr>
              <w:pStyle w:val="30"/>
              <w:tabs>
                <w:tab w:val="clear" w:pos="360"/>
                <w:tab w:val="clear" w:pos="720"/>
                <w:tab w:val="decimal" w:pos="530"/>
                <w:tab w:val="decimal" w:pos="74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75000C3" w14:textId="6BE4B0B6" w:rsidR="005134EC" w:rsidRPr="005134EC" w:rsidRDefault="005134EC" w:rsidP="005134EC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34EC" w:rsidRPr="00135A5F" w14:paraId="677062ED" w14:textId="77777777" w:rsidTr="005134EC">
        <w:tc>
          <w:tcPr>
            <w:tcW w:w="2915" w:type="dxa"/>
          </w:tcPr>
          <w:p w14:paraId="43E24DB8" w14:textId="73EDF461" w:rsidR="005134EC" w:rsidRPr="00135A5F" w:rsidRDefault="005134EC" w:rsidP="005134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35A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5A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5A5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หุ้นสามัญ</w:t>
            </w:r>
          </w:p>
        </w:tc>
        <w:tc>
          <w:tcPr>
            <w:tcW w:w="868" w:type="dxa"/>
          </w:tcPr>
          <w:p w14:paraId="5BCC5400" w14:textId="21DEAF39" w:rsidR="005134EC" w:rsidRPr="00135A5F" w:rsidRDefault="00796827" w:rsidP="005134E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134EC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5" w:type="dxa"/>
          </w:tcPr>
          <w:p w14:paraId="48BF5AC4" w14:textId="77777777" w:rsidR="005134EC" w:rsidRPr="00135A5F" w:rsidRDefault="005134EC" w:rsidP="005134E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009F814" w14:textId="0AE8845C" w:rsidR="005134EC" w:rsidRPr="00135A5F" w:rsidRDefault="00796827" w:rsidP="005134E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134EC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  <w:r w:rsidR="005134EC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4" w:type="dxa"/>
          </w:tcPr>
          <w:p w14:paraId="497F002A" w14:textId="77777777" w:rsidR="005134EC" w:rsidRPr="00135A5F" w:rsidRDefault="005134EC" w:rsidP="005134EC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836307D" w14:textId="7625427B" w:rsidR="005134EC" w:rsidRPr="00135A5F" w:rsidRDefault="00796827" w:rsidP="005134E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  <w:r w:rsidR="005134EC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64" w:type="dxa"/>
          </w:tcPr>
          <w:p w14:paraId="41EEEE19" w14:textId="77777777" w:rsidR="005134EC" w:rsidRPr="00135A5F" w:rsidRDefault="005134EC" w:rsidP="005134E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63101E3" w14:textId="455C80BC" w:rsidR="005134EC" w:rsidRPr="00135A5F" w:rsidRDefault="00796827" w:rsidP="005134E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134EC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  <w:r w:rsidR="005134EC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4" w:type="dxa"/>
          </w:tcPr>
          <w:p w14:paraId="21221BE9" w14:textId="77777777" w:rsidR="005134EC" w:rsidRPr="00135A5F" w:rsidRDefault="005134EC" w:rsidP="005134EC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958732" w14:textId="77357F24" w:rsidR="005134EC" w:rsidRPr="00135A5F" w:rsidRDefault="00796827" w:rsidP="005134E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5134EC" w:rsidRPr="00135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557EEF3" w14:textId="77777777" w:rsidR="007B5626" w:rsidRPr="008E2B75" w:rsidRDefault="007B5626" w:rsidP="007B5626">
      <w:pPr>
        <w:rPr>
          <w:rFonts w:ascii="Angsana New" w:hAnsi="Angsana New"/>
          <w:bCs/>
          <w:sz w:val="14"/>
          <w:szCs w:val="14"/>
        </w:rPr>
      </w:pPr>
    </w:p>
    <w:p w14:paraId="67E9EEAF" w14:textId="7BCCE2A6" w:rsidR="004076E0" w:rsidRPr="00E07E0F" w:rsidRDefault="004076E0" w:rsidP="004076E0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7E0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96827" w:rsidRPr="00796827">
        <w:rPr>
          <w:rFonts w:ascii="Angsana New" w:hAnsi="Angsana New"/>
          <w:sz w:val="30"/>
          <w:szCs w:val="30"/>
        </w:rPr>
        <w:t>19</w:t>
      </w:r>
      <w:r w:rsidRPr="00E07E0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z w:val="30"/>
          <w:szCs w:val="30"/>
        </w:rPr>
        <w:t>2566</w:t>
      </w:r>
      <w:r w:rsidRPr="00E07E0F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ที่ประชุมวิสามัญผู้ถือหุ้นมีมติอนุมัติการเพิ่มทุนจดทะเบียนของบริษัทจากทุน</w:t>
      </w:r>
      <w:r w:rsidRPr="00E07E0F">
        <w:rPr>
          <w:rFonts w:ascii="Angsana New" w:hAnsi="Angsana New"/>
          <w:sz w:val="30"/>
          <w:szCs w:val="30"/>
        </w:rPr>
        <w:t xml:space="preserve">                </w:t>
      </w:r>
      <w:r w:rsidRPr="00E07E0F">
        <w:rPr>
          <w:rFonts w:ascii="Angsana New" w:hAnsi="Angsana New"/>
          <w:sz w:val="30"/>
          <w:szCs w:val="30"/>
          <w:cs/>
        </w:rPr>
        <w:t xml:space="preserve">จดทะเบียน </w:t>
      </w:r>
      <w:r w:rsidR="00796827" w:rsidRPr="00796827">
        <w:rPr>
          <w:rFonts w:ascii="Angsana New" w:hAnsi="Angsana New"/>
          <w:sz w:val="30"/>
          <w:szCs w:val="30"/>
        </w:rPr>
        <w:t>660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000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165</w:t>
      </w:r>
      <w:r w:rsidRPr="00E07E0F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796827" w:rsidRPr="00796827">
        <w:rPr>
          <w:rFonts w:ascii="Angsana New" w:hAnsi="Angsana New"/>
          <w:sz w:val="30"/>
          <w:szCs w:val="30"/>
        </w:rPr>
        <w:t>866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113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673</w:t>
      </w:r>
      <w:r w:rsidRPr="00E07E0F">
        <w:rPr>
          <w:rFonts w:ascii="Angsana New" w:hAnsi="Angsana New"/>
          <w:sz w:val="30"/>
          <w:szCs w:val="30"/>
          <w:cs/>
        </w:rPr>
        <w:t xml:space="preserve"> บาทโดยออกหุ้นสามัญเพิ่มทุนใหม่จำนวน </w:t>
      </w:r>
      <w:r w:rsidR="00796827" w:rsidRPr="00796827">
        <w:rPr>
          <w:rFonts w:ascii="Angsana New" w:hAnsi="Angsana New"/>
          <w:sz w:val="30"/>
          <w:szCs w:val="30"/>
        </w:rPr>
        <w:t>412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227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015</w:t>
      </w:r>
      <w:r w:rsidRPr="00E07E0F">
        <w:rPr>
          <w:rFonts w:ascii="Angsana New" w:hAnsi="Angsana New"/>
          <w:sz w:val="30"/>
          <w:szCs w:val="30"/>
          <w:cs/>
        </w:rPr>
        <w:t xml:space="preserve"> มูลค่าหุ้นละ </w:t>
      </w:r>
      <w:r w:rsidR="00796827" w:rsidRPr="00796827">
        <w:rPr>
          <w:rFonts w:ascii="Angsana New" w:hAnsi="Angsana New"/>
          <w:sz w:val="30"/>
          <w:szCs w:val="30"/>
        </w:rPr>
        <w:t>0</w:t>
      </w:r>
      <w:r w:rsidRPr="00E07E0F">
        <w:rPr>
          <w:rFonts w:ascii="Angsana New" w:hAnsi="Angsana New"/>
          <w:sz w:val="30"/>
          <w:szCs w:val="30"/>
          <w:cs/>
        </w:rPr>
        <w:t>.</w:t>
      </w:r>
      <w:r w:rsidR="00796827" w:rsidRPr="00796827">
        <w:rPr>
          <w:rFonts w:ascii="Angsana New" w:hAnsi="Angsana New"/>
          <w:sz w:val="30"/>
          <w:szCs w:val="30"/>
        </w:rPr>
        <w:t>50</w:t>
      </w:r>
      <w:r w:rsidRPr="00E07E0F">
        <w:rPr>
          <w:rFonts w:ascii="Angsana New" w:hAnsi="Angsana New"/>
          <w:sz w:val="30"/>
          <w:szCs w:val="30"/>
          <w:cs/>
        </w:rPr>
        <w:t xml:space="preserve"> บาท รวมเป็นจำนวน </w:t>
      </w:r>
      <w:r w:rsidR="00796827" w:rsidRPr="00796827">
        <w:rPr>
          <w:rFonts w:ascii="Angsana New" w:hAnsi="Angsana New"/>
          <w:sz w:val="30"/>
          <w:szCs w:val="30"/>
        </w:rPr>
        <w:t>206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113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507</w:t>
      </w:r>
      <w:r w:rsidRPr="00E07E0F">
        <w:rPr>
          <w:rFonts w:ascii="Angsana New" w:hAnsi="Angsana New"/>
          <w:sz w:val="30"/>
          <w:szCs w:val="30"/>
          <w:cs/>
        </w:rPr>
        <w:t xml:space="preserve"> บาท เพื่อรองรับโครงการ </w:t>
      </w:r>
      <w:r w:rsidRPr="00E07E0F">
        <w:rPr>
          <w:rFonts w:ascii="Angsana New" w:hAnsi="Angsana New"/>
          <w:sz w:val="30"/>
          <w:szCs w:val="30"/>
        </w:rPr>
        <w:t xml:space="preserve">SCN-ESOP </w:t>
      </w:r>
      <w:r w:rsidR="00796827" w:rsidRPr="00796827">
        <w:rPr>
          <w:rFonts w:ascii="Angsana New" w:hAnsi="Angsana New"/>
          <w:sz w:val="30"/>
          <w:szCs w:val="30"/>
        </w:rPr>
        <w:t>2023</w:t>
      </w:r>
      <w:r w:rsidRPr="00E07E0F">
        <w:rPr>
          <w:rFonts w:ascii="Angsana New" w:hAnsi="Angsana New"/>
          <w:sz w:val="30"/>
          <w:szCs w:val="30"/>
          <w:cs/>
        </w:rPr>
        <w:t xml:space="preserve"> และ </w:t>
      </w:r>
      <w:r w:rsidRPr="00E07E0F">
        <w:rPr>
          <w:rFonts w:ascii="Angsana New" w:hAnsi="Angsana New"/>
          <w:sz w:val="30"/>
          <w:szCs w:val="30"/>
        </w:rPr>
        <w:t>SCN-W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E07E0F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บริษัทได้จดทะเบียนเพิ่มทุนกับกระทรวงพาณิชย์เมื่อวันที่ </w:t>
      </w:r>
      <w:r w:rsidR="00796827" w:rsidRPr="00796827">
        <w:rPr>
          <w:rFonts w:ascii="Angsana New" w:hAnsi="Angsana New"/>
          <w:sz w:val="30"/>
          <w:szCs w:val="30"/>
        </w:rPr>
        <w:t>8</w:t>
      </w:r>
      <w:r w:rsidRPr="00E07E0F">
        <w:rPr>
          <w:rFonts w:ascii="Angsana New" w:hAnsi="Angsana New"/>
          <w:sz w:val="30"/>
          <w:szCs w:val="30"/>
          <w:cs/>
        </w:rPr>
        <w:t xml:space="preserve"> มกราคม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</w:p>
    <w:p w14:paraId="1476B0E7" w14:textId="7AA7DC85" w:rsidR="004076E0" w:rsidRPr="00E07E0F" w:rsidRDefault="004076E0" w:rsidP="004076E0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86D5507" w14:textId="5606CA9C" w:rsidR="004076E0" w:rsidRPr="00E07E0F" w:rsidRDefault="004076E0" w:rsidP="004076E0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7E0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96827" w:rsidRPr="00796827">
        <w:rPr>
          <w:rFonts w:ascii="Angsana New" w:hAnsi="Angsana New"/>
          <w:sz w:val="30"/>
          <w:szCs w:val="30"/>
        </w:rPr>
        <w:t>19</w:t>
      </w:r>
      <w:r w:rsidRPr="00E07E0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z w:val="30"/>
          <w:szCs w:val="30"/>
        </w:rPr>
        <w:t>2566</w:t>
      </w:r>
      <w:r w:rsidRPr="00E07E0F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ที่ประชุมวิสามัญผู้ถือหุ้นมีมติอนุมัติการออกและเสนอขายหุ้นสามัญเพิ่มทุนให้แก่กรรมการ ผู้บริหาร และพนักงานของกลุ่มบริษัท (“โครงการ </w:t>
      </w:r>
      <w:r w:rsidRPr="00E07E0F">
        <w:rPr>
          <w:rFonts w:ascii="Angsana New" w:hAnsi="Angsana New"/>
          <w:sz w:val="30"/>
          <w:szCs w:val="30"/>
        </w:rPr>
        <w:t xml:space="preserve">SCN-ESOP </w:t>
      </w:r>
      <w:r w:rsidR="00796827" w:rsidRPr="00796827">
        <w:rPr>
          <w:rFonts w:ascii="Angsana New" w:hAnsi="Angsana New"/>
          <w:sz w:val="30"/>
          <w:szCs w:val="30"/>
        </w:rPr>
        <w:t>2023</w:t>
      </w:r>
      <w:r w:rsidRPr="00E07E0F">
        <w:rPr>
          <w:rFonts w:ascii="Angsana New" w:hAnsi="Angsana New"/>
          <w:sz w:val="30"/>
          <w:szCs w:val="30"/>
          <w:cs/>
        </w:rPr>
        <w:t xml:space="preserve">”) ในวันที่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E07E0F">
        <w:rPr>
          <w:rFonts w:ascii="Angsana New" w:hAnsi="Angsana New"/>
          <w:sz w:val="30"/>
          <w:szCs w:val="30"/>
          <w:cs/>
        </w:rPr>
        <w:t xml:space="preserve"> มกราคม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E07E0F">
        <w:rPr>
          <w:rFonts w:ascii="Angsana New" w:hAnsi="Angsana New"/>
          <w:sz w:val="30"/>
          <w:szCs w:val="30"/>
          <w:cs/>
        </w:rPr>
        <w:t xml:space="preserve"> โดยมีวัตถุประสงค์เพื่อเป็นการตอบแทนและรักษาบุคลากรที่มีประสบการณ์เป็นจำนวนไม่เกิน </w:t>
      </w:r>
      <w:r w:rsidR="00796827" w:rsidRPr="00796827">
        <w:rPr>
          <w:rFonts w:ascii="Angsana New" w:hAnsi="Angsana New"/>
          <w:sz w:val="30"/>
          <w:szCs w:val="30"/>
        </w:rPr>
        <w:t>9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170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179</w:t>
      </w:r>
      <w:r w:rsidRPr="00E07E0F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796827" w:rsidRPr="00796827">
        <w:rPr>
          <w:rFonts w:ascii="Angsana New" w:hAnsi="Angsana New"/>
          <w:sz w:val="30"/>
          <w:szCs w:val="30"/>
        </w:rPr>
        <w:t>0</w:t>
      </w:r>
      <w:r w:rsidRPr="00E07E0F">
        <w:rPr>
          <w:rFonts w:ascii="Angsana New" w:hAnsi="Angsana New"/>
          <w:sz w:val="30"/>
          <w:szCs w:val="30"/>
          <w:cs/>
        </w:rPr>
        <w:t>.</w:t>
      </w:r>
      <w:r w:rsidR="00796827" w:rsidRPr="00796827">
        <w:rPr>
          <w:rFonts w:ascii="Angsana New" w:hAnsi="Angsana New"/>
          <w:sz w:val="30"/>
          <w:szCs w:val="30"/>
        </w:rPr>
        <w:t>50</w:t>
      </w:r>
      <w:r w:rsidRPr="00E07E0F">
        <w:rPr>
          <w:rFonts w:ascii="Angsana New" w:hAnsi="Angsana New"/>
          <w:sz w:val="30"/>
          <w:szCs w:val="30"/>
          <w:cs/>
        </w:rPr>
        <w:t xml:space="preserve"> บาท หรือคิดเป็นร้อยละ </w:t>
      </w:r>
      <w:r w:rsidR="00796827" w:rsidRPr="00796827">
        <w:rPr>
          <w:rFonts w:ascii="Angsana New" w:hAnsi="Angsana New"/>
          <w:sz w:val="30"/>
          <w:szCs w:val="30"/>
        </w:rPr>
        <w:t>0</w:t>
      </w:r>
      <w:r w:rsidRPr="00E07E0F">
        <w:rPr>
          <w:rFonts w:ascii="Angsana New" w:hAnsi="Angsana New"/>
          <w:sz w:val="30"/>
          <w:szCs w:val="30"/>
          <w:cs/>
        </w:rPr>
        <w:t>.</w:t>
      </w:r>
      <w:r w:rsidR="00796827" w:rsidRPr="00796827">
        <w:rPr>
          <w:rFonts w:ascii="Angsana New" w:hAnsi="Angsana New"/>
          <w:sz w:val="30"/>
          <w:szCs w:val="30"/>
        </w:rPr>
        <w:t>76</w:t>
      </w:r>
      <w:r w:rsidRPr="00E07E0F">
        <w:rPr>
          <w:rFonts w:ascii="Angsana New" w:hAnsi="Angsana New"/>
          <w:sz w:val="30"/>
          <w:szCs w:val="30"/>
          <w:cs/>
        </w:rPr>
        <w:t xml:space="preserve"> ของทุนที่ออกและจำหน่ายแล้วทั้งหมด โครงการดังกล่าวมีการใช้สิทธิแล้วเต็มจำนวน โดยบริษัทได้รับชำระค่าหุ้นแล้วในวันที่วันที่ </w:t>
      </w:r>
      <w:r w:rsidR="00796827" w:rsidRPr="00796827">
        <w:rPr>
          <w:rFonts w:ascii="Angsana New" w:hAnsi="Angsana New"/>
          <w:sz w:val="30"/>
          <w:szCs w:val="30"/>
        </w:rPr>
        <w:t>23</w:t>
      </w:r>
      <w:r w:rsidRPr="00E07E0F">
        <w:rPr>
          <w:rFonts w:ascii="Angsana New" w:hAnsi="Angsana New"/>
          <w:sz w:val="30"/>
          <w:szCs w:val="30"/>
          <w:cs/>
        </w:rPr>
        <w:t xml:space="preserve"> มกราคม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</w:p>
    <w:p w14:paraId="0563AF7C" w14:textId="14C3E456" w:rsidR="004076E0" w:rsidRPr="00E07E0F" w:rsidRDefault="004076E0" w:rsidP="004076E0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C4FD587" w14:textId="35870851" w:rsidR="004076E0" w:rsidRPr="004076E0" w:rsidRDefault="004076E0" w:rsidP="004076E0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07E0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96827" w:rsidRPr="00796827">
        <w:rPr>
          <w:rFonts w:ascii="Angsana New" w:hAnsi="Angsana New"/>
          <w:sz w:val="30"/>
          <w:szCs w:val="30"/>
        </w:rPr>
        <w:t>19</w:t>
      </w:r>
      <w:r w:rsidRPr="00E07E0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z w:val="30"/>
          <w:szCs w:val="30"/>
        </w:rPr>
        <w:t>2566</w:t>
      </w:r>
      <w:r w:rsidRPr="00E07E0F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มีมติอนุมัติการออกและจัดสรรใบสำคัญแสดงสิทธิที่จะซื้อหุ้นสามัญของบริษัท ครั้งที่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E07E0F">
        <w:rPr>
          <w:rFonts w:ascii="Angsana New" w:hAnsi="Angsana New"/>
          <w:sz w:val="30"/>
          <w:szCs w:val="30"/>
          <w:cs/>
        </w:rPr>
        <w:t xml:space="preserve"> (“</w:t>
      </w:r>
      <w:r w:rsidRPr="00E07E0F">
        <w:rPr>
          <w:rFonts w:ascii="Angsana New" w:hAnsi="Angsana New"/>
          <w:sz w:val="30"/>
          <w:szCs w:val="30"/>
        </w:rPr>
        <w:t>SCN-W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E07E0F">
        <w:rPr>
          <w:rFonts w:ascii="Angsana New" w:hAnsi="Angsana New"/>
          <w:sz w:val="30"/>
          <w:szCs w:val="30"/>
          <w:cs/>
        </w:rPr>
        <w:t xml:space="preserve">”) ในวันที่ </w:t>
      </w:r>
      <w:r w:rsidR="00796827" w:rsidRPr="00796827">
        <w:rPr>
          <w:rFonts w:ascii="Angsana New" w:hAnsi="Angsana New"/>
          <w:sz w:val="30"/>
          <w:szCs w:val="30"/>
        </w:rPr>
        <w:t>27</w:t>
      </w:r>
      <w:r w:rsidRPr="00E07E0F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E07E0F">
        <w:rPr>
          <w:rFonts w:ascii="Angsana New" w:hAnsi="Angsana New"/>
          <w:sz w:val="30"/>
          <w:szCs w:val="30"/>
          <w:cs/>
        </w:rPr>
        <w:t xml:space="preserve"> จำนวนไม่เกิน </w:t>
      </w:r>
      <w:r w:rsidR="00796827" w:rsidRPr="00796827">
        <w:rPr>
          <w:rFonts w:ascii="Angsana New" w:hAnsi="Angsana New"/>
          <w:sz w:val="30"/>
          <w:szCs w:val="30"/>
        </w:rPr>
        <w:t>403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056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836</w:t>
      </w:r>
      <w:r w:rsidRPr="00E07E0F">
        <w:rPr>
          <w:rFonts w:ascii="Angsana New" w:hAnsi="Angsana New"/>
          <w:sz w:val="30"/>
          <w:szCs w:val="30"/>
          <w:cs/>
        </w:rPr>
        <w:t xml:space="preserve"> หน่วย เพื่อจัดสรรให้แก่ผู้ถือหุ้นเดิมของบริษัทตามสัดส่วนการถือหุ้น ในอัตราส่วนการจัดสรรที่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E07E0F">
        <w:rPr>
          <w:rFonts w:ascii="Angsana New" w:hAnsi="Angsana New"/>
          <w:sz w:val="30"/>
          <w:szCs w:val="30"/>
          <w:cs/>
        </w:rPr>
        <w:t xml:space="preserve"> หุ้นเดิม ต่อ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Pr="00E07E0F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ทั้งนี้ </w:t>
      </w:r>
      <w:r w:rsidRPr="00E07E0F">
        <w:rPr>
          <w:rFonts w:ascii="Angsana New" w:hAnsi="Angsana New"/>
          <w:sz w:val="30"/>
          <w:szCs w:val="30"/>
        </w:rPr>
        <w:t>SCN-W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E07E0F">
        <w:rPr>
          <w:rFonts w:ascii="Angsana New" w:hAnsi="Angsana New"/>
          <w:sz w:val="30"/>
          <w:szCs w:val="30"/>
          <w:cs/>
        </w:rPr>
        <w:t xml:space="preserve"> มีอายุ </w:t>
      </w:r>
      <w:r w:rsidR="00796827" w:rsidRPr="00796827">
        <w:rPr>
          <w:rFonts w:ascii="Angsana New" w:hAnsi="Angsana New"/>
          <w:sz w:val="30"/>
          <w:szCs w:val="30"/>
        </w:rPr>
        <w:t>9</w:t>
      </w:r>
      <w:r w:rsidRPr="00E07E0F">
        <w:rPr>
          <w:rFonts w:ascii="Angsana New" w:hAnsi="Angsana New"/>
          <w:sz w:val="30"/>
          <w:szCs w:val="30"/>
          <w:cs/>
        </w:rPr>
        <w:t xml:space="preserve"> เดือน นับจากวันที่ออกใบสำคัญแสดงสิทธิ และมีอัตราการใช้สิทธิอยู่ที่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Pr="00E07E0F">
        <w:rPr>
          <w:rFonts w:ascii="Angsana New" w:hAnsi="Angsana New"/>
          <w:sz w:val="30"/>
          <w:szCs w:val="30"/>
          <w:cs/>
        </w:rPr>
        <w:t xml:space="preserve"> หน่วยใบสำคัญแสดงสิทธิมีสิทธิซื้อหุ้นสามัญของบริษัทได้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Pr="00E07E0F">
        <w:rPr>
          <w:rFonts w:ascii="Angsana New" w:hAnsi="Angsana New"/>
          <w:sz w:val="30"/>
          <w:szCs w:val="30"/>
          <w:cs/>
        </w:rPr>
        <w:t xml:space="preserve"> หุ้น ณ 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Pr="00E07E0F">
        <w:rPr>
          <w:rFonts w:ascii="Angsana New" w:hAnsi="Angsana New"/>
          <w:sz w:val="30"/>
          <w:szCs w:val="30"/>
          <w:cs/>
        </w:rPr>
        <w:t xml:space="preserve"> </w:t>
      </w:r>
      <w:r w:rsidR="008C3444" w:rsidRPr="00E07E0F">
        <w:rPr>
          <w:rFonts w:ascii="Angsana New" w:hAnsi="Angsana New" w:hint="cs"/>
          <w:sz w:val="30"/>
          <w:szCs w:val="30"/>
          <w:cs/>
        </w:rPr>
        <w:t>ธันวาคม</w:t>
      </w:r>
      <w:r w:rsidRPr="00E07E0F">
        <w:rPr>
          <w:rFonts w:ascii="Angsana New" w:hAnsi="Angsana New"/>
          <w:sz w:val="30"/>
          <w:szCs w:val="30"/>
          <w:cs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E07E0F">
        <w:rPr>
          <w:rFonts w:ascii="Angsana New" w:hAnsi="Angsana New"/>
          <w:sz w:val="30"/>
          <w:szCs w:val="30"/>
          <w:cs/>
        </w:rPr>
        <w:t xml:space="preserve"> มีผู้ใช้สิทธิดังกล่าวแล้วทั้งสิ้นจำนวน </w:t>
      </w:r>
      <w:r w:rsidR="00796827" w:rsidRPr="00796827">
        <w:rPr>
          <w:rFonts w:ascii="Angsana New" w:hAnsi="Angsana New"/>
          <w:sz w:val="30"/>
          <w:szCs w:val="30"/>
        </w:rPr>
        <w:t>4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546</w:t>
      </w:r>
      <w:r w:rsidRPr="00E07E0F">
        <w:rPr>
          <w:rFonts w:ascii="Angsana New" w:hAnsi="Angsana New"/>
          <w:sz w:val="30"/>
          <w:szCs w:val="30"/>
          <w:cs/>
        </w:rPr>
        <w:t>,</w:t>
      </w:r>
      <w:r w:rsidR="00796827" w:rsidRPr="00796827">
        <w:rPr>
          <w:rFonts w:ascii="Angsana New" w:hAnsi="Angsana New"/>
          <w:sz w:val="30"/>
          <w:szCs w:val="30"/>
        </w:rPr>
        <w:t>288</w:t>
      </w:r>
      <w:r w:rsidRPr="00E07E0F">
        <w:rPr>
          <w:rFonts w:ascii="Angsana New" w:hAnsi="Angsana New"/>
          <w:sz w:val="30"/>
          <w:szCs w:val="30"/>
          <w:cs/>
        </w:rPr>
        <w:t xml:space="preserve"> หน่วย </w:t>
      </w:r>
      <w:r w:rsidR="008E2B75" w:rsidRPr="00E07E0F">
        <w:rPr>
          <w:rFonts w:ascii="Angsana New" w:hAnsi="Angsana New" w:hint="cs"/>
          <w:sz w:val="30"/>
          <w:szCs w:val="30"/>
          <w:cs/>
        </w:rPr>
        <w:t>โดย</w:t>
      </w:r>
      <w:r w:rsidRPr="00E07E0F">
        <w:rPr>
          <w:rFonts w:ascii="Angsana New" w:hAnsi="Angsana New"/>
          <w:sz w:val="30"/>
          <w:szCs w:val="30"/>
          <w:cs/>
        </w:rPr>
        <w:t>บริษัทได้จดทะเบียนเพิ่มทุนกับกระทรวงพาณิชย์</w:t>
      </w:r>
      <w:r w:rsidR="008E2B75" w:rsidRPr="00E07E0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96827" w:rsidRPr="00796827">
        <w:rPr>
          <w:rFonts w:ascii="Angsana New" w:hAnsi="Angsana New"/>
          <w:sz w:val="30"/>
          <w:szCs w:val="30"/>
        </w:rPr>
        <w:t>4</w:t>
      </w:r>
      <w:r w:rsidR="008E2B75" w:rsidRPr="00E07E0F">
        <w:rPr>
          <w:rFonts w:ascii="Angsana New" w:hAnsi="Angsana New"/>
          <w:sz w:val="30"/>
          <w:szCs w:val="30"/>
        </w:rPr>
        <w:t>,</w:t>
      </w:r>
      <w:r w:rsidR="00796827" w:rsidRPr="00796827">
        <w:rPr>
          <w:rFonts w:ascii="Angsana New" w:hAnsi="Angsana New"/>
          <w:sz w:val="30"/>
          <w:szCs w:val="30"/>
        </w:rPr>
        <w:t>275</w:t>
      </w:r>
      <w:r w:rsidR="008E2B75" w:rsidRPr="00E07E0F">
        <w:rPr>
          <w:rFonts w:ascii="Angsana New" w:hAnsi="Angsana New"/>
          <w:sz w:val="30"/>
          <w:szCs w:val="30"/>
        </w:rPr>
        <w:t>,</w:t>
      </w:r>
      <w:r w:rsidR="00796827" w:rsidRPr="00796827">
        <w:rPr>
          <w:rFonts w:ascii="Angsana New" w:hAnsi="Angsana New"/>
          <w:sz w:val="30"/>
          <w:szCs w:val="30"/>
        </w:rPr>
        <w:t>000</w:t>
      </w:r>
      <w:r w:rsidR="008E2B75" w:rsidRPr="00E07E0F">
        <w:rPr>
          <w:rFonts w:ascii="Angsana New" w:hAnsi="Angsana New"/>
          <w:sz w:val="30"/>
          <w:szCs w:val="30"/>
        </w:rPr>
        <w:t xml:space="preserve"> </w:t>
      </w:r>
      <w:r w:rsidR="008E2B75" w:rsidRPr="00E07E0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E07E0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96827" w:rsidRPr="00796827">
        <w:rPr>
          <w:rFonts w:ascii="Angsana New" w:hAnsi="Angsana New"/>
          <w:sz w:val="30"/>
          <w:szCs w:val="30"/>
        </w:rPr>
        <w:t>10</w:t>
      </w:r>
      <w:r w:rsidRPr="00E07E0F">
        <w:rPr>
          <w:rFonts w:ascii="Angsana New" w:hAnsi="Angsana New"/>
          <w:sz w:val="30"/>
          <w:szCs w:val="30"/>
          <w:cs/>
        </w:rPr>
        <w:t xml:space="preserve"> เมษายน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8E2B75" w:rsidRPr="00E07E0F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796827" w:rsidRPr="00796827">
        <w:rPr>
          <w:rFonts w:ascii="Angsana New" w:hAnsi="Angsana New"/>
          <w:sz w:val="30"/>
          <w:szCs w:val="30"/>
        </w:rPr>
        <w:t>270</w:t>
      </w:r>
      <w:r w:rsidR="008E2B75" w:rsidRPr="00E07E0F">
        <w:rPr>
          <w:rFonts w:ascii="Angsana New" w:hAnsi="Angsana New"/>
          <w:sz w:val="30"/>
          <w:szCs w:val="30"/>
        </w:rPr>
        <w:t>,</w:t>
      </w:r>
      <w:r w:rsidR="00796827" w:rsidRPr="00796827">
        <w:rPr>
          <w:rFonts w:ascii="Angsana New" w:hAnsi="Angsana New"/>
          <w:sz w:val="30"/>
          <w:szCs w:val="30"/>
        </w:rPr>
        <w:t>000</w:t>
      </w:r>
      <w:r w:rsidR="008E2B75" w:rsidRPr="00E07E0F">
        <w:rPr>
          <w:rFonts w:ascii="Angsana New" w:hAnsi="Angsana New"/>
          <w:sz w:val="30"/>
          <w:szCs w:val="30"/>
        </w:rPr>
        <w:t xml:space="preserve"> </w:t>
      </w:r>
      <w:r w:rsidR="008E2B75" w:rsidRPr="00E07E0F">
        <w:rPr>
          <w:rFonts w:ascii="Angsana New" w:hAnsi="Angsana New" w:hint="cs"/>
          <w:sz w:val="30"/>
          <w:szCs w:val="30"/>
          <w:cs/>
        </w:rPr>
        <w:t xml:space="preserve">หน่วย เมื่อวันที่ </w:t>
      </w:r>
      <w:r w:rsidR="00796827" w:rsidRPr="00796827">
        <w:rPr>
          <w:rFonts w:ascii="Angsana New" w:hAnsi="Angsana New"/>
          <w:sz w:val="30"/>
          <w:szCs w:val="30"/>
        </w:rPr>
        <w:t>11</w:t>
      </w:r>
      <w:r w:rsidR="008E2B75" w:rsidRPr="00E07E0F">
        <w:rPr>
          <w:rFonts w:ascii="Angsana New" w:hAnsi="Angsana New"/>
          <w:sz w:val="30"/>
          <w:szCs w:val="30"/>
        </w:rPr>
        <w:t xml:space="preserve"> </w:t>
      </w:r>
      <w:r w:rsidR="008E2B75" w:rsidRPr="00E07E0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8E2B75" w:rsidRPr="00E07E0F">
        <w:rPr>
          <w:rFonts w:ascii="Angsana New" w:hAnsi="Angsana New"/>
          <w:sz w:val="30"/>
          <w:szCs w:val="30"/>
        </w:rPr>
        <w:t xml:space="preserve"> </w:t>
      </w:r>
      <w:r w:rsidR="008E2B75" w:rsidRPr="00E07E0F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="008E2B75" w:rsidRPr="00E07E0F">
        <w:rPr>
          <w:rFonts w:ascii="Angsana New" w:hAnsi="Angsana New"/>
          <w:sz w:val="30"/>
          <w:szCs w:val="30"/>
        </w:rPr>
        <w:t>,</w:t>
      </w:r>
      <w:r w:rsidR="00796827" w:rsidRPr="00796827">
        <w:rPr>
          <w:rFonts w:ascii="Angsana New" w:hAnsi="Angsana New"/>
          <w:sz w:val="30"/>
          <w:szCs w:val="30"/>
        </w:rPr>
        <w:t>288</w:t>
      </w:r>
      <w:r w:rsidR="008E2B75" w:rsidRPr="00E07E0F">
        <w:rPr>
          <w:rFonts w:ascii="Angsana New" w:hAnsi="Angsana New"/>
          <w:sz w:val="30"/>
          <w:szCs w:val="30"/>
        </w:rPr>
        <w:t xml:space="preserve"> </w:t>
      </w:r>
      <w:r w:rsidR="008E2B75" w:rsidRPr="00E07E0F">
        <w:rPr>
          <w:rFonts w:ascii="Angsana New" w:hAnsi="Angsana New" w:hint="cs"/>
          <w:sz w:val="30"/>
          <w:szCs w:val="30"/>
          <w:cs/>
        </w:rPr>
        <w:t xml:space="preserve">หน่วย เมื่อวันที่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="008E2B75" w:rsidRPr="00E07E0F">
        <w:rPr>
          <w:rFonts w:ascii="Angsana New" w:hAnsi="Angsana New"/>
          <w:sz w:val="30"/>
          <w:szCs w:val="30"/>
        </w:rPr>
        <w:t xml:space="preserve"> </w:t>
      </w:r>
      <w:r w:rsidR="008E2B75" w:rsidRPr="00E07E0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8E2B75">
        <w:rPr>
          <w:rFonts w:ascii="Angsana New" w:hAnsi="Angsana New"/>
          <w:sz w:val="30"/>
          <w:szCs w:val="30"/>
        </w:rPr>
        <w:t xml:space="preserve"> </w:t>
      </w:r>
    </w:p>
    <w:p w14:paraId="7A2626A4" w14:textId="77777777" w:rsidR="00ED4E4F" w:rsidRPr="00135A5F" w:rsidRDefault="00ED4E4F" w:rsidP="00E07E0F">
      <w:pPr>
        <w:pStyle w:val="ListParagraph"/>
        <w:numPr>
          <w:ilvl w:val="0"/>
          <w:numId w:val="18"/>
        </w:numPr>
        <w:tabs>
          <w:tab w:val="left" w:pos="63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5A5F">
        <w:rPr>
          <w:rFonts w:ascii="Angsana New" w:hAnsi="Angsana New"/>
          <w:bCs/>
          <w:sz w:val="30"/>
          <w:szCs w:val="30"/>
          <w:cs/>
        </w:rPr>
        <w:lastRenderedPageBreak/>
        <w:t>สำรอง</w:t>
      </w:r>
      <w:r w:rsidRPr="00135A5F">
        <w:rPr>
          <w:rFonts w:ascii="Angsana New" w:hAnsi="Angsana New" w:hint="cs"/>
          <w:bCs/>
          <w:sz w:val="30"/>
          <w:szCs w:val="30"/>
          <w:cs/>
        </w:rPr>
        <w:t>ตามกฎหมาย</w:t>
      </w:r>
    </w:p>
    <w:p w14:paraId="24A551BF" w14:textId="77777777" w:rsidR="00ED4E4F" w:rsidRPr="00BE69B5" w:rsidRDefault="00ED4E4F" w:rsidP="00E07E0F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E8521" w14:textId="1DE978C1" w:rsidR="00081E72" w:rsidRPr="00135A5F" w:rsidRDefault="00ED4E4F" w:rsidP="00081E72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35A5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96827" w:rsidRPr="00796827">
        <w:rPr>
          <w:rFonts w:ascii="Angsana New" w:hAnsi="Angsana New"/>
          <w:sz w:val="30"/>
          <w:szCs w:val="30"/>
        </w:rPr>
        <w:t>2535</w:t>
      </w:r>
      <w:r w:rsidRPr="00135A5F">
        <w:rPr>
          <w:rFonts w:ascii="Angsana New" w:hAnsi="Angsana New"/>
          <w:sz w:val="30"/>
          <w:szCs w:val="30"/>
          <w:cs/>
        </w:rPr>
        <w:t xml:space="preserve"> มาตรา </w:t>
      </w:r>
      <w:r w:rsidR="00796827" w:rsidRPr="00796827">
        <w:rPr>
          <w:rFonts w:ascii="Angsana New" w:hAnsi="Angsana New"/>
          <w:sz w:val="30"/>
          <w:szCs w:val="30"/>
        </w:rPr>
        <w:t>116</w:t>
      </w:r>
      <w:r w:rsidRPr="00135A5F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135A5F">
        <w:rPr>
          <w:rFonts w:ascii="Angsana New" w:hAnsi="Angsana New"/>
          <w:sz w:val="30"/>
          <w:szCs w:val="30"/>
        </w:rPr>
        <w:t>“</w:t>
      </w:r>
      <w:r w:rsidRPr="00135A5F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  <w:r w:rsidRPr="00135A5F">
        <w:rPr>
          <w:rFonts w:ascii="Angsana New" w:hAnsi="Angsana New"/>
          <w:sz w:val="30"/>
          <w:szCs w:val="30"/>
        </w:rPr>
        <w:t>”</w:t>
      </w:r>
      <w:r w:rsidRPr="00135A5F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796827" w:rsidRPr="00796827">
        <w:rPr>
          <w:rFonts w:ascii="Angsana New" w:hAnsi="Angsana New"/>
          <w:sz w:val="30"/>
          <w:szCs w:val="30"/>
        </w:rPr>
        <w:t>5</w:t>
      </w:r>
      <w:r w:rsidRPr="00135A5F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96827" w:rsidRPr="00796827">
        <w:rPr>
          <w:rFonts w:ascii="Angsana New" w:hAnsi="Angsana New"/>
          <w:sz w:val="30"/>
          <w:szCs w:val="30"/>
        </w:rPr>
        <w:t>10</w:t>
      </w:r>
      <w:r w:rsidRPr="00135A5F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8F54E2C" w14:textId="77777777" w:rsidR="00081E72" w:rsidRPr="00135A5F" w:rsidRDefault="00081E72" w:rsidP="00081E72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31093D09" w14:textId="5A77C3C0" w:rsidR="0070516A" w:rsidRPr="00135A5F" w:rsidRDefault="0070516A" w:rsidP="00CE2477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5A5F">
        <w:rPr>
          <w:rFonts w:ascii="Angsana New" w:hAnsi="Angsana New"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1A3AB5B" w14:textId="4A7177B8" w:rsidR="00C70F92" w:rsidRPr="00135A5F" w:rsidRDefault="00C70F92" w:rsidP="00AB3BC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1E12E0" w14:textId="2A36306A" w:rsidR="0012545D" w:rsidRPr="00135A5F" w:rsidRDefault="0012545D" w:rsidP="001254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5A5F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796827" w:rsidRPr="00796827">
        <w:rPr>
          <w:rFonts w:ascii="Angsana New" w:hAnsi="Angsana New"/>
          <w:sz w:val="30"/>
          <w:szCs w:val="30"/>
        </w:rPr>
        <w:t>4</w:t>
      </w:r>
      <w:r w:rsidRPr="00135A5F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3471B15B" w14:textId="27AFF056" w:rsidR="0012545D" w:rsidRPr="00135A5F" w:rsidRDefault="0012545D" w:rsidP="00135A5F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135A5F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0A5D2C57" w14:textId="77777777" w:rsidR="00383EDB" w:rsidRPr="00135A5F" w:rsidRDefault="00383EDB" w:rsidP="0012545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12545D" w:rsidRPr="00135A5F" w14:paraId="6AAE9C47" w14:textId="77777777" w:rsidTr="00125364">
        <w:trPr>
          <w:cantSplit/>
          <w:trHeight w:val="1235"/>
        </w:trPr>
        <w:tc>
          <w:tcPr>
            <w:tcW w:w="1440" w:type="dxa"/>
          </w:tcPr>
          <w:p w14:paraId="0E1BCEBF" w14:textId="2B0B92C6" w:rsidR="0012545D" w:rsidRPr="00135A5F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796827" w:rsidRPr="00796827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5BD738E5" w14:textId="4D5A7A6D" w:rsidR="0012545D" w:rsidRPr="00135A5F" w:rsidRDefault="001F75C6" w:rsidP="008E3F9F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ธุรกิจที่เกี่ยวเนื่องกับผลิตภัณฑ์ก๊าซธรรมชาติและน้ำมัน ได้แก่ ธุรกิจการค้าก๊าซทางสถานีบริการก๊าซธรรมชาติสำหรับยานยนต์ (</w:t>
            </w:r>
            <w:r w:rsidRPr="00135A5F">
              <w:rPr>
                <w:rFonts w:ascii="Angsana New" w:hAnsi="Angsana New"/>
                <w:sz w:val="30"/>
                <w:szCs w:val="30"/>
              </w:rPr>
              <w:t xml:space="preserve">NGV) </w:t>
            </w: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ธุรกิจบริการปรับปรุงคุณภาพก๊าซธรรมชาติ (</w:t>
            </w:r>
            <w:r w:rsidRPr="00135A5F">
              <w:rPr>
                <w:rFonts w:ascii="Angsana New" w:hAnsi="Angsana New"/>
                <w:sz w:val="30"/>
                <w:szCs w:val="30"/>
              </w:rPr>
              <w:t xml:space="preserve">PMS)     </w:t>
            </w: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ธุรกิจซ่อมบำรุงสถานีก๊าซธรรมชาติ ธุรกิจการค้าอะไหล่อุปกรณ์ที่เกี่ยวข้องกับก๊าซธรรมชาติ และธุรกิจติดตั้งระบบก๊าซในรถยนต์และทดสอบถังบรรจุก๊าซ</w:t>
            </w:r>
          </w:p>
        </w:tc>
      </w:tr>
      <w:tr w:rsidR="0012545D" w:rsidRPr="00135A5F" w14:paraId="79019F16" w14:textId="77777777" w:rsidTr="004D631A">
        <w:trPr>
          <w:cantSplit/>
          <w:trHeight w:val="830"/>
        </w:trPr>
        <w:tc>
          <w:tcPr>
            <w:tcW w:w="1440" w:type="dxa"/>
          </w:tcPr>
          <w:p w14:paraId="47AE4FFF" w14:textId="1EB188C0" w:rsidR="0012545D" w:rsidRPr="00135A5F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796827" w:rsidRPr="00796827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053FBB50" w14:textId="51F53CDD" w:rsidR="0012545D" w:rsidRPr="00135A5F" w:rsidRDefault="001F75C6" w:rsidP="004D631A">
            <w:pPr>
              <w:pStyle w:val="BodyText"/>
              <w:ind w:right="-8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ธุรกิจที่เกี่ยวเนื่องกับยานพาหนะที่ใช้เชื้อเพลิงก๊าซธรรมชาติ ได้แก่ ธุรกิจการจำหน่ายอะไหล่และอุปกรณ์รถยนต์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12545D" w:rsidRPr="00135A5F" w14:paraId="5ACD4814" w14:textId="77777777" w:rsidTr="004D631A">
        <w:trPr>
          <w:cantSplit/>
          <w:trHeight w:val="389"/>
        </w:trPr>
        <w:tc>
          <w:tcPr>
            <w:tcW w:w="1440" w:type="dxa"/>
          </w:tcPr>
          <w:p w14:paraId="4E410394" w14:textId="4CAFF0C4" w:rsidR="0012545D" w:rsidRPr="00135A5F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796827" w:rsidRPr="00796827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2F3336E2" w14:textId="384DC7EA" w:rsidR="0012545D" w:rsidRPr="00135A5F" w:rsidRDefault="001F75C6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35A5F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 และธุรกิจผลิตและจำหน่ายกระแสไฟฟ้าจากพลังงานแสงอาทิตย์</w:t>
            </w:r>
          </w:p>
        </w:tc>
      </w:tr>
      <w:tr w:rsidR="0012545D" w:rsidRPr="00135A5F" w14:paraId="46D13BCC" w14:textId="77777777" w:rsidTr="00125364">
        <w:trPr>
          <w:cantSplit/>
          <w:trHeight w:val="128"/>
        </w:trPr>
        <w:tc>
          <w:tcPr>
            <w:tcW w:w="1440" w:type="dxa"/>
          </w:tcPr>
          <w:p w14:paraId="10530827" w14:textId="2DA20D30" w:rsidR="0012545D" w:rsidRPr="00135A5F" w:rsidRDefault="0012545D" w:rsidP="00125364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796827" w:rsidRPr="00796827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5C6C6E53" w14:textId="77777777" w:rsidR="0012545D" w:rsidRPr="00135A5F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135A5F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12545D" w:rsidRPr="00135A5F" w14:paraId="1FEA6035" w14:textId="77777777" w:rsidTr="008C59A2">
        <w:trPr>
          <w:cantSplit/>
          <w:trHeight w:val="200"/>
        </w:trPr>
        <w:tc>
          <w:tcPr>
            <w:tcW w:w="1440" w:type="dxa"/>
          </w:tcPr>
          <w:p w14:paraId="63EFCC30" w14:textId="77777777" w:rsidR="0012545D" w:rsidRPr="00135A5F" w:rsidRDefault="0012545D" w:rsidP="00125364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135A5F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0179276E" w14:textId="77777777" w:rsidR="0012545D" w:rsidRPr="00135A5F" w:rsidRDefault="0012545D" w:rsidP="004D631A">
            <w:pPr>
              <w:pStyle w:val="BodyTex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135A5F">
              <w:rPr>
                <w:rFonts w:ascii="Angsana New" w:hAnsi="Angsana New"/>
                <w:sz w:val="30"/>
                <w:szCs w:val="30"/>
                <w:cs/>
              </w:rPr>
              <w:t xml:space="preserve">ธุรกิจอื่น ๆ </w:t>
            </w:r>
          </w:p>
        </w:tc>
      </w:tr>
    </w:tbl>
    <w:p w14:paraId="736FE239" w14:textId="77777777" w:rsidR="008A0123" w:rsidRPr="00135A5F" w:rsidRDefault="008A0123" w:rsidP="00142A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E7BEF0" w14:textId="77777777" w:rsidR="00003B73" w:rsidRPr="00135A5F" w:rsidRDefault="00003B73" w:rsidP="00003B73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5A5F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994CDBC" w14:textId="77777777" w:rsidR="00003B73" w:rsidRPr="00135A5F" w:rsidRDefault="00003B73" w:rsidP="00003B7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F0072A9" w14:textId="57E87BE9" w:rsidR="00003B73" w:rsidRPr="00135A5F" w:rsidRDefault="00003B73" w:rsidP="00003B7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35A5F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7E60BA" w:rsidRPr="00135A5F">
        <w:rPr>
          <w:rFonts w:ascii="Angsana New" w:hAnsi="Angsana New" w:hint="cs"/>
          <w:sz w:val="30"/>
          <w:szCs w:val="30"/>
          <w:cs/>
        </w:rPr>
        <w:t>รายหนึ่ง</w:t>
      </w:r>
      <w:r w:rsidRPr="00135A5F">
        <w:rPr>
          <w:rFonts w:ascii="Angsana New" w:hAnsi="Angsana New"/>
          <w:sz w:val="30"/>
          <w:szCs w:val="30"/>
          <w:cs/>
        </w:rPr>
        <w:t>เป็นจำนวนประมา</w:t>
      </w:r>
      <w:r w:rsidR="00D560FB" w:rsidRPr="00135A5F">
        <w:rPr>
          <w:rFonts w:ascii="Angsana New" w:hAnsi="Angsana New" w:hint="cs"/>
          <w:sz w:val="30"/>
          <w:szCs w:val="30"/>
          <w:cs/>
        </w:rPr>
        <w:t xml:space="preserve">ณ </w:t>
      </w:r>
      <w:r w:rsidR="00796827" w:rsidRPr="00796827">
        <w:rPr>
          <w:rFonts w:ascii="Angsana New" w:hAnsi="Angsana New" w:hint="cs"/>
          <w:sz w:val="30"/>
          <w:szCs w:val="30"/>
        </w:rPr>
        <w:t>515</w:t>
      </w:r>
      <w:r w:rsidR="00D560FB" w:rsidRPr="00135A5F">
        <w:rPr>
          <w:rFonts w:ascii="Angsana New" w:hAnsi="Angsana New" w:hint="cs"/>
          <w:sz w:val="30"/>
          <w:szCs w:val="30"/>
          <w:cs/>
        </w:rPr>
        <w:t>.</w:t>
      </w:r>
      <w:r w:rsidR="00796827" w:rsidRPr="00796827">
        <w:rPr>
          <w:rFonts w:ascii="Angsana New" w:hAnsi="Angsana New" w:hint="cs"/>
          <w:sz w:val="30"/>
          <w:szCs w:val="30"/>
        </w:rPr>
        <w:t>37</w:t>
      </w:r>
      <w:r w:rsidRPr="00135A5F">
        <w:rPr>
          <w:rFonts w:ascii="Angsana New" w:hAnsi="Angsana New"/>
          <w:sz w:val="30"/>
          <w:szCs w:val="30"/>
          <w:cs/>
        </w:rPr>
        <w:t xml:space="preserve"> ล้านบาท</w:t>
      </w:r>
      <w:r w:rsidR="00FC7C38" w:rsidRPr="00135A5F">
        <w:rPr>
          <w:rFonts w:ascii="Angsana New" w:hAnsi="Angsana New"/>
          <w:sz w:val="30"/>
          <w:szCs w:val="30"/>
        </w:rPr>
        <w:t xml:space="preserve"> </w:t>
      </w:r>
      <w:r w:rsidR="00FC7C38" w:rsidRPr="00135A5F">
        <w:rPr>
          <w:rFonts w:ascii="Angsana New" w:hAnsi="Angsana New"/>
          <w:i/>
          <w:iCs/>
          <w:sz w:val="30"/>
          <w:szCs w:val="30"/>
        </w:rPr>
        <w:t>(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2566</w:t>
      </w:r>
      <w:r w:rsidR="00FC7C38" w:rsidRPr="00135A5F">
        <w:rPr>
          <w:rFonts w:ascii="Angsana New" w:hAnsi="Angsana New"/>
          <w:i/>
          <w:iCs/>
          <w:sz w:val="30"/>
          <w:szCs w:val="30"/>
        </w:rPr>
        <w:t xml:space="preserve">: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478</w:t>
      </w:r>
      <w:r w:rsidR="0002085F" w:rsidRPr="00135A5F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94</w:t>
      </w:r>
      <w:r w:rsidR="00FC7C38" w:rsidRPr="00135A5F">
        <w:rPr>
          <w:rFonts w:ascii="Angsana New" w:hAnsi="Angsana New"/>
          <w:i/>
          <w:iCs/>
          <w:sz w:val="30"/>
          <w:szCs w:val="30"/>
        </w:rPr>
        <w:t xml:space="preserve"> </w:t>
      </w:r>
      <w:r w:rsidR="00FC7C38" w:rsidRPr="00135A5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7C38" w:rsidRPr="00135A5F">
        <w:rPr>
          <w:rFonts w:ascii="Angsana New" w:hAnsi="Angsana New"/>
          <w:i/>
          <w:iCs/>
          <w:sz w:val="30"/>
          <w:szCs w:val="30"/>
          <w:cs/>
        </w:rPr>
        <w:t>)</w:t>
      </w:r>
      <w:r w:rsidR="00FC7C38" w:rsidRPr="00135A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35A5F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56E37302" w14:textId="305EB00F" w:rsidR="00003B73" w:rsidRPr="00AB1762" w:rsidRDefault="00003B73" w:rsidP="00142AE0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  <w:sectPr w:rsidR="00003B73" w:rsidRPr="00AB1762" w:rsidSect="00586A38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A6751ED" w14:textId="5F8B4A24" w:rsidR="008A0123" w:rsidRPr="00AB1762" w:rsidRDefault="008A0123" w:rsidP="0024669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B1762">
        <w:rPr>
          <w:rFonts w:ascii="Angsana New" w:hAnsi="Angsana New"/>
          <w:sz w:val="28"/>
          <w:szCs w:val="28"/>
          <w:cs/>
        </w:rPr>
        <w:lastRenderedPageBreak/>
        <w:t>ข้อมูลทางการเงินจำแนกตามกลุ่มธุรกิจสำหรับ</w:t>
      </w:r>
      <w:r w:rsidRPr="00AB1762">
        <w:rPr>
          <w:rFonts w:ascii="Angsana New" w:hAnsi="Angsana New" w:hint="cs"/>
          <w:sz w:val="28"/>
          <w:szCs w:val="28"/>
          <w:cs/>
        </w:rPr>
        <w:t>ปีสิ้นสุด</w:t>
      </w:r>
      <w:r w:rsidRPr="00AB1762">
        <w:rPr>
          <w:rFonts w:ascii="Angsana New" w:hAnsi="Angsana New"/>
          <w:sz w:val="28"/>
          <w:szCs w:val="28"/>
          <w:cs/>
        </w:rPr>
        <w:t xml:space="preserve">วันที่ </w:t>
      </w:r>
      <w:r w:rsidR="00796827" w:rsidRPr="00796827">
        <w:rPr>
          <w:rFonts w:ascii="Angsana New" w:hAnsi="Angsana New"/>
          <w:sz w:val="28"/>
          <w:szCs w:val="28"/>
        </w:rPr>
        <w:t>31</w:t>
      </w:r>
      <w:r w:rsidRPr="00AB1762">
        <w:rPr>
          <w:rFonts w:ascii="Angsana New" w:hAnsi="Angsana New"/>
          <w:sz w:val="28"/>
          <w:szCs w:val="28"/>
          <w:cs/>
        </w:rPr>
        <w:t xml:space="preserve"> </w:t>
      </w:r>
      <w:r w:rsidRPr="00AB17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B176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page" w:horzAnchor="margin" w:tblpY="3256"/>
        <w:tblW w:w="15961" w:type="dxa"/>
        <w:tblLayout w:type="fixed"/>
        <w:tblLook w:val="00A0" w:firstRow="1" w:lastRow="0" w:firstColumn="1" w:lastColumn="0" w:noHBand="0" w:noVBand="0"/>
      </w:tblPr>
      <w:tblGrid>
        <w:gridCol w:w="2425"/>
        <w:gridCol w:w="627"/>
        <w:gridCol w:w="236"/>
        <w:gridCol w:w="569"/>
        <w:gridCol w:w="236"/>
        <w:gridCol w:w="628"/>
        <w:gridCol w:w="240"/>
        <w:gridCol w:w="637"/>
        <w:gridCol w:w="236"/>
        <w:gridCol w:w="631"/>
        <w:gridCol w:w="242"/>
        <w:gridCol w:w="582"/>
        <w:gridCol w:w="236"/>
        <w:gridCol w:w="583"/>
        <w:gridCol w:w="236"/>
        <w:gridCol w:w="583"/>
        <w:gridCol w:w="236"/>
        <w:gridCol w:w="611"/>
        <w:gridCol w:w="238"/>
        <w:gridCol w:w="572"/>
        <w:gridCol w:w="236"/>
        <w:gridCol w:w="664"/>
        <w:gridCol w:w="239"/>
        <w:gridCol w:w="661"/>
        <w:gridCol w:w="236"/>
        <w:gridCol w:w="669"/>
        <w:gridCol w:w="266"/>
        <w:gridCol w:w="629"/>
        <w:gridCol w:w="35"/>
        <w:gridCol w:w="201"/>
        <w:gridCol w:w="35"/>
        <w:gridCol w:w="595"/>
        <w:gridCol w:w="35"/>
        <w:gridCol w:w="203"/>
        <w:gridCol w:w="35"/>
        <w:gridCol w:w="595"/>
        <w:gridCol w:w="7"/>
        <w:gridCol w:w="36"/>
      </w:tblGrid>
      <w:tr w:rsidR="0012545D" w:rsidRPr="00AB1762" w14:paraId="4C9F7C62" w14:textId="77777777" w:rsidTr="00BE476F">
        <w:trPr>
          <w:gridAfter w:val="1"/>
          <w:wAfter w:w="36" w:type="dxa"/>
          <w:trHeight w:val="225"/>
          <w:tblHeader/>
        </w:trPr>
        <w:tc>
          <w:tcPr>
            <w:tcW w:w="2425" w:type="dxa"/>
            <w:noWrap/>
          </w:tcPr>
          <w:p w14:paraId="620658B9" w14:textId="77777777" w:rsidR="0012545D" w:rsidRPr="00AB1762" w:rsidRDefault="0012545D" w:rsidP="0069442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3500" w:type="dxa"/>
            <w:gridSpan w:val="36"/>
          </w:tcPr>
          <w:p w14:paraId="28868B6C" w14:textId="77777777" w:rsidR="0012545D" w:rsidRPr="00AB1762" w:rsidRDefault="0012545D" w:rsidP="0069442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AB1762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GB"/>
              </w:rPr>
              <w:t>งบการเงินรวม</w:t>
            </w:r>
            <w:r w:rsidRPr="00AB1762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</w:tr>
      <w:tr w:rsidR="0012545D" w:rsidRPr="00AB1762" w14:paraId="10A2C9B9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  <w:tblHeader/>
        </w:trPr>
        <w:tc>
          <w:tcPr>
            <w:tcW w:w="2425" w:type="dxa"/>
            <w:vAlign w:val="bottom"/>
          </w:tcPr>
          <w:p w14:paraId="1D73A6C0" w14:textId="77777777" w:rsidR="0012545D" w:rsidRPr="00AB1762" w:rsidRDefault="0012545D" w:rsidP="00694420">
            <w:pPr>
              <w:spacing w:line="240" w:lineRule="auto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32" w:type="dxa"/>
            <w:gridSpan w:val="3"/>
          </w:tcPr>
          <w:p w14:paraId="78D0E3D8" w14:textId="1368225E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ส่วนงานที่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</w:p>
        </w:tc>
        <w:tc>
          <w:tcPr>
            <w:tcW w:w="236" w:type="dxa"/>
          </w:tcPr>
          <w:p w14:paraId="00C1DC58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505" w:type="dxa"/>
            <w:gridSpan w:val="3"/>
          </w:tcPr>
          <w:p w14:paraId="282ECDA6" w14:textId="2E6C4541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ส่วนงานที่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</w:p>
        </w:tc>
        <w:tc>
          <w:tcPr>
            <w:tcW w:w="236" w:type="dxa"/>
          </w:tcPr>
          <w:p w14:paraId="26941D31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55" w:type="dxa"/>
            <w:gridSpan w:val="3"/>
          </w:tcPr>
          <w:p w14:paraId="1B30B583" w14:textId="385F4DE3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ส่วนงานที่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</w:p>
        </w:tc>
        <w:tc>
          <w:tcPr>
            <w:tcW w:w="236" w:type="dxa"/>
          </w:tcPr>
          <w:p w14:paraId="36B0101C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2" w:type="dxa"/>
            <w:gridSpan w:val="3"/>
          </w:tcPr>
          <w:p w14:paraId="1B66D622" w14:textId="4A8C9513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ส่วนงานที่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</w:p>
        </w:tc>
        <w:tc>
          <w:tcPr>
            <w:tcW w:w="236" w:type="dxa"/>
          </w:tcPr>
          <w:p w14:paraId="53318AF3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21" w:type="dxa"/>
            <w:gridSpan w:val="3"/>
          </w:tcPr>
          <w:p w14:paraId="2EAC79C0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ส่วนงานอื่น</w:t>
            </w:r>
            <w:r w:rsidRPr="00AB176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29C77CB0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65073FC8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6226BF4F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038629DF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รายการตัดบัญชี</w:t>
            </w:r>
          </w:p>
        </w:tc>
        <w:tc>
          <w:tcPr>
            <w:tcW w:w="236" w:type="dxa"/>
            <w:gridSpan w:val="2"/>
          </w:tcPr>
          <w:p w14:paraId="4D010044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498" w:type="dxa"/>
            <w:gridSpan w:val="6"/>
          </w:tcPr>
          <w:p w14:paraId="3A7409A5" w14:textId="77777777" w:rsidR="0012545D" w:rsidRPr="00AB1762" w:rsidRDefault="0012545D" w:rsidP="00694420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สุทธิ</w:t>
            </w:r>
          </w:p>
        </w:tc>
      </w:tr>
      <w:tr w:rsidR="002D6913" w:rsidRPr="00AB1762" w14:paraId="1B6D6F8A" w14:textId="77777777" w:rsidTr="00BE476F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5" w:type="dxa"/>
            <w:vAlign w:val="bottom"/>
          </w:tcPr>
          <w:p w14:paraId="48F969E1" w14:textId="7E7842C4" w:rsidR="002D6913" w:rsidRPr="00AB1762" w:rsidRDefault="002D6913" w:rsidP="002D6913">
            <w:pPr>
              <w:spacing w:after="100" w:afterAutospacing="1" w:line="240" w:lineRule="auto"/>
              <w:ind w:left="-144" w:right="-43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</w:pP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GB"/>
              </w:rPr>
              <w:t xml:space="preserve"> </w:t>
            </w:r>
            <w:r w:rsidRPr="00AB17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  <w:lang w:val="en-GB"/>
              </w:rPr>
              <w:t>สำหรับปีสิ้นสุดวันที่</w:t>
            </w: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GB"/>
              </w:rPr>
              <w:t xml:space="preserve"> </w:t>
            </w:r>
            <w:r w:rsidR="00796827" w:rsidRPr="00796827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31</w:t>
            </w: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 xml:space="preserve"> </w:t>
            </w:r>
            <w:r w:rsidRPr="00AB17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</w:rPr>
              <w:t>ธันวาคม</w:t>
            </w:r>
          </w:p>
        </w:tc>
        <w:tc>
          <w:tcPr>
            <w:tcW w:w="627" w:type="dxa"/>
          </w:tcPr>
          <w:p w14:paraId="235FAD70" w14:textId="12FF3B04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288D6D38" w14:textId="77777777" w:rsidR="002D6913" w:rsidRPr="00AB1762" w:rsidRDefault="002D6913" w:rsidP="002D6913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54A3B46A" w14:textId="363FF664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274D33C1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57C74682" w14:textId="49F32096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40" w:type="dxa"/>
          </w:tcPr>
          <w:p w14:paraId="12E8C970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078489DC" w14:textId="6C109051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02A96AEF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3877F42B" w14:textId="21E2E9F6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42" w:type="dxa"/>
          </w:tcPr>
          <w:p w14:paraId="6CDEE8F1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3E9B55CB" w14:textId="43816411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68372A7B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27659371" w14:textId="5237B48F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7ED618F5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76887712" w14:textId="7C051E05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6C4CE858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5D7A6D15" w14:textId="083645A2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8" w:type="dxa"/>
          </w:tcPr>
          <w:p w14:paraId="3CB794DF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69D70B79" w14:textId="17AC04CE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79E00056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2179EC37" w14:textId="752E304B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9" w:type="dxa"/>
          </w:tcPr>
          <w:p w14:paraId="5D67AEF4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6DAFB096" w14:textId="376F9525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0816648E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5E1C4B04" w14:textId="76888847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66" w:type="dxa"/>
          </w:tcPr>
          <w:p w14:paraId="7E76B177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A831A58" w14:textId="409FBFA5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  <w:gridSpan w:val="2"/>
          </w:tcPr>
          <w:p w14:paraId="02965C0B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D55BCB4" w14:textId="49233824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8" w:type="dxa"/>
            <w:gridSpan w:val="2"/>
          </w:tcPr>
          <w:p w14:paraId="3D3533C3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8" w:type="dxa"/>
            <w:gridSpan w:val="3"/>
          </w:tcPr>
          <w:p w14:paraId="3D0F9FAC" w14:textId="4FD7A68D" w:rsidR="002D6913" w:rsidRPr="00AB1762" w:rsidRDefault="00796827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</w:tr>
      <w:tr w:rsidR="002D6913" w:rsidRPr="00AB1762" w14:paraId="2FE91546" w14:textId="77777777" w:rsidTr="00BE476F">
        <w:tblPrEx>
          <w:tblLook w:val="01E0" w:firstRow="1" w:lastRow="1" w:firstColumn="1" w:lastColumn="1" w:noHBand="0" w:noVBand="0"/>
        </w:tblPrEx>
        <w:trPr>
          <w:gridAfter w:val="1"/>
          <w:wAfter w:w="36" w:type="dxa"/>
          <w:tblHeader/>
        </w:trPr>
        <w:tc>
          <w:tcPr>
            <w:tcW w:w="2425" w:type="dxa"/>
            <w:vAlign w:val="bottom"/>
          </w:tcPr>
          <w:p w14:paraId="505CC3BE" w14:textId="77777777" w:rsidR="002D6913" w:rsidRPr="00AB1762" w:rsidRDefault="002D6913" w:rsidP="002D691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</w:pPr>
          </w:p>
        </w:tc>
        <w:tc>
          <w:tcPr>
            <w:tcW w:w="13500" w:type="dxa"/>
            <w:gridSpan w:val="36"/>
          </w:tcPr>
          <w:p w14:paraId="11CE3C39" w14:textId="77777777" w:rsidR="002D6913" w:rsidRPr="00AB1762" w:rsidRDefault="002D6913" w:rsidP="002D6913">
            <w:pPr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  <w:r w:rsidRPr="00AB1762">
              <w:rPr>
                <w:rFonts w:asciiTheme="majorBidi" w:hAnsiTheme="majorBidi" w:cstheme="majorBidi"/>
                <w:i/>
                <w:iCs/>
                <w:cs/>
                <w:lang w:eastAsia="en-GB"/>
              </w:rPr>
              <w:t>(พันบาท)</w:t>
            </w:r>
          </w:p>
        </w:tc>
      </w:tr>
      <w:tr w:rsidR="0095473E" w:rsidRPr="00AB1762" w14:paraId="13607519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1BE1EB9C" w14:textId="77777777" w:rsidR="0095473E" w:rsidRPr="00AB1762" w:rsidRDefault="0095473E" w:rsidP="0095473E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vAlign w:val="bottom"/>
          </w:tcPr>
          <w:p w14:paraId="45187698" w14:textId="005C288D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 w:hint="cs"/>
                <w:lang w:eastAsia="en-GB"/>
              </w:rPr>
              <w:t>902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325</w:t>
            </w:r>
          </w:p>
        </w:tc>
        <w:tc>
          <w:tcPr>
            <w:tcW w:w="236" w:type="dxa"/>
            <w:vAlign w:val="bottom"/>
          </w:tcPr>
          <w:p w14:paraId="568A8487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  <w:vAlign w:val="bottom"/>
          </w:tcPr>
          <w:p w14:paraId="1B0B0AAF" w14:textId="57EE4A3A" w:rsidR="0095473E" w:rsidRPr="00AB1762" w:rsidRDefault="00796827" w:rsidP="0095473E">
            <w:pPr>
              <w:tabs>
                <w:tab w:val="decimal" w:pos="110"/>
              </w:tabs>
              <w:spacing w:line="240" w:lineRule="auto"/>
              <w:ind w:left="-627" w:right="-56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990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247</w:t>
            </w:r>
          </w:p>
        </w:tc>
        <w:tc>
          <w:tcPr>
            <w:tcW w:w="236" w:type="dxa"/>
            <w:vAlign w:val="bottom"/>
          </w:tcPr>
          <w:p w14:paraId="11A594AC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18454DB3" w14:textId="43DB9C17" w:rsidR="0095473E" w:rsidRPr="00AB1762" w:rsidRDefault="00796827" w:rsidP="0095473E">
            <w:pPr>
              <w:tabs>
                <w:tab w:val="decimal" w:pos="290"/>
              </w:tabs>
              <w:spacing w:line="240" w:lineRule="auto"/>
              <w:ind w:left="-627" w:right="-17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35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317</w:t>
            </w:r>
          </w:p>
        </w:tc>
        <w:tc>
          <w:tcPr>
            <w:tcW w:w="240" w:type="dxa"/>
            <w:vAlign w:val="bottom"/>
          </w:tcPr>
          <w:p w14:paraId="35C27CE2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013DAE11" w14:textId="27437A76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155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674</w:t>
            </w:r>
          </w:p>
        </w:tc>
        <w:tc>
          <w:tcPr>
            <w:tcW w:w="236" w:type="dxa"/>
            <w:vAlign w:val="bottom"/>
          </w:tcPr>
          <w:p w14:paraId="364B6BFD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067A8A07" w14:textId="410FD0C4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152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177</w:t>
            </w:r>
          </w:p>
        </w:tc>
        <w:tc>
          <w:tcPr>
            <w:tcW w:w="242" w:type="dxa"/>
            <w:vAlign w:val="bottom"/>
          </w:tcPr>
          <w:p w14:paraId="260DE79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7E7961EA" w14:textId="18C7625E" w:rsidR="0095473E" w:rsidRPr="00AB1762" w:rsidRDefault="00796827" w:rsidP="00830311">
            <w:pPr>
              <w:tabs>
                <w:tab w:val="decimal" w:pos="37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236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872</w:t>
            </w:r>
          </w:p>
        </w:tc>
        <w:tc>
          <w:tcPr>
            <w:tcW w:w="236" w:type="dxa"/>
            <w:vAlign w:val="bottom"/>
          </w:tcPr>
          <w:p w14:paraId="11AE4FB6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6734BCC6" w14:textId="795110B3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367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207</w:t>
            </w:r>
          </w:p>
        </w:tc>
        <w:tc>
          <w:tcPr>
            <w:tcW w:w="236" w:type="dxa"/>
            <w:vAlign w:val="bottom"/>
          </w:tcPr>
          <w:p w14:paraId="6D3AF8F4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0A6DA09B" w14:textId="65947946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231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399</w:t>
            </w:r>
          </w:p>
        </w:tc>
        <w:tc>
          <w:tcPr>
            <w:tcW w:w="236" w:type="dxa"/>
          </w:tcPr>
          <w:p w14:paraId="2AB7067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4A7EF65D" w14:textId="12C21DF2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138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859</w:t>
            </w:r>
          </w:p>
        </w:tc>
        <w:tc>
          <w:tcPr>
            <w:tcW w:w="238" w:type="dxa"/>
          </w:tcPr>
          <w:p w14:paraId="03BE3B69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33F9D4A8" w14:textId="6C029DC6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263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981</w:t>
            </w:r>
          </w:p>
        </w:tc>
        <w:tc>
          <w:tcPr>
            <w:tcW w:w="236" w:type="dxa"/>
            <w:vAlign w:val="bottom"/>
          </w:tcPr>
          <w:p w14:paraId="125FFCA3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076BB742" w14:textId="2E9AA4E4" w:rsidR="0095473E" w:rsidRPr="00AB1762" w:rsidRDefault="00796827" w:rsidP="0095473E">
            <w:pPr>
              <w:tabs>
                <w:tab w:val="decimal" w:pos="464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595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885</w:t>
            </w:r>
          </w:p>
        </w:tc>
        <w:tc>
          <w:tcPr>
            <w:tcW w:w="239" w:type="dxa"/>
            <w:vAlign w:val="bottom"/>
          </w:tcPr>
          <w:p w14:paraId="4A6221BD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31B5236E" w14:textId="285B02A8" w:rsidR="0095473E" w:rsidRPr="00AB1762" w:rsidRDefault="00796827" w:rsidP="0095473E">
            <w:pPr>
              <w:tabs>
                <w:tab w:val="decimal" w:pos="498"/>
              </w:tabs>
              <w:spacing w:line="240" w:lineRule="auto"/>
              <w:ind w:left="-627" w:right="-69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878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173</w:t>
            </w:r>
          </w:p>
        </w:tc>
        <w:tc>
          <w:tcPr>
            <w:tcW w:w="236" w:type="dxa"/>
            <w:vAlign w:val="bottom"/>
          </w:tcPr>
          <w:p w14:paraId="0D1D0FA7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2EEE213B" w14:textId="48744E0F" w:rsidR="0095473E" w:rsidRPr="00AB1762" w:rsidRDefault="00901F9D" w:rsidP="0095473E">
            <w:pPr>
              <w:tabs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66" w:type="dxa"/>
            <w:vAlign w:val="bottom"/>
          </w:tcPr>
          <w:p w14:paraId="007DAAAE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70098B4E" w14:textId="3CD8E06D" w:rsidR="0095473E" w:rsidRPr="00AB1762" w:rsidRDefault="0095473E" w:rsidP="0095473E">
            <w:pPr>
              <w:tabs>
                <w:tab w:val="decimal" w:pos="215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3932351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62B54D9" w14:textId="1465C8E4" w:rsidR="0095473E" w:rsidRPr="00AB1762" w:rsidRDefault="00796827" w:rsidP="0095473E">
            <w:pPr>
              <w:tabs>
                <w:tab w:val="decimal" w:pos="450"/>
              </w:tabs>
              <w:spacing w:line="240" w:lineRule="auto"/>
              <w:ind w:left="-627" w:right="-103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595</w:t>
            </w:r>
            <w:r w:rsidR="005F48D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885</w:t>
            </w:r>
          </w:p>
        </w:tc>
        <w:tc>
          <w:tcPr>
            <w:tcW w:w="238" w:type="dxa"/>
            <w:gridSpan w:val="2"/>
          </w:tcPr>
          <w:p w14:paraId="5762EA16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8BB455B" w14:textId="7B888A85" w:rsidR="0095473E" w:rsidRPr="00AB1762" w:rsidRDefault="00796827" w:rsidP="0095473E">
            <w:pPr>
              <w:tabs>
                <w:tab w:val="decimal" w:pos="457"/>
              </w:tabs>
              <w:spacing w:line="240" w:lineRule="auto"/>
              <w:ind w:left="-627" w:right="-103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878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173</w:t>
            </w:r>
          </w:p>
        </w:tc>
      </w:tr>
      <w:tr w:rsidR="0095473E" w:rsidRPr="00AB1762" w14:paraId="4ADBF063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76790D08" w14:textId="77777777" w:rsidR="0095473E" w:rsidRPr="00AB1762" w:rsidRDefault="0095473E" w:rsidP="0095473E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1CF5DAA7" w14:textId="1AD80EB3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290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12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822</w:t>
            </w:r>
          </w:p>
        </w:tc>
        <w:tc>
          <w:tcPr>
            <w:tcW w:w="236" w:type="dxa"/>
            <w:vAlign w:val="bottom"/>
          </w:tcPr>
          <w:p w14:paraId="1ED1FE2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790EFA12" w14:textId="5FE8608F" w:rsidR="0095473E" w:rsidRPr="00AB1762" w:rsidRDefault="00796827" w:rsidP="0095473E">
            <w:pPr>
              <w:tabs>
                <w:tab w:val="decimal" w:pos="110"/>
                <w:tab w:val="decimal" w:pos="409"/>
              </w:tabs>
              <w:spacing w:line="240" w:lineRule="auto"/>
              <w:ind w:left="-627" w:right="-56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248</w:t>
            </w:r>
          </w:p>
        </w:tc>
        <w:tc>
          <w:tcPr>
            <w:tcW w:w="236" w:type="dxa"/>
            <w:vAlign w:val="bottom"/>
          </w:tcPr>
          <w:p w14:paraId="4E9C8CAF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66CDF10F" w14:textId="793CE498" w:rsidR="0095473E" w:rsidRPr="00AB1762" w:rsidRDefault="00901F9D" w:rsidP="0095473E">
            <w:pPr>
              <w:tabs>
                <w:tab w:val="decimal" w:pos="20"/>
                <w:tab w:val="decimal" w:pos="200"/>
              </w:tabs>
              <w:spacing w:line="240" w:lineRule="auto"/>
              <w:ind w:left="-250" w:right="-240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5A5C457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369E2B2" w14:textId="259F6530" w:rsidR="0095473E" w:rsidRPr="00AB1762" w:rsidRDefault="0095473E" w:rsidP="0095473E">
            <w:pPr>
              <w:tabs>
                <w:tab w:val="decimal" w:pos="220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02A9D2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DDAEC5C" w14:textId="09D27E2E" w:rsidR="0095473E" w:rsidRPr="00AB1762" w:rsidRDefault="00796827" w:rsidP="0095473E">
            <w:pPr>
              <w:tabs>
                <w:tab w:val="decimal" w:pos="217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53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758</w:t>
            </w:r>
          </w:p>
        </w:tc>
        <w:tc>
          <w:tcPr>
            <w:tcW w:w="242" w:type="dxa"/>
            <w:vAlign w:val="bottom"/>
          </w:tcPr>
          <w:p w14:paraId="22AA3215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76500CFE" w14:textId="64010FC9" w:rsidR="0095473E" w:rsidRPr="00AB1762" w:rsidRDefault="00796827" w:rsidP="0095473E">
            <w:pPr>
              <w:tabs>
                <w:tab w:val="decimal" w:pos="215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56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107</w:t>
            </w:r>
          </w:p>
        </w:tc>
        <w:tc>
          <w:tcPr>
            <w:tcW w:w="236" w:type="dxa"/>
            <w:vAlign w:val="bottom"/>
          </w:tcPr>
          <w:p w14:paraId="780F6368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016585CB" w14:textId="5203E03B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82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169</w:t>
            </w:r>
          </w:p>
        </w:tc>
        <w:tc>
          <w:tcPr>
            <w:tcW w:w="236" w:type="dxa"/>
            <w:vAlign w:val="bottom"/>
          </w:tcPr>
          <w:p w14:paraId="2ECA7DB6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45751A" w14:textId="6CFD5551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34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236" w:type="dxa"/>
          </w:tcPr>
          <w:p w14:paraId="68AA3E72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62A955C" w14:textId="45CFBA06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7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835</w:t>
            </w:r>
          </w:p>
        </w:tc>
        <w:tc>
          <w:tcPr>
            <w:tcW w:w="238" w:type="dxa"/>
          </w:tcPr>
          <w:p w14:paraId="0AB0C8D6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B156820" w14:textId="75A7182F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7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530</w:t>
            </w:r>
          </w:p>
        </w:tc>
        <w:tc>
          <w:tcPr>
            <w:tcW w:w="236" w:type="dxa"/>
            <w:vAlign w:val="bottom"/>
          </w:tcPr>
          <w:p w14:paraId="3F4857CF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55D8547" w14:textId="69C114F7" w:rsidR="0095473E" w:rsidRPr="00AB1762" w:rsidRDefault="00796827" w:rsidP="0095473E">
            <w:pPr>
              <w:tabs>
                <w:tab w:val="decimal" w:pos="464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156</w:t>
            </w:r>
            <w:r w:rsidR="007C30C3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584</w:t>
            </w:r>
          </w:p>
        </w:tc>
        <w:tc>
          <w:tcPr>
            <w:tcW w:w="239" w:type="dxa"/>
          </w:tcPr>
          <w:p w14:paraId="7FCECFE7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C0ACC53" w14:textId="0AFD03DD" w:rsidR="0095473E" w:rsidRPr="00AB1762" w:rsidRDefault="00796827" w:rsidP="0095473E">
            <w:pPr>
              <w:tabs>
                <w:tab w:val="decimal" w:pos="498"/>
              </w:tabs>
              <w:spacing w:line="240" w:lineRule="auto"/>
              <w:ind w:left="-627" w:right="-159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109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348</w:t>
            </w:r>
          </w:p>
        </w:tc>
        <w:tc>
          <w:tcPr>
            <w:tcW w:w="236" w:type="dxa"/>
            <w:vAlign w:val="bottom"/>
          </w:tcPr>
          <w:p w14:paraId="054D6C4A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6400816" w14:textId="4E381310" w:rsidR="0095473E" w:rsidRPr="00AB1762" w:rsidRDefault="00901F9D" w:rsidP="0095473E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156</w:t>
            </w:r>
            <w:r w:rsidR="00004386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584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66" w:type="dxa"/>
            <w:vAlign w:val="bottom"/>
          </w:tcPr>
          <w:p w14:paraId="6182E61E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5C2FA97" w14:textId="7337358A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109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348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5414700F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F1BDD5F" w14:textId="2FB0CF8A" w:rsidR="0095473E" w:rsidRPr="00AB1762" w:rsidRDefault="00901F9D" w:rsidP="0095473E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8" w:type="dxa"/>
            <w:gridSpan w:val="2"/>
          </w:tcPr>
          <w:p w14:paraId="5B084AE5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82E14AC" w14:textId="40DA24F9" w:rsidR="0095473E" w:rsidRPr="00AB1762" w:rsidRDefault="0095473E" w:rsidP="0095473E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95473E" w:rsidRPr="00AB1762" w14:paraId="616C5191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72A1E100" w14:textId="4CEB317C" w:rsidR="0095473E" w:rsidRPr="00AB1762" w:rsidRDefault="0095473E" w:rsidP="0095473E">
            <w:pPr>
              <w:tabs>
                <w:tab w:val="left" w:pos="-20"/>
                <w:tab w:val="left" w:pos="1512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 w:hint="cs"/>
                <w:color w:val="000000"/>
                <w:cs/>
              </w:rPr>
              <w:t>รายได้</w:t>
            </w:r>
            <w:r w:rsidRPr="00AB176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4741B170" w14:textId="39364CE7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72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915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147</w:t>
            </w:r>
          </w:p>
        </w:tc>
        <w:tc>
          <w:tcPr>
            <w:tcW w:w="236" w:type="dxa"/>
          </w:tcPr>
          <w:p w14:paraId="3E40FA04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5DC44D9C" w14:textId="3E429A77" w:rsidR="0095473E" w:rsidRPr="00AB1762" w:rsidRDefault="00796827" w:rsidP="0095473E">
            <w:pPr>
              <w:tabs>
                <w:tab w:val="decimal" w:pos="110"/>
                <w:tab w:val="decimal" w:pos="409"/>
              </w:tabs>
              <w:spacing w:line="240" w:lineRule="auto"/>
              <w:ind w:left="-627" w:right="-56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001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495</w:t>
            </w:r>
          </w:p>
        </w:tc>
        <w:tc>
          <w:tcPr>
            <w:tcW w:w="236" w:type="dxa"/>
          </w:tcPr>
          <w:p w14:paraId="4EE23190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56943DA0" w14:textId="5992D595" w:rsidR="0095473E" w:rsidRPr="00AB1762" w:rsidRDefault="00796827" w:rsidP="0095473E">
            <w:pPr>
              <w:tabs>
                <w:tab w:val="decimal" w:pos="290"/>
              </w:tabs>
              <w:spacing w:line="240" w:lineRule="auto"/>
              <w:ind w:left="-627" w:right="-17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35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317</w:t>
            </w:r>
          </w:p>
        </w:tc>
        <w:tc>
          <w:tcPr>
            <w:tcW w:w="240" w:type="dxa"/>
          </w:tcPr>
          <w:p w14:paraId="100CF493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5C0F6FE3" w14:textId="5714A78C" w:rsidR="0095473E" w:rsidRPr="00AB1762" w:rsidRDefault="00796827" w:rsidP="0095473E">
            <w:pPr>
              <w:tabs>
                <w:tab w:val="decimal" w:pos="290"/>
              </w:tabs>
              <w:spacing w:line="240" w:lineRule="auto"/>
              <w:ind w:left="-627" w:right="-17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155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674</w:t>
            </w:r>
          </w:p>
        </w:tc>
        <w:tc>
          <w:tcPr>
            <w:tcW w:w="236" w:type="dxa"/>
          </w:tcPr>
          <w:p w14:paraId="5744320D" w14:textId="77777777" w:rsidR="0095473E" w:rsidRPr="00AB1762" w:rsidRDefault="0095473E" w:rsidP="0095473E">
            <w:pPr>
              <w:tabs>
                <w:tab w:val="decimal" w:pos="290"/>
              </w:tabs>
              <w:spacing w:line="240" w:lineRule="auto"/>
              <w:ind w:left="-86" w:right="-8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6E410DB6" w14:textId="77EF786A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205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935</w:t>
            </w:r>
          </w:p>
        </w:tc>
        <w:tc>
          <w:tcPr>
            <w:tcW w:w="242" w:type="dxa"/>
          </w:tcPr>
          <w:p w14:paraId="50B7FC06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</w:tcPr>
          <w:p w14:paraId="3D4C443A" w14:textId="5118B82C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292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979</w:t>
            </w:r>
          </w:p>
        </w:tc>
        <w:tc>
          <w:tcPr>
            <w:tcW w:w="236" w:type="dxa"/>
          </w:tcPr>
          <w:p w14:paraId="31E23AF0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4EFBE92C" w14:textId="08D58EBB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449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376</w:t>
            </w:r>
          </w:p>
        </w:tc>
        <w:tc>
          <w:tcPr>
            <w:tcW w:w="236" w:type="dxa"/>
          </w:tcPr>
          <w:p w14:paraId="312D0A9C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27FCE368" w14:textId="166BFF77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265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862</w:t>
            </w:r>
          </w:p>
        </w:tc>
        <w:tc>
          <w:tcPr>
            <w:tcW w:w="236" w:type="dxa"/>
          </w:tcPr>
          <w:p w14:paraId="2BACD35E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03574AC" w14:textId="12CE7F11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146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694</w:t>
            </w:r>
          </w:p>
        </w:tc>
        <w:tc>
          <w:tcPr>
            <w:tcW w:w="238" w:type="dxa"/>
          </w:tcPr>
          <w:p w14:paraId="3DC9B4D0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7E2A7097" w14:textId="5B54CF52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271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511</w:t>
            </w:r>
          </w:p>
        </w:tc>
        <w:tc>
          <w:tcPr>
            <w:tcW w:w="236" w:type="dxa"/>
          </w:tcPr>
          <w:p w14:paraId="3D2E59AD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36330F66" w14:textId="2BA69593" w:rsidR="0095473E" w:rsidRPr="00AB1762" w:rsidRDefault="00796827" w:rsidP="0095473E">
            <w:pPr>
              <w:tabs>
                <w:tab w:val="decimal" w:pos="464"/>
              </w:tabs>
              <w:spacing w:line="240" w:lineRule="auto"/>
              <w:ind w:left="-627" w:right="-44"/>
              <w:rPr>
                <w:rFonts w:asciiTheme="majorBidi" w:hAnsiTheme="majorBidi" w:cstheme="majorBidi"/>
                <w:cs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752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469</w:t>
            </w:r>
          </w:p>
        </w:tc>
        <w:tc>
          <w:tcPr>
            <w:tcW w:w="239" w:type="dxa"/>
          </w:tcPr>
          <w:p w14:paraId="5FE295D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</w:tcPr>
          <w:p w14:paraId="129A63FF" w14:textId="0F13CBCC" w:rsidR="0095473E" w:rsidRPr="00AB1762" w:rsidRDefault="00796827" w:rsidP="0095473E">
            <w:pPr>
              <w:spacing w:line="240" w:lineRule="auto"/>
              <w:ind w:right="-69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987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521</w:t>
            </w:r>
          </w:p>
        </w:tc>
        <w:tc>
          <w:tcPr>
            <w:tcW w:w="236" w:type="dxa"/>
          </w:tcPr>
          <w:p w14:paraId="47FAE4C9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F27C0DE" w14:textId="325318E2" w:rsidR="0095473E" w:rsidRPr="00AB1762" w:rsidRDefault="00901F9D" w:rsidP="0095473E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156</w:t>
            </w:r>
            <w:r w:rsidR="00004386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584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66" w:type="dxa"/>
          </w:tcPr>
          <w:p w14:paraId="331EFA49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4674A340" w14:textId="4E1864F3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227" w:right="-89" w:hanging="247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109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348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03A7BB33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54C54B0C" w14:textId="3AD2EB07" w:rsidR="0095473E" w:rsidRPr="00AB1762" w:rsidRDefault="00796827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 w:hint="cs"/>
                <w:lang w:eastAsia="en-GB"/>
              </w:rPr>
              <w:t>1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595</w:t>
            </w:r>
            <w:r w:rsidR="005F48D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885</w:t>
            </w:r>
          </w:p>
        </w:tc>
        <w:tc>
          <w:tcPr>
            <w:tcW w:w="238" w:type="dxa"/>
            <w:gridSpan w:val="2"/>
          </w:tcPr>
          <w:p w14:paraId="2FDCFC0E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4BBE5FC1" w14:textId="4EF3E8A6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878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173</w:t>
            </w:r>
          </w:p>
        </w:tc>
      </w:tr>
      <w:tr w:rsidR="0095473E" w:rsidRPr="00AB1762" w14:paraId="186D6BE6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13821B71" w14:textId="77777777" w:rsidR="0095473E" w:rsidRPr="00AB1762" w:rsidRDefault="0095473E" w:rsidP="0095473E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ต้นทุนขายและบริการ</w:t>
            </w: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16389E2" w14:textId="0A22AD42" w:rsidR="0095473E" w:rsidRPr="00AB1762" w:rsidRDefault="00901F9D" w:rsidP="0095473E">
            <w:pPr>
              <w:tabs>
                <w:tab w:val="decimal" w:pos="443"/>
              </w:tabs>
              <w:spacing w:after="100" w:afterAutospacing="1" w:line="240" w:lineRule="auto"/>
              <w:ind w:left="-101" w:right="-72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788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662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62AD4FAF" w14:textId="77777777" w:rsidR="0095473E" w:rsidRPr="00AB1762" w:rsidRDefault="0095473E" w:rsidP="0095473E">
            <w:pPr>
              <w:tabs>
                <w:tab w:val="decimal" w:pos="-248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2DD6C957" w14:textId="6D73B209" w:rsidR="0095473E" w:rsidRPr="00AB1762" w:rsidRDefault="0095473E" w:rsidP="0095473E">
            <w:pPr>
              <w:tabs>
                <w:tab w:val="decimal" w:pos="110"/>
                <w:tab w:val="decimal" w:pos="200"/>
              </w:tabs>
              <w:spacing w:line="240" w:lineRule="auto"/>
              <w:ind w:left="-627" w:right="-83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857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755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23F6C89A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4D7A860D" w14:textId="3B90B056" w:rsidR="0095473E" w:rsidRPr="00AB1762" w:rsidRDefault="00901F9D" w:rsidP="0095473E">
            <w:pPr>
              <w:tabs>
                <w:tab w:val="decimal" w:pos="290"/>
              </w:tabs>
              <w:spacing w:line="240" w:lineRule="auto"/>
              <w:ind w:left="-627" w:right="-78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25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960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40" w:type="dxa"/>
          </w:tcPr>
          <w:p w14:paraId="70756CD9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63DDAFA6" w14:textId="37AC97A3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126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687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4AA86605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95EAB2E" w14:textId="407146C3" w:rsidR="0095473E" w:rsidRPr="00AB1762" w:rsidRDefault="00901F9D" w:rsidP="006059C9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106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146</w:t>
            </w:r>
            <w:r w:rsidR="006059C9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42" w:type="dxa"/>
          </w:tcPr>
          <w:p w14:paraId="7FD9C39F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6032A8A4" w14:textId="3BC42351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157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120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127C7B6A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4C975132" w14:textId="286CD98F" w:rsidR="0095473E" w:rsidRPr="00AB1762" w:rsidRDefault="00901F9D" w:rsidP="0095473E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429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887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6412D423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41612EE9" w14:textId="4D081E29" w:rsidR="0095473E" w:rsidRPr="00AB1762" w:rsidRDefault="0095473E" w:rsidP="0095473E">
            <w:pPr>
              <w:tabs>
                <w:tab w:val="decimal" w:pos="100"/>
              </w:tabs>
              <w:spacing w:after="100" w:afterAutospacing="1" w:line="240" w:lineRule="auto"/>
              <w:ind w:left="-86" w:right="-9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239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398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48518593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A7E2593" w14:textId="0CE1838D" w:rsidR="0095473E" w:rsidRPr="00AB1762" w:rsidRDefault="00901F9D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227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133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8" w:type="dxa"/>
          </w:tcPr>
          <w:p w14:paraId="54747C0D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3C7DE1C" w14:textId="77C5919A" w:rsidR="0095473E" w:rsidRPr="00AB1762" w:rsidRDefault="0095473E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288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887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75A09469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C6A81D9" w14:textId="3BCF0476" w:rsidR="0095473E" w:rsidRPr="00AB1762" w:rsidRDefault="00901F9D" w:rsidP="0095473E">
            <w:pPr>
              <w:tabs>
                <w:tab w:val="decimal" w:pos="500"/>
              </w:tabs>
              <w:spacing w:line="240" w:lineRule="auto"/>
              <w:ind w:left="-627" w:right="-44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577</w:t>
            </w:r>
            <w:r w:rsidR="007C30C3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788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9" w:type="dxa"/>
          </w:tcPr>
          <w:p w14:paraId="0D04257F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731F2D6F" w14:textId="2128B0DD" w:rsidR="0095473E" w:rsidRPr="00AB1762" w:rsidRDefault="0095473E" w:rsidP="0095473E">
            <w:pPr>
              <w:tabs>
                <w:tab w:val="decimal" w:pos="485"/>
              </w:tabs>
              <w:spacing w:line="240" w:lineRule="auto"/>
              <w:ind w:left="-627" w:right="-159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669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847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0E1EF34A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4680A04" w14:textId="6F17918C" w:rsidR="0095473E" w:rsidRPr="00AB1762" w:rsidRDefault="00796827" w:rsidP="0095473E">
            <w:pPr>
              <w:tabs>
                <w:tab w:val="decimal" w:pos="450"/>
              </w:tabs>
              <w:spacing w:line="240" w:lineRule="auto"/>
              <w:ind w:left="-627" w:right="-35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128</w:t>
            </w:r>
            <w:r w:rsidR="00004386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266" w:type="dxa"/>
          </w:tcPr>
          <w:p w14:paraId="365514C5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86"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90A90D2" w14:textId="2D85C72F" w:rsidR="0095473E" w:rsidRPr="00AB1762" w:rsidRDefault="00796827" w:rsidP="0095473E">
            <w:pPr>
              <w:tabs>
                <w:tab w:val="decimal" w:pos="450"/>
              </w:tabs>
              <w:spacing w:line="240" w:lineRule="auto"/>
              <w:ind w:left="-627" w:right="-35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90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421</w:t>
            </w:r>
          </w:p>
        </w:tc>
        <w:tc>
          <w:tcPr>
            <w:tcW w:w="236" w:type="dxa"/>
            <w:gridSpan w:val="2"/>
          </w:tcPr>
          <w:p w14:paraId="2562BE87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58340CCB" w14:textId="5B39AF19" w:rsidR="0095473E" w:rsidRPr="00AB1762" w:rsidRDefault="005F48DD" w:rsidP="0095473E">
            <w:pPr>
              <w:tabs>
                <w:tab w:val="decimal" w:pos="468"/>
              </w:tabs>
              <w:spacing w:line="240" w:lineRule="auto"/>
              <w:ind w:left="-627" w:right="-103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449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645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8" w:type="dxa"/>
            <w:gridSpan w:val="2"/>
          </w:tcPr>
          <w:p w14:paraId="5FDBBA16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0B7EBEE1" w14:textId="3232EF88" w:rsidR="0095473E" w:rsidRPr="00AB1762" w:rsidRDefault="0095473E" w:rsidP="0095473E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579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426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5473E" w:rsidRPr="00AB1762" w14:paraId="10B2D42A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38D105D6" w14:textId="77777777" w:rsidR="0095473E" w:rsidRPr="00AB1762" w:rsidRDefault="0095473E" w:rsidP="0095473E">
            <w:pPr>
              <w:tabs>
                <w:tab w:val="left" w:pos="-2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AB1762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AB1762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Pr="00AB1762">
              <w:rPr>
                <w:rFonts w:asciiTheme="majorBidi" w:hAnsiTheme="majorBidi" w:cstheme="majorBidi"/>
                <w:color w:val="000000"/>
              </w:rPr>
              <w:t>)</w:t>
            </w:r>
            <w:r w:rsidRPr="00AB1762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AB1762">
              <w:rPr>
                <w:rFonts w:asciiTheme="majorBidi" w:hAnsiTheme="majorBidi" w:cstheme="majorBidi"/>
                <w:color w:val="000000"/>
                <w:cs/>
              </w:rPr>
              <w:t>ขั้นต้น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45D9ADD2" w14:textId="4F6E1F8A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101" w:right="-72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126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485</w:t>
            </w:r>
          </w:p>
        </w:tc>
        <w:tc>
          <w:tcPr>
            <w:tcW w:w="236" w:type="dxa"/>
          </w:tcPr>
          <w:p w14:paraId="4AEE2B47" w14:textId="34D53CDF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560" w:right="-130" w:hanging="384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double" w:sz="4" w:space="0" w:color="auto"/>
            </w:tcBorders>
          </w:tcPr>
          <w:p w14:paraId="2DFF2267" w14:textId="1B6826A2" w:rsidR="0095473E" w:rsidRPr="00AB1762" w:rsidRDefault="00796827" w:rsidP="0095473E">
            <w:pPr>
              <w:tabs>
                <w:tab w:val="decimal" w:pos="110"/>
                <w:tab w:val="decimal" w:pos="409"/>
              </w:tabs>
              <w:spacing w:line="240" w:lineRule="auto"/>
              <w:ind w:left="-627" w:right="-56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143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740</w:t>
            </w:r>
          </w:p>
        </w:tc>
        <w:tc>
          <w:tcPr>
            <w:tcW w:w="236" w:type="dxa"/>
          </w:tcPr>
          <w:p w14:paraId="2FD79A9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7D517BA6" w14:textId="36228930" w:rsidR="0095473E" w:rsidRPr="00AB1762" w:rsidRDefault="00796827" w:rsidP="0095473E">
            <w:pPr>
              <w:tabs>
                <w:tab w:val="decimal" w:pos="290"/>
              </w:tabs>
              <w:spacing w:line="240" w:lineRule="auto"/>
              <w:ind w:left="-627" w:right="-17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9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357</w:t>
            </w:r>
          </w:p>
        </w:tc>
        <w:tc>
          <w:tcPr>
            <w:tcW w:w="240" w:type="dxa"/>
          </w:tcPr>
          <w:p w14:paraId="3A017A6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</w:tcPr>
          <w:p w14:paraId="65C0A471" w14:textId="1EB1EE98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28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987</w:t>
            </w:r>
          </w:p>
        </w:tc>
        <w:tc>
          <w:tcPr>
            <w:tcW w:w="236" w:type="dxa"/>
          </w:tcPr>
          <w:p w14:paraId="2A716EA6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5CAEA9D9" w14:textId="57675EC2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99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789</w:t>
            </w:r>
          </w:p>
        </w:tc>
        <w:tc>
          <w:tcPr>
            <w:tcW w:w="242" w:type="dxa"/>
          </w:tcPr>
          <w:p w14:paraId="33B6D7FA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double" w:sz="4" w:space="0" w:color="auto"/>
            </w:tcBorders>
          </w:tcPr>
          <w:p w14:paraId="08886C1D" w14:textId="455A9A0E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135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859</w:t>
            </w:r>
          </w:p>
        </w:tc>
        <w:tc>
          <w:tcPr>
            <w:tcW w:w="236" w:type="dxa"/>
          </w:tcPr>
          <w:p w14:paraId="74A8434A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762A54E8" w14:textId="5FD19758" w:rsidR="0095473E" w:rsidRPr="00AB1762" w:rsidRDefault="00796827" w:rsidP="0095473E">
            <w:pPr>
              <w:tabs>
                <w:tab w:val="decimal" w:pos="409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19</w:t>
            </w:r>
            <w:r w:rsidR="00901F9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489</w:t>
            </w:r>
          </w:p>
        </w:tc>
        <w:tc>
          <w:tcPr>
            <w:tcW w:w="236" w:type="dxa"/>
          </w:tcPr>
          <w:p w14:paraId="51083F3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446D1ED5" w14:textId="22966701" w:rsidR="0095473E" w:rsidRPr="00AB1762" w:rsidRDefault="00796827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26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236" w:type="dxa"/>
          </w:tcPr>
          <w:p w14:paraId="294497AA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77B16C5" w14:textId="7283050C" w:rsidR="0095473E" w:rsidRPr="00AB1762" w:rsidRDefault="00901F9D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80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439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8" w:type="dxa"/>
          </w:tcPr>
          <w:p w14:paraId="58255E6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double" w:sz="4" w:space="0" w:color="auto"/>
            </w:tcBorders>
          </w:tcPr>
          <w:p w14:paraId="2CA28EC6" w14:textId="11D214B2" w:rsidR="0095473E" w:rsidRPr="00AB1762" w:rsidRDefault="0095473E" w:rsidP="0095473E">
            <w:pPr>
              <w:tabs>
                <w:tab w:val="decimal" w:pos="443"/>
              </w:tabs>
              <w:spacing w:after="100" w:afterAutospacing="1" w:line="240" w:lineRule="auto"/>
              <w:ind w:left="-86" w:right="-58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17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376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734C0C1B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7796144" w14:textId="45658A31" w:rsidR="0095473E" w:rsidRPr="00AB1762" w:rsidRDefault="00796827" w:rsidP="0095473E">
            <w:pPr>
              <w:tabs>
                <w:tab w:val="decimal" w:pos="450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174</w:t>
            </w:r>
            <w:r w:rsidR="007C30C3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681</w:t>
            </w:r>
          </w:p>
        </w:tc>
        <w:tc>
          <w:tcPr>
            <w:tcW w:w="239" w:type="dxa"/>
          </w:tcPr>
          <w:p w14:paraId="1695587B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A7013F0" w14:textId="306E05DF" w:rsidR="0095473E" w:rsidRPr="00AB1762" w:rsidRDefault="00796827" w:rsidP="0095473E">
            <w:pPr>
              <w:tabs>
                <w:tab w:val="decimal" w:pos="487"/>
              </w:tabs>
              <w:spacing w:line="240" w:lineRule="auto"/>
              <w:ind w:left="-627" w:right="-17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317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674</w:t>
            </w:r>
          </w:p>
        </w:tc>
        <w:tc>
          <w:tcPr>
            <w:tcW w:w="236" w:type="dxa"/>
          </w:tcPr>
          <w:p w14:paraId="38B9D34D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4BEC0737" w14:textId="5D398B45" w:rsidR="0095473E" w:rsidRPr="00AB1762" w:rsidRDefault="00901F9D" w:rsidP="0095473E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28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441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66" w:type="dxa"/>
          </w:tcPr>
          <w:p w14:paraId="38DDA571" w14:textId="77777777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A20BF70" w14:textId="013D84EC" w:rsidR="0095473E" w:rsidRPr="00AB1762" w:rsidRDefault="0095473E" w:rsidP="0095473E">
            <w:pPr>
              <w:tabs>
                <w:tab w:val="decimal" w:pos="409"/>
              </w:tabs>
              <w:spacing w:line="240" w:lineRule="auto"/>
              <w:ind w:left="-627" w:right="-44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cstheme="majorBidi"/>
                <w:lang w:eastAsia="en-GB"/>
              </w:rPr>
              <w:t>(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18</w:t>
            </w:r>
            <w:r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="00796827" w:rsidRPr="00796827">
              <w:rPr>
                <w:rFonts w:asciiTheme="majorBidi" w:hAnsiTheme="majorBidi" w:cstheme="majorBidi"/>
                <w:lang w:eastAsia="en-GB"/>
              </w:rPr>
              <w:t>927</w:t>
            </w:r>
            <w:r w:rsidRPr="00AB17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455CE7EE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183A70CD" w14:textId="0A85AF67" w:rsidR="0095473E" w:rsidRPr="00AB1762" w:rsidRDefault="00796827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146</w:t>
            </w:r>
            <w:r w:rsidR="005F48DD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240</w:t>
            </w:r>
          </w:p>
        </w:tc>
        <w:tc>
          <w:tcPr>
            <w:tcW w:w="238" w:type="dxa"/>
            <w:gridSpan w:val="2"/>
          </w:tcPr>
          <w:p w14:paraId="15062C10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right="-10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28D50F25" w14:textId="7D0B6336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298</w:t>
            </w:r>
            <w:r w:rsidR="0095473E" w:rsidRPr="00AB1762">
              <w:rPr>
                <w:rFonts w:asciiTheme="majorBidi" w:hAnsiTheme="majorBidi" w:cstheme="majorBidi"/>
                <w:lang w:eastAsia="en-GB"/>
              </w:rPr>
              <w:t>,</w:t>
            </w:r>
            <w:r w:rsidRPr="00796827">
              <w:rPr>
                <w:rFonts w:asciiTheme="majorBidi" w:hAnsiTheme="majorBidi" w:cstheme="majorBidi"/>
                <w:lang w:eastAsia="en-GB"/>
              </w:rPr>
              <w:t>747</w:t>
            </w:r>
          </w:p>
        </w:tc>
      </w:tr>
      <w:tr w:rsidR="0095473E" w:rsidRPr="00AB1762" w14:paraId="4D46ED27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3781FAF1" w14:textId="1755E1D1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1084C56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9679DB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37CD942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BAAFC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8F75EC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4FBFC8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</w:tcPr>
          <w:p w14:paraId="02142AD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BBC1A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</w:tcPr>
          <w:p w14:paraId="7002390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052CC5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  <w:tcBorders>
              <w:top w:val="double" w:sz="4" w:space="0" w:color="auto"/>
            </w:tcBorders>
          </w:tcPr>
          <w:p w14:paraId="2374DBD3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22016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149D68EC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5CEF3A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1F6670A4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37FBF9C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58A9211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6B67C0E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  <w:tcBorders>
              <w:top w:val="double" w:sz="4" w:space="0" w:color="auto"/>
            </w:tcBorders>
          </w:tcPr>
          <w:p w14:paraId="0661462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CDEC6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2F35D98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2D5A8E2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060D14C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E344F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2FD907A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4066DC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75AF21CB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5AB05E28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3B1916A6" w14:textId="048E23DB" w:rsidR="0095473E" w:rsidRPr="00AB1762" w:rsidRDefault="00796827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134</w:t>
            </w:r>
            <w:r w:rsidR="00901F9D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38" w:type="dxa"/>
            <w:gridSpan w:val="2"/>
          </w:tcPr>
          <w:p w14:paraId="4C86AA48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</w:tcPr>
          <w:p w14:paraId="653F6D09" w14:textId="73D5C51E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105</w:t>
            </w:r>
            <w:r w:rsidR="0095473E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834</w:t>
            </w:r>
          </w:p>
        </w:tc>
      </w:tr>
      <w:tr w:rsidR="0095473E" w:rsidRPr="00AB1762" w14:paraId="130A1C7F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40409FA7" w14:textId="3DF31B76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 w:hint="cs"/>
                <w:color w:val="000000"/>
                <w:cs/>
              </w:rPr>
              <w:t>กำไรจากการซื้อในราคาที่ต่ำกว่า</w:t>
            </w:r>
            <w:r w:rsidRPr="00AB1762">
              <w:rPr>
                <w:rFonts w:asciiTheme="majorBidi" w:hAnsiTheme="majorBidi" w:cstheme="majorBidi" w:hint="cs"/>
                <w:cs/>
                <w:lang w:eastAsia="en-GB"/>
              </w:rPr>
              <w:t>มูลค่ายุติธรรม</w:t>
            </w:r>
          </w:p>
        </w:tc>
        <w:tc>
          <w:tcPr>
            <w:tcW w:w="627" w:type="dxa"/>
          </w:tcPr>
          <w:p w14:paraId="0A39AE2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DAB188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1DD9A46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18579E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38A3903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5E0E91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505A35E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D1A03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17FCA05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1A0308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0973703C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A56D9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6168F6E4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D470E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7AFC3338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3845DB5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6AFD478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11AE614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69D6F39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64B483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411F0CF9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5F418AF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707C1B4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2EBFC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707FA7B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6C528F7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3657B79B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5E2B7F43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45BE11E5" w14:textId="570D1B09" w:rsidR="0095473E" w:rsidRPr="00AB1762" w:rsidRDefault="002A0F3D" w:rsidP="002A0F3D">
            <w:pPr>
              <w:tabs>
                <w:tab w:val="decimal" w:pos="29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  <w:r w:rsidRPr="00AB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8" w:type="dxa"/>
            <w:gridSpan w:val="2"/>
          </w:tcPr>
          <w:p w14:paraId="27C14EE4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</w:tcPr>
          <w:p w14:paraId="3DFC4C5B" w14:textId="49608943" w:rsidR="0095473E" w:rsidRPr="00AB1762" w:rsidRDefault="00796827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 w:hint="cs"/>
              </w:rPr>
              <w:t>16</w:t>
            </w:r>
            <w:r w:rsidR="0095473E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582</w:t>
            </w:r>
          </w:p>
        </w:tc>
      </w:tr>
      <w:tr w:rsidR="0095473E" w:rsidRPr="00AB1762" w14:paraId="0753CA69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4E7EF85F" w14:textId="7B4164DE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olor w:val="000000"/>
                <w:cs/>
              </w:rPr>
            </w:pPr>
            <w:r w:rsidRPr="00AB1762">
              <w:rPr>
                <w:rFonts w:asciiTheme="majorBidi" w:hAnsiTheme="majorBidi"/>
                <w:color w:val="000000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627" w:type="dxa"/>
          </w:tcPr>
          <w:p w14:paraId="780B212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041B21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5E9196E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580F6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57541F0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136973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3653429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32E642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15C45EE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97A2CC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4F155644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09B457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5FC4F378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BD2B7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713A7177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6A1FC34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5F92C3D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1C71166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3974754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C52B0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7E10380D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4F4357B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6589C1C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DCD4F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62E440A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699251C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2D579E07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15563382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30C78C1F" w14:textId="0FC4F886" w:rsidR="0095473E" w:rsidRPr="00AB1762" w:rsidRDefault="00901F9D" w:rsidP="009351B6">
            <w:pPr>
              <w:tabs>
                <w:tab w:val="decimal" w:pos="29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  <w:r w:rsidRPr="00AB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8" w:type="dxa"/>
            <w:gridSpan w:val="2"/>
          </w:tcPr>
          <w:p w14:paraId="72574631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655DEDE" w14:textId="43E53E38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67</w:t>
            </w:r>
            <w:r w:rsidR="0095473E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722</w:t>
            </w:r>
          </w:p>
        </w:tc>
      </w:tr>
      <w:tr w:rsidR="0095473E" w:rsidRPr="00AB1762" w14:paraId="5C0E46FD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73A340F1" w14:textId="2D07ACCF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กำไรก่อนค่าใช้จ่าย</w:t>
            </w:r>
          </w:p>
        </w:tc>
        <w:tc>
          <w:tcPr>
            <w:tcW w:w="627" w:type="dxa"/>
          </w:tcPr>
          <w:p w14:paraId="58FF579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6D0D177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24009B3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5091A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1BEFD43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AACE5B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35F5B65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E60C9B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5226A44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F7A1AB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7A603BF7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8E9703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0E83913B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67395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5B0F54DC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763753B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43944F0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2BA7AF0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5AF1AAC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327AD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1F9ED043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2AA86B7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1A30696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47BFA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319118F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2678137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678EFA71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32AAED1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18C19" w14:textId="5A4AB385" w:rsidR="0095473E" w:rsidRPr="00AB1762" w:rsidRDefault="00796827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280</w:t>
            </w:r>
            <w:r w:rsidR="00B45198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238" w:type="dxa"/>
            <w:gridSpan w:val="2"/>
          </w:tcPr>
          <w:p w14:paraId="4FE884CE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BB7FE" w14:textId="1EA5ED08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 w:hint="cs"/>
              </w:rPr>
              <w:t>48</w:t>
            </w:r>
            <w:r w:rsidRPr="00796827">
              <w:rPr>
                <w:rFonts w:asciiTheme="majorBidi" w:hAnsiTheme="majorBidi" w:cstheme="majorBidi"/>
              </w:rPr>
              <w:t>8</w:t>
            </w:r>
            <w:r w:rsidR="0095473E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885</w:t>
            </w:r>
          </w:p>
        </w:tc>
      </w:tr>
      <w:tr w:rsidR="0095473E" w:rsidRPr="00AB1762" w14:paraId="0389B1F5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5308F2AD" w14:textId="77777777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/>
                <w:color w:val="000000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ต้นทุนการจัดจำหน่ายแล</w:t>
            </w:r>
            <w:r w:rsidRPr="00AB1762">
              <w:rPr>
                <w:rFonts w:asciiTheme="majorBidi" w:hAnsiTheme="majorBidi" w:cstheme="majorBidi" w:hint="cs"/>
                <w:color w:val="000000"/>
                <w:cs/>
              </w:rPr>
              <w:t>ะ</w:t>
            </w:r>
            <w:r w:rsidRPr="00AB1762">
              <w:rPr>
                <w:rFonts w:asciiTheme="majorBidi" w:hAnsiTheme="majorBidi"/>
                <w:color w:val="000000"/>
                <w:cs/>
              </w:rPr>
              <w:t>ค่าใช้จ่ายในการ</w:t>
            </w:r>
          </w:p>
          <w:p w14:paraId="2793E10A" w14:textId="23B657A5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lang w:eastAsia="en-GB"/>
              </w:rPr>
            </w:pPr>
            <w:r w:rsidRPr="00AB1762">
              <w:rPr>
                <w:rFonts w:asciiTheme="majorBidi" w:hAnsiTheme="majorBidi" w:hint="cs"/>
                <w:color w:val="000000"/>
                <w:cs/>
              </w:rPr>
              <w:t xml:space="preserve">   </w:t>
            </w:r>
            <w:r w:rsidRPr="00AB1762">
              <w:rPr>
                <w:rFonts w:asciiTheme="majorBidi" w:hAnsiTheme="majorBidi"/>
                <w:color w:val="000000"/>
                <w:cs/>
              </w:rPr>
              <w:t>บริหา</w:t>
            </w:r>
            <w:r w:rsidRPr="00AB1762">
              <w:rPr>
                <w:rFonts w:asciiTheme="majorBidi" w:hAnsiTheme="majorBidi" w:hint="cs"/>
                <w:color w:val="000000"/>
                <w:cs/>
              </w:rPr>
              <w:t>ร</w:t>
            </w:r>
          </w:p>
        </w:tc>
        <w:tc>
          <w:tcPr>
            <w:tcW w:w="627" w:type="dxa"/>
          </w:tcPr>
          <w:p w14:paraId="6F2D178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right="-89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EC2FD2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12F3515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B8496C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489A1DA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B7047B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7D7C0C3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EDD14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30818FD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578142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1AAA0F56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1B10C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6E5EDD5B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5EE81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7BF99F53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32623A7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7D6A0F9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68E519A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3816EB9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58253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6A97AAE1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5783710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6893D39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29FF1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082C9D2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296B68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5AE5BB40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A4D6E67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26069BA1" w14:textId="77777777" w:rsidR="0095473E" w:rsidRPr="00AB1762" w:rsidRDefault="0095473E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</w:p>
          <w:p w14:paraId="47912B53" w14:textId="737C5CD8" w:rsidR="00901F9D" w:rsidRPr="00AB1762" w:rsidRDefault="00901F9D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cs/>
              </w:rPr>
            </w:pPr>
            <w:r w:rsidRPr="00AB1762"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208</w:t>
            </w:r>
            <w:r w:rsidR="00AB6E8B" w:rsidRPr="00AB1762"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856</w:t>
            </w:r>
            <w:r w:rsidRPr="00AB17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gridSpan w:val="2"/>
          </w:tcPr>
          <w:p w14:paraId="2737FB0D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49B8C37F" w14:textId="77777777" w:rsidR="0095473E" w:rsidRPr="00AB1762" w:rsidRDefault="0095473E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</w:p>
          <w:p w14:paraId="29A6EAC8" w14:textId="6FA932F6" w:rsidR="0095473E" w:rsidRPr="00AB1762" w:rsidRDefault="0095473E" w:rsidP="0095473E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AB1762"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182</w:t>
            </w:r>
            <w:r w:rsidR="00126B07"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392</w:t>
            </w:r>
            <w:r w:rsidRPr="00AB1762">
              <w:rPr>
                <w:rFonts w:asciiTheme="majorBidi" w:hAnsiTheme="majorBidi" w:cstheme="majorBidi"/>
              </w:rPr>
              <w:t>)</w:t>
            </w:r>
          </w:p>
        </w:tc>
      </w:tr>
      <w:tr w:rsidR="0095473E" w:rsidRPr="00AB1762" w14:paraId="2E4B7A25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557AE557" w14:textId="2BFCB31B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ต้นทุนทางการเงิน</w:t>
            </w:r>
          </w:p>
        </w:tc>
        <w:tc>
          <w:tcPr>
            <w:tcW w:w="627" w:type="dxa"/>
          </w:tcPr>
          <w:p w14:paraId="66BD193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7E22CE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250A3D6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4E1BEE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3364954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4BEBE7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149D017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64E1B3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5D76861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702DEE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342ED0E9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1157E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4B6724C5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FA753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796F4259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3C51573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178B3DE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53D3BDB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7D21B85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1A90D6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1D736283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E97035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32692DC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80EE6A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3EB3F5C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18E7B97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0CC2E798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C3B7222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7F9659DD" w14:textId="7B1AE86D" w:rsidR="0095473E" w:rsidRPr="00AB1762" w:rsidRDefault="00901F9D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cs/>
              </w:rPr>
            </w:pPr>
            <w:r w:rsidRPr="00AB1762"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130</w:t>
            </w:r>
            <w:r w:rsidRPr="00AB1762"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404</w:t>
            </w:r>
            <w:r w:rsidRPr="00AB17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gridSpan w:val="2"/>
          </w:tcPr>
          <w:p w14:paraId="4602797B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</w:tcPr>
          <w:p w14:paraId="67FB49CF" w14:textId="465D42F5" w:rsidR="0095473E" w:rsidRPr="00AB1762" w:rsidRDefault="0095473E" w:rsidP="0095473E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AB1762"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115</w:t>
            </w:r>
            <w:r w:rsidRPr="00AB1762"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905</w:t>
            </w:r>
            <w:r w:rsidRPr="00AB1762">
              <w:rPr>
                <w:rFonts w:asciiTheme="majorBidi" w:hAnsiTheme="majorBidi" w:cstheme="majorBidi"/>
              </w:rPr>
              <w:t>)</w:t>
            </w:r>
          </w:p>
        </w:tc>
      </w:tr>
      <w:tr w:rsidR="0095473E" w:rsidRPr="00AB1762" w14:paraId="563CF24B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2B756D72" w14:textId="3130533C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ผลขาดทุน</w:t>
            </w:r>
            <w:r w:rsidR="001A0E3E" w:rsidRPr="00AB1762">
              <w:rPr>
                <w:rFonts w:asciiTheme="majorBidi" w:hAnsiTheme="majorBidi" w:cstheme="majorBidi"/>
                <w:color w:val="000000"/>
                <w:cs/>
              </w:rPr>
              <w:t xml:space="preserve">จากการด้อยค่าซึ่งเป็นไปตาม </w:t>
            </w:r>
            <w:r w:rsidR="001A0E3E" w:rsidRPr="00AB1762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796827" w:rsidRPr="00796827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627" w:type="dxa"/>
          </w:tcPr>
          <w:p w14:paraId="52F481E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27A248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50895C3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A30BA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4A02306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1079E2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2C4A597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56FF4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138C007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CFB900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59D052F9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0C07C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709337A7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CB041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3969D5E1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2C3EF08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059F4CE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4B571C0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67DB230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DB2E9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5F96298B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EC4B48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7B4E829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DF5F6F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3010161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742CE25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78F54B2C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551D024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5EAAEA57" w14:textId="6545A948" w:rsidR="0095473E" w:rsidRPr="00AB1762" w:rsidRDefault="001A0E3E" w:rsidP="001A0E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92</w:t>
            </w:r>
            <w:r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087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gridSpan w:val="2"/>
          </w:tcPr>
          <w:p w14:paraId="5DECEFC8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</w:tcPr>
          <w:p w14:paraId="65B7C63D" w14:textId="0012920D" w:rsidR="0095473E" w:rsidRPr="00AB1762" w:rsidRDefault="001A0E3E" w:rsidP="001A0E3E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AB1762"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9</w:t>
            </w:r>
            <w:r w:rsidRPr="00AB1762"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080</w:t>
            </w:r>
            <w:r w:rsidRPr="00AB1762">
              <w:rPr>
                <w:rFonts w:asciiTheme="majorBidi" w:hAnsiTheme="majorBidi" w:cstheme="majorBidi"/>
              </w:rPr>
              <w:t>)</w:t>
            </w:r>
          </w:p>
        </w:tc>
      </w:tr>
      <w:tr w:rsidR="0095473E" w:rsidRPr="00AB1762" w14:paraId="507A2BEA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037DDB8A" w14:textId="1274A19F" w:rsidR="0095473E" w:rsidRPr="00AB1762" w:rsidRDefault="001A0E3E" w:rsidP="0095473E">
            <w:pPr>
              <w:tabs>
                <w:tab w:val="left" w:pos="0"/>
              </w:tabs>
              <w:spacing w:line="240" w:lineRule="auto"/>
              <w:ind w:right="-200" w:hanging="110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ผลขาดทุนจากการด้อยค่าของสินทรัพย์</w:t>
            </w:r>
          </w:p>
        </w:tc>
        <w:tc>
          <w:tcPr>
            <w:tcW w:w="627" w:type="dxa"/>
          </w:tcPr>
          <w:p w14:paraId="0E5BF90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96C53DB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4BD9F71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E9E57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3F139B4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E37F4D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73B8A8F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E378D1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042D429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76159E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4CC2B6BA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E8E62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55D2EF57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834AFC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38483099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447D261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102BF9C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021A3FE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441351D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438ABA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7D1D4B9A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7EA466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219C008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CD722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7CA1B2C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6253C64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42EA2067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AE9F95E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6D105ED7" w14:textId="6E29E403" w:rsidR="0095473E" w:rsidRPr="00AB1762" w:rsidRDefault="00901F9D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  <w:r w:rsidRPr="00AB1762"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112</w:t>
            </w:r>
            <w:r w:rsidR="001A0E3E"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341</w:t>
            </w:r>
            <w:r w:rsidRPr="00AB17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gridSpan w:val="2"/>
          </w:tcPr>
          <w:p w14:paraId="28135A30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</w:tcPr>
          <w:p w14:paraId="0977B57D" w14:textId="655BDD3C" w:rsidR="0095473E" w:rsidRPr="00AB1762" w:rsidRDefault="00126B07" w:rsidP="00126B07">
            <w:pPr>
              <w:tabs>
                <w:tab w:val="decimal" w:pos="457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54</w:t>
            </w:r>
            <w:r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230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5473E" w:rsidRPr="00AB1762" w14:paraId="2E3B0093" w14:textId="77777777" w:rsidTr="009563CE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0060A629" w14:textId="52DACF89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ส่วนแบ่งกำไรจากเงินลงทุนในบริษัทร่วมและ</w:t>
            </w:r>
          </w:p>
        </w:tc>
        <w:tc>
          <w:tcPr>
            <w:tcW w:w="627" w:type="dxa"/>
          </w:tcPr>
          <w:p w14:paraId="16D3355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B2C252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47D598F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5A0B3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616DA58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675319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18FC7B7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198FF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54B5141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1D02E3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6A88C8FE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C93A52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6733535B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11BED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3ED451AB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724DF31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3373E81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009B845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692FAF4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563214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2701D10E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BBDDB8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0D9AC06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D3EF6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5194474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07ED76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5D1AE3EF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6BA72D46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780D463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gridSpan w:val="2"/>
          </w:tcPr>
          <w:p w14:paraId="74609A7A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</w:tcPr>
          <w:p w14:paraId="39132338" w14:textId="77777777" w:rsidR="0095473E" w:rsidRPr="00AB1762" w:rsidRDefault="0095473E" w:rsidP="0095473E">
            <w:pPr>
              <w:tabs>
                <w:tab w:val="decimal" w:pos="24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</w:tr>
      <w:tr w:rsidR="0095473E" w:rsidRPr="00AB1762" w14:paraId="0C181E38" w14:textId="77777777" w:rsidTr="009563CE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0222D573" w14:textId="541CA3D1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การร่วมค้าที่ใช้วิธีส่วนได้เสีย</w:t>
            </w:r>
            <w:r w:rsidRPr="00AB1762">
              <w:rPr>
                <w:rFonts w:asciiTheme="majorBidi" w:hAnsiTheme="majorBidi" w:cstheme="majorBidi"/>
                <w:color w:val="000000"/>
              </w:rPr>
              <w:t xml:space="preserve">      </w:t>
            </w:r>
          </w:p>
        </w:tc>
        <w:tc>
          <w:tcPr>
            <w:tcW w:w="627" w:type="dxa"/>
          </w:tcPr>
          <w:p w14:paraId="0D6357C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2A125B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640F00F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EA5617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1998181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AE14E1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307D045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1B9A5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08FC488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1765B5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449B410B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1B296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1410F9B1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A47AC8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5AB29DD8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115E496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6932B76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59B2D31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3C59100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C9450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276AA90A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41E3A9A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55EFDD9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14714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214A639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DDB9E0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2D4B3EC7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AB41AE8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A78FC1E" w14:textId="3E30D81E" w:rsidR="0095473E" w:rsidRPr="00AB1762" w:rsidRDefault="00796827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36</w:t>
            </w:r>
            <w:r w:rsidR="0018353F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238" w:type="dxa"/>
            <w:gridSpan w:val="2"/>
          </w:tcPr>
          <w:p w14:paraId="7E6CC976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E79A768" w14:textId="11A0DBFD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37</w:t>
            </w:r>
            <w:r w:rsidR="0095473E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050</w:t>
            </w:r>
          </w:p>
        </w:tc>
      </w:tr>
      <w:tr w:rsidR="0095473E" w:rsidRPr="00AB1762" w14:paraId="4EF31DB1" w14:textId="77777777" w:rsidTr="009563CE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38E294C1" w14:textId="02892B03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E04726">
              <w:rPr>
                <w:rFonts w:asciiTheme="majorBidi" w:hAnsiTheme="majorBidi" w:cstheme="majorBidi" w:hint="cs"/>
                <w:color w:val="000000"/>
                <w:cs/>
              </w:rPr>
              <w:t xml:space="preserve"> (ขาดทุน) </w:t>
            </w:r>
            <w:r w:rsidRPr="00AB1762">
              <w:rPr>
                <w:rFonts w:asciiTheme="majorBidi" w:hAnsiTheme="majorBidi" w:cstheme="majorBidi"/>
                <w:color w:val="000000"/>
                <w:cs/>
              </w:rPr>
              <w:t>ก่อนภาษีเงินได้</w:t>
            </w:r>
          </w:p>
        </w:tc>
        <w:tc>
          <w:tcPr>
            <w:tcW w:w="627" w:type="dxa"/>
          </w:tcPr>
          <w:p w14:paraId="6771878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68BB8F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11EFFFF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F3A93B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4541EB8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CF4C92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25D47D8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3DFB67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186910E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11BA8E4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3CF09574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4A2594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13490132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BF986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3B45AA70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7AA8656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2947DF2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45491CB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20DF2C6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B79E2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1B39ED45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8503A0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58CEB65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D372B37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1881822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B6AA2E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04F758A0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0F9F29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1259A1BE" w14:textId="4D8EF007" w:rsidR="0095473E" w:rsidRPr="00AB1762" w:rsidRDefault="00901F9D" w:rsidP="0095473E">
            <w:pPr>
              <w:tabs>
                <w:tab w:val="decimal" w:pos="459"/>
              </w:tabs>
              <w:spacing w:after="100" w:afterAutospacing="1" w:line="240" w:lineRule="auto"/>
              <w:ind w:left="-627" w:right="-103"/>
              <w:rPr>
                <w:rFonts w:asciiTheme="majorBidi" w:hAnsiTheme="majorBidi" w:cstheme="majorBidi"/>
              </w:rPr>
            </w:pPr>
            <w:r w:rsidRPr="00AB1762">
              <w:rPr>
                <w:rFonts w:asciiTheme="majorBidi" w:hAnsiTheme="majorBidi" w:cstheme="majorBidi"/>
              </w:rPr>
              <w:t>(</w:t>
            </w:r>
            <w:r w:rsidR="00796827" w:rsidRPr="00796827">
              <w:rPr>
                <w:rFonts w:asciiTheme="majorBidi" w:hAnsiTheme="majorBidi" w:cstheme="majorBidi"/>
              </w:rPr>
              <w:t>226</w:t>
            </w:r>
            <w:r w:rsidR="0018353F">
              <w:rPr>
                <w:rFonts w:asciiTheme="majorBidi" w:hAnsiTheme="majorBidi" w:cstheme="majorBidi"/>
              </w:rPr>
              <w:t>,</w:t>
            </w:r>
            <w:r w:rsidR="00796827" w:rsidRPr="00796827">
              <w:rPr>
                <w:rFonts w:asciiTheme="majorBidi" w:hAnsiTheme="majorBidi" w:cstheme="majorBidi"/>
              </w:rPr>
              <w:t>697</w:t>
            </w:r>
            <w:r w:rsidRPr="00AB17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gridSpan w:val="2"/>
          </w:tcPr>
          <w:p w14:paraId="139EB232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4A26D62B" w14:textId="0F382E70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164</w:t>
            </w:r>
            <w:r w:rsidR="0095473E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328</w:t>
            </w:r>
          </w:p>
        </w:tc>
      </w:tr>
      <w:tr w:rsidR="0095473E" w:rsidRPr="00AB1762" w14:paraId="1D851E8D" w14:textId="77777777" w:rsidTr="00081E72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5DB4BA6D" w14:textId="3411DEBB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  <w:r w:rsidRPr="00AB1762">
              <w:rPr>
                <w:rFonts w:asciiTheme="majorBidi" w:hAnsiTheme="majorBidi" w:cstheme="majorBidi" w:hint="cs"/>
                <w:color w:val="000000"/>
                <w:cs/>
              </w:rPr>
              <w:t>ภาษีเงินได้</w:t>
            </w:r>
          </w:p>
        </w:tc>
        <w:tc>
          <w:tcPr>
            <w:tcW w:w="627" w:type="dxa"/>
          </w:tcPr>
          <w:p w14:paraId="7960DB9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D4EA3A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69" w:type="dxa"/>
          </w:tcPr>
          <w:p w14:paraId="6A2A79B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A8CB96C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8" w:type="dxa"/>
          </w:tcPr>
          <w:p w14:paraId="03B250CF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AD2D05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7" w:type="dxa"/>
          </w:tcPr>
          <w:p w14:paraId="348E995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9D068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1" w:type="dxa"/>
          </w:tcPr>
          <w:p w14:paraId="6C1143A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D5D8E9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2" w:type="dxa"/>
          </w:tcPr>
          <w:p w14:paraId="393371B3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59DA0D8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0B303685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A83AB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83" w:type="dxa"/>
          </w:tcPr>
          <w:p w14:paraId="77E0A936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00C861B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11" w:type="dxa"/>
          </w:tcPr>
          <w:p w14:paraId="2258C4D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</w:tcPr>
          <w:p w14:paraId="4284BB3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72" w:type="dxa"/>
          </w:tcPr>
          <w:p w14:paraId="790EC7B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0FB4F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4" w:type="dxa"/>
          </w:tcPr>
          <w:p w14:paraId="409DE4F5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4656F9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1" w:type="dxa"/>
          </w:tcPr>
          <w:p w14:paraId="427591A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36158D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69" w:type="dxa"/>
          </w:tcPr>
          <w:p w14:paraId="3899C0D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7D86D8CE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9" w:type="dxa"/>
          </w:tcPr>
          <w:p w14:paraId="39385098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078B780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722492FF" w14:textId="7EA1DDA5" w:rsidR="0095473E" w:rsidRPr="00AB1762" w:rsidRDefault="00796827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14</w:t>
            </w:r>
            <w:r w:rsidR="00901F9D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238" w:type="dxa"/>
            <w:gridSpan w:val="2"/>
          </w:tcPr>
          <w:p w14:paraId="00283741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1DC5A68" w14:textId="17720FF3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</w:rPr>
            </w:pPr>
            <w:r w:rsidRPr="00796827">
              <w:rPr>
                <w:rFonts w:asciiTheme="majorBidi" w:hAnsiTheme="majorBidi" w:cstheme="majorBidi"/>
              </w:rPr>
              <w:t>13</w:t>
            </w:r>
            <w:r w:rsidR="0095473E" w:rsidRPr="00AB1762">
              <w:rPr>
                <w:rFonts w:asciiTheme="majorBidi" w:hAnsiTheme="majorBidi" w:cstheme="majorBidi"/>
              </w:rPr>
              <w:t>,</w:t>
            </w:r>
            <w:r w:rsidRPr="00796827">
              <w:rPr>
                <w:rFonts w:asciiTheme="majorBidi" w:hAnsiTheme="majorBidi" w:cstheme="majorBidi"/>
              </w:rPr>
              <w:t>426</w:t>
            </w:r>
          </w:p>
        </w:tc>
      </w:tr>
      <w:tr w:rsidR="0095473E" w:rsidRPr="00AB1762" w14:paraId="07B6A0D1" w14:textId="77777777" w:rsidTr="00BE476F">
        <w:tblPrEx>
          <w:tblLook w:val="01E0" w:firstRow="1" w:lastRow="1" w:firstColumn="1" w:lastColumn="1" w:noHBand="0" w:noVBand="0"/>
        </w:tblPrEx>
        <w:trPr>
          <w:gridAfter w:val="2"/>
          <w:wAfter w:w="43" w:type="dxa"/>
        </w:trPr>
        <w:tc>
          <w:tcPr>
            <w:tcW w:w="2425" w:type="dxa"/>
            <w:vAlign w:val="bottom"/>
          </w:tcPr>
          <w:p w14:paraId="6F0AD450" w14:textId="61886B2B" w:rsidR="0095473E" w:rsidRPr="00AB1762" w:rsidRDefault="0095473E" w:rsidP="0095473E">
            <w:pPr>
              <w:tabs>
                <w:tab w:val="left" w:pos="0"/>
              </w:tabs>
              <w:spacing w:line="240" w:lineRule="auto"/>
              <w:ind w:left="70" w:right="-200" w:hanging="177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E0472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0472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(ขาดทุน) </w:t>
            </w:r>
            <w:r w:rsidRPr="00AB176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</w:t>
            </w:r>
            <w:r w:rsidRPr="00AB1762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627" w:type="dxa"/>
          </w:tcPr>
          <w:p w14:paraId="0D8004D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47593F" w14:textId="77777777" w:rsidR="0095473E" w:rsidRPr="00AB1762" w:rsidRDefault="0095473E" w:rsidP="0095473E">
            <w:pPr>
              <w:tabs>
                <w:tab w:val="left" w:pos="160"/>
              </w:tabs>
              <w:spacing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569" w:type="dxa"/>
          </w:tcPr>
          <w:p w14:paraId="633779E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4BD58D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28" w:type="dxa"/>
          </w:tcPr>
          <w:p w14:paraId="124C7C2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B42EC2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37" w:type="dxa"/>
          </w:tcPr>
          <w:p w14:paraId="7169AEA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5D9EB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31" w:type="dxa"/>
          </w:tcPr>
          <w:p w14:paraId="689DF9B0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F80CBD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582" w:type="dxa"/>
          </w:tcPr>
          <w:p w14:paraId="5B1927C9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182FB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583" w:type="dxa"/>
          </w:tcPr>
          <w:p w14:paraId="0DEAAC2A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DB7B5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583" w:type="dxa"/>
          </w:tcPr>
          <w:p w14:paraId="45174EEF" w14:textId="77777777" w:rsidR="0095473E" w:rsidRPr="00AB1762" w:rsidRDefault="0095473E" w:rsidP="0095473E">
            <w:pPr>
              <w:tabs>
                <w:tab w:val="left" w:pos="37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</w:tcPr>
          <w:p w14:paraId="2A3C05C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11" w:type="dxa"/>
          </w:tcPr>
          <w:p w14:paraId="5BB5C2A2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8" w:type="dxa"/>
          </w:tcPr>
          <w:p w14:paraId="66F8B4EA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572" w:type="dxa"/>
          </w:tcPr>
          <w:p w14:paraId="6E415CB5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8E7494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64" w:type="dxa"/>
          </w:tcPr>
          <w:p w14:paraId="601B3019" w14:textId="77777777" w:rsidR="0095473E" w:rsidRPr="00AB1762" w:rsidRDefault="0095473E" w:rsidP="0095473E">
            <w:pPr>
              <w:tabs>
                <w:tab w:val="left" w:pos="110"/>
                <w:tab w:val="left" w:pos="3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E112339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61" w:type="dxa"/>
          </w:tcPr>
          <w:p w14:paraId="42810A03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69F9CB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69" w:type="dxa"/>
          </w:tcPr>
          <w:p w14:paraId="5BA0BF61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0DAD5F6" w14:textId="77777777" w:rsidR="0095473E" w:rsidRPr="00AB1762" w:rsidRDefault="0095473E" w:rsidP="0095473E">
            <w:pPr>
              <w:tabs>
                <w:tab w:val="left" w:pos="52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29" w:type="dxa"/>
          </w:tcPr>
          <w:p w14:paraId="264F2386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5128766" w14:textId="77777777" w:rsidR="0095473E" w:rsidRPr="00AB1762" w:rsidRDefault="0095473E" w:rsidP="0095473E">
            <w:pPr>
              <w:tabs>
                <w:tab w:val="left" w:pos="520"/>
                <w:tab w:val="decimal" w:pos="560"/>
              </w:tabs>
              <w:spacing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E124F9" w14:textId="17E40BC6" w:rsidR="0095473E" w:rsidRPr="00AB1762" w:rsidRDefault="00901F9D" w:rsidP="0095473E">
            <w:pPr>
              <w:tabs>
                <w:tab w:val="decimal" w:pos="459"/>
              </w:tabs>
              <w:spacing w:line="240" w:lineRule="auto"/>
              <w:ind w:left="-627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AB1762">
              <w:rPr>
                <w:rFonts w:asciiTheme="majorBidi" w:hAnsiTheme="majorBidi" w:cstheme="majorBidi"/>
                <w:b/>
                <w:bCs/>
              </w:rPr>
              <w:t>(</w:t>
            </w:r>
            <w:r w:rsidR="00796827" w:rsidRPr="00796827">
              <w:rPr>
                <w:rFonts w:asciiTheme="majorBidi" w:hAnsiTheme="majorBidi" w:cstheme="majorBidi"/>
                <w:b/>
                <w:bCs/>
              </w:rPr>
              <w:t>212</w:t>
            </w:r>
            <w:r w:rsidR="0018353F">
              <w:rPr>
                <w:rFonts w:asciiTheme="majorBidi" w:hAnsiTheme="majorBidi" w:cstheme="majorBidi"/>
                <w:b/>
                <w:bCs/>
              </w:rPr>
              <w:t>,</w:t>
            </w:r>
            <w:r w:rsidR="00796827" w:rsidRPr="00796827">
              <w:rPr>
                <w:rFonts w:asciiTheme="majorBidi" w:hAnsiTheme="majorBidi" w:cstheme="majorBidi"/>
                <w:b/>
                <w:bCs/>
              </w:rPr>
              <w:t>306</w:t>
            </w:r>
            <w:r w:rsidRPr="00AB176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8" w:type="dxa"/>
            <w:gridSpan w:val="2"/>
          </w:tcPr>
          <w:p w14:paraId="42546B41" w14:textId="77777777" w:rsidR="0095473E" w:rsidRPr="00AB1762" w:rsidRDefault="0095473E" w:rsidP="0095473E">
            <w:pPr>
              <w:tabs>
                <w:tab w:val="decimal" w:pos="420"/>
              </w:tabs>
              <w:spacing w:line="240" w:lineRule="auto"/>
              <w:ind w:left="-86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A36DC3" w14:textId="3F19111F" w:rsidR="0095473E" w:rsidRPr="00AB1762" w:rsidRDefault="00796827" w:rsidP="0095473E">
            <w:pPr>
              <w:tabs>
                <w:tab w:val="decimal" w:pos="420"/>
              </w:tabs>
              <w:spacing w:line="240" w:lineRule="auto"/>
              <w:ind w:left="-627" w:right="-10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827">
              <w:rPr>
                <w:rFonts w:asciiTheme="majorBidi" w:hAnsiTheme="majorBidi" w:cstheme="majorBidi"/>
                <w:b/>
                <w:bCs/>
              </w:rPr>
              <w:t>177</w:t>
            </w:r>
            <w:r w:rsidR="0095473E" w:rsidRPr="00AB1762">
              <w:rPr>
                <w:rFonts w:asciiTheme="majorBidi" w:hAnsiTheme="majorBidi" w:cstheme="majorBidi"/>
                <w:b/>
                <w:bCs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</w:rPr>
              <w:t>754</w:t>
            </w:r>
          </w:p>
        </w:tc>
      </w:tr>
    </w:tbl>
    <w:p w14:paraId="70D8D12F" w14:textId="77777777" w:rsidR="001B2CBB" w:rsidRPr="00BE69B5" w:rsidRDefault="001B2CBB" w:rsidP="001C394E">
      <w:pPr>
        <w:spacing w:line="240" w:lineRule="auto"/>
        <w:contextualSpacing/>
        <w:rPr>
          <w:rFonts w:ascii="Angsana New" w:hAnsi="Angsana New"/>
          <w:spacing w:val="4"/>
          <w:sz w:val="28"/>
          <w:szCs w:val="28"/>
          <w:cs/>
        </w:rPr>
      </w:pPr>
    </w:p>
    <w:p w14:paraId="0625F1FF" w14:textId="77777777" w:rsidR="001B2CBB" w:rsidRPr="00AB1762" w:rsidRDefault="001B2CBB">
      <w:pPr>
        <w:rPr>
          <w:rFonts w:ascii="Angsana New" w:hAnsi="Angsana New"/>
          <w:i/>
          <w:iCs/>
          <w:spacing w:val="4"/>
          <w:sz w:val="28"/>
          <w:szCs w:val="28"/>
          <w:cs/>
        </w:rPr>
      </w:pPr>
      <w:r w:rsidRPr="00AB1762">
        <w:rPr>
          <w:rFonts w:ascii="Angsana New" w:hAnsi="Angsana New"/>
          <w:i/>
          <w:iCs/>
          <w:spacing w:val="4"/>
          <w:sz w:val="28"/>
          <w:szCs w:val="28"/>
          <w:cs/>
        </w:rPr>
        <w:br w:type="page"/>
      </w:r>
    </w:p>
    <w:p w14:paraId="2A4A6A62" w14:textId="48DDF5A7" w:rsidR="001C394E" w:rsidRPr="00135A5F" w:rsidRDefault="001C394E" w:rsidP="001C394E">
      <w:pPr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135A5F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การจำแนกรายได้</w:t>
      </w:r>
    </w:p>
    <w:p w14:paraId="03DFEAA0" w14:textId="77777777" w:rsidR="001C394E" w:rsidRPr="00BE69B5" w:rsidRDefault="001C394E" w:rsidP="001C394E">
      <w:pPr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</w:p>
    <w:p w14:paraId="4038B85E" w14:textId="03D4CC41" w:rsidR="001C394E" w:rsidRPr="00135A5F" w:rsidRDefault="006F291E" w:rsidP="001C394E">
      <w:pPr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135A5F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1C394E" w:rsidRPr="00135A5F">
        <w:rPr>
          <w:rFonts w:ascii="Angsana New" w:hAnsi="Angsana New" w:hint="cs"/>
          <w:spacing w:val="4"/>
          <w:sz w:val="30"/>
          <w:szCs w:val="30"/>
          <w:cs/>
        </w:rPr>
        <w:t>มีเพียงส่วนงานภูมิศาสตร์ในประเทศไทยเท่านั้น</w:t>
      </w:r>
    </w:p>
    <w:p w14:paraId="5B05C97C" w14:textId="77777777" w:rsidR="001C394E" w:rsidRPr="00135A5F" w:rsidRDefault="001C394E" w:rsidP="001C394E">
      <w:pPr>
        <w:spacing w:line="240" w:lineRule="auto"/>
        <w:contextualSpacing/>
        <w:rPr>
          <w:rFonts w:asciiTheme="majorBidi" w:hAnsiTheme="majorBidi" w:cstheme="majorBidi"/>
          <w:spacing w:val="4"/>
          <w:sz w:val="30"/>
          <w:szCs w:val="30"/>
        </w:rPr>
      </w:pPr>
    </w:p>
    <w:p w14:paraId="080F8400" w14:textId="77777777" w:rsidR="001C394E" w:rsidRPr="00135A5F" w:rsidRDefault="001C394E" w:rsidP="001C394E">
      <w:pPr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135A5F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5647A155" w14:textId="77777777" w:rsidR="001C394E" w:rsidRPr="0076409A" w:rsidRDefault="001C394E" w:rsidP="003E1A0F">
      <w:pPr>
        <w:spacing w:line="240" w:lineRule="auto"/>
        <w:contextualSpacing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628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36"/>
        <w:gridCol w:w="35"/>
        <w:gridCol w:w="720"/>
      </w:tblGrid>
      <w:tr w:rsidR="001C394E" w:rsidRPr="00AB1762" w14:paraId="3387205B" w14:textId="77777777" w:rsidTr="00010D39">
        <w:tc>
          <w:tcPr>
            <w:tcW w:w="2070" w:type="dxa"/>
            <w:vAlign w:val="bottom"/>
          </w:tcPr>
          <w:p w14:paraId="15050F9A" w14:textId="77777777" w:rsidR="001C394E" w:rsidRPr="00AB1762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E3432A0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1C394E" w:rsidRPr="00AB1762" w14:paraId="7B2ECA46" w14:textId="77777777" w:rsidTr="00010D39">
        <w:tc>
          <w:tcPr>
            <w:tcW w:w="2070" w:type="dxa"/>
            <w:vAlign w:val="bottom"/>
          </w:tcPr>
          <w:p w14:paraId="61F12331" w14:textId="77777777" w:rsidR="001C394E" w:rsidRPr="00AB1762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ADFEA5C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ส่วนงานที่รายงาน</w:t>
            </w:r>
          </w:p>
        </w:tc>
      </w:tr>
      <w:tr w:rsidR="001C394E" w:rsidRPr="00AB1762" w14:paraId="50B0323C" w14:textId="77777777" w:rsidTr="00010D39">
        <w:tc>
          <w:tcPr>
            <w:tcW w:w="2070" w:type="dxa"/>
            <w:vAlign w:val="bottom"/>
          </w:tcPr>
          <w:p w14:paraId="4D12CD33" w14:textId="77777777" w:rsidR="001C394E" w:rsidRPr="00AB1762" w:rsidRDefault="001C394E" w:rsidP="00010D39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6556FB69" w14:textId="77851213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 xml:space="preserve">ส่วนงานที่ </w:t>
            </w:r>
            <w:r w:rsidR="00796827" w:rsidRPr="00796827">
              <w:rPr>
                <w:rFonts w:ascii="Angsana New" w:hAnsi="Angsana New"/>
                <w:b/>
                <w:bCs/>
                <w:lang w:eastAsia="en-GB"/>
              </w:rPr>
              <w:t>1</w:t>
            </w:r>
          </w:p>
        </w:tc>
        <w:tc>
          <w:tcPr>
            <w:tcW w:w="270" w:type="dxa"/>
          </w:tcPr>
          <w:p w14:paraId="54F7DBD6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43B981C6" w14:textId="346B6F54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 xml:space="preserve">ส่วนงานที่ </w:t>
            </w:r>
            <w:r w:rsidR="00796827" w:rsidRPr="00796827">
              <w:rPr>
                <w:rFonts w:ascii="Angsana New" w:hAnsi="Angsana New"/>
                <w:b/>
                <w:bCs/>
                <w:lang w:eastAsia="en-GB"/>
              </w:rPr>
              <w:t>2</w:t>
            </w:r>
          </w:p>
        </w:tc>
        <w:tc>
          <w:tcPr>
            <w:tcW w:w="270" w:type="dxa"/>
          </w:tcPr>
          <w:p w14:paraId="3EB46B63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2A88825E" w14:textId="08C8DB73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 xml:space="preserve">ส่วนงานที่ </w:t>
            </w:r>
            <w:r w:rsidR="00796827" w:rsidRPr="00796827">
              <w:rPr>
                <w:rFonts w:ascii="Angsana New" w:hAnsi="Angsana New"/>
                <w:b/>
                <w:bCs/>
                <w:lang w:eastAsia="en-GB"/>
              </w:rPr>
              <w:t>3</w:t>
            </w:r>
          </w:p>
        </w:tc>
        <w:tc>
          <w:tcPr>
            <w:tcW w:w="236" w:type="dxa"/>
          </w:tcPr>
          <w:p w14:paraId="51FE1BFA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1C8418C5" w14:textId="49C4E892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 xml:space="preserve">ส่วนงานที่ </w:t>
            </w:r>
            <w:r w:rsidR="00796827" w:rsidRPr="00796827">
              <w:rPr>
                <w:rFonts w:ascii="Angsana New" w:hAnsi="Angsana New"/>
                <w:b/>
                <w:bCs/>
                <w:lang w:eastAsia="en-GB"/>
              </w:rPr>
              <w:t>4</w:t>
            </w:r>
          </w:p>
        </w:tc>
        <w:tc>
          <w:tcPr>
            <w:tcW w:w="236" w:type="dxa"/>
          </w:tcPr>
          <w:p w14:paraId="12B6F3F8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FBA1FA1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  <w:r w:rsidRPr="00AB1762">
              <w:rPr>
                <w:rFonts w:ascii="Angsana New" w:hAnsi="Angsana New" w:hint="cs"/>
                <w:b/>
                <w:bCs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725C0F3E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50C1C0B9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 w:hint="cs"/>
                <w:b/>
                <w:bCs/>
                <w:cs/>
                <w:lang w:eastAsia="en-GB"/>
              </w:rPr>
              <w:t>ส่วนงานอื่น</w:t>
            </w:r>
            <w:r w:rsidRPr="00AB1762">
              <w:rPr>
                <w:rFonts w:ascii="Angsana New" w:hAnsi="Angsana New"/>
                <w:b/>
                <w:bCs/>
                <w:lang w:eastAsia="en-GB"/>
              </w:rPr>
              <w:t xml:space="preserve"> </w:t>
            </w:r>
            <w:r w:rsidRPr="00AB1762">
              <w:rPr>
                <w:rFonts w:ascii="Angsana New" w:hAnsi="Angsana New" w:hint="cs"/>
                <w:b/>
                <w:bCs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340B5525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31CE4169" w14:textId="77777777" w:rsidR="001C394E" w:rsidRPr="00AB1762" w:rsidRDefault="001C394E" w:rsidP="00010D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รวม</w:t>
            </w:r>
          </w:p>
        </w:tc>
      </w:tr>
      <w:tr w:rsidR="002D6913" w:rsidRPr="00AB1762" w14:paraId="385BF39C" w14:textId="77777777" w:rsidTr="00010D39">
        <w:tc>
          <w:tcPr>
            <w:tcW w:w="2070" w:type="dxa"/>
            <w:vAlign w:val="bottom"/>
            <w:hideMark/>
          </w:tcPr>
          <w:p w14:paraId="6D147DD3" w14:textId="7C742288" w:rsidR="002D6913" w:rsidRPr="00AB1762" w:rsidRDefault="002D6913" w:rsidP="002D6913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cs/>
                <w:lang w:eastAsia="en-GB"/>
              </w:rPr>
            </w:pP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  <w:t>สำหรับ</w:t>
            </w:r>
            <w:r w:rsidRPr="00AB17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  <w:lang w:val="en-GB"/>
              </w:rPr>
              <w:t>ปี</w:t>
            </w: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  <w:t xml:space="preserve">สิ้นสุดวันที่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31</w:t>
            </w:r>
            <w:r w:rsidRPr="00AB17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  <w:t xml:space="preserve"> </w:t>
            </w:r>
            <w:r w:rsidRPr="00AB17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628" w:type="dxa"/>
          </w:tcPr>
          <w:p w14:paraId="1FE8E8E5" w14:textId="434AC116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47" w:type="dxa"/>
          </w:tcPr>
          <w:p w14:paraId="453B5AFA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</w:tcPr>
          <w:p w14:paraId="4A1BFF40" w14:textId="56244303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70" w:type="dxa"/>
          </w:tcPr>
          <w:p w14:paraId="2F1C29AB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</w:tcPr>
          <w:p w14:paraId="0D156E72" w14:textId="585B1235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73" w:type="dxa"/>
          </w:tcPr>
          <w:p w14:paraId="0A3AD273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</w:tcPr>
          <w:p w14:paraId="0AC8B75B" w14:textId="44F2B0FE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70" w:type="dxa"/>
          </w:tcPr>
          <w:p w14:paraId="512EDAF9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</w:tcPr>
          <w:p w14:paraId="6D2854A9" w14:textId="14B0272F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42" w:type="dxa"/>
          </w:tcPr>
          <w:p w14:paraId="3F44D4D3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</w:tcPr>
          <w:p w14:paraId="3E0D3ACA" w14:textId="2A704DE2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1C9535DF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77E3ECD9" w14:textId="43175DD8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7E022648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A2856CA" w14:textId="41B9720D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5896640A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444577AE" w14:textId="006F8A08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70" w:type="dxa"/>
          </w:tcPr>
          <w:p w14:paraId="380D182A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F1DE742" w14:textId="010A7732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193DC0DF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7C1A2CDF" w14:textId="24F27297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76" w:type="dxa"/>
          </w:tcPr>
          <w:p w14:paraId="133860EC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</w:tcPr>
          <w:p w14:paraId="7742531C" w14:textId="1021BF54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  <w:tc>
          <w:tcPr>
            <w:tcW w:w="236" w:type="dxa"/>
          </w:tcPr>
          <w:p w14:paraId="467B50AF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</w:tcPr>
          <w:p w14:paraId="54647DCD" w14:textId="440C3321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2E3B0CD9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5" w:type="dxa"/>
            <w:gridSpan w:val="2"/>
          </w:tcPr>
          <w:p w14:paraId="0ABAB91B" w14:textId="121C8AC8" w:rsidR="002D6913" w:rsidRPr="00AB1762" w:rsidRDefault="00796827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</w:tr>
      <w:tr w:rsidR="002D6913" w:rsidRPr="00AB1762" w14:paraId="6D4E3733" w14:textId="77777777" w:rsidTr="00010D39">
        <w:trPr>
          <w:trHeight w:val="171"/>
        </w:trPr>
        <w:tc>
          <w:tcPr>
            <w:tcW w:w="2070" w:type="dxa"/>
            <w:vAlign w:val="bottom"/>
          </w:tcPr>
          <w:p w14:paraId="3A9D875B" w14:textId="77777777" w:rsidR="002D6913" w:rsidRPr="00AB1762" w:rsidRDefault="002D6913" w:rsidP="002D691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GB"/>
              </w:rPr>
            </w:pPr>
          </w:p>
        </w:tc>
        <w:tc>
          <w:tcPr>
            <w:tcW w:w="13500" w:type="dxa"/>
            <w:gridSpan w:val="28"/>
          </w:tcPr>
          <w:p w14:paraId="485E862D" w14:textId="77777777" w:rsidR="002D6913" w:rsidRPr="00AB1762" w:rsidRDefault="002D6913" w:rsidP="002D6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lang w:eastAsia="en-GB"/>
              </w:rPr>
            </w:pPr>
            <w:r w:rsidRPr="00AB1762">
              <w:rPr>
                <w:rFonts w:ascii="Angsana New" w:hAnsi="Angsana New" w:hint="cs"/>
                <w:i/>
                <w:iCs/>
                <w:cs/>
                <w:lang w:eastAsia="en-GB"/>
              </w:rPr>
              <w:t>(พันบาท)</w:t>
            </w:r>
          </w:p>
        </w:tc>
      </w:tr>
      <w:tr w:rsidR="002D6913" w:rsidRPr="00AB1762" w14:paraId="4F6D95B4" w14:textId="77777777" w:rsidTr="00010D39">
        <w:tc>
          <w:tcPr>
            <w:tcW w:w="2070" w:type="dxa"/>
          </w:tcPr>
          <w:p w14:paraId="6CA88AF9" w14:textId="77777777" w:rsidR="002D6913" w:rsidRPr="00AB1762" w:rsidRDefault="002D6913" w:rsidP="002D6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Cs w:val="18"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szCs w:val="1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8" w:type="dxa"/>
            <w:vAlign w:val="bottom"/>
          </w:tcPr>
          <w:p w14:paraId="18E85E95" w14:textId="77777777" w:rsidR="002D6913" w:rsidRPr="00AB1762" w:rsidRDefault="002D6913" w:rsidP="002D6913">
            <w:pPr>
              <w:pStyle w:val="BodyText"/>
              <w:tabs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258131CD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8605DBC" w14:textId="77777777" w:rsidR="002D6913" w:rsidRPr="00AB1762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F8F473" w14:textId="77777777" w:rsidR="002D6913" w:rsidRPr="00AB1762" w:rsidRDefault="002D6913" w:rsidP="002D6913">
            <w:pPr>
              <w:pStyle w:val="NoSpacing"/>
              <w:ind w:left="-470" w:right="-2090"/>
              <w:jc w:val="center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10C6C2FC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43303E8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2429A443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8F7508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68993D0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6F87F95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36435BFC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2C98E7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6F2C543" w14:textId="77777777" w:rsidR="002D6913" w:rsidRPr="00AB1762" w:rsidRDefault="002D6913" w:rsidP="002D6913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A867209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2D17CD1" w14:textId="77777777" w:rsidR="002D6913" w:rsidRPr="00AB1762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</w:tcPr>
          <w:p w14:paraId="29AE2496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8BE4CFC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0" w:type="dxa"/>
          </w:tcPr>
          <w:p w14:paraId="579C25C1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C613E86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A85340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98E9D69" w14:textId="77777777" w:rsidR="002D6913" w:rsidRPr="00AB1762" w:rsidRDefault="002D6913" w:rsidP="002D6913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F3992D8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EC3502B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5E76A72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9EB75AC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90E34A7" w14:textId="77777777" w:rsidR="002D6913" w:rsidRPr="00AB1762" w:rsidRDefault="002D6913" w:rsidP="002D6913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106DD89" w14:textId="77777777" w:rsidR="002D6913" w:rsidRPr="00AB1762" w:rsidRDefault="002D6913" w:rsidP="002D6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Cs w:val="18"/>
                <w:lang w:eastAsia="en-GB"/>
              </w:rPr>
            </w:pPr>
          </w:p>
        </w:tc>
      </w:tr>
      <w:tr w:rsidR="00587C91" w:rsidRPr="00AB1762" w14:paraId="68A8FDC0" w14:textId="77777777" w:rsidTr="00010D39">
        <w:tc>
          <w:tcPr>
            <w:tcW w:w="2070" w:type="dxa"/>
          </w:tcPr>
          <w:p w14:paraId="3A14F86D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628" w:type="dxa"/>
          </w:tcPr>
          <w:p w14:paraId="518B45DD" w14:textId="79B6A3B3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598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930</w:t>
            </w:r>
          </w:p>
        </w:tc>
        <w:tc>
          <w:tcPr>
            <w:tcW w:w="247" w:type="dxa"/>
            <w:vAlign w:val="bottom"/>
          </w:tcPr>
          <w:p w14:paraId="67040813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20B6A41C" w14:textId="12B799BF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600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131</w:t>
            </w:r>
          </w:p>
        </w:tc>
        <w:tc>
          <w:tcPr>
            <w:tcW w:w="270" w:type="dxa"/>
            <w:vAlign w:val="bottom"/>
          </w:tcPr>
          <w:p w14:paraId="19C28C88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57960663" w14:textId="0FF2EE09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17FDAA8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10F43EF1" w14:textId="28E5B682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F6A36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13A581C" w14:textId="1EE2CF94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652F061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46DC9AA5" w14:textId="754AEFB2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8258AE1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34D9288" w14:textId="6F62021D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1FB5F79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38A665F" w14:textId="7DE9D9C2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0F8613F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5B7F5B2" w14:textId="11DDD21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598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930</w:t>
            </w:r>
          </w:p>
        </w:tc>
        <w:tc>
          <w:tcPr>
            <w:tcW w:w="270" w:type="dxa"/>
          </w:tcPr>
          <w:p w14:paraId="1D596BC8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0A88A164" w14:textId="01984E07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600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131</w:t>
            </w:r>
          </w:p>
        </w:tc>
        <w:tc>
          <w:tcPr>
            <w:tcW w:w="236" w:type="dxa"/>
            <w:vAlign w:val="bottom"/>
          </w:tcPr>
          <w:p w14:paraId="36A4229D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1D0BE18" w14:textId="66740F42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50198F7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7FA2700B" w14:textId="4D3FC923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B15AB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4FF12C84" w14:textId="0793E9D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598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930</w:t>
            </w:r>
          </w:p>
        </w:tc>
        <w:tc>
          <w:tcPr>
            <w:tcW w:w="271" w:type="dxa"/>
            <w:gridSpan w:val="2"/>
            <w:vAlign w:val="bottom"/>
          </w:tcPr>
          <w:p w14:paraId="72459339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722DF8A6" w14:textId="5F21BF31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600</w:t>
            </w:r>
            <w:r w:rsidR="00587C91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131</w:t>
            </w:r>
          </w:p>
        </w:tc>
      </w:tr>
      <w:tr w:rsidR="00587C91" w:rsidRPr="00AB1762" w14:paraId="425271C0" w14:textId="77777777" w:rsidTr="00CB7129">
        <w:tc>
          <w:tcPr>
            <w:tcW w:w="2070" w:type="dxa"/>
          </w:tcPr>
          <w:p w14:paraId="2C24B4C4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>บริการอัด</w:t>
            </w: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ก๊าซธรรมชาติ</w:t>
            </w: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 xml:space="preserve"> </w:t>
            </w:r>
            <w:r w:rsidRPr="00AB1762">
              <w:rPr>
                <w:rFonts w:asciiTheme="majorBidi" w:hAnsiTheme="majorBidi"/>
                <w:szCs w:val="18"/>
                <w:lang w:eastAsia="en-GB"/>
              </w:rPr>
              <w:t>(PMS)</w:t>
            </w:r>
          </w:p>
        </w:tc>
        <w:tc>
          <w:tcPr>
            <w:tcW w:w="628" w:type="dxa"/>
          </w:tcPr>
          <w:p w14:paraId="17377BC7" w14:textId="0FE3CD7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171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202</w:t>
            </w:r>
          </w:p>
        </w:tc>
        <w:tc>
          <w:tcPr>
            <w:tcW w:w="247" w:type="dxa"/>
          </w:tcPr>
          <w:p w14:paraId="46943A17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3F85520E" w14:textId="2A091EE5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216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209</w:t>
            </w:r>
          </w:p>
        </w:tc>
        <w:tc>
          <w:tcPr>
            <w:tcW w:w="270" w:type="dxa"/>
          </w:tcPr>
          <w:p w14:paraId="78A9CAC9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24D569D9" w14:textId="75A28E95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273" w:type="dxa"/>
          </w:tcPr>
          <w:p w14:paraId="2A4A61CE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0296E99E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0" w:type="dxa"/>
          </w:tcPr>
          <w:p w14:paraId="728CF457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4869250" w14:textId="7E422852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59A7D669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16D961B3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2C85C48E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2D23BBA" w14:textId="1DF7FB10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764A14A0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30637F6" w14:textId="22AF1B95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709D9954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691017DC" w14:textId="447775AB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171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202</w:t>
            </w:r>
          </w:p>
        </w:tc>
        <w:tc>
          <w:tcPr>
            <w:tcW w:w="270" w:type="dxa"/>
          </w:tcPr>
          <w:p w14:paraId="297045F0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337DB0F" w14:textId="18BBFEC6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216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209</w:t>
            </w:r>
          </w:p>
        </w:tc>
        <w:tc>
          <w:tcPr>
            <w:tcW w:w="236" w:type="dxa"/>
          </w:tcPr>
          <w:p w14:paraId="20DBA43F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538B78A" w14:textId="0D7A3637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0BE5FAE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10D66A19" w14:textId="5645BC2E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0CB10B31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7F06FC90" w14:textId="6AB2738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171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202</w:t>
            </w:r>
          </w:p>
        </w:tc>
        <w:tc>
          <w:tcPr>
            <w:tcW w:w="271" w:type="dxa"/>
            <w:gridSpan w:val="2"/>
          </w:tcPr>
          <w:p w14:paraId="4A140F2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7E9557B3" w14:textId="7B6ADC12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216</w:t>
            </w:r>
            <w:r w:rsidR="00587C91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209</w:t>
            </w:r>
          </w:p>
        </w:tc>
      </w:tr>
      <w:tr w:rsidR="00587C91" w:rsidRPr="00AB1762" w14:paraId="25EEED36" w14:textId="77777777" w:rsidTr="00CB7129">
        <w:tc>
          <w:tcPr>
            <w:tcW w:w="2070" w:type="dxa"/>
          </w:tcPr>
          <w:p w14:paraId="099E05C0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628" w:type="dxa"/>
          </w:tcPr>
          <w:p w14:paraId="0E4F4549" w14:textId="339BB0C5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106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54</w:t>
            </w:r>
            <w:r w:rsidRPr="00796827">
              <w:rPr>
                <w:rFonts w:ascii="Angsana New" w:hAnsi="Angsana New" w:hint="cs"/>
                <w:lang w:eastAsia="en-GB"/>
              </w:rPr>
              <w:t>9</w:t>
            </w:r>
          </w:p>
        </w:tc>
        <w:tc>
          <w:tcPr>
            <w:tcW w:w="247" w:type="dxa"/>
          </w:tcPr>
          <w:p w14:paraId="1221AD48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310159A1" w14:textId="3D34F0B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134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786</w:t>
            </w:r>
          </w:p>
        </w:tc>
        <w:tc>
          <w:tcPr>
            <w:tcW w:w="270" w:type="dxa"/>
          </w:tcPr>
          <w:p w14:paraId="1BD8515A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54B5B7B2" w14:textId="7844D69F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273" w:type="dxa"/>
          </w:tcPr>
          <w:p w14:paraId="5A5504E0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0AA8DDB8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0" w:type="dxa"/>
          </w:tcPr>
          <w:p w14:paraId="0B4E953E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60C0243E" w14:textId="4B11BD89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463B4B9E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6BD0D838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4603C4CB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9A181AE" w14:textId="4D675746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63F8B33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6FF6DD6" w14:textId="5207E1D5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2025A16E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EAEC802" w14:textId="0AC22F35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106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549</w:t>
            </w:r>
          </w:p>
        </w:tc>
        <w:tc>
          <w:tcPr>
            <w:tcW w:w="270" w:type="dxa"/>
          </w:tcPr>
          <w:p w14:paraId="723BE6C4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F10D892" w14:textId="390CC815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134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786</w:t>
            </w:r>
          </w:p>
        </w:tc>
        <w:tc>
          <w:tcPr>
            <w:tcW w:w="236" w:type="dxa"/>
          </w:tcPr>
          <w:p w14:paraId="4451647B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01889DE0" w14:textId="247E8A4A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711D5005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0C93D21F" w14:textId="5BB578E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1DF0A97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34A2B2B2" w14:textId="601F2A24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106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54</w:t>
            </w:r>
            <w:r w:rsidRPr="00796827">
              <w:rPr>
                <w:rFonts w:ascii="Angsana New" w:hAnsi="Angsana New" w:hint="cs"/>
                <w:lang w:eastAsia="en-GB"/>
              </w:rPr>
              <w:t>9</w:t>
            </w:r>
          </w:p>
        </w:tc>
        <w:tc>
          <w:tcPr>
            <w:tcW w:w="271" w:type="dxa"/>
            <w:gridSpan w:val="2"/>
          </w:tcPr>
          <w:p w14:paraId="60AE166D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119F438B" w14:textId="42E3D37B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134</w:t>
            </w:r>
            <w:r w:rsidR="00587C91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786</w:t>
            </w:r>
          </w:p>
        </w:tc>
      </w:tr>
      <w:tr w:rsidR="00587C91" w:rsidRPr="00AB1762" w14:paraId="4C85B9CA" w14:textId="77777777" w:rsidTr="00CB7129">
        <w:tc>
          <w:tcPr>
            <w:tcW w:w="2070" w:type="dxa"/>
          </w:tcPr>
          <w:p w14:paraId="39668384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628" w:type="dxa"/>
          </w:tcPr>
          <w:p w14:paraId="2CD04276" w14:textId="30F70717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25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027</w:t>
            </w:r>
          </w:p>
        </w:tc>
        <w:tc>
          <w:tcPr>
            <w:tcW w:w="247" w:type="dxa"/>
            <w:vAlign w:val="bottom"/>
          </w:tcPr>
          <w:p w14:paraId="4C9264B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272F5F28" w14:textId="4C20B5E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36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300</w:t>
            </w:r>
          </w:p>
        </w:tc>
        <w:tc>
          <w:tcPr>
            <w:tcW w:w="270" w:type="dxa"/>
            <w:vAlign w:val="bottom"/>
          </w:tcPr>
          <w:p w14:paraId="5F6259B8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5B18E007" w14:textId="7997E559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 w:hint="cs"/>
                <w:lang w:eastAsia="en-GB"/>
              </w:rPr>
              <w:t>15</w:t>
            </w:r>
            <w:r w:rsidR="0006637E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 w:hint="cs"/>
                <w:lang w:eastAsia="en-GB"/>
              </w:rPr>
              <w:t>920</w:t>
            </w:r>
          </w:p>
        </w:tc>
        <w:tc>
          <w:tcPr>
            <w:tcW w:w="273" w:type="dxa"/>
            <w:vAlign w:val="bottom"/>
          </w:tcPr>
          <w:p w14:paraId="645753DE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05395800" w14:textId="3EE9D872" w:rsidR="00587C91" w:rsidRPr="00AB1762" w:rsidRDefault="00796827" w:rsidP="00AE311B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72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786</w:t>
            </w:r>
          </w:p>
        </w:tc>
        <w:tc>
          <w:tcPr>
            <w:tcW w:w="270" w:type="dxa"/>
            <w:vAlign w:val="bottom"/>
          </w:tcPr>
          <w:p w14:paraId="03F19E24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674C9003" w14:textId="02A11268" w:rsidR="00587C91" w:rsidRPr="00AB1762" w:rsidRDefault="00884A44" w:rsidP="00066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F3DA11F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7A5B20E3" w14:textId="4FFED03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93</w:t>
            </w:r>
          </w:p>
        </w:tc>
        <w:tc>
          <w:tcPr>
            <w:tcW w:w="236" w:type="dxa"/>
            <w:vAlign w:val="bottom"/>
          </w:tcPr>
          <w:p w14:paraId="1509A3C5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DDC876C" w14:textId="108BF6B1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043FF53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4BA6B266" w14:textId="3928416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5516C314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6546BE30" w14:textId="45E06EA2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40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947</w:t>
            </w:r>
          </w:p>
        </w:tc>
        <w:tc>
          <w:tcPr>
            <w:tcW w:w="270" w:type="dxa"/>
          </w:tcPr>
          <w:p w14:paraId="65FB352A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1338484" w14:textId="0BBB52FF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109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179</w:t>
            </w:r>
          </w:p>
        </w:tc>
        <w:tc>
          <w:tcPr>
            <w:tcW w:w="236" w:type="dxa"/>
            <w:vAlign w:val="bottom"/>
          </w:tcPr>
          <w:p w14:paraId="606FAA3F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6E31B1D" w14:textId="258BF61A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4193F469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641447EB" w14:textId="0BF9E212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917F229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26B20F66" w14:textId="3B3A0A96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40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947</w:t>
            </w:r>
          </w:p>
        </w:tc>
        <w:tc>
          <w:tcPr>
            <w:tcW w:w="271" w:type="dxa"/>
            <w:gridSpan w:val="2"/>
            <w:vAlign w:val="bottom"/>
          </w:tcPr>
          <w:p w14:paraId="18058350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68B63F0" w14:textId="493C513B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109</w:t>
            </w:r>
            <w:r w:rsidR="00587C91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179</w:t>
            </w:r>
          </w:p>
        </w:tc>
      </w:tr>
      <w:tr w:rsidR="00587C91" w:rsidRPr="00AB1762" w14:paraId="4B22840A" w14:textId="77777777" w:rsidTr="00CB7129">
        <w:tc>
          <w:tcPr>
            <w:tcW w:w="2070" w:type="dxa"/>
          </w:tcPr>
          <w:p w14:paraId="390EA384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ขนส่ง</w:t>
            </w:r>
          </w:p>
        </w:tc>
        <w:tc>
          <w:tcPr>
            <w:tcW w:w="628" w:type="dxa"/>
          </w:tcPr>
          <w:p w14:paraId="01A3BE6C" w14:textId="2358B05B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47" w:type="dxa"/>
          </w:tcPr>
          <w:p w14:paraId="01CCE2F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2C2B09C0" w14:textId="7F129F3A" w:rsidR="00587C91" w:rsidRPr="00AB1762" w:rsidRDefault="00587C91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0A21D3B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4EC2FCB0" w14:textId="18D7B6B7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273" w:type="dxa"/>
          </w:tcPr>
          <w:p w14:paraId="2964C3CB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19B8086F" w14:textId="76B0C438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0" w:type="dxa"/>
          </w:tcPr>
          <w:p w14:paraId="44283AF4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566A780F" w14:textId="784BC6E4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4D8CB3F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29E1B0E7" w14:textId="6419E4B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524C460A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327C958" w14:textId="2491D0A2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367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197</w:t>
            </w:r>
          </w:p>
        </w:tc>
        <w:tc>
          <w:tcPr>
            <w:tcW w:w="236" w:type="dxa"/>
          </w:tcPr>
          <w:p w14:paraId="38641B66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37BD724" w14:textId="19DECAA4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231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278</w:t>
            </w:r>
          </w:p>
        </w:tc>
        <w:tc>
          <w:tcPr>
            <w:tcW w:w="236" w:type="dxa"/>
          </w:tcPr>
          <w:p w14:paraId="70F97E08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2E64DFC9" w14:textId="05AFDC27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367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197</w:t>
            </w:r>
          </w:p>
        </w:tc>
        <w:tc>
          <w:tcPr>
            <w:tcW w:w="270" w:type="dxa"/>
          </w:tcPr>
          <w:p w14:paraId="6EE9E4A1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DF4E0B0" w14:textId="0123F069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231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278</w:t>
            </w:r>
          </w:p>
        </w:tc>
        <w:tc>
          <w:tcPr>
            <w:tcW w:w="236" w:type="dxa"/>
          </w:tcPr>
          <w:p w14:paraId="565C7E80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56DE80A" w14:textId="056D0649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546BA4EB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40A2AAAE" w14:textId="3C962B71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3B7AB0D9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6CDF544A" w14:textId="208E176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367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197</w:t>
            </w:r>
          </w:p>
        </w:tc>
        <w:tc>
          <w:tcPr>
            <w:tcW w:w="271" w:type="dxa"/>
            <w:gridSpan w:val="2"/>
          </w:tcPr>
          <w:p w14:paraId="4EB18475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0B3353CD" w14:textId="279FE7DD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231</w:t>
            </w:r>
            <w:r w:rsidR="00587C91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278</w:t>
            </w:r>
          </w:p>
        </w:tc>
      </w:tr>
      <w:tr w:rsidR="00587C91" w:rsidRPr="00AB1762" w14:paraId="178DDE13" w14:textId="77777777" w:rsidTr="00CB7129">
        <w:tc>
          <w:tcPr>
            <w:tcW w:w="2070" w:type="dxa"/>
          </w:tcPr>
          <w:p w14:paraId="24B66E6E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ซ่อมแซมและบำรุงรักษารถ</w:t>
            </w: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 xml:space="preserve">เมล์ </w:t>
            </w:r>
            <w:r w:rsidRPr="00AB1762">
              <w:rPr>
                <w:rFonts w:asciiTheme="majorBidi" w:hAnsiTheme="majorBidi"/>
                <w:szCs w:val="18"/>
                <w:lang w:eastAsia="en-GB"/>
              </w:rPr>
              <w:t>NGV</w:t>
            </w:r>
          </w:p>
        </w:tc>
        <w:tc>
          <w:tcPr>
            <w:tcW w:w="628" w:type="dxa"/>
          </w:tcPr>
          <w:p w14:paraId="05B74489" w14:textId="1C725273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47" w:type="dxa"/>
          </w:tcPr>
          <w:p w14:paraId="62CCF5B0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6BFA4A6F" w14:textId="52263D3F" w:rsidR="00587C91" w:rsidRPr="00AB1762" w:rsidRDefault="00587C91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7C067AEF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1FA71159" w14:textId="5438EAEC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 w:hint="cs"/>
                <w:lang w:eastAsia="en-GB"/>
              </w:rPr>
              <w:t>19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397</w:t>
            </w:r>
          </w:p>
        </w:tc>
        <w:tc>
          <w:tcPr>
            <w:tcW w:w="273" w:type="dxa"/>
          </w:tcPr>
          <w:p w14:paraId="675133CF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313D7A0C" w14:textId="1EAAAEC4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82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888</w:t>
            </w:r>
          </w:p>
        </w:tc>
        <w:tc>
          <w:tcPr>
            <w:tcW w:w="270" w:type="dxa"/>
          </w:tcPr>
          <w:p w14:paraId="1E7FDCC7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A457D89" w14:textId="0E1A11FE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46EDAFEF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27834263" w14:textId="4772AEAE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71968C48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7908877" w14:textId="1CDE4FE5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3ECFFCB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4C1E0CBC" w14:textId="3B082530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37DB5A7E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52B7793" w14:textId="0F44E271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19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397</w:t>
            </w:r>
          </w:p>
        </w:tc>
        <w:tc>
          <w:tcPr>
            <w:tcW w:w="270" w:type="dxa"/>
          </w:tcPr>
          <w:p w14:paraId="1F97408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089289AE" w14:textId="05572346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82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888</w:t>
            </w:r>
          </w:p>
        </w:tc>
        <w:tc>
          <w:tcPr>
            <w:tcW w:w="236" w:type="dxa"/>
          </w:tcPr>
          <w:p w14:paraId="78B89281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5BD944D7" w14:textId="4296D2E5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3932CE30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6D1CD85C" w14:textId="63719D5B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06A521D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08109FB6" w14:textId="00A185E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19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397</w:t>
            </w:r>
          </w:p>
        </w:tc>
        <w:tc>
          <w:tcPr>
            <w:tcW w:w="271" w:type="dxa"/>
            <w:gridSpan w:val="2"/>
          </w:tcPr>
          <w:p w14:paraId="00CBB1B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216E17A5" w14:textId="0D995DF8" w:rsidR="00587C91" w:rsidRPr="00AB1762" w:rsidRDefault="00796827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82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888</w:t>
            </w:r>
          </w:p>
        </w:tc>
      </w:tr>
      <w:tr w:rsidR="00587C91" w:rsidRPr="00AB1762" w14:paraId="3B46D23B" w14:textId="77777777" w:rsidTr="00CB7129">
        <w:tc>
          <w:tcPr>
            <w:tcW w:w="2070" w:type="dxa"/>
          </w:tcPr>
          <w:p w14:paraId="59773D4C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/>
                <w:szCs w:val="18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628" w:type="dxa"/>
          </w:tcPr>
          <w:p w14:paraId="4E777955" w14:textId="68D1D2E0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47" w:type="dxa"/>
          </w:tcPr>
          <w:p w14:paraId="587691D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57C698E9" w14:textId="7E58233B" w:rsidR="00587C91" w:rsidRPr="00AB1762" w:rsidRDefault="00587C91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78E50360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04BF66D3" w14:textId="4D595232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3DD86453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318D9C6B" w14:textId="369F7D2F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0" w:type="dxa"/>
          </w:tcPr>
          <w:p w14:paraId="20B68DAA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16656F9A" w14:textId="1F90A186" w:rsidR="00587C91" w:rsidRPr="00AB1762" w:rsidRDefault="00796827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11</w:t>
            </w:r>
            <w:r w:rsidRPr="00796827">
              <w:rPr>
                <w:rFonts w:ascii="Angsana New" w:hAnsi="Angsana New" w:hint="cs"/>
                <w:lang w:eastAsia="en-GB"/>
              </w:rPr>
              <w:t>0</w:t>
            </w:r>
            <w:r w:rsidR="00297A6F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926</w:t>
            </w:r>
          </w:p>
        </w:tc>
        <w:tc>
          <w:tcPr>
            <w:tcW w:w="242" w:type="dxa"/>
          </w:tcPr>
          <w:p w14:paraId="4C772D4D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1311D252" w14:textId="480C9F0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211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171</w:t>
            </w:r>
          </w:p>
        </w:tc>
        <w:tc>
          <w:tcPr>
            <w:tcW w:w="236" w:type="dxa"/>
          </w:tcPr>
          <w:p w14:paraId="2DBE441F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774812CE" w14:textId="17ABB86B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230655D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4518977D" w14:textId="62F6BE9E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5B786396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4914EC7" w14:textId="0286FC2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110</w:t>
            </w:r>
            <w:r w:rsidR="00297A6F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926</w:t>
            </w:r>
          </w:p>
        </w:tc>
        <w:tc>
          <w:tcPr>
            <w:tcW w:w="270" w:type="dxa"/>
          </w:tcPr>
          <w:p w14:paraId="4588079A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0E987A96" w14:textId="08BC6B0C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211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171</w:t>
            </w:r>
          </w:p>
        </w:tc>
        <w:tc>
          <w:tcPr>
            <w:tcW w:w="236" w:type="dxa"/>
          </w:tcPr>
          <w:p w14:paraId="0AA38597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E48B511" w14:textId="2F2573C2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6" w:type="dxa"/>
          </w:tcPr>
          <w:p w14:paraId="06572465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581BFAA6" w14:textId="7B2570C8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446BA8D7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71392794" w14:textId="69A30D4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 w:hint="cs"/>
                <w:lang w:eastAsia="en-GB"/>
              </w:rPr>
              <w:t>110</w:t>
            </w:r>
            <w:r w:rsidR="00297A6F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 w:hint="cs"/>
                <w:lang w:eastAsia="en-GB"/>
              </w:rPr>
              <w:t>926</w:t>
            </w:r>
          </w:p>
        </w:tc>
        <w:tc>
          <w:tcPr>
            <w:tcW w:w="271" w:type="dxa"/>
            <w:gridSpan w:val="2"/>
          </w:tcPr>
          <w:p w14:paraId="38B0530D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5F6EDDFB" w14:textId="61039761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211</w:t>
            </w:r>
            <w:r w:rsidR="00587C91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171</w:t>
            </w:r>
          </w:p>
        </w:tc>
      </w:tr>
      <w:tr w:rsidR="00587C91" w:rsidRPr="00AB1762" w14:paraId="7A050E95" w14:textId="77777777" w:rsidTr="00CB7129">
        <w:tc>
          <w:tcPr>
            <w:tcW w:w="2070" w:type="dxa"/>
          </w:tcPr>
          <w:p w14:paraId="0E823460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 w:hint="cs"/>
                <w:szCs w:val="18"/>
                <w:cs/>
                <w:lang w:eastAsia="en-GB"/>
              </w:rPr>
              <w:t>รับเหมาก่อสร้าง</w:t>
            </w:r>
          </w:p>
        </w:tc>
        <w:tc>
          <w:tcPr>
            <w:tcW w:w="628" w:type="dxa"/>
          </w:tcPr>
          <w:p w14:paraId="341FF016" w14:textId="5493D80E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47" w:type="dxa"/>
          </w:tcPr>
          <w:p w14:paraId="484A5216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</w:tcPr>
          <w:p w14:paraId="663BE484" w14:textId="12B82D00" w:rsidR="00587C91" w:rsidRPr="00AB1762" w:rsidRDefault="00587C91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22BA8395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</w:tcPr>
          <w:p w14:paraId="6856A69F" w14:textId="76B32586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5F430424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</w:tcPr>
          <w:p w14:paraId="2902C5E0" w14:textId="49C6E70F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70" w:type="dxa"/>
          </w:tcPr>
          <w:p w14:paraId="6A6DF25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16F62CBA" w14:textId="5D873138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41</w:t>
            </w:r>
            <w:r w:rsidR="00884A44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251</w:t>
            </w:r>
          </w:p>
        </w:tc>
        <w:tc>
          <w:tcPr>
            <w:tcW w:w="242" w:type="dxa"/>
          </w:tcPr>
          <w:p w14:paraId="7D1E957D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</w:tcPr>
          <w:p w14:paraId="1959C5E9" w14:textId="2C8B8770" w:rsidR="00587C91" w:rsidRPr="00AB1762" w:rsidRDefault="00796827" w:rsidP="00AE311B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25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608</w:t>
            </w:r>
          </w:p>
        </w:tc>
        <w:tc>
          <w:tcPr>
            <w:tcW w:w="236" w:type="dxa"/>
          </w:tcPr>
          <w:p w14:paraId="240A4BE5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A0E5846" w14:textId="31CEAB80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535D453A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C35AD12" w14:textId="06FE0574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723D4DB3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34DAB4C7" w14:textId="50A122B0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41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251</w:t>
            </w:r>
          </w:p>
        </w:tc>
        <w:tc>
          <w:tcPr>
            <w:tcW w:w="270" w:type="dxa"/>
          </w:tcPr>
          <w:p w14:paraId="45560DBC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1159BE2A" w14:textId="0DB641E9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25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608</w:t>
            </w:r>
          </w:p>
        </w:tc>
        <w:tc>
          <w:tcPr>
            <w:tcW w:w="236" w:type="dxa"/>
          </w:tcPr>
          <w:p w14:paraId="3AE11512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</w:tcPr>
          <w:p w14:paraId="67F215C6" w14:textId="603DCB0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35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830</w:t>
            </w:r>
          </w:p>
        </w:tc>
        <w:tc>
          <w:tcPr>
            <w:tcW w:w="276" w:type="dxa"/>
          </w:tcPr>
          <w:p w14:paraId="4D3A3CA6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</w:tcPr>
          <w:p w14:paraId="4E357F79" w14:textId="6C19B7EF" w:rsidR="00587C91" w:rsidRPr="00AB1762" w:rsidRDefault="00796827" w:rsidP="00587C91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166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919</w:t>
            </w:r>
          </w:p>
        </w:tc>
        <w:tc>
          <w:tcPr>
            <w:tcW w:w="236" w:type="dxa"/>
          </w:tcPr>
          <w:p w14:paraId="7568369F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</w:tcPr>
          <w:p w14:paraId="3A0460A8" w14:textId="2D23C562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77</w:t>
            </w:r>
            <w:r w:rsidR="0086778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081</w:t>
            </w:r>
          </w:p>
        </w:tc>
        <w:tc>
          <w:tcPr>
            <w:tcW w:w="271" w:type="dxa"/>
            <w:gridSpan w:val="2"/>
          </w:tcPr>
          <w:p w14:paraId="54FCE047" w14:textId="77777777" w:rsidR="00587C91" w:rsidRPr="00AB1762" w:rsidRDefault="00587C91" w:rsidP="00587C91">
            <w:pPr>
              <w:pStyle w:val="NoSpacing"/>
              <w:jc w:val="center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</w:tcPr>
          <w:p w14:paraId="0434D611" w14:textId="1FF33C1A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192</w:t>
            </w:r>
            <w:r w:rsidR="00587C91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527</w:t>
            </w:r>
          </w:p>
        </w:tc>
      </w:tr>
      <w:tr w:rsidR="00587C91" w:rsidRPr="00AB1762" w14:paraId="737B752B" w14:textId="77777777" w:rsidTr="00CB7129">
        <w:tc>
          <w:tcPr>
            <w:tcW w:w="2070" w:type="dxa"/>
          </w:tcPr>
          <w:p w14:paraId="37B36FC1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cs/>
                <w:lang w:eastAsia="en-GB"/>
              </w:rPr>
            </w:pPr>
            <w:r w:rsidRPr="00AB1762">
              <w:rPr>
                <w:rFonts w:asciiTheme="majorBidi" w:hAnsiTheme="majorBidi" w:cstheme="majorBidi" w:hint="cs"/>
                <w:szCs w:val="18"/>
                <w:cs/>
                <w:lang w:eastAsia="en-GB"/>
              </w:rPr>
              <w:t>อื่น</w:t>
            </w:r>
            <w:r w:rsidRPr="00AB1762">
              <w:rPr>
                <w:rFonts w:asciiTheme="majorBidi" w:hAnsiTheme="majorBidi" w:cstheme="majorBidi"/>
                <w:szCs w:val="18"/>
                <w:cs/>
                <w:lang w:eastAsia="en-GB"/>
              </w:rPr>
              <w:t xml:space="preserve"> </w:t>
            </w:r>
            <w:r w:rsidRPr="00AB1762">
              <w:rPr>
                <w:rFonts w:asciiTheme="majorBidi" w:hAnsiTheme="majorBidi" w:cstheme="majorBidi" w:hint="cs"/>
                <w:szCs w:val="18"/>
                <w:cs/>
                <w:lang w:eastAsia="en-GB"/>
              </w:rPr>
              <w:t>ๆ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79D30026" w14:textId="5AEA6FD3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617</w:t>
            </w:r>
          </w:p>
        </w:tc>
        <w:tc>
          <w:tcPr>
            <w:tcW w:w="247" w:type="dxa"/>
          </w:tcPr>
          <w:p w14:paraId="2EB9A51F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3005EB8" w14:textId="5C54D13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821</w:t>
            </w:r>
          </w:p>
        </w:tc>
        <w:tc>
          <w:tcPr>
            <w:tcW w:w="270" w:type="dxa"/>
          </w:tcPr>
          <w:p w14:paraId="603E851E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985CCA7" w14:textId="51B36BF5" w:rsidR="00587C91" w:rsidRPr="00AB1762" w:rsidRDefault="00884A44" w:rsidP="00587C91">
            <w:pPr>
              <w:pStyle w:val="BodyText"/>
              <w:tabs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3" w:type="dxa"/>
          </w:tcPr>
          <w:p w14:paraId="7D090D10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F471C51" w14:textId="4E89FF54" w:rsidR="00587C91" w:rsidRPr="00AB1762" w:rsidRDefault="00587C91" w:rsidP="00587C91">
            <w:pPr>
              <w:pStyle w:val="BodyText"/>
              <w:spacing w:after="0" w:line="240" w:lineRule="auto"/>
              <w:ind w:right="173"/>
              <w:jc w:val="right"/>
              <w:rPr>
                <w:rFonts w:ascii="Angsana New" w:hAnsi="Angsana New"/>
                <w:lang w:eastAsia="en-GB"/>
              </w:rPr>
            </w:pPr>
            <w:r w:rsidRPr="00AB1762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270" w:type="dxa"/>
          </w:tcPr>
          <w:p w14:paraId="461632DB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CA9D6D2" w14:textId="05148275" w:rsidR="00587C91" w:rsidRPr="00AB1762" w:rsidRDefault="00884A44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42" w:type="dxa"/>
          </w:tcPr>
          <w:p w14:paraId="7AA31944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E0D43E1" w14:textId="262C67D5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Cs w:val="18"/>
                <w:lang w:eastAsia="en-GB"/>
              </w:rPr>
            </w:pPr>
            <w:r w:rsidRPr="00AB1762">
              <w:rPr>
                <w:rFonts w:ascii="Angsana New" w:hAnsi="Angsana New"/>
                <w:szCs w:val="18"/>
                <w:lang w:eastAsia="en-GB"/>
              </w:rPr>
              <w:t>-</w:t>
            </w:r>
          </w:p>
        </w:tc>
        <w:tc>
          <w:tcPr>
            <w:tcW w:w="236" w:type="dxa"/>
          </w:tcPr>
          <w:p w14:paraId="3DF20A72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878CFC" w14:textId="1F8D077C" w:rsidR="00587C91" w:rsidRPr="00AB1762" w:rsidRDefault="00796827" w:rsidP="006D582E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10</w:t>
            </w:r>
          </w:p>
        </w:tc>
        <w:tc>
          <w:tcPr>
            <w:tcW w:w="236" w:type="dxa"/>
          </w:tcPr>
          <w:p w14:paraId="303863A8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E540223" w14:textId="391B29DB" w:rsidR="00587C91" w:rsidRPr="00AB1762" w:rsidRDefault="00796827" w:rsidP="00AE311B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cs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121</w:t>
            </w:r>
          </w:p>
        </w:tc>
        <w:tc>
          <w:tcPr>
            <w:tcW w:w="236" w:type="dxa"/>
          </w:tcPr>
          <w:p w14:paraId="77E2FE4F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A4317CE" w14:textId="5A46BC04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627</w:t>
            </w:r>
          </w:p>
        </w:tc>
        <w:tc>
          <w:tcPr>
            <w:tcW w:w="270" w:type="dxa"/>
          </w:tcPr>
          <w:p w14:paraId="5AF52475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84888E" w14:textId="57ED36C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942</w:t>
            </w:r>
          </w:p>
        </w:tc>
        <w:tc>
          <w:tcPr>
            <w:tcW w:w="236" w:type="dxa"/>
          </w:tcPr>
          <w:p w14:paraId="3C776037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AB2F366" w14:textId="540CAA2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103</w:t>
            </w:r>
            <w:r w:rsidR="00884A44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029</w:t>
            </w:r>
          </w:p>
        </w:tc>
        <w:tc>
          <w:tcPr>
            <w:tcW w:w="276" w:type="dxa"/>
          </w:tcPr>
          <w:p w14:paraId="4E306C97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2C2C335" w14:textId="75BFDE35" w:rsidR="00587C91" w:rsidRPr="00AB1762" w:rsidRDefault="00796827" w:rsidP="00587C91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97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062</w:t>
            </w:r>
          </w:p>
        </w:tc>
        <w:tc>
          <w:tcPr>
            <w:tcW w:w="236" w:type="dxa"/>
          </w:tcPr>
          <w:p w14:paraId="74C7A6BC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A547C60" w14:textId="7061E077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103</w:t>
            </w:r>
            <w:r w:rsidR="0086778C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656</w:t>
            </w:r>
          </w:p>
        </w:tc>
        <w:tc>
          <w:tcPr>
            <w:tcW w:w="271" w:type="dxa"/>
            <w:gridSpan w:val="2"/>
          </w:tcPr>
          <w:p w14:paraId="06342EF1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szCs w:val="18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AF992A5" w14:textId="4C49EC44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szCs w:val="18"/>
                <w:lang w:eastAsia="en-GB"/>
              </w:rPr>
              <w:t>100</w:t>
            </w:r>
            <w:r w:rsidR="00587C91" w:rsidRPr="00AB1762">
              <w:rPr>
                <w:rFonts w:ascii="Angsana New" w:hAnsi="Angsana New"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szCs w:val="18"/>
                <w:lang w:eastAsia="en-GB"/>
              </w:rPr>
              <w:t>004</w:t>
            </w:r>
          </w:p>
        </w:tc>
      </w:tr>
      <w:tr w:rsidR="00587C91" w:rsidRPr="00AB1762" w14:paraId="4D95E69E" w14:textId="77777777" w:rsidTr="00CB7129">
        <w:tc>
          <w:tcPr>
            <w:tcW w:w="2070" w:type="dxa"/>
          </w:tcPr>
          <w:p w14:paraId="624AD96C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szCs w:val="18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C83E62A" w14:textId="4A365363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902</w:t>
            </w:r>
            <w:r w:rsidR="00884A44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32</w:t>
            </w:r>
            <w:r w:rsidRPr="00796827">
              <w:rPr>
                <w:rFonts w:ascii="Angsana New" w:hAnsi="Angsana New" w:hint="cs"/>
                <w:b/>
                <w:bCs/>
                <w:lang w:eastAsia="en-GB"/>
              </w:rPr>
              <w:t>5</w:t>
            </w:r>
          </w:p>
        </w:tc>
        <w:tc>
          <w:tcPr>
            <w:tcW w:w="247" w:type="dxa"/>
          </w:tcPr>
          <w:p w14:paraId="1B21C29C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9339D21" w14:textId="28F3B2A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990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247</w:t>
            </w:r>
          </w:p>
        </w:tc>
        <w:tc>
          <w:tcPr>
            <w:tcW w:w="270" w:type="dxa"/>
          </w:tcPr>
          <w:p w14:paraId="4C1FFF9C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29DF0FF" w14:textId="1A54C46F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35</w:t>
            </w:r>
            <w:r w:rsidR="00884A44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317</w:t>
            </w:r>
          </w:p>
        </w:tc>
        <w:tc>
          <w:tcPr>
            <w:tcW w:w="273" w:type="dxa"/>
          </w:tcPr>
          <w:p w14:paraId="00331AA4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391BB4E" w14:textId="50456605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155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674</w:t>
            </w:r>
          </w:p>
        </w:tc>
        <w:tc>
          <w:tcPr>
            <w:tcW w:w="270" w:type="dxa"/>
          </w:tcPr>
          <w:p w14:paraId="48CB72E0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02D943" w14:textId="156B300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152</w:t>
            </w:r>
            <w:r w:rsidR="00297A6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177</w:t>
            </w:r>
          </w:p>
        </w:tc>
        <w:tc>
          <w:tcPr>
            <w:tcW w:w="242" w:type="dxa"/>
          </w:tcPr>
          <w:p w14:paraId="4855A9AB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195AE628" w14:textId="495717F4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236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872</w:t>
            </w:r>
          </w:p>
        </w:tc>
        <w:tc>
          <w:tcPr>
            <w:tcW w:w="236" w:type="dxa"/>
          </w:tcPr>
          <w:p w14:paraId="4F3C48A0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6BAEF86" w14:textId="3FF0A7DF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367</w:t>
            </w:r>
            <w:r w:rsidR="00884A44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207</w:t>
            </w:r>
          </w:p>
        </w:tc>
        <w:tc>
          <w:tcPr>
            <w:tcW w:w="236" w:type="dxa"/>
          </w:tcPr>
          <w:p w14:paraId="5C83D9DE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94A12F5" w14:textId="6183878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231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399</w:t>
            </w:r>
          </w:p>
        </w:tc>
        <w:tc>
          <w:tcPr>
            <w:tcW w:w="236" w:type="dxa"/>
          </w:tcPr>
          <w:p w14:paraId="39C61DC4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070BD1A" w14:textId="511312B6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884A44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457</w:t>
            </w:r>
            <w:r w:rsidR="00297A6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026</w:t>
            </w:r>
          </w:p>
        </w:tc>
        <w:tc>
          <w:tcPr>
            <w:tcW w:w="270" w:type="dxa"/>
          </w:tcPr>
          <w:p w14:paraId="00133A35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CACB9B9" w14:textId="493F4C0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614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192</w:t>
            </w:r>
          </w:p>
        </w:tc>
        <w:tc>
          <w:tcPr>
            <w:tcW w:w="236" w:type="dxa"/>
          </w:tcPr>
          <w:p w14:paraId="095DFBEF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596C7AD" w14:textId="782AC9ED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138</w:t>
            </w:r>
            <w:r w:rsidR="00884A44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859</w:t>
            </w:r>
          </w:p>
        </w:tc>
        <w:tc>
          <w:tcPr>
            <w:tcW w:w="276" w:type="dxa"/>
          </w:tcPr>
          <w:p w14:paraId="34773F78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5DCAAFBD" w14:textId="12F76735" w:rsidR="00587C91" w:rsidRPr="00AB1762" w:rsidRDefault="00796827" w:rsidP="00587C91">
            <w:pPr>
              <w:pStyle w:val="BodyText"/>
              <w:tabs>
                <w:tab w:val="decimal" w:pos="610"/>
              </w:tabs>
              <w:spacing w:after="0" w:line="240" w:lineRule="auto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263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981</w:t>
            </w:r>
          </w:p>
        </w:tc>
        <w:tc>
          <w:tcPr>
            <w:tcW w:w="236" w:type="dxa"/>
          </w:tcPr>
          <w:p w14:paraId="43C4DAFF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21253B5" w14:textId="67C3D9A9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szCs w:val="18"/>
                <w:lang w:eastAsia="en-GB"/>
              </w:rPr>
              <w:t>1</w:t>
            </w:r>
            <w:r w:rsidR="00C0635C" w:rsidRPr="00AB1762">
              <w:rPr>
                <w:rFonts w:ascii="Angsana New" w:hAnsi="Angsana New"/>
                <w:b/>
                <w:bCs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szCs w:val="18"/>
                <w:lang w:eastAsia="en-GB"/>
              </w:rPr>
              <w:t>595</w:t>
            </w:r>
            <w:r w:rsidR="00297A6F" w:rsidRPr="00AB1762">
              <w:rPr>
                <w:rFonts w:ascii="Angsana New" w:hAnsi="Angsana New"/>
                <w:b/>
                <w:bCs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szCs w:val="18"/>
                <w:lang w:eastAsia="en-GB"/>
              </w:rPr>
              <w:t>885</w:t>
            </w:r>
          </w:p>
        </w:tc>
        <w:tc>
          <w:tcPr>
            <w:tcW w:w="271" w:type="dxa"/>
            <w:gridSpan w:val="2"/>
          </w:tcPr>
          <w:p w14:paraId="4422363F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87F383" w14:textId="1100C87A" w:rsidR="00587C91" w:rsidRPr="00AB1762" w:rsidRDefault="00796827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Cs w:val="18"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szCs w:val="18"/>
                <w:lang w:eastAsia="en-GB"/>
              </w:rPr>
              <w:t>1</w:t>
            </w:r>
            <w:r w:rsidR="00587C91" w:rsidRPr="00AB1762">
              <w:rPr>
                <w:rFonts w:ascii="Angsana New" w:hAnsi="Angsana New"/>
                <w:b/>
                <w:bCs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szCs w:val="18"/>
                <w:lang w:eastAsia="en-GB"/>
              </w:rPr>
              <w:t>878</w:t>
            </w:r>
            <w:r w:rsidR="00587C91" w:rsidRPr="00AB1762">
              <w:rPr>
                <w:rFonts w:ascii="Angsana New" w:hAnsi="Angsana New"/>
                <w:b/>
                <w:bCs/>
                <w:szCs w:val="18"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szCs w:val="18"/>
                <w:lang w:eastAsia="en-GB"/>
              </w:rPr>
              <w:t>173</w:t>
            </w:r>
          </w:p>
        </w:tc>
      </w:tr>
      <w:tr w:rsidR="00587C91" w:rsidRPr="00AB1762" w14:paraId="4C7C1EE7" w14:textId="77777777" w:rsidTr="00010D39">
        <w:tc>
          <w:tcPr>
            <w:tcW w:w="2070" w:type="dxa"/>
          </w:tcPr>
          <w:p w14:paraId="1FABAF62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187401C5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47" w:type="dxa"/>
          </w:tcPr>
          <w:p w14:paraId="35749AC3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55620D85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</w:tcPr>
          <w:p w14:paraId="2DAD89A0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75857E96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</w:tcPr>
          <w:p w14:paraId="1D563AED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101F6872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</w:tcPr>
          <w:p w14:paraId="1FF6A8CB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4B6433E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242" w:type="dxa"/>
          </w:tcPr>
          <w:p w14:paraId="6F3E9702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4F3420BC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1DD8B3A0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D6FC71C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643649AC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1B536C9" w14:textId="6CD09576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700374B0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FA08291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5BBDCD9D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B85F12E" w14:textId="73AF122E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7C822FD3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971A1BF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6" w:type="dxa"/>
          </w:tcPr>
          <w:p w14:paraId="0756EC0A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CA9F255" w14:textId="77777777" w:rsidR="00587C91" w:rsidRPr="00AB1762" w:rsidRDefault="00587C91" w:rsidP="00587C91">
            <w:pPr>
              <w:pStyle w:val="BodyText"/>
              <w:tabs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0EC27149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5480BF28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A323FDD" w14:textId="77777777" w:rsidR="00587C91" w:rsidRPr="00AB1762" w:rsidRDefault="00587C91" w:rsidP="00587C91">
            <w:pPr>
              <w:pStyle w:val="NoSpacing"/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4C8F56D" w14:textId="77777777" w:rsidR="00587C91" w:rsidRPr="00AB1762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587C91" w:rsidRPr="00AB1762" w14:paraId="2C8B8950" w14:textId="77777777" w:rsidTr="00010D39">
        <w:tc>
          <w:tcPr>
            <w:tcW w:w="2070" w:type="dxa"/>
          </w:tcPr>
          <w:p w14:paraId="50BA689F" w14:textId="77777777" w:rsidR="00587C91" w:rsidRPr="00AB1762" w:rsidRDefault="00587C91" w:rsidP="00587C91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8" w:type="dxa"/>
          </w:tcPr>
          <w:p w14:paraId="1A4C7A66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7" w:type="dxa"/>
          </w:tcPr>
          <w:p w14:paraId="03005E58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</w:tcPr>
          <w:p w14:paraId="40300DCA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0E8DE497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</w:tcPr>
          <w:p w14:paraId="7487360A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3" w:type="dxa"/>
          </w:tcPr>
          <w:p w14:paraId="02311EE3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</w:tcPr>
          <w:p w14:paraId="317AAAAE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49F2A23D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</w:tcPr>
          <w:p w14:paraId="7C46E482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2" w:type="dxa"/>
          </w:tcPr>
          <w:p w14:paraId="46B95413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</w:tcPr>
          <w:p w14:paraId="4EDB38B0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4B1AA555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8458F36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7F93E294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67685168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2807F68C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48A24B0" w14:textId="77777777" w:rsidR="00587C91" w:rsidRPr="00AB1762" w:rsidRDefault="00587C91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52AE46E2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02E228DE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39467B2E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FF065D5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6" w:type="dxa"/>
          </w:tcPr>
          <w:p w14:paraId="247F9038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</w:tcPr>
          <w:p w14:paraId="4CCC8724" w14:textId="77777777" w:rsidR="00587C91" w:rsidRPr="00AB1762" w:rsidRDefault="00587C91" w:rsidP="00587C91">
            <w:pPr>
              <w:pStyle w:val="BodyText"/>
              <w:tabs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5D693EE7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</w:tcPr>
          <w:p w14:paraId="299F010E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3F84775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</w:tcPr>
          <w:p w14:paraId="76DA3761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</w:tr>
      <w:tr w:rsidR="00587C91" w:rsidRPr="00AB1762" w14:paraId="5704034C" w14:textId="77777777" w:rsidTr="00827163">
        <w:tc>
          <w:tcPr>
            <w:tcW w:w="2070" w:type="dxa"/>
            <w:vAlign w:val="bottom"/>
          </w:tcPr>
          <w:p w14:paraId="001F8C52" w14:textId="77777777" w:rsidR="00587C91" w:rsidRPr="00AB1762" w:rsidRDefault="00587C91" w:rsidP="00587C91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cs/>
                <w:lang w:eastAsia="en-GB"/>
              </w:rPr>
            </w:pPr>
            <w:r w:rsidRPr="00AB1762">
              <w:rPr>
                <w:rFonts w:ascii="Angsana New" w:hAnsi="Angsana New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8" w:type="dxa"/>
            <w:vAlign w:val="bottom"/>
          </w:tcPr>
          <w:p w14:paraId="5556D97D" w14:textId="5C40BB9C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631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26</w:t>
            </w:r>
            <w:r w:rsidRPr="00796827">
              <w:rPr>
                <w:rFonts w:ascii="Angsana New" w:hAnsi="Angsana New" w:hint="cs"/>
                <w:lang w:eastAsia="en-GB"/>
              </w:rPr>
              <w:t>6</w:t>
            </w:r>
          </w:p>
        </w:tc>
        <w:tc>
          <w:tcPr>
            <w:tcW w:w="247" w:type="dxa"/>
            <w:vAlign w:val="bottom"/>
          </w:tcPr>
          <w:p w14:paraId="7FE276FC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2DFBA353" w14:textId="1EE0ACD1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644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692</w:t>
            </w:r>
          </w:p>
        </w:tc>
        <w:tc>
          <w:tcPr>
            <w:tcW w:w="270" w:type="dxa"/>
            <w:vAlign w:val="bottom"/>
          </w:tcPr>
          <w:p w14:paraId="29B571B5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30D7FC54" w14:textId="77B915D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15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920</w:t>
            </w:r>
          </w:p>
        </w:tc>
        <w:tc>
          <w:tcPr>
            <w:tcW w:w="273" w:type="dxa"/>
            <w:vAlign w:val="bottom"/>
          </w:tcPr>
          <w:p w14:paraId="68F7F89B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C094733" w14:textId="32612CE3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72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786</w:t>
            </w:r>
          </w:p>
        </w:tc>
        <w:tc>
          <w:tcPr>
            <w:tcW w:w="270" w:type="dxa"/>
            <w:vAlign w:val="bottom"/>
          </w:tcPr>
          <w:p w14:paraId="5AFD30CA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E45973D" w14:textId="700B663F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76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003</w:t>
            </w:r>
          </w:p>
        </w:tc>
        <w:tc>
          <w:tcPr>
            <w:tcW w:w="242" w:type="dxa"/>
            <w:vAlign w:val="bottom"/>
          </w:tcPr>
          <w:p w14:paraId="0EC7E18B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252457EE" w14:textId="40B20FF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25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701</w:t>
            </w:r>
          </w:p>
        </w:tc>
        <w:tc>
          <w:tcPr>
            <w:tcW w:w="236" w:type="dxa"/>
            <w:vAlign w:val="bottom"/>
          </w:tcPr>
          <w:p w14:paraId="7E4E1568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4982FB8" w14:textId="267CA9AD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139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143</w:t>
            </w:r>
          </w:p>
        </w:tc>
        <w:tc>
          <w:tcPr>
            <w:tcW w:w="236" w:type="dxa"/>
            <w:vAlign w:val="bottom"/>
          </w:tcPr>
          <w:p w14:paraId="2D6B5FEA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B4B6515" w14:textId="0C000F7F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cs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113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200</w:t>
            </w:r>
          </w:p>
        </w:tc>
        <w:tc>
          <w:tcPr>
            <w:tcW w:w="236" w:type="dxa"/>
          </w:tcPr>
          <w:p w14:paraId="66719EA2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2FDF9C0C" w14:textId="1002F233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862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332</w:t>
            </w:r>
          </w:p>
        </w:tc>
        <w:tc>
          <w:tcPr>
            <w:tcW w:w="270" w:type="dxa"/>
          </w:tcPr>
          <w:p w14:paraId="3072411E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2A38DDB0" w14:textId="0C02AD44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856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379</w:t>
            </w:r>
          </w:p>
        </w:tc>
        <w:tc>
          <w:tcPr>
            <w:tcW w:w="236" w:type="dxa"/>
            <w:vAlign w:val="bottom"/>
          </w:tcPr>
          <w:p w14:paraId="629D6ED8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4CB2405D" w14:textId="552EA6F0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97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057</w:t>
            </w:r>
          </w:p>
        </w:tc>
        <w:tc>
          <w:tcPr>
            <w:tcW w:w="276" w:type="dxa"/>
            <w:vAlign w:val="bottom"/>
          </w:tcPr>
          <w:p w14:paraId="6D5C1F33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</w:tcPr>
          <w:p w14:paraId="0225EB8E" w14:textId="6AEF13D2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91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653</w:t>
            </w:r>
          </w:p>
        </w:tc>
        <w:tc>
          <w:tcPr>
            <w:tcW w:w="236" w:type="dxa"/>
            <w:vAlign w:val="bottom"/>
          </w:tcPr>
          <w:p w14:paraId="03CA5C2A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53E65DF" w14:textId="292A647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959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389</w:t>
            </w:r>
          </w:p>
        </w:tc>
        <w:tc>
          <w:tcPr>
            <w:tcW w:w="271" w:type="dxa"/>
            <w:gridSpan w:val="2"/>
            <w:vAlign w:val="bottom"/>
          </w:tcPr>
          <w:p w14:paraId="45D6BF5E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A785FE7" w14:textId="4139ADF2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948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032</w:t>
            </w:r>
          </w:p>
        </w:tc>
      </w:tr>
      <w:tr w:rsidR="00587C91" w:rsidRPr="00AB1762" w14:paraId="0BDC09E8" w14:textId="77777777" w:rsidTr="00827163">
        <w:tc>
          <w:tcPr>
            <w:tcW w:w="2070" w:type="dxa"/>
            <w:vAlign w:val="bottom"/>
          </w:tcPr>
          <w:p w14:paraId="4FFF6768" w14:textId="77777777" w:rsidR="00587C91" w:rsidRPr="00AB1762" w:rsidRDefault="00587C91" w:rsidP="00587C91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cs/>
                <w:lang w:eastAsia="en-GB"/>
              </w:rPr>
            </w:pPr>
            <w:r w:rsidRPr="00AB1762">
              <w:rPr>
                <w:rFonts w:ascii="Angsana New" w:hAnsi="Angsana New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142ED0BC" w14:textId="269001EC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271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</w:t>
            </w:r>
            <w:r w:rsidRPr="00796827">
              <w:rPr>
                <w:rFonts w:ascii="Angsana New" w:hAnsi="Angsana New" w:hint="cs"/>
                <w:lang w:eastAsia="en-GB"/>
              </w:rPr>
              <w:t>59</w:t>
            </w:r>
          </w:p>
        </w:tc>
        <w:tc>
          <w:tcPr>
            <w:tcW w:w="247" w:type="dxa"/>
            <w:vAlign w:val="bottom"/>
          </w:tcPr>
          <w:p w14:paraId="630A6881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2157FD26" w14:textId="4139FC0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345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555</w:t>
            </w:r>
            <w:r w:rsidR="00587C91" w:rsidRPr="00AB1762">
              <w:rPr>
                <w:rFonts w:ascii="Angsana New" w:hAnsi="Angsana New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7975DF1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14FBB6CD" w14:textId="01F2670C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19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397</w:t>
            </w:r>
          </w:p>
        </w:tc>
        <w:tc>
          <w:tcPr>
            <w:tcW w:w="273" w:type="dxa"/>
            <w:vAlign w:val="bottom"/>
          </w:tcPr>
          <w:p w14:paraId="17A09E8E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7EF7D63" w14:textId="45EA387C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82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888</w:t>
            </w:r>
          </w:p>
        </w:tc>
        <w:tc>
          <w:tcPr>
            <w:tcW w:w="270" w:type="dxa"/>
            <w:vAlign w:val="bottom"/>
          </w:tcPr>
          <w:p w14:paraId="09AA039A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58ED1B" w14:textId="3940D20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76</w:t>
            </w:r>
            <w:r w:rsidR="00297A6F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174</w:t>
            </w:r>
          </w:p>
        </w:tc>
        <w:tc>
          <w:tcPr>
            <w:tcW w:w="242" w:type="dxa"/>
            <w:vAlign w:val="bottom"/>
          </w:tcPr>
          <w:p w14:paraId="208D0D90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5E4DFE3D" w14:textId="0131781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211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171</w:t>
            </w:r>
          </w:p>
        </w:tc>
        <w:tc>
          <w:tcPr>
            <w:tcW w:w="236" w:type="dxa"/>
            <w:vAlign w:val="bottom"/>
          </w:tcPr>
          <w:p w14:paraId="711F5B73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B043D31" w14:textId="38820042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228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064</w:t>
            </w:r>
          </w:p>
        </w:tc>
        <w:tc>
          <w:tcPr>
            <w:tcW w:w="236" w:type="dxa"/>
            <w:vAlign w:val="bottom"/>
          </w:tcPr>
          <w:p w14:paraId="4CAC68BA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D3A7EF1" w14:textId="757977BC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118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199</w:t>
            </w:r>
          </w:p>
        </w:tc>
        <w:tc>
          <w:tcPr>
            <w:tcW w:w="236" w:type="dxa"/>
          </w:tcPr>
          <w:p w14:paraId="18248F16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D9206EC" w14:textId="770336C7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594</w:t>
            </w:r>
            <w:r w:rsidR="00297A6F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694</w:t>
            </w:r>
          </w:p>
        </w:tc>
        <w:tc>
          <w:tcPr>
            <w:tcW w:w="270" w:type="dxa"/>
          </w:tcPr>
          <w:p w14:paraId="762073F5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60D713E" w14:textId="458F6017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757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813</w:t>
            </w:r>
          </w:p>
        </w:tc>
        <w:tc>
          <w:tcPr>
            <w:tcW w:w="236" w:type="dxa"/>
            <w:vAlign w:val="bottom"/>
          </w:tcPr>
          <w:p w14:paraId="5CBE3F73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94F626" w14:textId="75386F1F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41</w:t>
            </w:r>
            <w:r w:rsidR="00C0635C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802</w:t>
            </w:r>
          </w:p>
        </w:tc>
        <w:tc>
          <w:tcPr>
            <w:tcW w:w="276" w:type="dxa"/>
            <w:vAlign w:val="bottom"/>
          </w:tcPr>
          <w:p w14:paraId="32B3BB57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426C08A" w14:textId="1416B5AB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172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328</w:t>
            </w:r>
          </w:p>
        </w:tc>
        <w:tc>
          <w:tcPr>
            <w:tcW w:w="236" w:type="dxa"/>
            <w:vAlign w:val="bottom"/>
          </w:tcPr>
          <w:p w14:paraId="4DB52FFF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FF1684" w14:textId="6BE7D05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636</w:t>
            </w:r>
            <w:r w:rsidR="00297A6F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496</w:t>
            </w:r>
          </w:p>
        </w:tc>
        <w:tc>
          <w:tcPr>
            <w:tcW w:w="271" w:type="dxa"/>
            <w:gridSpan w:val="2"/>
            <w:vAlign w:val="bottom"/>
          </w:tcPr>
          <w:p w14:paraId="670F875D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C8EA94" w14:textId="02806DCB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796827">
              <w:rPr>
                <w:rFonts w:ascii="Angsana New" w:hAnsi="Angsana New"/>
                <w:lang w:eastAsia="en-GB"/>
              </w:rPr>
              <w:t>930</w:t>
            </w:r>
            <w:r w:rsidR="00587C91" w:rsidRPr="00AB1762">
              <w:rPr>
                <w:rFonts w:ascii="Angsana New" w:hAnsi="Angsana New"/>
                <w:lang w:eastAsia="en-GB"/>
              </w:rPr>
              <w:t>,</w:t>
            </w:r>
            <w:r w:rsidRPr="00796827">
              <w:rPr>
                <w:rFonts w:ascii="Angsana New" w:hAnsi="Angsana New"/>
                <w:lang w:eastAsia="en-GB"/>
              </w:rPr>
              <w:t>141</w:t>
            </w:r>
          </w:p>
        </w:tc>
      </w:tr>
      <w:tr w:rsidR="00587C91" w:rsidRPr="00AB1762" w14:paraId="52842394" w14:textId="77777777" w:rsidTr="00340D98">
        <w:tc>
          <w:tcPr>
            <w:tcW w:w="2070" w:type="dxa"/>
            <w:vAlign w:val="bottom"/>
          </w:tcPr>
          <w:p w14:paraId="1374D077" w14:textId="77777777" w:rsidR="00587C91" w:rsidRPr="00AB1762" w:rsidRDefault="00587C91" w:rsidP="00587C91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AB1762">
              <w:rPr>
                <w:rFonts w:ascii="Angsana New" w:hAnsi="Angsana 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2E24" w14:textId="7C4341E2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902</w:t>
            </w:r>
            <w:r w:rsidR="00C0635C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325</w:t>
            </w:r>
          </w:p>
        </w:tc>
        <w:tc>
          <w:tcPr>
            <w:tcW w:w="247" w:type="dxa"/>
            <w:vAlign w:val="bottom"/>
          </w:tcPr>
          <w:p w14:paraId="34ECC471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8E0B7" w14:textId="6CF8558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990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247</w:t>
            </w:r>
          </w:p>
        </w:tc>
        <w:tc>
          <w:tcPr>
            <w:tcW w:w="270" w:type="dxa"/>
            <w:vAlign w:val="bottom"/>
          </w:tcPr>
          <w:p w14:paraId="7311B920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7E927" w14:textId="1B40AF61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35</w:t>
            </w:r>
            <w:r w:rsidR="00C0635C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317</w:t>
            </w:r>
          </w:p>
        </w:tc>
        <w:tc>
          <w:tcPr>
            <w:tcW w:w="273" w:type="dxa"/>
            <w:vAlign w:val="bottom"/>
          </w:tcPr>
          <w:p w14:paraId="06B83FA2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E1BF" w14:textId="37A0C944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155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674</w:t>
            </w:r>
          </w:p>
        </w:tc>
        <w:tc>
          <w:tcPr>
            <w:tcW w:w="270" w:type="dxa"/>
          </w:tcPr>
          <w:p w14:paraId="437A498F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64BF60" w14:textId="146A96B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152</w:t>
            </w:r>
            <w:r w:rsidR="00090F07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177</w:t>
            </w:r>
          </w:p>
        </w:tc>
        <w:tc>
          <w:tcPr>
            <w:tcW w:w="242" w:type="dxa"/>
          </w:tcPr>
          <w:p w14:paraId="450EAA34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5EA46F0C" w14:textId="3F58066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236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872</w:t>
            </w:r>
          </w:p>
        </w:tc>
        <w:tc>
          <w:tcPr>
            <w:tcW w:w="236" w:type="dxa"/>
          </w:tcPr>
          <w:p w14:paraId="6544F740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1CE2E90" w14:textId="32759E28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367</w:t>
            </w:r>
            <w:r w:rsidR="00C0635C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207</w:t>
            </w:r>
          </w:p>
        </w:tc>
        <w:tc>
          <w:tcPr>
            <w:tcW w:w="236" w:type="dxa"/>
          </w:tcPr>
          <w:p w14:paraId="7DDD1BC2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67ECC54" w14:textId="2CB5780A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231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399</w:t>
            </w:r>
          </w:p>
        </w:tc>
        <w:tc>
          <w:tcPr>
            <w:tcW w:w="236" w:type="dxa"/>
          </w:tcPr>
          <w:p w14:paraId="697166E3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E851165" w14:textId="105672F7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C0635C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457</w:t>
            </w:r>
            <w:r w:rsidR="00297A6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026</w:t>
            </w:r>
          </w:p>
        </w:tc>
        <w:tc>
          <w:tcPr>
            <w:tcW w:w="270" w:type="dxa"/>
          </w:tcPr>
          <w:p w14:paraId="11F91DFF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D006BFF" w14:textId="2C1766B5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614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192</w:t>
            </w:r>
          </w:p>
        </w:tc>
        <w:tc>
          <w:tcPr>
            <w:tcW w:w="236" w:type="dxa"/>
          </w:tcPr>
          <w:p w14:paraId="343BDD7E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7AD0C07" w14:textId="6682C16E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138</w:t>
            </w:r>
            <w:r w:rsidR="00C0635C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859</w:t>
            </w:r>
          </w:p>
        </w:tc>
        <w:tc>
          <w:tcPr>
            <w:tcW w:w="276" w:type="dxa"/>
          </w:tcPr>
          <w:p w14:paraId="44B35FE7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30730865" w14:textId="590A156C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263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981</w:t>
            </w:r>
          </w:p>
        </w:tc>
        <w:tc>
          <w:tcPr>
            <w:tcW w:w="236" w:type="dxa"/>
          </w:tcPr>
          <w:p w14:paraId="4815DE9C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A09F14C" w14:textId="48B993F2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C0635C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595</w:t>
            </w:r>
            <w:r w:rsidR="00297A6F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885</w:t>
            </w:r>
          </w:p>
        </w:tc>
        <w:tc>
          <w:tcPr>
            <w:tcW w:w="271" w:type="dxa"/>
            <w:gridSpan w:val="2"/>
          </w:tcPr>
          <w:p w14:paraId="3A7AB64B" w14:textId="77777777" w:rsidR="00587C91" w:rsidRPr="00AB1762" w:rsidRDefault="00587C91" w:rsidP="00587C91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0B0323E" w14:textId="56A2B49B" w:rsidR="00587C91" w:rsidRPr="00AB1762" w:rsidRDefault="00796827" w:rsidP="00587C91">
            <w:pPr>
              <w:pStyle w:val="BodyText"/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96827">
              <w:rPr>
                <w:rFonts w:ascii="Angsana New" w:hAnsi="Angsana New"/>
                <w:b/>
                <w:bCs/>
                <w:lang w:eastAsia="en-GB"/>
              </w:rPr>
              <w:t>1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878</w:t>
            </w:r>
            <w:r w:rsidR="00587C91" w:rsidRPr="00AB1762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Pr="00796827">
              <w:rPr>
                <w:rFonts w:ascii="Angsana New" w:hAnsi="Angsana New"/>
                <w:b/>
                <w:bCs/>
                <w:lang w:eastAsia="en-GB"/>
              </w:rPr>
              <w:t>173</w:t>
            </w:r>
          </w:p>
        </w:tc>
      </w:tr>
    </w:tbl>
    <w:p w14:paraId="13755257" w14:textId="31902B5F" w:rsidR="0012545D" w:rsidRPr="00AB1762" w:rsidRDefault="0012545D">
      <w:pPr>
        <w:rPr>
          <w:sz w:val="16"/>
          <w:szCs w:val="16"/>
          <w:cs/>
        </w:rPr>
        <w:sectPr w:rsidR="0012545D" w:rsidRPr="00AB1762" w:rsidSect="00586A38">
          <w:foot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714BDAC" w14:textId="771E0E6F" w:rsidR="009D3E85" w:rsidRPr="009E549B" w:rsidRDefault="009D3E85" w:rsidP="00757244">
      <w:pPr>
        <w:pStyle w:val="ListParagraph"/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E549B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51BD5396" w14:textId="77777777" w:rsidR="009D3E85" w:rsidRPr="009E549B" w:rsidRDefault="009D3E85" w:rsidP="00757244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673C951B" w14:textId="7F83A72F" w:rsidR="009D3E85" w:rsidRPr="009E549B" w:rsidRDefault="006F291E" w:rsidP="005D5002">
      <w:pPr>
        <w:tabs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9E549B">
        <w:rPr>
          <w:rFonts w:ascii="Angsana New" w:hAnsi="Angsana New"/>
          <w:sz w:val="30"/>
          <w:szCs w:val="30"/>
          <w:cs/>
        </w:rPr>
        <w:t>กลุ่มบริษัท</w:t>
      </w:r>
      <w:r w:rsidR="009D3E85" w:rsidRPr="009E549B">
        <w:rPr>
          <w:rFonts w:ascii="Angsana New" w:hAnsi="Angsana New"/>
          <w:sz w:val="30"/>
          <w:szCs w:val="30"/>
          <w:cs/>
        </w:rPr>
        <w:t>ได้รับบัตรส่งเสริมการลงทุนจากสำนักงาน</w:t>
      </w:r>
      <w:r w:rsidR="001666D8" w:rsidRPr="009E549B">
        <w:rPr>
          <w:rFonts w:ascii="Angsana New" w:hAnsi="Angsana New" w:hint="cs"/>
          <w:sz w:val="30"/>
          <w:szCs w:val="30"/>
          <w:cs/>
        </w:rPr>
        <w:t>คณะกรรมการส่งเสริมการลงทุนสำหรับ</w:t>
      </w:r>
      <w:r w:rsidR="009D3E85" w:rsidRPr="009E549B">
        <w:rPr>
          <w:rFonts w:ascii="Angsana New" w:hAnsi="Angsana New"/>
          <w:sz w:val="30"/>
          <w:szCs w:val="30"/>
          <w:cs/>
        </w:rPr>
        <w:t>สถานีบริหารก๊าซธรรมชาติสำหรับยานพาหนะ จึงได้รับสิทธิประโยชน์หลายประการรวมถึงการยกเว้นและ</w:t>
      </w:r>
      <w:r w:rsidR="00B60682" w:rsidRPr="009E549B">
        <w:rPr>
          <w:rFonts w:ascii="Angsana New" w:hAnsi="Angsana New"/>
          <w:sz w:val="30"/>
          <w:szCs w:val="30"/>
          <w:cs/>
        </w:rPr>
        <w:t xml:space="preserve"> </w:t>
      </w:r>
      <w:r w:rsidR="009D3E85" w:rsidRPr="009E549B">
        <w:rPr>
          <w:rFonts w:ascii="Angsana New" w:hAnsi="Angsana New"/>
          <w:sz w:val="30"/>
          <w:szCs w:val="30"/>
        </w:rPr>
        <w:t>/</w:t>
      </w:r>
      <w:r w:rsidR="00B60682" w:rsidRPr="009E549B">
        <w:rPr>
          <w:rFonts w:ascii="Angsana New" w:hAnsi="Angsana New"/>
          <w:sz w:val="30"/>
          <w:szCs w:val="30"/>
          <w:cs/>
        </w:rPr>
        <w:t xml:space="preserve"> </w:t>
      </w:r>
      <w:r w:rsidR="009D3E85" w:rsidRPr="009E549B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</w:t>
      </w:r>
      <w:r w:rsidR="00AA6B6B" w:rsidRPr="009E549B">
        <w:rPr>
          <w:rFonts w:ascii="Angsana New" w:hAnsi="Angsana New" w:hint="cs"/>
          <w:sz w:val="30"/>
          <w:szCs w:val="30"/>
          <w:cs/>
        </w:rPr>
        <w:t>ที่ได้จ</w:t>
      </w:r>
      <w:r w:rsidR="009D3E85" w:rsidRPr="009E549B">
        <w:rPr>
          <w:rFonts w:ascii="Angsana New" w:hAnsi="Angsana New"/>
          <w:sz w:val="30"/>
          <w:szCs w:val="30"/>
          <w:cs/>
        </w:rPr>
        <w:t>ากการประกอบกิจการที่ได้รับการส่งเสริมตามระยะเวลา</w:t>
      </w:r>
      <w:r w:rsidR="001666D8" w:rsidRPr="009E549B">
        <w:rPr>
          <w:rFonts w:ascii="Angsana New" w:hAnsi="Angsana New" w:hint="cs"/>
          <w:sz w:val="30"/>
          <w:szCs w:val="30"/>
          <w:cs/>
        </w:rPr>
        <w:t xml:space="preserve"> </w:t>
      </w:r>
      <w:r w:rsidR="009D3E85" w:rsidRPr="009E549B">
        <w:rPr>
          <w:rFonts w:ascii="Angsana New" w:hAnsi="Angsana New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="00171E50" w:rsidRPr="009E549B">
        <w:rPr>
          <w:rFonts w:ascii="Angsana New" w:hAnsi="Angsana New"/>
          <w:sz w:val="30"/>
          <w:szCs w:val="30"/>
        </w:rPr>
        <w:t xml:space="preserve"> </w:t>
      </w:r>
      <w:r w:rsidR="00171E50" w:rsidRPr="009E549B">
        <w:rPr>
          <w:rFonts w:ascii="Angsana New" w:hAnsi="Angsana New"/>
          <w:sz w:val="30"/>
          <w:szCs w:val="30"/>
          <w:cs/>
        </w:rPr>
        <w:t>ซึ่งบริษัทต้องถือปฏิบัติตาม</w:t>
      </w:r>
    </w:p>
    <w:p w14:paraId="14141323" w14:textId="62AEF45F" w:rsidR="009D3E85" w:rsidRPr="009E549B" w:rsidRDefault="009D3E85" w:rsidP="009D3E85">
      <w:pPr>
        <w:pStyle w:val="ListParagraph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689A1F9" w14:textId="20057EED" w:rsidR="003F07E7" w:rsidRPr="009E549B" w:rsidRDefault="003F07E7" w:rsidP="003F07E7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E549B">
        <w:rPr>
          <w:rFonts w:ascii="Angsana New" w:hAnsi="Angsana New"/>
          <w:bCs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DE30B5D" w14:textId="77777777" w:rsidR="003F07E7" w:rsidRPr="009E549B" w:rsidRDefault="003F07E7" w:rsidP="003F07E7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303129F7" w14:textId="0F316A4A" w:rsidR="003F07E7" w:rsidRPr="009E549B" w:rsidRDefault="003F07E7" w:rsidP="00A03FD8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9E54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Pr="009E54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4661FF" w:rsidRPr="009E549B">
        <w:rPr>
          <w:rFonts w:ascii="Angsana New" w:hAnsi="Angsana New"/>
          <w:sz w:val="30"/>
          <w:szCs w:val="30"/>
          <w:cs/>
        </w:rPr>
        <w:t xml:space="preserve"> </w:t>
      </w:r>
      <w:r w:rsidR="006F291E" w:rsidRPr="009E549B">
        <w:rPr>
          <w:rFonts w:ascii="Angsana New" w:hAnsi="Angsana New"/>
          <w:sz w:val="30"/>
          <w:szCs w:val="30"/>
          <w:cs/>
        </w:rPr>
        <w:t>กลุ่มบริษัท</w:t>
      </w:r>
      <w:r w:rsidR="000A563E" w:rsidRPr="009E549B">
        <w:rPr>
          <w:rFonts w:ascii="Angsana New" w:hAnsi="Angsana New" w:hint="cs"/>
          <w:sz w:val="30"/>
          <w:szCs w:val="30"/>
          <w:cs/>
        </w:rPr>
        <w:t>และบริษัท</w:t>
      </w:r>
      <w:r w:rsidRPr="009E549B">
        <w:rPr>
          <w:rFonts w:ascii="Angsana New" w:hAnsi="Angsana New"/>
          <w:sz w:val="30"/>
          <w:szCs w:val="30"/>
          <w:cs/>
        </w:rPr>
        <w:t>มีรายได้ที่คาดว่าจะรับรู้ในอนาคตจากภาระที่ยังปฏิบัติ</w:t>
      </w:r>
      <w:r w:rsidR="00A27EDE" w:rsidRPr="009E549B">
        <w:rPr>
          <w:rFonts w:ascii="Angsana New" w:hAnsi="Angsana New" w:hint="cs"/>
          <w:sz w:val="30"/>
          <w:szCs w:val="30"/>
          <w:cs/>
        </w:rPr>
        <w:t>ไม่เสร็จ</w:t>
      </w:r>
      <w:r w:rsidRPr="009E549B">
        <w:rPr>
          <w:rFonts w:ascii="Angsana New" w:hAnsi="Angsana New"/>
          <w:sz w:val="30"/>
          <w:szCs w:val="30"/>
          <w:cs/>
        </w:rPr>
        <w:t>สิ้นของสัญญาที่ทำกับลูกค้าจำนวน</w:t>
      </w:r>
      <w:r w:rsidR="00D50B63" w:rsidRPr="009E549B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36</w:t>
      </w:r>
      <w:r w:rsidR="00D50B63" w:rsidRPr="009E549B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88</w:t>
      </w:r>
      <w:r w:rsidR="004661FF" w:rsidRPr="009E549B">
        <w:rPr>
          <w:rFonts w:ascii="Angsana New" w:hAnsi="Angsana New"/>
          <w:sz w:val="30"/>
          <w:szCs w:val="30"/>
          <w:cs/>
        </w:rPr>
        <w:t xml:space="preserve"> </w:t>
      </w:r>
      <w:r w:rsidRPr="009E54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E549B">
        <w:rPr>
          <w:rFonts w:ascii="Angsana New" w:hAnsi="Angsana New"/>
          <w:i/>
          <w:iCs/>
          <w:sz w:val="30"/>
          <w:szCs w:val="30"/>
          <w:cs/>
        </w:rPr>
        <w:t>(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2566</w:t>
      </w:r>
      <w:r w:rsidRPr="009E549B">
        <w:rPr>
          <w:rFonts w:ascii="Angsana New" w:hAnsi="Angsana New"/>
          <w:i/>
          <w:iCs/>
          <w:sz w:val="30"/>
          <w:szCs w:val="30"/>
        </w:rPr>
        <w:t>:</w:t>
      </w:r>
      <w:r w:rsidR="004661FF" w:rsidRPr="009E5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E549B">
        <w:rPr>
          <w:rFonts w:ascii="Angsana New" w:hAnsi="Angsana New"/>
          <w:i/>
          <w:iCs/>
          <w:sz w:val="30"/>
          <w:szCs w:val="30"/>
          <w:cs/>
        </w:rPr>
        <w:t xml:space="preserve">จำนวน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43</w:t>
      </w:r>
      <w:r w:rsidR="002D6913" w:rsidRPr="009E549B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82</w:t>
      </w:r>
      <w:r w:rsidR="00DA0055" w:rsidRPr="009E549B">
        <w:rPr>
          <w:rFonts w:ascii="Angsana New" w:hAnsi="Angsana New"/>
          <w:i/>
          <w:iCs/>
          <w:sz w:val="30"/>
          <w:szCs w:val="30"/>
        </w:rPr>
        <w:t xml:space="preserve"> </w:t>
      </w:r>
      <w:r w:rsidRPr="009E54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0A563E" w:rsidRPr="009E549B">
        <w:rPr>
          <w:rFonts w:ascii="Angsana New" w:hAnsi="Angsana New" w:hint="cs"/>
          <w:sz w:val="30"/>
          <w:szCs w:val="30"/>
          <w:cs/>
        </w:rPr>
        <w:t xml:space="preserve"> </w:t>
      </w:r>
      <w:r w:rsidRPr="009E549B">
        <w:rPr>
          <w:rFonts w:ascii="Angsana New" w:hAnsi="Angsana New"/>
          <w:sz w:val="30"/>
          <w:szCs w:val="30"/>
          <w:cs/>
        </w:rPr>
        <w:t>ซึ่ง</w:t>
      </w:r>
      <w:r w:rsidR="006F291E" w:rsidRPr="009E549B">
        <w:rPr>
          <w:rFonts w:ascii="Angsana New" w:hAnsi="Angsana New"/>
          <w:sz w:val="30"/>
          <w:szCs w:val="30"/>
          <w:cs/>
        </w:rPr>
        <w:t>กลุ่มบริษัท</w:t>
      </w:r>
      <w:r w:rsidR="00120877" w:rsidRPr="009E549B">
        <w:rPr>
          <w:rFonts w:ascii="Angsana New" w:hAnsi="Angsana New" w:hint="cs"/>
          <w:sz w:val="30"/>
          <w:szCs w:val="30"/>
          <w:cs/>
        </w:rPr>
        <w:t>และบริษัท</w:t>
      </w:r>
      <w:r w:rsidRPr="009E549B">
        <w:rPr>
          <w:rFonts w:ascii="Angsana New" w:hAnsi="Angsana New"/>
          <w:sz w:val="30"/>
          <w:szCs w:val="30"/>
          <w:cs/>
        </w:rPr>
        <w:t>จะรับรู้รายได้ดังกล่าวเมื่อลูกค้ามีอำนาจควบคุมในสินค้าหรือบริการ ซึ่งคาดว่าจะเกิดขึ้นในอีก</w:t>
      </w:r>
      <w:r w:rsidR="00951130" w:rsidRPr="009E549B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="004661FF" w:rsidRPr="009E549B">
        <w:rPr>
          <w:rFonts w:ascii="Angsana New" w:hAnsi="Angsana New"/>
          <w:sz w:val="30"/>
          <w:szCs w:val="30"/>
          <w:cs/>
        </w:rPr>
        <w:t xml:space="preserve"> </w:t>
      </w:r>
      <w:r w:rsidR="00687673" w:rsidRPr="009E549B">
        <w:rPr>
          <w:rFonts w:ascii="Angsana New" w:hAnsi="Angsana New"/>
          <w:sz w:val="30"/>
          <w:szCs w:val="30"/>
        </w:rPr>
        <w:t>-</w:t>
      </w:r>
      <w:r w:rsidR="00FE4727" w:rsidRPr="009E549B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5</w:t>
      </w:r>
      <w:r w:rsidR="00D50B63" w:rsidRPr="009E549B">
        <w:rPr>
          <w:rFonts w:ascii="Angsana New" w:hAnsi="Angsana New"/>
          <w:sz w:val="30"/>
          <w:szCs w:val="30"/>
        </w:rPr>
        <w:t xml:space="preserve"> </w:t>
      </w:r>
      <w:r w:rsidRPr="009E549B">
        <w:rPr>
          <w:rFonts w:ascii="Angsana New" w:hAnsi="Angsana New"/>
          <w:sz w:val="30"/>
          <w:szCs w:val="30"/>
          <w:cs/>
        </w:rPr>
        <w:t xml:space="preserve">เดือนข้างหน้า </w:t>
      </w:r>
      <w:r w:rsidRPr="009E549B">
        <w:rPr>
          <w:rFonts w:ascii="Angsana New" w:hAnsi="Angsana New"/>
          <w:i/>
          <w:iCs/>
          <w:sz w:val="30"/>
          <w:szCs w:val="30"/>
          <w:cs/>
        </w:rPr>
        <w:t>(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2566</w:t>
      </w:r>
      <w:r w:rsidRPr="009E549B">
        <w:rPr>
          <w:rFonts w:ascii="Angsana New" w:hAnsi="Angsana New"/>
          <w:i/>
          <w:iCs/>
          <w:sz w:val="30"/>
          <w:szCs w:val="30"/>
        </w:rPr>
        <w:t>:</w:t>
      </w:r>
      <w:r w:rsidR="004661FF" w:rsidRPr="009E5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E549B">
        <w:rPr>
          <w:rFonts w:ascii="Angsana New" w:hAnsi="Angsana New"/>
          <w:i/>
          <w:iCs/>
          <w:sz w:val="30"/>
          <w:szCs w:val="30"/>
          <w:cs/>
        </w:rPr>
        <w:t xml:space="preserve">ในอีก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3</w:t>
      </w:r>
      <w:r w:rsidR="00DA0055" w:rsidRPr="009E549B">
        <w:rPr>
          <w:rFonts w:ascii="Angsana New" w:hAnsi="Angsana New"/>
          <w:i/>
          <w:iCs/>
          <w:sz w:val="30"/>
          <w:szCs w:val="30"/>
        </w:rPr>
        <w:t xml:space="preserve"> </w:t>
      </w:r>
      <w:r w:rsidR="00C75300" w:rsidRPr="009E549B">
        <w:rPr>
          <w:rFonts w:ascii="Angsana New" w:hAnsi="Angsana New"/>
          <w:i/>
          <w:iCs/>
          <w:sz w:val="30"/>
          <w:szCs w:val="30"/>
        </w:rPr>
        <w:t>-</w:t>
      </w:r>
      <w:r w:rsidR="00DA0055" w:rsidRPr="009E549B">
        <w:rPr>
          <w:rFonts w:ascii="Angsana New" w:hAnsi="Angsana New"/>
          <w:i/>
          <w:iCs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9</w:t>
      </w:r>
      <w:r w:rsidR="00DA0055" w:rsidRPr="009E549B">
        <w:rPr>
          <w:rFonts w:ascii="Angsana New" w:hAnsi="Angsana New"/>
          <w:i/>
          <w:iCs/>
          <w:sz w:val="30"/>
          <w:szCs w:val="30"/>
        </w:rPr>
        <w:t xml:space="preserve"> </w:t>
      </w:r>
      <w:r w:rsidRPr="009E549B">
        <w:rPr>
          <w:rFonts w:ascii="Angsana New" w:hAnsi="Angsana New"/>
          <w:i/>
          <w:iCs/>
          <w:sz w:val="30"/>
          <w:szCs w:val="30"/>
          <w:cs/>
        </w:rPr>
        <w:t>เดือนข้างหน้า)</w:t>
      </w:r>
    </w:p>
    <w:p w14:paraId="5D2DF520" w14:textId="643754AA" w:rsidR="002A1381" w:rsidRPr="009E549B" w:rsidRDefault="002A1381" w:rsidP="004B3843">
      <w:pPr>
        <w:pStyle w:val="ListParagraph"/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1EBFE217" w14:textId="737A1E0A" w:rsidR="00841F2A" w:rsidRPr="009E549B" w:rsidRDefault="000F44D6" w:rsidP="00F258E3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9E549B">
        <w:rPr>
          <w:rFonts w:ascii="Angsana New" w:hAnsi="Angsana New"/>
          <w:bCs/>
          <w:sz w:val="30"/>
          <w:szCs w:val="30"/>
          <w:cs/>
        </w:rPr>
        <w:t>ค่าใช้จ่ายตามธรรมชาติ</w:t>
      </w:r>
    </w:p>
    <w:p w14:paraId="42514D05" w14:textId="77777777" w:rsidR="00D663D7" w:rsidRPr="009E549B" w:rsidRDefault="00D663D7" w:rsidP="00D663D7">
      <w:pPr>
        <w:pStyle w:val="ListParagraph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73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518"/>
        <w:gridCol w:w="450"/>
        <w:gridCol w:w="990"/>
        <w:gridCol w:w="270"/>
        <w:gridCol w:w="990"/>
        <w:gridCol w:w="270"/>
        <w:gridCol w:w="990"/>
        <w:gridCol w:w="270"/>
        <w:gridCol w:w="990"/>
      </w:tblGrid>
      <w:tr w:rsidR="00841F2A" w:rsidRPr="009E549B" w14:paraId="2D8F4F1A" w14:textId="77777777" w:rsidTr="005C7714">
        <w:trPr>
          <w:tblHeader/>
        </w:trPr>
        <w:tc>
          <w:tcPr>
            <w:tcW w:w="4518" w:type="dxa"/>
            <w:shd w:val="clear" w:color="auto" w:fill="FFFFFF"/>
          </w:tcPr>
          <w:p w14:paraId="4404894A" w14:textId="77777777" w:rsidR="00841F2A" w:rsidRPr="009E549B" w:rsidRDefault="00841F2A" w:rsidP="00D43733">
            <w:pPr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9E549B">
              <w:rPr>
                <w:rFonts w:ascii="Angsana New" w:hAnsi="Angsana New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450" w:type="dxa"/>
            <w:shd w:val="clear" w:color="auto" w:fill="FFFFFF"/>
          </w:tcPr>
          <w:p w14:paraId="7D13B8DE" w14:textId="77777777" w:rsidR="00841F2A" w:rsidRPr="009E549B" w:rsidRDefault="00841F2A" w:rsidP="00D43733">
            <w:pPr>
              <w:ind w:left="34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78A80672" w14:textId="77777777" w:rsidR="00841F2A" w:rsidRPr="009E549B" w:rsidRDefault="00841F2A" w:rsidP="00D4373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="00570C03"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FFFFFF"/>
          </w:tcPr>
          <w:p w14:paraId="610C2F89" w14:textId="77777777" w:rsidR="00841F2A" w:rsidRPr="009E549B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2B8878CE" w14:textId="77777777" w:rsidR="00841F2A" w:rsidRPr="009E549B" w:rsidRDefault="00841F2A" w:rsidP="00D43733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F2A" w:rsidRPr="009E549B" w14:paraId="6B960BD1" w14:textId="77777777" w:rsidTr="005C7714">
        <w:trPr>
          <w:tblHeader/>
        </w:trPr>
        <w:tc>
          <w:tcPr>
            <w:tcW w:w="4518" w:type="dxa"/>
            <w:shd w:val="clear" w:color="auto" w:fill="FFFFFF"/>
          </w:tcPr>
          <w:p w14:paraId="6DDA713C" w14:textId="77777777" w:rsidR="00841F2A" w:rsidRPr="009E549B" w:rsidRDefault="00841F2A" w:rsidP="00D43733">
            <w:pPr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FFFFFF"/>
          </w:tcPr>
          <w:p w14:paraId="7036EE00" w14:textId="663F7899" w:rsidR="00841F2A" w:rsidRPr="009E549B" w:rsidRDefault="00841F2A" w:rsidP="00B30794">
            <w:pPr>
              <w:ind w:left="-105" w:right="-105" w:hanging="15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065562BA" w14:textId="21FF17EB" w:rsidR="00841F2A" w:rsidRPr="009E549B" w:rsidRDefault="00796827" w:rsidP="00570C03">
            <w:pPr>
              <w:ind w:left="-108" w:right="-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14B91C44" w14:textId="77777777" w:rsidR="00841F2A" w:rsidRPr="009E549B" w:rsidRDefault="00841F2A" w:rsidP="00D43733">
            <w:pPr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C7E1401" w14:textId="133D4E1F" w:rsidR="00841F2A" w:rsidRPr="009E549B" w:rsidRDefault="00796827" w:rsidP="00D43733">
            <w:pPr>
              <w:ind w:lef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2BD21FCA" w14:textId="77777777" w:rsidR="00841F2A" w:rsidRPr="009E549B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371A4F6A" w14:textId="47B4DA92" w:rsidR="00841F2A" w:rsidRPr="009E549B" w:rsidRDefault="00796827" w:rsidP="00570C03">
            <w:pPr>
              <w:ind w:left="-145" w:right="-16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76576D8" w14:textId="77777777" w:rsidR="00841F2A" w:rsidRPr="009E549B" w:rsidRDefault="00841F2A" w:rsidP="00D43733">
            <w:pPr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A8CEE12" w14:textId="6E405745" w:rsidR="00841F2A" w:rsidRPr="009E549B" w:rsidRDefault="00796827" w:rsidP="00B30794">
            <w:pPr>
              <w:ind w:left="-89" w:right="-1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1F2A" w:rsidRPr="009E549B" w14:paraId="288E2742" w14:textId="77777777" w:rsidTr="005C7714">
        <w:trPr>
          <w:tblHeader/>
        </w:trPr>
        <w:tc>
          <w:tcPr>
            <w:tcW w:w="4518" w:type="dxa"/>
          </w:tcPr>
          <w:p w14:paraId="7650449D" w14:textId="77777777" w:rsidR="00841F2A" w:rsidRPr="009E549B" w:rsidRDefault="00841F2A" w:rsidP="00D43733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0652643" w14:textId="77777777" w:rsidR="00841F2A" w:rsidRPr="009E549B" w:rsidRDefault="00841F2A" w:rsidP="00D4373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379891E" w14:textId="77777777" w:rsidR="00841F2A" w:rsidRPr="009E549B" w:rsidRDefault="00841F2A" w:rsidP="00D43733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570C03"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</w:t>
            </w:r>
            <w:r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87C91" w:rsidRPr="009E549B" w14:paraId="06D005B6" w14:textId="77777777" w:rsidTr="005C7714">
        <w:tc>
          <w:tcPr>
            <w:tcW w:w="4518" w:type="dxa"/>
          </w:tcPr>
          <w:p w14:paraId="7084CB4B" w14:textId="4D379FFE" w:rsidR="00587C91" w:rsidRPr="009E549B" w:rsidRDefault="00587C91" w:rsidP="00587C91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450" w:type="dxa"/>
          </w:tcPr>
          <w:p w14:paraId="3177DE8E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A1AD0C" w14:textId="7864C721" w:rsidR="00587C91" w:rsidRPr="009E549B" w:rsidRDefault="007F5F3F" w:rsidP="00567630">
            <w:pPr>
              <w:pStyle w:val="acctfourfigures"/>
              <w:tabs>
                <w:tab w:val="clear" w:pos="765"/>
              </w:tabs>
              <w:spacing w:line="240" w:lineRule="atLeast"/>
              <w:ind w:left="-109" w:right="-5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  <w:r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789FCA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50C016F" w14:textId="7D9C8011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 w:rsidR="00587C91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389FB7AC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560BBD" w14:textId="3F2C8E50" w:rsidR="007F5F3F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F5F3F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  <w:shd w:val="clear" w:color="auto" w:fill="auto"/>
          </w:tcPr>
          <w:p w14:paraId="1A0D2BBA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9C720C" w14:textId="063F2353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587C91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587C91" w:rsidRPr="009E549B" w14:paraId="159D58D2" w14:textId="77777777" w:rsidTr="005C7714">
        <w:tc>
          <w:tcPr>
            <w:tcW w:w="4518" w:type="dxa"/>
          </w:tcPr>
          <w:p w14:paraId="7577D84D" w14:textId="77777777" w:rsidR="00587C91" w:rsidRPr="009E549B" w:rsidRDefault="00587C91" w:rsidP="00587C91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450" w:type="dxa"/>
          </w:tcPr>
          <w:p w14:paraId="11B2033A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35" w:right="-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328848" w14:textId="1FB7321B" w:rsidR="00587C91" w:rsidRPr="009E549B" w:rsidRDefault="00796827" w:rsidP="00567630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7F5F3F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14:paraId="2EA3258C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E43B35" w14:textId="130AF406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="00587C91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25C047CF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8F84B9" w14:textId="52044B96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="007F5F3F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08E393B6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A6732D" w14:textId="09258C3C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  <w:r w:rsidR="00587C91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554</w:t>
            </w:r>
          </w:p>
        </w:tc>
      </w:tr>
      <w:tr w:rsidR="00587C91" w:rsidRPr="009E549B" w14:paraId="5A43C1E4" w14:textId="77777777" w:rsidTr="005C7714">
        <w:tc>
          <w:tcPr>
            <w:tcW w:w="4518" w:type="dxa"/>
          </w:tcPr>
          <w:p w14:paraId="5065311A" w14:textId="77777777" w:rsidR="00587C91" w:rsidRPr="009E549B" w:rsidRDefault="00587C91" w:rsidP="00587C91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ต้นทุนซื้อมาขายไป</w:t>
            </w:r>
          </w:p>
        </w:tc>
        <w:tc>
          <w:tcPr>
            <w:tcW w:w="450" w:type="dxa"/>
          </w:tcPr>
          <w:p w14:paraId="551990DB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D6F64D" w14:textId="0A522D39" w:rsidR="00587C91" w:rsidRPr="009E549B" w:rsidRDefault="00796827" w:rsidP="00567630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 w:rsidR="007F5F3F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61B3D285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A01D65" w14:textId="688B6E0B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  <w:r w:rsidR="00587C91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7B9486CD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0461E2" w14:textId="302AEB32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 w:rsidR="007F5F3F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1F2BD4E0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924A92" w14:textId="4CEED052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  <w:r w:rsidR="00587C91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</w:tr>
      <w:tr w:rsidR="00587C91" w:rsidRPr="009E549B" w14:paraId="35D95822" w14:textId="77777777" w:rsidTr="005C7714">
        <w:tc>
          <w:tcPr>
            <w:tcW w:w="4518" w:type="dxa"/>
          </w:tcPr>
          <w:p w14:paraId="74723598" w14:textId="7E732929" w:rsidR="00587C91" w:rsidRPr="009E549B" w:rsidRDefault="00587C91" w:rsidP="00587C91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50" w:type="dxa"/>
          </w:tcPr>
          <w:p w14:paraId="110B420E" w14:textId="2EB53B84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7F1D1DF" w14:textId="1E514F4F" w:rsidR="00587C91" w:rsidRPr="009E549B" w:rsidRDefault="00796827" w:rsidP="00567630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  <w:r w:rsidR="007F5F3F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70" w:type="dxa"/>
            <w:shd w:val="clear" w:color="auto" w:fill="auto"/>
          </w:tcPr>
          <w:p w14:paraId="130D6076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BCCAE6" w14:textId="55BA4047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="00587C91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70" w:type="dxa"/>
            <w:shd w:val="clear" w:color="auto" w:fill="auto"/>
          </w:tcPr>
          <w:p w14:paraId="44C0CCDF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806666" w14:textId="4EEB952B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244</w:t>
            </w:r>
            <w:r w:rsidR="007F5F3F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5FE5134C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169EDD" w14:textId="616985B3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="00587C91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362</w:t>
            </w:r>
          </w:p>
        </w:tc>
      </w:tr>
      <w:tr w:rsidR="00587C91" w:rsidRPr="009E549B" w14:paraId="6689B6CC" w14:textId="77777777" w:rsidTr="005C7714">
        <w:tc>
          <w:tcPr>
            <w:tcW w:w="4518" w:type="dxa"/>
          </w:tcPr>
          <w:p w14:paraId="77E07C84" w14:textId="3966327C" w:rsidR="00587C91" w:rsidRPr="009E549B" w:rsidRDefault="00587C91" w:rsidP="00587C91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50" w:type="dxa"/>
          </w:tcPr>
          <w:p w14:paraId="7A15CAC9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118485" w14:textId="26A65861" w:rsidR="00587C91" w:rsidRPr="009E549B" w:rsidRDefault="00796827" w:rsidP="00567630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 w:rsidR="007F5F3F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270" w:type="dxa"/>
            <w:shd w:val="clear" w:color="auto" w:fill="auto"/>
          </w:tcPr>
          <w:p w14:paraId="0815B3C4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9E2AB0" w14:textId="2C915296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r w:rsidR="00587C91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25D87C87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2E11AB" w14:textId="0F50F5AC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="007F5F3F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70" w:type="dxa"/>
            <w:shd w:val="clear" w:color="auto" w:fill="auto"/>
          </w:tcPr>
          <w:p w14:paraId="6B68CA06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1B4097" w14:textId="025E2302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="00587C91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</w:tr>
      <w:tr w:rsidR="00587C91" w:rsidRPr="009E549B" w14:paraId="67574FF5" w14:textId="77777777" w:rsidTr="005C7714">
        <w:tc>
          <w:tcPr>
            <w:tcW w:w="4518" w:type="dxa"/>
          </w:tcPr>
          <w:p w14:paraId="6B0D5776" w14:textId="77777777" w:rsidR="00587C91" w:rsidRPr="009E549B" w:rsidRDefault="00587C91" w:rsidP="00587C91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0" w:type="dxa"/>
          </w:tcPr>
          <w:p w14:paraId="79E12E7E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C195E1" w14:textId="600A847C" w:rsidR="00587C91" w:rsidRPr="009E549B" w:rsidRDefault="00796827" w:rsidP="00567630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7F5F3F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739FA72F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DDBD18" w14:textId="7A665C9A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587C91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2BAC27D9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81796A" w14:textId="4A49D19E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F5F3F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301B9939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D1DEA6" w14:textId="20E63559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587C91"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</w:tr>
      <w:tr w:rsidR="00587C91" w:rsidRPr="009E549B" w14:paraId="61034CCE" w14:textId="77777777" w:rsidTr="005C7714">
        <w:tc>
          <w:tcPr>
            <w:tcW w:w="4518" w:type="dxa"/>
          </w:tcPr>
          <w:p w14:paraId="1135E0AB" w14:textId="77777777" w:rsidR="00587C91" w:rsidRPr="009E549B" w:rsidRDefault="00587C91" w:rsidP="00587C91">
            <w:pPr>
              <w:ind w:left="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450" w:type="dxa"/>
          </w:tcPr>
          <w:p w14:paraId="5AF8B325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FD8708" w14:textId="2F27BB1E" w:rsidR="00587C91" w:rsidRPr="009E549B" w:rsidRDefault="00796827" w:rsidP="00567630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  <w:r w:rsidR="00C147B5" w:rsidRPr="00C147B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270" w:type="dxa"/>
            <w:shd w:val="clear" w:color="auto" w:fill="auto"/>
          </w:tcPr>
          <w:p w14:paraId="463209A9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A96460" w14:textId="13861CBE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  <w:r w:rsidR="00C147B5" w:rsidRPr="00C147B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657C7164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170435" w14:textId="1D7B992D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  <w:r w:rsidR="00C147B5" w:rsidRPr="00C147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23E8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78096142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E5127F" w14:textId="0CCEBB20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  <w:r w:rsidR="00C147B5" w:rsidRPr="00C147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</w:tr>
      <w:tr w:rsidR="00587C91" w:rsidRPr="009E549B" w14:paraId="01A1AF0C" w14:textId="77777777" w:rsidTr="005C7714">
        <w:trPr>
          <w:trHeight w:val="209"/>
        </w:trPr>
        <w:tc>
          <w:tcPr>
            <w:tcW w:w="4518" w:type="dxa"/>
          </w:tcPr>
          <w:p w14:paraId="56A65D4A" w14:textId="21FD31D8" w:rsidR="00587C91" w:rsidRPr="009E549B" w:rsidRDefault="00587C91" w:rsidP="005C7714">
            <w:pPr>
              <w:spacing w:after="100" w:afterAutospacing="1"/>
              <w:ind w:left="92" w:right="-2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4755D3A6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55322" w14:textId="7013F418" w:rsidR="007F5F3F" w:rsidRPr="009E549B" w:rsidRDefault="00796827" w:rsidP="00567630">
            <w:pPr>
              <w:pStyle w:val="acctfourfigures"/>
              <w:tabs>
                <w:tab w:val="clear" w:pos="765"/>
              </w:tabs>
              <w:spacing w:line="240" w:lineRule="atLeast"/>
              <w:ind w:left="-109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147B5" w:rsidRPr="00C147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67D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658,501</w:t>
            </w:r>
          </w:p>
        </w:tc>
        <w:tc>
          <w:tcPr>
            <w:tcW w:w="270" w:type="dxa"/>
          </w:tcPr>
          <w:p w14:paraId="5B73124C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0D7368" w14:textId="466B92E4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147B5" w:rsidRPr="00C147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567D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2F55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61,817</w:t>
            </w:r>
          </w:p>
        </w:tc>
        <w:tc>
          <w:tcPr>
            <w:tcW w:w="270" w:type="dxa"/>
          </w:tcPr>
          <w:p w14:paraId="6B112EE6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4130C2" w14:textId="635B634B" w:rsidR="005A79D0" w:rsidRPr="009E549B" w:rsidRDefault="002F555F" w:rsidP="00C147B5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990,</w:t>
            </w:r>
            <w:r w:rsidR="00823E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18F8380E" w14:textId="77777777" w:rsidR="00587C91" w:rsidRPr="009E549B" w:rsidRDefault="00587C91" w:rsidP="00587C91">
            <w:pPr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4BA264" w14:textId="0ED42495" w:rsidR="00587C91" w:rsidRPr="009E549B" w:rsidRDefault="00796827" w:rsidP="009E549B">
            <w:pPr>
              <w:pStyle w:val="acctfourfigures"/>
              <w:tabs>
                <w:tab w:val="clear" w:pos="765"/>
              </w:tabs>
              <w:spacing w:line="240" w:lineRule="atLeast"/>
              <w:ind w:left="-1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F55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,067,014</w:t>
            </w:r>
          </w:p>
        </w:tc>
      </w:tr>
    </w:tbl>
    <w:p w14:paraId="668D4C42" w14:textId="77777777" w:rsidR="004B3843" w:rsidRPr="00AB1762" w:rsidRDefault="004B3843">
      <w:pPr>
        <w:rPr>
          <w:rFonts w:asciiTheme="majorBidi" w:hAnsiTheme="majorBidi" w:cstheme="majorBidi"/>
        </w:rPr>
      </w:pPr>
      <w:r w:rsidRPr="00AB1762">
        <w:rPr>
          <w:rFonts w:asciiTheme="majorBidi" w:hAnsiTheme="majorBidi" w:cstheme="majorBidi"/>
          <w:cs/>
        </w:rPr>
        <w:br w:type="page"/>
      </w:r>
    </w:p>
    <w:p w14:paraId="32C5153C" w14:textId="383CA23E" w:rsidR="009D5622" w:rsidRPr="009E549B" w:rsidRDefault="009D5622" w:rsidP="00E07A08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9E549B">
        <w:rPr>
          <w:rFonts w:ascii="Angsana New" w:hAnsi="Angsana New"/>
          <w:bCs/>
          <w:sz w:val="30"/>
          <w:szCs w:val="30"/>
          <w:cs/>
        </w:rPr>
        <w:lastRenderedPageBreak/>
        <w:t>ต้นทุนทางการเงิน</w:t>
      </w:r>
    </w:p>
    <w:p w14:paraId="4DCC6947" w14:textId="77777777" w:rsidR="009D5622" w:rsidRPr="009E549B" w:rsidRDefault="009D5622" w:rsidP="004B38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52"/>
        <w:gridCol w:w="1008"/>
        <w:gridCol w:w="270"/>
        <w:gridCol w:w="990"/>
        <w:gridCol w:w="270"/>
        <w:gridCol w:w="990"/>
      </w:tblGrid>
      <w:tr w:rsidR="009D5622" w:rsidRPr="009E549B" w14:paraId="5481EA52" w14:textId="77777777" w:rsidTr="0028389F">
        <w:trPr>
          <w:tblHeader/>
        </w:trPr>
        <w:tc>
          <w:tcPr>
            <w:tcW w:w="3600" w:type="dxa"/>
          </w:tcPr>
          <w:p w14:paraId="35EF9CE7" w14:textId="77777777" w:rsidR="009D5622" w:rsidRPr="009E549B" w:rsidRDefault="009D5622" w:rsidP="003D3F92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4630C74" w14:textId="77777777" w:rsidR="009D5622" w:rsidRPr="009E549B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6E1A35F" w14:textId="77777777" w:rsidR="009D5622" w:rsidRPr="009E549B" w:rsidRDefault="009D5622" w:rsidP="003D3F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53633" w14:textId="77777777" w:rsidR="009D5622" w:rsidRPr="009E549B" w:rsidRDefault="009D5622" w:rsidP="003D3F92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3D0F55" w14:textId="77777777" w:rsidR="009D5622" w:rsidRPr="009E549B" w:rsidRDefault="009D5622" w:rsidP="003D3F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D79" w:rsidRPr="009E549B" w14:paraId="2000E224" w14:textId="77777777" w:rsidTr="0028389F">
        <w:trPr>
          <w:tblHeader/>
        </w:trPr>
        <w:tc>
          <w:tcPr>
            <w:tcW w:w="3600" w:type="dxa"/>
          </w:tcPr>
          <w:p w14:paraId="17073FB5" w14:textId="77777777" w:rsidR="00614D79" w:rsidRPr="009E549B" w:rsidRDefault="00614D79" w:rsidP="00614D79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23B629" w14:textId="77777777" w:rsidR="00614D79" w:rsidRPr="009E549B" w:rsidRDefault="00614D79" w:rsidP="00614D7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0FE73C" w14:textId="00E74D75" w:rsidR="00614D79" w:rsidRPr="009E549B" w:rsidRDefault="00796827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26C64E" w14:textId="77777777" w:rsidR="00614D79" w:rsidRPr="009E549B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92928C" w14:textId="5641652F" w:rsidR="00614D79" w:rsidRPr="009E549B" w:rsidRDefault="00796827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E0CFA7F" w14:textId="77777777" w:rsidR="00614D79" w:rsidRPr="009E549B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F2BADE" w14:textId="5DA0DBA6" w:rsidR="00614D79" w:rsidRPr="009E549B" w:rsidRDefault="00796827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F7C399" w14:textId="77777777" w:rsidR="00614D79" w:rsidRPr="009E549B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177C1C" w14:textId="42C9840D" w:rsidR="00614D79" w:rsidRPr="009E549B" w:rsidRDefault="00796827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D5622" w:rsidRPr="009E549B" w14:paraId="441483F1" w14:textId="77777777" w:rsidTr="0028389F">
        <w:trPr>
          <w:trHeight w:val="80"/>
          <w:tblHeader/>
        </w:trPr>
        <w:tc>
          <w:tcPr>
            <w:tcW w:w="3600" w:type="dxa"/>
          </w:tcPr>
          <w:p w14:paraId="5CF039BF" w14:textId="77777777" w:rsidR="009D5622" w:rsidRPr="009E549B" w:rsidRDefault="009D5622" w:rsidP="003D3F92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4447C" w14:textId="77777777" w:rsidR="009D5622" w:rsidRPr="009E549B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E23F254" w14:textId="77777777" w:rsidR="009D5622" w:rsidRPr="009E549B" w:rsidRDefault="009D5622" w:rsidP="009D5622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CAD" w:rsidRPr="009E549B" w14:paraId="11D24A86" w14:textId="77777777" w:rsidTr="0028389F">
        <w:tc>
          <w:tcPr>
            <w:tcW w:w="3600" w:type="dxa"/>
          </w:tcPr>
          <w:p w14:paraId="62167F1A" w14:textId="77777777" w:rsidR="009D5622" w:rsidRPr="009E549B" w:rsidRDefault="009D5622" w:rsidP="00E07A08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="001D1116" w:rsidRPr="009E54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416FE63" w14:textId="77777777" w:rsidR="009D5622" w:rsidRPr="009E549B" w:rsidRDefault="009D5622" w:rsidP="003D3F92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9CBB2" w14:textId="77777777" w:rsidR="009D5622" w:rsidRPr="009E549B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783A30" w14:textId="77777777" w:rsidR="009D5622" w:rsidRPr="009E549B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E5D2B10" w14:textId="77777777" w:rsidR="009D5622" w:rsidRPr="009E549B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9E6AB" w14:textId="77777777" w:rsidR="009D5622" w:rsidRPr="009E549B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231081" w14:textId="77777777" w:rsidR="009D5622" w:rsidRPr="009E549B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EB4C" w14:textId="77777777" w:rsidR="009D5622" w:rsidRPr="009E549B" w:rsidRDefault="009D5622" w:rsidP="009D5622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B928F" w14:textId="77777777" w:rsidR="009D5622" w:rsidRPr="009E549B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C91" w:rsidRPr="009E549B" w14:paraId="6B04DB17" w14:textId="77777777" w:rsidTr="0028389F">
        <w:tc>
          <w:tcPr>
            <w:tcW w:w="3600" w:type="dxa"/>
          </w:tcPr>
          <w:p w14:paraId="4B81B099" w14:textId="77777777" w:rsidR="00587C91" w:rsidRPr="009E549B" w:rsidRDefault="00587C91" w:rsidP="00587C91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4960C715" w14:textId="4C667697" w:rsidR="00587C91" w:rsidRPr="009E549B" w:rsidRDefault="00796827" w:rsidP="00587C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9682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20C240E1" w14:textId="046D3387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12</w:t>
            </w:r>
            <w:r w:rsidR="005801B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52" w:type="dxa"/>
          </w:tcPr>
          <w:p w14:paraId="573FBFD1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3AEAB16" w14:textId="3EC4DAEE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10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0" w:type="dxa"/>
          </w:tcPr>
          <w:p w14:paraId="1EE655FE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DB370" w14:textId="0B424E26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14</w:t>
            </w:r>
            <w:r w:rsidR="005801B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42599213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45BA33" w14:textId="7F59FE2F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highlight w:val="yellow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11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333</w:t>
            </w:r>
          </w:p>
        </w:tc>
      </w:tr>
      <w:tr w:rsidR="00587C91" w:rsidRPr="009E549B" w14:paraId="67F4D96C" w14:textId="77777777" w:rsidTr="0028389F">
        <w:tc>
          <w:tcPr>
            <w:tcW w:w="3600" w:type="dxa"/>
          </w:tcPr>
          <w:p w14:paraId="7C0DEE6E" w14:textId="77777777" w:rsidR="00587C91" w:rsidRPr="009E549B" w:rsidRDefault="00587C91" w:rsidP="00587C91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เงินกู้และเงินเบิกเกินบัญชีจาก</w:t>
            </w:r>
          </w:p>
          <w:p w14:paraId="3455F3C6" w14:textId="249D9376" w:rsidR="00587C91" w:rsidRPr="009E549B" w:rsidRDefault="00587C91" w:rsidP="00587C91">
            <w:pPr>
              <w:spacing w:line="240" w:lineRule="auto"/>
              <w:ind w:left="70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6075C007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54C93A" w14:textId="6F9B5EA1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101</w:t>
            </w:r>
            <w:r w:rsidR="000F31AE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52" w:type="dxa"/>
          </w:tcPr>
          <w:p w14:paraId="6FB87322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25E0FB" w14:textId="272A792F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94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70" w:type="dxa"/>
          </w:tcPr>
          <w:p w14:paraId="5234B9F3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CE8508" w14:textId="653390B5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85</w:t>
            </w:r>
            <w:r w:rsidR="000F31AE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70" w:type="dxa"/>
          </w:tcPr>
          <w:p w14:paraId="4CD25102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7A900B" w14:textId="476E5D80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79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224</w:t>
            </w:r>
          </w:p>
        </w:tc>
      </w:tr>
      <w:tr w:rsidR="00587C91" w:rsidRPr="009E549B" w14:paraId="5C112C65" w14:textId="77777777" w:rsidTr="0028389F">
        <w:tc>
          <w:tcPr>
            <w:tcW w:w="3600" w:type="dxa"/>
          </w:tcPr>
          <w:p w14:paraId="374605DC" w14:textId="77777777" w:rsidR="00587C91" w:rsidRPr="009E549B" w:rsidRDefault="00587C91" w:rsidP="00587C91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14:paraId="145BABE8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E94BD" w14:textId="2937340C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113</w:t>
            </w:r>
            <w:r w:rsidR="000F31AE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52" w:type="dxa"/>
          </w:tcPr>
          <w:p w14:paraId="44FCC5A4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36FA26" w14:textId="1D754734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104</w:t>
            </w:r>
            <w:r w:rsidR="00587C91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</w:tcPr>
          <w:p w14:paraId="482747EA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FEBA1F" w14:textId="0A57FD86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99</w:t>
            </w:r>
            <w:r w:rsidR="000F31AE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70" w:type="dxa"/>
          </w:tcPr>
          <w:p w14:paraId="3836F022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A71D06" w14:textId="2E729BB6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90</w:t>
            </w:r>
            <w:r w:rsidR="00587C91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557</w:t>
            </w:r>
          </w:p>
        </w:tc>
      </w:tr>
      <w:tr w:rsidR="00587C91" w:rsidRPr="009E549B" w14:paraId="39493948" w14:textId="77777777" w:rsidTr="0028389F">
        <w:tc>
          <w:tcPr>
            <w:tcW w:w="3600" w:type="dxa"/>
          </w:tcPr>
          <w:p w14:paraId="6F147E38" w14:textId="77777777" w:rsidR="00587C91" w:rsidRPr="009E549B" w:rsidRDefault="00587C91" w:rsidP="00587C91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</w:t>
            </w: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8F89090" w14:textId="07F8CE71" w:rsidR="00587C91" w:rsidRPr="009E549B" w:rsidRDefault="00587C91" w:rsidP="00587C91">
            <w:pPr>
              <w:tabs>
                <w:tab w:val="left" w:pos="372"/>
              </w:tabs>
              <w:spacing w:line="240" w:lineRule="auto"/>
              <w:ind w:firstLine="83"/>
              <w:rPr>
                <w:rFonts w:ascii="Angsana New" w:hAnsi="Angsana New"/>
                <w:sz w:val="30"/>
                <w:szCs w:val="30"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ที่บันทึกรวมกับเงินกู้ยืม</w:t>
            </w:r>
          </w:p>
        </w:tc>
        <w:tc>
          <w:tcPr>
            <w:tcW w:w="900" w:type="dxa"/>
          </w:tcPr>
          <w:p w14:paraId="22CEE33E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08FD2" w14:textId="319B0C57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52" w:type="dxa"/>
          </w:tcPr>
          <w:p w14:paraId="28CA6460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7797EBA" w14:textId="36B07383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270" w:type="dxa"/>
          </w:tcPr>
          <w:p w14:paraId="0AFFAD32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A401F4" w14:textId="763436C8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 w:hint="cs"/>
                <w:bCs/>
                <w:color w:val="000000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67EB9640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00052" w14:textId="041C31EC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 w:hint="cs"/>
                <w:bCs/>
                <w:color w:val="000000"/>
                <w:sz w:val="30"/>
                <w:szCs w:val="30"/>
                <w:lang w:val="en-US" w:bidi="th-TH"/>
              </w:rPr>
              <w:t>32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</w:tr>
      <w:tr w:rsidR="00587C91" w:rsidRPr="009E549B" w14:paraId="152B38A9" w14:textId="77777777" w:rsidTr="0028389F">
        <w:tc>
          <w:tcPr>
            <w:tcW w:w="3600" w:type="dxa"/>
          </w:tcPr>
          <w:p w14:paraId="58C5BB93" w14:textId="1E73F983" w:rsidR="00587C91" w:rsidRPr="009E549B" w:rsidRDefault="00587C91" w:rsidP="00587C91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  <w:r w:rsidRPr="009E549B">
              <w:rPr>
                <w:rFonts w:ascii="Angsana New" w:hAnsi="Angsana New"/>
                <w:sz w:val="30"/>
                <w:szCs w:val="30"/>
              </w:rPr>
              <w:t>-</w:t>
            </w: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34B9EA78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64BEEE" w14:textId="346B20D9" w:rsidR="00587C91" w:rsidRPr="009E549B" w:rsidDel="00FC2BB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2422AC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52" w:type="dxa"/>
          </w:tcPr>
          <w:p w14:paraId="42FD9949" w14:textId="61CAA9C8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EE63C8" w14:textId="2200F5C5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70" w:type="dxa"/>
          </w:tcPr>
          <w:p w14:paraId="7576B676" w14:textId="5C9852E9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2BFA8" w14:textId="0733ED41" w:rsidR="00587C91" w:rsidRPr="009E549B" w:rsidDel="00FC2BB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5801B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</w:tcPr>
          <w:p w14:paraId="29BF745D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DFCF94" w14:textId="74CC5801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905</w:t>
            </w:r>
          </w:p>
        </w:tc>
      </w:tr>
      <w:tr w:rsidR="00587C91" w:rsidRPr="009E549B" w14:paraId="5E34090A" w14:textId="77777777" w:rsidTr="0028389F">
        <w:tc>
          <w:tcPr>
            <w:tcW w:w="3600" w:type="dxa"/>
          </w:tcPr>
          <w:p w14:paraId="41701C3F" w14:textId="689A16DE" w:rsidR="00587C91" w:rsidRPr="009E549B" w:rsidRDefault="00587C91" w:rsidP="00587C91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04F867AB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ADC93D" w14:textId="55323F94" w:rsidR="00587C91" w:rsidRPr="009E549B" w:rsidDel="00FC2BB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5801B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52" w:type="dxa"/>
          </w:tcPr>
          <w:p w14:paraId="4E0DF2E4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82BE47B" w14:textId="28D822BB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16E8F962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B3EF02" w14:textId="08DC2A46" w:rsidR="00587C91" w:rsidRPr="009E549B" w:rsidDel="00FC2BB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5801B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70" w:type="dxa"/>
          </w:tcPr>
          <w:p w14:paraId="4BE4E15D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68B20" w14:textId="3792B75D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232</w:t>
            </w:r>
          </w:p>
        </w:tc>
      </w:tr>
      <w:tr w:rsidR="00587C91" w:rsidRPr="009E549B" w14:paraId="3CE61FD0" w14:textId="77777777" w:rsidTr="0028389F">
        <w:tc>
          <w:tcPr>
            <w:tcW w:w="3600" w:type="dxa"/>
          </w:tcPr>
          <w:p w14:paraId="492763C9" w14:textId="77523505" w:rsidR="00587C91" w:rsidRPr="009E549B" w:rsidRDefault="00587C91" w:rsidP="00587C91">
            <w:pPr>
              <w:spacing w:line="240" w:lineRule="auto"/>
              <w:ind w:left="-18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00" w:type="dxa"/>
          </w:tcPr>
          <w:p w14:paraId="072BEDB0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4A4058" w14:textId="66BE10E5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CC2054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52" w:type="dxa"/>
          </w:tcPr>
          <w:p w14:paraId="2A934DC8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1BB504" w14:textId="68D6B0FD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 w:hint="cs"/>
                <w:bCs/>
                <w:color w:val="000000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70" w:type="dxa"/>
          </w:tcPr>
          <w:p w14:paraId="71FC3F9B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20FF89" w14:textId="2E0512B3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5801B6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70" w:type="dxa"/>
          </w:tcPr>
          <w:p w14:paraId="0DF83012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8DB6A" w14:textId="306BFB4C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500</w:t>
            </w:r>
          </w:p>
        </w:tc>
      </w:tr>
      <w:tr w:rsidR="00587C91" w:rsidRPr="009E549B" w14:paraId="4335F689" w14:textId="77777777" w:rsidTr="0028389F">
        <w:tc>
          <w:tcPr>
            <w:tcW w:w="3600" w:type="dxa"/>
          </w:tcPr>
          <w:p w14:paraId="635F5224" w14:textId="77777777" w:rsidR="00587C91" w:rsidRPr="009E549B" w:rsidRDefault="00587C91" w:rsidP="00587C91">
            <w:pPr>
              <w:spacing w:line="240" w:lineRule="auto"/>
              <w:ind w:left="162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ADF1847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3688" w14:textId="2AE0A6D0" w:rsidR="00587C91" w:rsidRPr="009E549B" w:rsidRDefault="00796827" w:rsidP="009E549B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16</w:t>
            </w:r>
            <w:r w:rsidR="000F31AE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52" w:type="dxa"/>
          </w:tcPr>
          <w:p w14:paraId="653FD7F8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D39C1" w14:textId="0418A4BC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</w:t>
            </w:r>
            <w:r w:rsidR="00587C91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14:paraId="76AD9A32" w14:textId="0B0CC489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5E61" w14:textId="609D758A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13</w:t>
            </w:r>
            <w:r w:rsidR="000F31AE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0" w:type="dxa"/>
          </w:tcPr>
          <w:p w14:paraId="388EB6EF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C6DD" w14:textId="1A7543C1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  <w:r w:rsidR="00587C91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962</w:t>
            </w:r>
          </w:p>
        </w:tc>
      </w:tr>
      <w:tr w:rsidR="00587C91" w:rsidRPr="009E549B" w14:paraId="2D341AD9" w14:textId="77777777" w:rsidTr="0028389F">
        <w:tc>
          <w:tcPr>
            <w:tcW w:w="3600" w:type="dxa"/>
          </w:tcPr>
          <w:p w14:paraId="7A8C44D3" w14:textId="177F5B45" w:rsidR="00587C91" w:rsidRPr="009E549B" w:rsidRDefault="00587C91" w:rsidP="00587C91">
            <w:pPr>
              <w:spacing w:line="240" w:lineRule="auto"/>
              <w:ind w:left="-18" w:hanging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2393974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DF913" w14:textId="3A19846B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130</w:t>
            </w:r>
            <w:r w:rsidR="005801B6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52" w:type="dxa"/>
          </w:tcPr>
          <w:p w14:paraId="682910F6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9D04" w14:textId="7FA38B26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115</w:t>
            </w:r>
            <w:r w:rsidR="00587C91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70" w:type="dxa"/>
          </w:tcPr>
          <w:p w14:paraId="69A0484A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234AC" w14:textId="60F78F4C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112</w:t>
            </w:r>
            <w:r w:rsidR="005801B6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00AB72A5" w14:textId="77777777" w:rsidR="00587C91" w:rsidRPr="009E549B" w:rsidRDefault="00587C91" w:rsidP="00587C91">
            <w:pPr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9D458" w14:textId="35ECBA1C" w:rsidR="00587C91" w:rsidRPr="009E549B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99</w:t>
            </w:r>
            <w:r w:rsidR="00587C91"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519</w:t>
            </w:r>
          </w:p>
        </w:tc>
      </w:tr>
    </w:tbl>
    <w:p w14:paraId="1214DD17" w14:textId="77777777" w:rsidR="004B3843" w:rsidRPr="009E549B" w:rsidRDefault="004B3843" w:rsidP="004B38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E8C0533" w14:textId="70D0B74C" w:rsidR="00A77D7D" w:rsidRPr="009E549B" w:rsidRDefault="00A77D7D" w:rsidP="009347D4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9E549B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6EE42918" w14:textId="77777777" w:rsidR="003C2C0C" w:rsidRPr="009E549B" w:rsidRDefault="003C2C0C" w:rsidP="00AB075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63"/>
        <w:gridCol w:w="997"/>
        <w:gridCol w:w="263"/>
        <w:gridCol w:w="997"/>
        <w:gridCol w:w="263"/>
        <w:gridCol w:w="997"/>
      </w:tblGrid>
      <w:tr w:rsidR="008208EF" w:rsidRPr="009E549B" w14:paraId="3812E405" w14:textId="77777777" w:rsidTr="00AF746D">
        <w:trPr>
          <w:tblHeader/>
        </w:trPr>
        <w:tc>
          <w:tcPr>
            <w:tcW w:w="3600" w:type="dxa"/>
          </w:tcPr>
          <w:p w14:paraId="42097082" w14:textId="1BE52D56" w:rsidR="008208EF" w:rsidRPr="009E549B" w:rsidRDefault="009014A7" w:rsidP="009347D4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Pr="009E549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Pr="009E54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900" w:type="dxa"/>
          </w:tcPr>
          <w:p w14:paraId="7F2E0F8D" w14:textId="77777777" w:rsidR="008208EF" w:rsidRPr="009E549B" w:rsidRDefault="008208EF" w:rsidP="00E117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5179CBE" w14:textId="44ACF010" w:rsidR="008208EF" w:rsidRPr="009E549B" w:rsidRDefault="008208EF" w:rsidP="0081528D">
            <w:pPr>
              <w:tabs>
                <w:tab w:val="left" w:pos="501"/>
                <w:tab w:val="center" w:pos="1133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</w:t>
            </w:r>
            <w:r w:rsidR="0081528D" w:rsidRPr="009E549B">
              <w:rPr>
                <w:rFonts w:ascii="Angsana New" w:hAnsi="Angsana New" w:hint="cs"/>
                <w:bCs/>
                <w:sz w:val="30"/>
                <w:szCs w:val="30"/>
                <w:cs/>
              </w:rPr>
              <w:t>บ</w:t>
            </w: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63" w:type="dxa"/>
          </w:tcPr>
          <w:p w14:paraId="15E4FD11" w14:textId="77777777" w:rsidR="008208EF" w:rsidRPr="009E549B" w:rsidRDefault="008208EF" w:rsidP="00E1171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0CCD3910" w14:textId="77777777" w:rsidR="008208EF" w:rsidRPr="009E549B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3E6" w:rsidRPr="009E549B" w14:paraId="5CD1CCC0" w14:textId="77777777" w:rsidTr="00AF746D">
        <w:trPr>
          <w:tblHeader/>
        </w:trPr>
        <w:tc>
          <w:tcPr>
            <w:tcW w:w="3600" w:type="dxa"/>
          </w:tcPr>
          <w:p w14:paraId="47C2590D" w14:textId="77777777" w:rsidR="00DD43E6" w:rsidRPr="009E549B" w:rsidRDefault="00DD43E6" w:rsidP="009347D4">
            <w:pPr>
              <w:pStyle w:val="BodyText"/>
              <w:spacing w:after="0"/>
              <w:ind w:hanging="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DF1B46" w14:textId="7E87D007" w:rsidR="00DD43E6" w:rsidRPr="009E549B" w:rsidRDefault="00DD43E6" w:rsidP="00AF746D">
            <w:pPr>
              <w:pStyle w:val="BodyText"/>
              <w:spacing w:after="0"/>
              <w:ind w:left="-56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25EDD9" w14:textId="5757BF86" w:rsidR="00DD43E6" w:rsidRPr="009E549B" w:rsidRDefault="00796827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922781F" w14:textId="77777777" w:rsidR="00DD43E6" w:rsidRPr="009E549B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A671262" w14:textId="6287532A" w:rsidR="00DD43E6" w:rsidRPr="009E549B" w:rsidRDefault="00796827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14:paraId="7F38FA43" w14:textId="77777777" w:rsidR="00DD43E6" w:rsidRPr="009E549B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7E5D32D" w14:textId="375BA117" w:rsidR="00DD43E6" w:rsidRPr="009E549B" w:rsidRDefault="00796827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6E3427C" w14:textId="77777777" w:rsidR="00DD43E6" w:rsidRPr="009E549B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77A606B" w14:textId="74491028" w:rsidR="00DD43E6" w:rsidRPr="009E549B" w:rsidRDefault="00796827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208EF" w:rsidRPr="009E549B" w14:paraId="06DF1A9B" w14:textId="77777777" w:rsidTr="00AF746D">
        <w:trPr>
          <w:tblHeader/>
        </w:trPr>
        <w:tc>
          <w:tcPr>
            <w:tcW w:w="3600" w:type="dxa"/>
          </w:tcPr>
          <w:p w14:paraId="77A8C075" w14:textId="77777777" w:rsidR="008208EF" w:rsidRPr="009E549B" w:rsidRDefault="008208EF" w:rsidP="009347D4">
            <w:pPr>
              <w:pStyle w:val="BodyText"/>
              <w:spacing w:after="0"/>
              <w:ind w:hanging="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EC3920" w14:textId="77777777" w:rsidR="008208EF" w:rsidRPr="009E549B" w:rsidRDefault="008208EF" w:rsidP="00E1171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4583467" w14:textId="77777777" w:rsidR="008208EF" w:rsidRPr="009E549B" w:rsidRDefault="00956942" w:rsidP="0095694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8208EF" w:rsidRPr="009E54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87C91" w:rsidRPr="009E549B" w14:paraId="6291BAC4" w14:textId="77777777" w:rsidTr="00AF746D">
        <w:tc>
          <w:tcPr>
            <w:tcW w:w="3600" w:type="dxa"/>
          </w:tcPr>
          <w:p w14:paraId="7266AE1E" w14:textId="6FD27744" w:rsidR="00587C91" w:rsidRPr="009E549B" w:rsidRDefault="00587C91" w:rsidP="00587C91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9E549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9E549B">
              <w:rPr>
                <w:rFonts w:ascii="Angsana New" w:hAnsi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900" w:type="dxa"/>
          </w:tcPr>
          <w:p w14:paraId="68329FAB" w14:textId="77777777" w:rsidR="00587C91" w:rsidRPr="009E549B" w:rsidRDefault="00587C91" w:rsidP="00587C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45D2D" w14:textId="17B18DDB" w:rsidR="00587C91" w:rsidRPr="009E549B" w:rsidRDefault="00796827" w:rsidP="009E549B">
            <w:pPr>
              <w:pStyle w:val="acctfourfigures"/>
              <w:tabs>
                <w:tab w:val="clear" w:pos="765"/>
                <w:tab w:val="left" w:pos="693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C2054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63" w:type="dxa"/>
          </w:tcPr>
          <w:p w14:paraId="0317836F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3819E502" w14:textId="06A5A6AA" w:rsidR="00587C91" w:rsidRPr="009E549B" w:rsidRDefault="00796827" w:rsidP="009E549B">
            <w:pPr>
              <w:pStyle w:val="acctfourfigures"/>
              <w:tabs>
                <w:tab w:val="clear" w:pos="765"/>
                <w:tab w:val="left" w:pos="707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587C91" w:rsidRPr="009E54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63" w:type="dxa"/>
          </w:tcPr>
          <w:p w14:paraId="54735399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675AE534" w14:textId="2BA8AA68" w:rsidR="00587C91" w:rsidRPr="009E549B" w:rsidRDefault="00123148" w:rsidP="00E25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E54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517E6D1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20FE9B1F" w14:textId="595F1476" w:rsidR="00587C91" w:rsidRPr="009E549B" w:rsidRDefault="00796827" w:rsidP="009E549B">
            <w:pPr>
              <w:pStyle w:val="acctfourfigures"/>
              <w:tabs>
                <w:tab w:val="clear" w:pos="765"/>
              </w:tabs>
              <w:spacing w:line="240" w:lineRule="auto"/>
              <w:ind w:left="-283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13</w:t>
            </w:r>
            <w:r w:rsidR="00587C91"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961</w:t>
            </w:r>
          </w:p>
        </w:tc>
      </w:tr>
      <w:tr w:rsidR="00587C91" w:rsidRPr="009E549B" w14:paraId="6D2FD090" w14:textId="77777777" w:rsidTr="00AF746D">
        <w:tc>
          <w:tcPr>
            <w:tcW w:w="3600" w:type="dxa"/>
            <w:shd w:val="clear" w:color="auto" w:fill="auto"/>
          </w:tcPr>
          <w:p w14:paraId="0BB6EE7D" w14:textId="77777777" w:rsidR="00587C91" w:rsidRPr="009E549B" w:rsidRDefault="00587C91" w:rsidP="00587C91">
            <w:pPr>
              <w:tabs>
                <w:tab w:val="left" w:pos="540"/>
              </w:tabs>
              <w:spacing w:line="240" w:lineRule="auto"/>
              <w:ind w:right="-108" w:hanging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3E7D980" w14:textId="77777777" w:rsidR="00587C91" w:rsidRPr="009E549B" w:rsidRDefault="00587C91" w:rsidP="00587C9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8FBDCB" w14:textId="77777777" w:rsidR="00587C91" w:rsidRPr="009E549B" w:rsidRDefault="00587C91" w:rsidP="00587C9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570FAB9" w14:textId="77777777" w:rsidR="00587C91" w:rsidRPr="009E549B" w:rsidRDefault="00587C91" w:rsidP="00587C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A4F6D49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2080CF" w14:textId="77777777" w:rsidR="00587C91" w:rsidRPr="009E549B" w:rsidRDefault="00587C91" w:rsidP="00587C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DFA3F44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45A0B24" w14:textId="77777777" w:rsidR="00587C91" w:rsidRPr="009E549B" w:rsidRDefault="00587C91" w:rsidP="00587C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D6A2C3B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87C91" w:rsidRPr="009E549B" w14:paraId="51C80F30" w14:textId="77777777" w:rsidTr="00AF746D">
        <w:tc>
          <w:tcPr>
            <w:tcW w:w="3600" w:type="dxa"/>
            <w:shd w:val="clear" w:color="auto" w:fill="auto"/>
          </w:tcPr>
          <w:p w14:paraId="5E610B56" w14:textId="77777777" w:rsidR="00587C91" w:rsidRPr="009E549B" w:rsidRDefault="00587C91" w:rsidP="00587C91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E549B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4BFCD927" w14:textId="77777777" w:rsidR="00587C91" w:rsidRPr="009E549B" w:rsidRDefault="00587C91" w:rsidP="00587C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3911F" w14:textId="1D908450" w:rsidR="00587C91" w:rsidRPr="009E549B" w:rsidRDefault="00587C91" w:rsidP="00587C9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58337F0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605DEAF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A3CBA03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6B8E825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6EAEB239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EF82C4B" w14:textId="77777777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 w:right="7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87C91" w:rsidRPr="009E549B" w14:paraId="39CC6ADA" w14:textId="77777777" w:rsidTr="00AF746D">
        <w:tc>
          <w:tcPr>
            <w:tcW w:w="3600" w:type="dxa"/>
            <w:shd w:val="clear" w:color="auto" w:fill="auto"/>
          </w:tcPr>
          <w:p w14:paraId="02FB8B65" w14:textId="77777777" w:rsidR="00587C91" w:rsidRPr="009E549B" w:rsidRDefault="00587C91" w:rsidP="00587C91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0" w:type="dxa"/>
            <w:shd w:val="clear" w:color="auto" w:fill="auto"/>
          </w:tcPr>
          <w:p w14:paraId="071F44D6" w14:textId="52637B60" w:rsidR="00587C91" w:rsidRPr="009E549B" w:rsidRDefault="00587C91" w:rsidP="00587C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0807D" w14:textId="471C2A73" w:rsidR="00587C91" w:rsidRPr="009E549B" w:rsidRDefault="00CC2054" w:rsidP="009E549B">
            <w:pPr>
              <w:pStyle w:val="acctfourfigures"/>
              <w:tabs>
                <w:tab w:val="clear" w:pos="765"/>
              </w:tabs>
              <w:spacing w:line="240" w:lineRule="auto"/>
              <w:ind w:left="-193"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49B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  <w:r w:rsidRPr="009E54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96E1578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F3A4D85" w14:textId="24C4676C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49B">
              <w:rPr>
                <w:rFonts w:ascii="Angsana New" w:hAnsi="Angsana New"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9E549B">
              <w:rPr>
                <w:rFonts w:ascii="Angsana New" w:hAnsi="Angsana New"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Pr="009E54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ABCD89B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9CEA4BA" w14:textId="63447C41" w:rsidR="00587C91" w:rsidRPr="009E549B" w:rsidRDefault="00123148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14</w:t>
            </w:r>
            <w:r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684</w:t>
            </w:r>
            <w:r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792350F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F0A50D9" w14:textId="76BC63C2" w:rsidR="00587C91" w:rsidRPr="009E549B" w:rsidRDefault="00587C91" w:rsidP="009E549B">
            <w:pPr>
              <w:pStyle w:val="acctfourfigures"/>
              <w:tabs>
                <w:tab w:val="clear" w:pos="765"/>
              </w:tabs>
              <w:spacing w:line="240" w:lineRule="auto"/>
              <w:ind w:left="-193" w:right="36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37</w:t>
            </w:r>
            <w:r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077</w:t>
            </w:r>
            <w:r w:rsidRPr="009E549B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587C91" w:rsidRPr="009E549B" w14:paraId="7DD4FBCE" w14:textId="77777777" w:rsidTr="00AF746D">
        <w:tc>
          <w:tcPr>
            <w:tcW w:w="3600" w:type="dxa"/>
            <w:shd w:val="clear" w:color="auto" w:fill="auto"/>
          </w:tcPr>
          <w:p w14:paraId="722BF4C0" w14:textId="720F17ED" w:rsidR="00587C91" w:rsidRPr="009E549B" w:rsidRDefault="00587C91" w:rsidP="00587C91">
            <w:pPr>
              <w:tabs>
                <w:tab w:val="left" w:pos="540"/>
              </w:tabs>
              <w:ind w:right="-108" w:hanging="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4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8E4E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9E54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B595580" w14:textId="77777777" w:rsidR="00587C91" w:rsidRPr="009E549B" w:rsidRDefault="00587C91" w:rsidP="00587C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1CAC5" w14:textId="77355C7B" w:rsidR="00587C91" w:rsidRPr="009E549B" w:rsidRDefault="00123148" w:rsidP="009E549B">
            <w:pPr>
              <w:pStyle w:val="acctfourfigures"/>
              <w:tabs>
                <w:tab w:val="clear" w:pos="765"/>
              </w:tabs>
              <w:spacing w:line="240" w:lineRule="auto"/>
              <w:ind w:left="-193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9E54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391</w:t>
            </w:r>
            <w:r w:rsidRPr="009E549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A3CB50C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A39CA" w14:textId="74810A1D" w:rsidR="00587C91" w:rsidRPr="009E549B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49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Pr="009E54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425</w:t>
            </w:r>
            <w:r w:rsidRPr="009E549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B87EF91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E912D" w14:textId="5305742E" w:rsidR="00587C91" w:rsidRPr="009E549B" w:rsidRDefault="00123148" w:rsidP="00587C91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14</w:t>
            </w:r>
            <w:r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684</w:t>
            </w:r>
            <w:r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9143CCB" w14:textId="77777777" w:rsidR="00587C91" w:rsidRPr="009E549B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D2298" w14:textId="0094678F" w:rsidR="00587C91" w:rsidRPr="009E549B" w:rsidRDefault="00587C91" w:rsidP="009E549B">
            <w:pPr>
              <w:pStyle w:val="acctfourfigures"/>
              <w:tabs>
                <w:tab w:val="clear" w:pos="765"/>
              </w:tabs>
              <w:spacing w:line="240" w:lineRule="auto"/>
              <w:ind w:left="-193" w:right="3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23</w:t>
            </w:r>
            <w:r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116</w:t>
            </w:r>
            <w:r w:rsidRPr="009E54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ECCFED3" w14:textId="33D28687" w:rsidR="009E549B" w:rsidRDefault="009E549B">
      <w:pPr>
        <w:spacing w:line="240" w:lineRule="auto"/>
        <w:rPr>
          <w:rFonts w:ascii="Angsana New" w:hAnsi="Angsana New"/>
          <w:sz w:val="16"/>
          <w:szCs w:val="16"/>
        </w:rPr>
      </w:pPr>
    </w:p>
    <w:p w14:paraId="2E7FAD14" w14:textId="77777777" w:rsidR="009E549B" w:rsidRDefault="009E549B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9E549B" w14:paraId="20ADEDE4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36884E33" w14:textId="136F8F97" w:rsidR="008208EF" w:rsidRPr="003D620F" w:rsidRDefault="00C70C02" w:rsidP="009347D4">
            <w:pPr>
              <w:tabs>
                <w:tab w:val="left" w:pos="501"/>
                <w:tab w:val="center" w:pos="1133"/>
              </w:tabs>
              <w:ind w:right="-108" w:hanging="1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br w:type="page"/>
            </w:r>
            <w:r w:rsidR="00D52C29" w:rsidRPr="003D62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62CD32B" w14:textId="77777777" w:rsidR="008208EF" w:rsidRPr="003D620F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08EF" w:rsidRPr="009E549B" w14:paraId="5E4A231A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4B8C126D" w14:textId="77777777" w:rsidR="008208EF" w:rsidRPr="003D620F" w:rsidRDefault="008208EF" w:rsidP="009347D4">
            <w:pPr>
              <w:spacing w:line="240" w:lineRule="auto"/>
              <w:ind w:right="-108" w:hanging="1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7ABCE31" w14:textId="648F24C8" w:rsidR="008208EF" w:rsidRPr="003D620F" w:rsidRDefault="00796827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5120B88" w14:textId="77777777" w:rsidR="008208EF" w:rsidRPr="003D620F" w:rsidRDefault="008208EF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516986" w14:textId="4B469929" w:rsidR="008208EF" w:rsidRPr="003D620F" w:rsidRDefault="00796827" w:rsidP="003C2C0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</w:tr>
      <w:tr w:rsidR="008208EF" w:rsidRPr="009E549B" w14:paraId="2D301A0E" w14:textId="77777777" w:rsidTr="004A1AD1">
        <w:trPr>
          <w:tblHeader/>
        </w:trPr>
        <w:tc>
          <w:tcPr>
            <w:tcW w:w="4140" w:type="dxa"/>
            <w:shd w:val="clear" w:color="auto" w:fill="auto"/>
          </w:tcPr>
          <w:p w14:paraId="5D318C16" w14:textId="77777777" w:rsidR="008208EF" w:rsidRPr="003D620F" w:rsidRDefault="008208EF" w:rsidP="009347D4">
            <w:pPr>
              <w:ind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D81A8F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D7FAF60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677BE07" w14:textId="77777777" w:rsidR="008208EF" w:rsidRPr="003D620F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AC20FAC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E02083" w14:textId="77777777" w:rsidR="008208EF" w:rsidRPr="003D620F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E4C120F" w14:textId="77777777" w:rsidR="008208EF" w:rsidRPr="003D620F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5DCCCC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48697FB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A816B45" w14:textId="77777777" w:rsidR="008208EF" w:rsidRPr="003D620F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FD3646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A17C6BC" w14:textId="77777777" w:rsidR="008208EF" w:rsidRPr="003D620F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587C91" w:rsidRPr="009E549B" w14:paraId="32180E42" w14:textId="77777777" w:rsidTr="004A1AD1">
        <w:tc>
          <w:tcPr>
            <w:tcW w:w="4140" w:type="dxa"/>
            <w:shd w:val="clear" w:color="auto" w:fill="auto"/>
          </w:tcPr>
          <w:p w14:paraId="296449F4" w14:textId="24B2EADC" w:rsidR="00587C91" w:rsidRPr="003D620F" w:rsidRDefault="00587C91" w:rsidP="00587C91">
            <w:pPr>
              <w:ind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21230" w:rsidRPr="003D620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E21230" w:rsidRPr="003D620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21230" w:rsidRPr="003D620F">
              <w:rPr>
                <w:rFonts w:ascii="Angsana New" w:hAnsi="Angsana New"/>
                <w:sz w:val="28"/>
                <w:szCs w:val="28"/>
              </w:rPr>
              <w:t>)</w:t>
            </w:r>
            <w:r w:rsidR="00E21230" w:rsidRPr="003D62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20F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775D855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F8DB51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C02933C" w14:textId="42742024" w:rsidR="00587C91" w:rsidRPr="003D620F" w:rsidRDefault="00EF429C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  <w:r w:rsidR="005B30FC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D73259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35A18" w14:textId="06F89A42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43BC8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C66B88" w14:textId="6C6D6A96" w:rsidR="00587C91" w:rsidRPr="003D620F" w:rsidRDefault="00796827" w:rsidP="00587C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164</w:t>
            </w:r>
            <w:r w:rsidR="00587C91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329</w:t>
            </w:r>
          </w:p>
        </w:tc>
      </w:tr>
      <w:tr w:rsidR="00587C91" w:rsidRPr="009E549B" w14:paraId="610DC15F" w14:textId="77777777" w:rsidTr="00570F62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FE7C940" w14:textId="77777777" w:rsidR="00587C91" w:rsidRPr="003D620F" w:rsidRDefault="00587C91" w:rsidP="00587C91">
            <w:pPr>
              <w:ind w:hanging="14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A207CD5" w14:textId="6ABD80DE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EF429C" w:rsidRPr="003D620F">
              <w:rPr>
                <w:rFonts w:ascii="Angsana New" w:hAnsi="Angsana New"/>
                <w:sz w:val="28"/>
                <w:szCs w:val="28"/>
              </w:rPr>
              <w:t>.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61D664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36A7A17" w14:textId="399352F2" w:rsidR="00587C91" w:rsidRPr="003D620F" w:rsidRDefault="00AA3C4A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339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DAB44D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43AFB0" w14:textId="0F0D347E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587C91" w:rsidRPr="003D620F">
              <w:rPr>
                <w:rFonts w:ascii="Angsana New" w:hAnsi="Angsana New"/>
                <w:sz w:val="28"/>
                <w:szCs w:val="28"/>
              </w:rPr>
              <w:t>.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7B1E1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2FCE64" w14:textId="2284E05A" w:rsidR="00587C91" w:rsidRPr="003D620F" w:rsidRDefault="00796827" w:rsidP="00E212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587C91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</w:p>
        </w:tc>
      </w:tr>
      <w:tr w:rsidR="00587C91" w:rsidRPr="009E549B" w14:paraId="3B83A3AF" w14:textId="77777777" w:rsidTr="00570F62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A88A494" w14:textId="1BE9E9D2" w:rsidR="00587C91" w:rsidRPr="003D620F" w:rsidRDefault="00587C91" w:rsidP="00587C91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1E9370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0B0914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168127F" w14:textId="2DAF3406" w:rsidR="00587C91" w:rsidRPr="003D620F" w:rsidRDefault="00AA3C4A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28704E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A3787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510206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76633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A895B3" w14:textId="7BF09776" w:rsidR="00587C91" w:rsidRPr="003D620F" w:rsidRDefault="00587C91" w:rsidP="00587C9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87C91" w:rsidRPr="009E549B" w14:paraId="7A5AA6F3" w14:textId="77777777" w:rsidTr="00570F62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67C03AB1" w14:textId="451D3F99" w:rsidR="00587C91" w:rsidRPr="003D620F" w:rsidRDefault="00587C91" w:rsidP="00587C91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49888B1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AC0D9D2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371403A" w14:textId="6E02F795" w:rsidR="00587C91" w:rsidRPr="003D620F" w:rsidRDefault="00AA3C4A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494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AB9E37D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58F3E7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7918EF4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5FCAA" w14:textId="05B16FC3" w:rsidR="00587C91" w:rsidRPr="003D620F" w:rsidRDefault="00587C91" w:rsidP="00587C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701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87C91" w:rsidRPr="009E549B" w14:paraId="35CFD331" w14:textId="77777777" w:rsidTr="004A1AD1">
        <w:tc>
          <w:tcPr>
            <w:tcW w:w="4140" w:type="dxa"/>
            <w:shd w:val="clear" w:color="auto" w:fill="auto"/>
          </w:tcPr>
          <w:p w14:paraId="02C3A407" w14:textId="77777777" w:rsidR="00587C91" w:rsidRPr="003D620F" w:rsidRDefault="00587C91" w:rsidP="00587C91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785BD0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67080A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5AC516E" w14:textId="0D5E357E" w:rsidR="00587C91" w:rsidRPr="003D620F" w:rsidRDefault="00796827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28704E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093</w:t>
            </w:r>
          </w:p>
        </w:tc>
        <w:tc>
          <w:tcPr>
            <w:tcW w:w="270" w:type="dxa"/>
            <w:shd w:val="clear" w:color="auto" w:fill="auto"/>
          </w:tcPr>
          <w:p w14:paraId="6EBCD514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4764AA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EDA61A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09ECD7" w14:textId="54C7BBAD" w:rsidR="00587C91" w:rsidRPr="003D620F" w:rsidRDefault="00796827" w:rsidP="00587C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587C91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</w:p>
        </w:tc>
      </w:tr>
      <w:tr w:rsidR="00587C91" w:rsidRPr="009E549B" w14:paraId="427F06F1" w14:textId="77777777" w:rsidTr="004A1AD1">
        <w:tc>
          <w:tcPr>
            <w:tcW w:w="4140" w:type="dxa"/>
            <w:shd w:val="clear" w:color="auto" w:fill="auto"/>
          </w:tcPr>
          <w:p w14:paraId="00E5C58A" w14:textId="10CDDC2E" w:rsidR="00587C91" w:rsidRPr="003D620F" w:rsidRDefault="00587C91" w:rsidP="00587C91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7DE3B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753F86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12BE99" w14:textId="3B8CEC06" w:rsidR="00587C91" w:rsidRPr="003D620F" w:rsidRDefault="00AA3C4A" w:rsidP="00587C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715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26DDAF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133DD7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3854F3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1F9AB5" w14:textId="1B1ACBAA" w:rsidR="00587C91" w:rsidRPr="003D620F" w:rsidRDefault="00587C91" w:rsidP="00587C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87C91" w:rsidRPr="009E549B" w14:paraId="4F30779F" w14:textId="77777777" w:rsidTr="004A1AD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E3A28B0" w14:textId="37EF38ED" w:rsidR="00587C91" w:rsidRPr="003D620F" w:rsidRDefault="003D620F" w:rsidP="00587C91">
            <w:pPr>
              <w:ind w:left="16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7B94F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CCEF94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D2B455" w14:textId="77777777" w:rsidR="003D620F" w:rsidRPr="003D620F" w:rsidRDefault="003D620F" w:rsidP="00E2123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D0FDF79" w14:textId="6F67AFDD" w:rsidR="00587C91" w:rsidRPr="003D620F" w:rsidRDefault="00796827" w:rsidP="00E2123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28704E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FD1594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1828A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69D5AE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4C8CF" w14:textId="77777777" w:rsidR="003D620F" w:rsidRPr="003D620F" w:rsidRDefault="003D620F" w:rsidP="00587C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1373D1E" w14:textId="695D153E" w:rsidR="00587C91" w:rsidRPr="003D620F" w:rsidRDefault="00796827" w:rsidP="00587C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587C91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954</w:t>
            </w:r>
          </w:p>
        </w:tc>
      </w:tr>
      <w:tr w:rsidR="00AA3C4A" w:rsidRPr="009E549B" w14:paraId="32CEF1A7" w14:textId="77777777" w:rsidTr="004A1AD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169F2CB" w14:textId="77777777" w:rsidR="00AA3C4A" w:rsidRPr="003D620F" w:rsidRDefault="00AA3C4A" w:rsidP="00AA3C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1C08" w14:textId="660F8477" w:rsidR="00AA3C4A" w:rsidRPr="003D620F" w:rsidRDefault="00AA3C4A" w:rsidP="00AA3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0420EB" w14:textId="77777777" w:rsidR="00AA3C4A" w:rsidRPr="003D620F" w:rsidRDefault="00AA3C4A" w:rsidP="00AA3C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B230" w14:textId="5E4F17BC" w:rsidR="00AA3C4A" w:rsidRPr="003D620F" w:rsidRDefault="00AA3C4A" w:rsidP="00AA3C4A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</w:t>
            </w:r>
            <w:r w:rsidRPr="003D620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391</w:t>
            </w:r>
            <w:r w:rsidRPr="003D62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13949C" w14:textId="77777777" w:rsidR="00AA3C4A" w:rsidRPr="003D620F" w:rsidRDefault="00AA3C4A" w:rsidP="00AA3C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EED9" w14:textId="0B5622C6" w:rsidR="00AA3C4A" w:rsidRPr="003D620F" w:rsidRDefault="00AA3C4A" w:rsidP="00AA3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FF44A" w14:textId="77777777" w:rsidR="00AA3C4A" w:rsidRPr="003D620F" w:rsidRDefault="00AA3C4A" w:rsidP="00AA3C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BA5A8" w14:textId="16462057" w:rsidR="00AA3C4A" w:rsidRPr="003D620F" w:rsidRDefault="00AA3C4A" w:rsidP="00AA3C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Pr="003D620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425</w:t>
            </w:r>
            <w:r w:rsidRPr="003D62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819626B" w14:textId="77777777" w:rsidR="008208EF" w:rsidRPr="0091421B" w:rsidRDefault="008208EF" w:rsidP="00AB31F9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9"/>
        <w:gridCol w:w="4140"/>
        <w:gridCol w:w="985"/>
        <w:gridCol w:w="95"/>
        <w:gridCol w:w="175"/>
        <w:gridCol w:w="61"/>
        <w:gridCol w:w="34"/>
        <w:gridCol w:w="985"/>
        <w:gridCol w:w="95"/>
        <w:gridCol w:w="175"/>
        <w:gridCol w:w="95"/>
        <w:gridCol w:w="985"/>
        <w:gridCol w:w="95"/>
        <w:gridCol w:w="175"/>
        <w:gridCol w:w="95"/>
        <w:gridCol w:w="985"/>
        <w:gridCol w:w="95"/>
      </w:tblGrid>
      <w:tr w:rsidR="008208EF" w:rsidRPr="009E549B" w14:paraId="0E419122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10E1790B" w14:textId="77777777" w:rsidR="008208EF" w:rsidRPr="003D620F" w:rsidRDefault="008208EF" w:rsidP="00E1171E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15"/>
            <w:shd w:val="clear" w:color="auto" w:fill="auto"/>
          </w:tcPr>
          <w:p w14:paraId="34ED4A21" w14:textId="77777777" w:rsidR="008208EF" w:rsidRPr="003D620F" w:rsidRDefault="008208EF" w:rsidP="00E1171E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813" w:rsidRPr="009E549B" w14:paraId="74EB791A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04698139" w14:textId="77777777" w:rsidR="00907813" w:rsidRPr="003D620F" w:rsidRDefault="00907813" w:rsidP="0090781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7"/>
            <w:shd w:val="clear" w:color="auto" w:fill="auto"/>
          </w:tcPr>
          <w:p w14:paraId="5E8F2034" w14:textId="2B636847" w:rsidR="00907813" w:rsidRPr="003D620F" w:rsidRDefault="00796827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D34315" w14:textId="77777777" w:rsidR="00907813" w:rsidRPr="003D620F" w:rsidRDefault="00907813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6"/>
            <w:shd w:val="clear" w:color="auto" w:fill="auto"/>
          </w:tcPr>
          <w:p w14:paraId="4AC14E73" w14:textId="573F5C62" w:rsidR="00907813" w:rsidRPr="003D620F" w:rsidRDefault="00796827" w:rsidP="00907813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</w:tr>
      <w:tr w:rsidR="008208EF" w:rsidRPr="009E549B" w14:paraId="35C7B6BA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0891C6CC" w14:textId="77777777" w:rsidR="008208EF" w:rsidRPr="003D620F" w:rsidRDefault="008208EF" w:rsidP="00E117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842665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7C1E9EC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537FEE3" w14:textId="77777777" w:rsidR="008208EF" w:rsidRPr="003D620F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303A49EB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7329516" w14:textId="77777777" w:rsidR="008208EF" w:rsidRPr="003D620F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8E493A" w14:textId="77777777" w:rsidR="008208EF" w:rsidRPr="003D620F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F9C26EA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48DA7C3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69CBFE" w14:textId="77777777" w:rsidR="008208EF" w:rsidRPr="003D620F" w:rsidRDefault="008208EF" w:rsidP="00E1171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AC3952E" w14:textId="77777777" w:rsidR="008208EF" w:rsidRPr="003D620F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3EF19C" w14:textId="77777777" w:rsidR="008208EF" w:rsidRPr="003D620F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</w:t>
            </w:r>
            <w:r w:rsidR="008208EF"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587C91" w:rsidRPr="009E549B" w14:paraId="0EAE9D3A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49B9DB3B" w14:textId="7C0DAD63" w:rsidR="00587C91" w:rsidRPr="003D620F" w:rsidRDefault="00587C91" w:rsidP="00587C91">
            <w:pPr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B621A9" w:rsidRPr="003D620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B621A9" w:rsidRPr="003D620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B621A9" w:rsidRPr="003D620F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D620F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ก่อนภาษีเงินได้รวม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A1C4238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254BBE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6D772FF" w14:textId="77227615" w:rsidR="00587C91" w:rsidRPr="003D620F" w:rsidRDefault="00EF429C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63523D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756D171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ADA960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47B319" w14:textId="76FFC3D9" w:rsidR="00587C91" w:rsidRPr="003D620F" w:rsidRDefault="00796827" w:rsidP="00E212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587C91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027</w:t>
            </w:r>
          </w:p>
        </w:tc>
      </w:tr>
      <w:tr w:rsidR="00587C91" w:rsidRPr="009E549B" w14:paraId="6032A12A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5BD27710" w14:textId="77777777" w:rsidR="00587C91" w:rsidRPr="003D620F" w:rsidRDefault="00587C91" w:rsidP="00587C91">
            <w:pPr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42E751C" w14:textId="3ABA47F6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EF429C" w:rsidRPr="003D620F">
              <w:rPr>
                <w:rFonts w:ascii="Angsana New" w:hAnsi="Angsana New"/>
                <w:sz w:val="28"/>
                <w:szCs w:val="28"/>
              </w:rPr>
              <w:t>.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4F73E8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41E8917" w14:textId="26C1E322" w:rsidR="00587C91" w:rsidRPr="003D620F" w:rsidRDefault="00B621A9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/>
              </w:rPr>
              <w:t>530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7DE9EF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84409A" w14:textId="5047DC18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587C91" w:rsidRPr="003D620F">
              <w:rPr>
                <w:rFonts w:ascii="Angsana New" w:hAnsi="Angsana New"/>
                <w:sz w:val="28"/>
                <w:szCs w:val="28"/>
              </w:rPr>
              <w:t>.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AF386D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147754" w14:textId="098857CA" w:rsidR="00587C91" w:rsidRPr="003D620F" w:rsidRDefault="00796827" w:rsidP="00E212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87C91" w:rsidRPr="003D62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</w:tr>
      <w:tr w:rsidR="00587C91" w:rsidRPr="009E549B" w14:paraId="6F652327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55EA4552" w14:textId="48C19215" w:rsidR="00587C91" w:rsidRPr="003D620F" w:rsidRDefault="00587C91" w:rsidP="00587C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7239F3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425ECFB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0E011A86" w14:textId="31081274" w:rsidR="00587C91" w:rsidRPr="003D620F" w:rsidRDefault="0028704E" w:rsidP="002870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634924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F9C857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B87786A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2346F0" w14:textId="77DDDC77" w:rsidR="00587C91" w:rsidRPr="003D620F" w:rsidRDefault="00587C91" w:rsidP="00587C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87C91" w:rsidRPr="009E549B" w14:paraId="53FE6774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115DA552" w14:textId="6E1A7334" w:rsidR="00587C91" w:rsidRPr="003D620F" w:rsidRDefault="00587C91" w:rsidP="00587C91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09C0531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C8010CE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281166CF" w14:textId="28C34F75" w:rsidR="00587C91" w:rsidRPr="003D620F" w:rsidRDefault="00B621A9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A1E0FA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3409F20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257354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C63C26" w14:textId="19AC760B" w:rsidR="00587C91" w:rsidRPr="003D620F" w:rsidRDefault="00587C91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759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87C91" w:rsidRPr="009E549B" w14:paraId="005C806E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61D3AB53" w14:textId="77777777" w:rsidR="00587C91" w:rsidRPr="003D620F" w:rsidRDefault="00587C91" w:rsidP="00587C91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60755C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F82F49B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3DEEC243" w14:textId="1417BFE6" w:rsidR="00587C91" w:rsidRPr="003D620F" w:rsidRDefault="00796827" w:rsidP="00B621A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B621A9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9F6A05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B307F2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44CFB7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E1829C" w14:textId="6481D0C6" w:rsidR="00587C91" w:rsidRPr="003D620F" w:rsidRDefault="00796827" w:rsidP="00E212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587C91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011</w:t>
            </w:r>
          </w:p>
        </w:tc>
      </w:tr>
      <w:tr w:rsidR="00587C91" w:rsidRPr="009E549B" w14:paraId="64661DE3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77B7A2B2" w14:textId="448495CC" w:rsidR="00587C91" w:rsidRPr="003D620F" w:rsidRDefault="00587C91" w:rsidP="00587C91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AE98358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B60B8C9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589DCD7C" w14:textId="023CF375" w:rsidR="00587C91" w:rsidRPr="003D620F" w:rsidRDefault="00B621A9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537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E0FF6A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B35888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D5816C6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76E7AB3" w14:textId="0EA3D71E" w:rsidR="00587C91" w:rsidRPr="003D620F" w:rsidRDefault="00587C91" w:rsidP="00587C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812</w:t>
            </w: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87C91" w:rsidRPr="009E549B" w14:paraId="7D763BCE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62001A44" w14:textId="13DFA8F5" w:rsidR="00587C91" w:rsidRPr="003D620F" w:rsidRDefault="003D620F" w:rsidP="00587C91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8FC8768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AE37F6A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65F58D62" w14:textId="77777777" w:rsidR="003D620F" w:rsidRPr="003D620F" w:rsidRDefault="003D620F" w:rsidP="00B621A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49BEF29" w14:textId="06618344" w:rsidR="00587C91" w:rsidRPr="003D620F" w:rsidRDefault="00796827" w:rsidP="00B621A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="0028704E" w:rsidRPr="003D620F">
              <w:rPr>
                <w:rFonts w:ascii="Angsana New" w:hAnsi="Angsana New"/>
                <w:sz w:val="28"/>
                <w:szCs w:val="28"/>
              </w:rPr>
              <w:t>,</w:t>
            </w:r>
            <w:r w:rsidRPr="003D620F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32AFB7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C8BE5AE" w14:textId="77777777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F73B1E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9ABBD6D" w14:textId="77777777" w:rsidR="003D620F" w:rsidRPr="003D620F" w:rsidRDefault="003D620F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A3F838" w14:textId="183DE5F6" w:rsidR="00587C91" w:rsidRPr="003D620F" w:rsidRDefault="00587C91" w:rsidP="00587C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7C91" w:rsidRPr="009E549B" w14:paraId="52B0C3BB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3C9566DB" w14:textId="77777777" w:rsidR="00587C91" w:rsidRPr="003D620F" w:rsidRDefault="00587C91" w:rsidP="00587C91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ADC9" w14:textId="07FFF8B0" w:rsidR="00587C91" w:rsidRPr="003D620F" w:rsidRDefault="00B621A9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F2C3C6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D4EE7" w14:textId="5B252D8C" w:rsidR="00587C91" w:rsidRPr="003D620F" w:rsidRDefault="00B621A9" w:rsidP="00587C91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684</w:t>
            </w:r>
            <w:r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D8FB29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4ED9" w14:textId="475FD64A" w:rsidR="00587C91" w:rsidRPr="003D620F" w:rsidRDefault="00587C91" w:rsidP="00587C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65DDE1" w14:textId="77777777" w:rsidR="00587C91" w:rsidRPr="003D620F" w:rsidRDefault="00587C91" w:rsidP="00587C9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F51A" w14:textId="355DBF0B" w:rsidR="00587C91" w:rsidRPr="003D620F" w:rsidRDefault="00587C91" w:rsidP="00587C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116</w:t>
            </w:r>
            <w:r w:rsidRPr="003D620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C4747" w:rsidRPr="009E549B" w14:paraId="0CD751D1" w14:textId="77777777" w:rsidTr="00E21230">
        <w:trPr>
          <w:gridBefore w:val="1"/>
          <w:wBefore w:w="9" w:type="dxa"/>
        </w:trPr>
        <w:tc>
          <w:tcPr>
            <w:tcW w:w="4140" w:type="dxa"/>
            <w:shd w:val="clear" w:color="auto" w:fill="auto"/>
          </w:tcPr>
          <w:p w14:paraId="76A66177" w14:textId="77777777" w:rsidR="00AC4747" w:rsidRPr="0091421B" w:rsidRDefault="00AC4747" w:rsidP="00AC4747">
            <w:pPr>
              <w:ind w:left="162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F606BE" w14:textId="77777777" w:rsidR="00AC4747" w:rsidRPr="0091421B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7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6D923E" w14:textId="77777777" w:rsidR="00AC4747" w:rsidRPr="0091421B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9051F4" w14:textId="77777777" w:rsidR="00AC4747" w:rsidRPr="0091421B" w:rsidRDefault="00AC4747" w:rsidP="00AC474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A4DA06" w14:textId="77777777" w:rsidR="00AC4747" w:rsidRPr="0091421B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4D16F5" w14:textId="77777777" w:rsidR="00AC4747" w:rsidRPr="0091421B" w:rsidRDefault="00AC4747" w:rsidP="00AC47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769BBA" w14:textId="77777777" w:rsidR="00AC4747" w:rsidRPr="0091421B" w:rsidRDefault="00AC4747" w:rsidP="00AC4747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412FE6" w14:textId="77777777" w:rsidR="00AC4747" w:rsidRPr="0091421B" w:rsidRDefault="00AC4747" w:rsidP="00AC47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AC4747" w:rsidRPr="009E549B" w14:paraId="01A9528A" w14:textId="77777777" w:rsidTr="00E21230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340ECAA8" w14:textId="77777777" w:rsidR="00AC4747" w:rsidRPr="003D620F" w:rsidRDefault="00AC4747" w:rsidP="00AC4747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15"/>
            <w:tcBorders>
              <w:bottom w:val="nil"/>
            </w:tcBorders>
            <w:shd w:val="clear" w:color="auto" w:fill="auto"/>
            <w:vAlign w:val="bottom"/>
          </w:tcPr>
          <w:p w14:paraId="36815816" w14:textId="26C44456" w:rsidR="00AC4747" w:rsidRPr="003D620F" w:rsidRDefault="00AC4747" w:rsidP="00AC47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4747" w:rsidRPr="009E549B" w14:paraId="5BF4D6D6" w14:textId="77777777" w:rsidTr="00E21230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57D0331A" w14:textId="77777777" w:rsidR="00AC4747" w:rsidRPr="003D620F" w:rsidRDefault="00AC4747" w:rsidP="00AC47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7"/>
            <w:tcBorders>
              <w:top w:val="nil"/>
            </w:tcBorders>
            <w:shd w:val="clear" w:color="auto" w:fill="auto"/>
          </w:tcPr>
          <w:p w14:paraId="69454469" w14:textId="77777777" w:rsidR="00AC4747" w:rsidRPr="003D620F" w:rsidRDefault="00AC4747" w:rsidP="00AC474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215E5EE4" w14:textId="77777777" w:rsidR="00AC4747" w:rsidRPr="003D620F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6"/>
            <w:tcBorders>
              <w:top w:val="nil"/>
            </w:tcBorders>
            <w:shd w:val="clear" w:color="auto" w:fill="auto"/>
          </w:tcPr>
          <w:p w14:paraId="3C6B1623" w14:textId="77777777" w:rsidR="00AC4747" w:rsidRPr="003D620F" w:rsidRDefault="00AC4747" w:rsidP="00AC474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C4747" w:rsidRPr="009E549B" w14:paraId="322B6616" w14:textId="77777777" w:rsidTr="00E21230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shd w:val="clear" w:color="auto" w:fill="auto"/>
          </w:tcPr>
          <w:p w14:paraId="5AE2C8D3" w14:textId="14C42199" w:rsidR="00AC4747" w:rsidRPr="003D620F" w:rsidRDefault="00AC4747" w:rsidP="00AC474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96827" w:rsidRPr="003D62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3D62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D62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93F34DF" w14:textId="25AF8F10" w:rsidR="00AC4747" w:rsidRPr="003D620F" w:rsidRDefault="0079682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8DC3045" w14:textId="77777777" w:rsidR="00AC4747" w:rsidRPr="003D620F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52349810" w14:textId="37CF9714" w:rsidR="00AC4747" w:rsidRPr="003D620F" w:rsidRDefault="0079682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A8537" w14:textId="77777777" w:rsidR="00AC4747" w:rsidRPr="003D620F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955BEE" w14:textId="164BEFAA" w:rsidR="00AC4747" w:rsidRPr="003D620F" w:rsidRDefault="0079682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F4A835" w14:textId="77777777" w:rsidR="00AC4747" w:rsidRPr="003D620F" w:rsidRDefault="00AC4747" w:rsidP="00AC47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2CE5BEB7" w14:textId="2C8CEF91" w:rsidR="00AC4747" w:rsidRPr="003D620F" w:rsidRDefault="0079682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sz w:val="28"/>
                <w:szCs w:val="28"/>
                <w:lang w:val="en-US" w:bidi="th-TH"/>
              </w:rPr>
              <w:t>2566</w:t>
            </w:r>
          </w:p>
        </w:tc>
      </w:tr>
      <w:tr w:rsidR="00AC4747" w:rsidRPr="009E549B" w14:paraId="43F8B369" w14:textId="77777777" w:rsidTr="00E21230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bottom w:val="nil"/>
            </w:tcBorders>
            <w:shd w:val="clear" w:color="auto" w:fill="auto"/>
          </w:tcPr>
          <w:p w14:paraId="45F81629" w14:textId="77777777" w:rsidR="00AC4747" w:rsidRPr="003D620F" w:rsidRDefault="00AC4747" w:rsidP="00AC474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15"/>
            <w:tcBorders>
              <w:bottom w:val="nil"/>
            </w:tcBorders>
            <w:shd w:val="clear" w:color="auto" w:fill="auto"/>
          </w:tcPr>
          <w:p w14:paraId="5976F743" w14:textId="5848CFD9" w:rsidR="00AC4747" w:rsidRPr="003D620F" w:rsidRDefault="00AC4747" w:rsidP="00AC47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D620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D620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87C91" w:rsidRPr="009E549B" w14:paraId="6209ED19" w14:textId="77777777" w:rsidTr="00E21230">
        <w:tblPrEx>
          <w:tblBorders>
            <w:bottom w:val="double" w:sz="4" w:space="0" w:color="auto"/>
          </w:tblBorders>
        </w:tblPrEx>
        <w:trPr>
          <w:trHeight w:val="209"/>
        </w:trPr>
        <w:tc>
          <w:tcPr>
            <w:tcW w:w="4149" w:type="dxa"/>
            <w:gridSpan w:val="2"/>
            <w:tcBorders>
              <w:bottom w:val="nil"/>
            </w:tcBorders>
            <w:shd w:val="clear" w:color="auto" w:fill="auto"/>
          </w:tcPr>
          <w:p w14:paraId="37079677" w14:textId="77777777" w:rsidR="00587C91" w:rsidRPr="003D620F" w:rsidRDefault="00587C91" w:rsidP="00587C9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39242C79" w14:textId="6F58D4EB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244</w:t>
            </w:r>
            <w:r w:rsidR="00AA3C4A"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3BCADE3F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70BCEAE1" w14:textId="1141BE7A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173</w:t>
            </w:r>
            <w:r w:rsidR="00AA3C4A"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,</w:t>
            </w: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A8BAB55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7B389D70" w14:textId="24F8B8BF" w:rsidR="00587C91" w:rsidRPr="003D620F" w:rsidRDefault="00AA3C4A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</w:pP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304</w:t>
            </w: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055</w:t>
            </w: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5FCCF6B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0EAE0DEC" w14:textId="16A767E8" w:rsidR="00587C91" w:rsidRPr="003D620F" w:rsidRDefault="00AA3C4A" w:rsidP="00E2123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="Angsana New" w:hAnsi="Angsana New" w:cstheme="majorBidi"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(</w:t>
            </w:r>
            <w:r w:rsidR="00796827"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219</w:t>
            </w: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,</w:t>
            </w:r>
            <w:r w:rsidR="00796827" w:rsidRPr="003D620F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  <w:r w:rsidRPr="003D620F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87C91" w:rsidRPr="009E549B" w14:paraId="2D794E1D" w14:textId="77777777" w:rsidTr="00E21230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D9CBD9" w14:textId="5EAB3763" w:rsidR="00587C91" w:rsidRPr="003D620F" w:rsidRDefault="00587C91" w:rsidP="00587C91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3D620F">
              <w:rPr>
                <w:rFonts w:ascii="Angsana New" w:hAnsi="Angsana New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E0FAA" w14:textId="42DD2382" w:rsidR="00587C91" w:rsidRPr="003D620F" w:rsidRDefault="00AA3C4A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sz w:val="28"/>
                <w:szCs w:val="28"/>
              </w:rPr>
              <w:t>(</w:t>
            </w:r>
            <w:r w:rsidR="00796827"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215</w:t>
            </w:r>
            <w:r w:rsidR="00C906DA" w:rsidRPr="003D620F">
              <w:rPr>
                <w:rFonts w:ascii="Angsana New" w:hAnsi="Angsana New" w:cstheme="majorBidi"/>
                <w:sz w:val="28"/>
                <w:szCs w:val="28"/>
              </w:rPr>
              <w:t>,</w:t>
            </w:r>
            <w:r w:rsidR="00796827"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497</w:t>
            </w:r>
            <w:r w:rsidRPr="003D620F">
              <w:rPr>
                <w:rFonts w:ascii="Angsana New" w:hAnsi="Angsana New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85B9958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7B5F" w14:textId="0B6F3156" w:rsidR="00587C91" w:rsidRPr="003D620F" w:rsidRDefault="00AA3C4A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sz w:val="28"/>
                <w:szCs w:val="28"/>
              </w:rPr>
              <w:t>(</w:t>
            </w:r>
            <w:r w:rsidR="00796827"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158</w:t>
            </w:r>
            <w:r w:rsidRPr="003D620F">
              <w:rPr>
                <w:rFonts w:ascii="Angsana New" w:hAnsi="Angsana New" w:cstheme="majorBidi"/>
                <w:sz w:val="28"/>
                <w:szCs w:val="28"/>
              </w:rPr>
              <w:t>,</w:t>
            </w:r>
            <w:r w:rsidR="00796827"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949</w:t>
            </w:r>
            <w:r w:rsidRPr="003D620F">
              <w:rPr>
                <w:rFonts w:ascii="Angsana New" w:hAnsi="Angsana New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879A0B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6A1F" w14:textId="6196CB7A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215</w:t>
            </w:r>
            <w:r w:rsidR="00C906DA" w:rsidRPr="003D620F">
              <w:rPr>
                <w:rFonts w:ascii="Angsana New" w:hAnsi="Angsana New" w:cstheme="majorBidi"/>
                <w:sz w:val="28"/>
                <w:szCs w:val="28"/>
              </w:rPr>
              <w:t>,</w:t>
            </w:r>
            <w:r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4CDDBC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5128" w14:textId="0089C757" w:rsidR="00587C91" w:rsidRPr="003D620F" w:rsidRDefault="00796827" w:rsidP="00E212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 w:cstheme="majorBidi"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126</w:t>
            </w:r>
            <w:r w:rsidR="00AA3C4A"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,</w:t>
            </w:r>
            <w:r w:rsidRPr="003D620F">
              <w:rPr>
                <w:rFonts w:ascii="Angsana New" w:hAnsi="Angsana New" w:cstheme="majorBidi"/>
                <w:sz w:val="28"/>
                <w:szCs w:val="28"/>
                <w:lang w:val="en-US"/>
              </w:rPr>
              <w:t>091</w:t>
            </w:r>
          </w:p>
        </w:tc>
      </w:tr>
      <w:tr w:rsidR="00587C91" w:rsidRPr="009E549B" w14:paraId="5DFC550E" w14:textId="77777777" w:rsidTr="00E21230">
        <w:tblPrEx>
          <w:tblBorders>
            <w:bottom w:val="double" w:sz="4" w:space="0" w:color="auto"/>
          </w:tblBorders>
        </w:tblPrEx>
        <w:tc>
          <w:tcPr>
            <w:tcW w:w="41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B66A7B" w14:textId="4E8CD47A" w:rsidR="00587C91" w:rsidRPr="003D620F" w:rsidRDefault="00587C91" w:rsidP="00587C91">
            <w:pPr>
              <w:spacing w:line="240" w:lineRule="auto"/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575E0" w14:textId="63FFCEBF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="00C906DA" w:rsidRPr="003D620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,</w:t>
            </w: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104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C77E4B8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941FE" w14:textId="3521B22E" w:rsidR="00587C91" w:rsidRPr="003D620F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587C91" w:rsidRPr="003D620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,</w:t>
            </w: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957C79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04F2C" w14:textId="15AE223B" w:rsidR="00587C91" w:rsidRPr="003D620F" w:rsidRDefault="00AA3C4A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</w:t>
            </w:r>
            <w:r w:rsidR="00796827" w:rsidRPr="003D620F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88</w:t>
            </w:r>
            <w:r w:rsidR="00C906DA" w:rsidRPr="003D620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,</w:t>
            </w:r>
            <w:r w:rsidR="00796827" w:rsidRPr="003D620F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558</w:t>
            </w: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3A0A60" w14:textId="77777777" w:rsidR="00587C91" w:rsidRPr="003D620F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03A23" w14:textId="42333F7E" w:rsidR="00587C91" w:rsidRPr="003D620F" w:rsidRDefault="00587C91" w:rsidP="00E212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(</w:t>
            </w:r>
            <w:r w:rsidR="00796827" w:rsidRPr="003D620F">
              <w:rPr>
                <w:rFonts w:ascii="Angsana New" w:hAnsi="Angsana New" w:cstheme="majorBidi"/>
                <w:b/>
                <w:bCs/>
                <w:sz w:val="28"/>
                <w:szCs w:val="28"/>
                <w:lang w:val="en-US"/>
              </w:rPr>
              <w:t>93</w:t>
            </w: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,</w:t>
            </w:r>
            <w:r w:rsidR="00796827" w:rsidRPr="003D620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611</w:t>
            </w:r>
            <w:r w:rsidRPr="003D620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E3ABD" w:rsidRPr="0003102E" w14:paraId="7C45240E" w14:textId="77777777" w:rsidTr="00E21230">
        <w:tblPrEx>
          <w:tblBorders>
            <w:bottom w:val="double" w:sz="4" w:space="0" w:color="auto"/>
          </w:tblBorders>
        </w:tblPrEx>
        <w:trPr>
          <w:gridAfter w:val="1"/>
          <w:wAfter w:w="95" w:type="dxa"/>
        </w:trPr>
        <w:tc>
          <w:tcPr>
            <w:tcW w:w="4149" w:type="dxa"/>
            <w:gridSpan w:val="2"/>
            <w:shd w:val="clear" w:color="auto" w:fill="auto"/>
          </w:tcPr>
          <w:p w14:paraId="5C86A44D" w14:textId="77777777" w:rsidR="004E3ABD" w:rsidRPr="0003102E" w:rsidRDefault="004E3ABD" w:rsidP="000C701F">
            <w:pPr>
              <w:spacing w:line="240" w:lineRule="auto"/>
              <w:ind w:left="-18" w:right="4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35" w:type="dxa"/>
            <w:gridSpan w:val="14"/>
            <w:shd w:val="clear" w:color="auto" w:fill="auto"/>
            <w:vAlign w:val="bottom"/>
          </w:tcPr>
          <w:p w14:paraId="345A0380" w14:textId="0B661F99" w:rsidR="004E3ABD" w:rsidRPr="0003102E" w:rsidRDefault="004E3ABD" w:rsidP="0056247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10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03102E"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E3ABD" w:rsidRPr="0003102E" w14:paraId="64F6A3EE" w14:textId="77777777" w:rsidTr="00E21230">
        <w:tblPrEx>
          <w:tblBorders>
            <w:bottom w:val="double" w:sz="4" w:space="0" w:color="auto"/>
          </w:tblBorders>
        </w:tblPrEx>
        <w:trPr>
          <w:gridAfter w:val="1"/>
          <w:wAfter w:w="95" w:type="dxa"/>
        </w:trPr>
        <w:tc>
          <w:tcPr>
            <w:tcW w:w="4149" w:type="dxa"/>
            <w:gridSpan w:val="2"/>
            <w:shd w:val="clear" w:color="auto" w:fill="auto"/>
          </w:tcPr>
          <w:p w14:paraId="03853622" w14:textId="77777777" w:rsidR="004E3ABD" w:rsidRPr="0003102E" w:rsidRDefault="004E3ABD" w:rsidP="000C701F">
            <w:pPr>
              <w:spacing w:line="240" w:lineRule="auto"/>
              <w:ind w:right="43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31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35" w:type="dxa"/>
            <w:gridSpan w:val="6"/>
            <w:shd w:val="clear" w:color="auto" w:fill="auto"/>
          </w:tcPr>
          <w:p w14:paraId="287A725F" w14:textId="77777777" w:rsidR="004E3ABD" w:rsidRPr="0003102E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2E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826CF1" w14:textId="77777777" w:rsidR="004E3ABD" w:rsidRPr="0003102E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  <w:shd w:val="clear" w:color="auto" w:fill="auto"/>
          </w:tcPr>
          <w:p w14:paraId="329A4FDD" w14:textId="77777777" w:rsidR="004E3ABD" w:rsidRPr="0003102E" w:rsidRDefault="004E3ABD" w:rsidP="0056247F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2E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E3ABD" w:rsidRPr="0003102E" w14:paraId="501E35A9" w14:textId="77777777" w:rsidTr="00E21230">
        <w:tblPrEx>
          <w:tblBorders>
            <w:bottom w:val="double" w:sz="4" w:space="0" w:color="auto"/>
          </w:tblBorders>
        </w:tblPrEx>
        <w:trPr>
          <w:gridAfter w:val="1"/>
          <w:wAfter w:w="95" w:type="dxa"/>
        </w:trPr>
        <w:tc>
          <w:tcPr>
            <w:tcW w:w="4149" w:type="dxa"/>
            <w:gridSpan w:val="2"/>
            <w:shd w:val="clear" w:color="auto" w:fill="auto"/>
          </w:tcPr>
          <w:p w14:paraId="64FBC8B6" w14:textId="530CC5AE" w:rsidR="004E3ABD" w:rsidRPr="0003102E" w:rsidRDefault="004E3ABD" w:rsidP="000C701F">
            <w:pPr>
              <w:spacing w:line="240" w:lineRule="auto"/>
              <w:ind w:right="430"/>
              <w:rPr>
                <w:rFonts w:ascii="Angsana New" w:hAnsi="Angsana New"/>
                <w:sz w:val="30"/>
                <w:szCs w:val="30"/>
              </w:rPr>
            </w:pPr>
            <w:r w:rsidRPr="00031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31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1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5" w:type="dxa"/>
            <w:shd w:val="clear" w:color="auto" w:fill="auto"/>
          </w:tcPr>
          <w:p w14:paraId="2A4FD37F" w14:textId="09724FCF" w:rsidR="004E3ABD" w:rsidRPr="0003102E" w:rsidRDefault="00796827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717FC2" w14:textId="77777777" w:rsidR="004E3ABD" w:rsidRPr="0003102E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  <w:shd w:val="clear" w:color="auto" w:fill="auto"/>
          </w:tcPr>
          <w:p w14:paraId="443F2066" w14:textId="29C2B541" w:rsidR="004E3ABD" w:rsidRPr="0003102E" w:rsidRDefault="00796827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CACA9D" w14:textId="77777777" w:rsidR="004E3ABD" w:rsidRPr="0003102E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2CBAF8B" w14:textId="3A8219F5" w:rsidR="004E3ABD" w:rsidRPr="0003102E" w:rsidRDefault="00796827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1A3E6A" w14:textId="77777777" w:rsidR="004E3ABD" w:rsidRPr="0003102E" w:rsidRDefault="004E3ABD" w:rsidP="0056247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48D936F5" w14:textId="33A32F4A" w:rsidR="004E3ABD" w:rsidRPr="0003102E" w:rsidRDefault="00796827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0C701F" w:rsidRPr="0003102E" w14:paraId="63856845" w14:textId="77777777" w:rsidTr="00E21230">
        <w:tblPrEx>
          <w:tblBorders>
            <w:bottom w:val="double" w:sz="4" w:space="0" w:color="auto"/>
          </w:tblBorders>
        </w:tblPrEx>
        <w:trPr>
          <w:gridAfter w:val="1"/>
          <w:wAfter w:w="95" w:type="dxa"/>
        </w:trPr>
        <w:tc>
          <w:tcPr>
            <w:tcW w:w="4149" w:type="dxa"/>
            <w:gridSpan w:val="2"/>
            <w:tcBorders>
              <w:bottom w:val="nil"/>
            </w:tcBorders>
            <w:shd w:val="clear" w:color="auto" w:fill="auto"/>
          </w:tcPr>
          <w:p w14:paraId="31FD7A60" w14:textId="77777777" w:rsidR="004E3ABD" w:rsidRPr="0003102E" w:rsidRDefault="004E3ABD" w:rsidP="000C701F">
            <w:pPr>
              <w:spacing w:line="240" w:lineRule="auto"/>
              <w:ind w:right="4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5" w:type="dxa"/>
            <w:gridSpan w:val="14"/>
            <w:tcBorders>
              <w:bottom w:val="nil"/>
            </w:tcBorders>
            <w:shd w:val="clear" w:color="auto" w:fill="auto"/>
          </w:tcPr>
          <w:p w14:paraId="644C7084" w14:textId="6C9E0F5E" w:rsidR="004E3ABD" w:rsidRPr="0003102E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3102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A2E7E" w:rsidRPr="000310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3102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87C91" w:rsidRPr="0003102E" w14:paraId="09ED0BD4" w14:textId="77777777" w:rsidTr="00E21230">
        <w:tblPrEx>
          <w:tblBorders>
            <w:bottom w:val="double" w:sz="4" w:space="0" w:color="auto"/>
          </w:tblBorders>
        </w:tblPrEx>
        <w:trPr>
          <w:gridAfter w:val="1"/>
          <w:wAfter w:w="95" w:type="dxa"/>
          <w:trHeight w:val="209"/>
        </w:trPr>
        <w:tc>
          <w:tcPr>
            <w:tcW w:w="4149" w:type="dxa"/>
            <w:gridSpan w:val="2"/>
            <w:tcBorders>
              <w:bottom w:val="nil"/>
            </w:tcBorders>
            <w:shd w:val="clear" w:color="auto" w:fill="auto"/>
          </w:tcPr>
          <w:p w14:paraId="0FFE03A0" w14:textId="77777777" w:rsidR="00587C91" w:rsidRPr="0003102E" w:rsidRDefault="00587C91" w:rsidP="00587C91">
            <w:pPr>
              <w:spacing w:line="240" w:lineRule="auto"/>
              <w:ind w:right="430"/>
              <w:rPr>
                <w:rFonts w:ascii="Angsana New" w:hAnsi="Angsana New"/>
                <w:sz w:val="30"/>
                <w:szCs w:val="30"/>
                <w:cs/>
              </w:rPr>
            </w:pPr>
            <w:r w:rsidRPr="000310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1EDDBB76" w14:textId="7E68C4F8" w:rsidR="00587C91" w:rsidRPr="0003102E" w:rsidRDefault="00796827" w:rsidP="00B621A9">
            <w:pPr>
              <w:pStyle w:val="acctfourfigures"/>
              <w:tabs>
                <w:tab w:val="clear" w:pos="765"/>
              </w:tabs>
              <w:spacing w:line="240" w:lineRule="atLeast"/>
              <w:ind w:left="-106" w:right="77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179</w:t>
            </w:r>
            <w:r w:rsidR="00B621A9" w:rsidRPr="00B621A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B6D6965" w14:textId="77777777" w:rsidR="00587C91" w:rsidRPr="0003102E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  <w:shd w:val="clear" w:color="auto" w:fill="auto"/>
          </w:tcPr>
          <w:p w14:paraId="6F712520" w14:textId="16041F52" w:rsidR="00587C91" w:rsidRPr="00B621A9" w:rsidRDefault="00796827" w:rsidP="00B621A9">
            <w:pPr>
              <w:pStyle w:val="acctfourfigures"/>
              <w:tabs>
                <w:tab w:val="clear" w:pos="765"/>
              </w:tabs>
              <w:spacing w:line="240" w:lineRule="atLeast"/>
              <w:ind w:left="-106" w:right="77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175</w:t>
            </w:r>
            <w:r w:rsidR="00587C91" w:rsidRPr="0003102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2AA29DE" w14:textId="77777777" w:rsidR="00587C91" w:rsidRPr="00B621A9" w:rsidRDefault="00587C91" w:rsidP="00B621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3515238F" w14:textId="7ECD48CB" w:rsidR="00587C91" w:rsidRPr="00B621A9" w:rsidRDefault="00B621A9" w:rsidP="00B621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621A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151</w:t>
            </w:r>
            <w:r w:rsidRPr="00B621A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741</w:t>
            </w:r>
            <w:r w:rsidRPr="00B621A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701ECBC" w14:textId="77777777" w:rsidR="00587C91" w:rsidRPr="0003102E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6FE39C38" w14:textId="41475504" w:rsidR="00587C91" w:rsidRPr="0003102E" w:rsidRDefault="00587C91" w:rsidP="00587C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30"/>
                <w:szCs w:val="30"/>
              </w:rPr>
            </w:pPr>
            <w:r w:rsidRPr="0003102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162</w:t>
            </w:r>
            <w:r w:rsidRPr="0003102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093</w:t>
            </w:r>
            <w:r w:rsidRPr="0003102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87C91" w:rsidRPr="0003102E" w14:paraId="43EB874A" w14:textId="77777777" w:rsidTr="00E21230">
        <w:tblPrEx>
          <w:tblBorders>
            <w:bottom w:val="double" w:sz="4" w:space="0" w:color="auto"/>
          </w:tblBorders>
        </w:tblPrEx>
        <w:trPr>
          <w:gridAfter w:val="1"/>
          <w:wAfter w:w="95" w:type="dxa"/>
        </w:trPr>
        <w:tc>
          <w:tcPr>
            <w:tcW w:w="41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EB84AD" w14:textId="77777777" w:rsidR="00587C91" w:rsidRPr="0003102E" w:rsidRDefault="00587C91" w:rsidP="00587C91">
            <w:pPr>
              <w:spacing w:line="240" w:lineRule="auto"/>
              <w:ind w:right="430"/>
              <w:rPr>
                <w:rFonts w:ascii="Angsana New" w:hAnsi="Angsana New"/>
                <w:sz w:val="30"/>
                <w:szCs w:val="30"/>
              </w:rPr>
            </w:pPr>
            <w:r w:rsidRPr="0003102E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DD7B0" w14:textId="4250F5E3" w:rsidR="00587C91" w:rsidRPr="0003102E" w:rsidRDefault="00B621A9" w:rsidP="00B62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621A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151</w:t>
            </w:r>
            <w:r w:rsidRPr="00B621A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741</w:t>
            </w:r>
            <w:r w:rsidRPr="00B621A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583190" w14:textId="77777777" w:rsidR="00587C91" w:rsidRPr="0003102E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224BF" w14:textId="45E91ABC" w:rsidR="00587C91" w:rsidRPr="00B621A9" w:rsidRDefault="00587C91" w:rsidP="00B62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03102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162</w:t>
            </w:r>
            <w:r w:rsidRPr="0003102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093</w:t>
            </w:r>
            <w:r w:rsidRPr="0003102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F89F83" w14:textId="77777777" w:rsidR="00587C91" w:rsidRPr="0003102E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C1C44" w14:textId="12509BD4" w:rsidR="00587C91" w:rsidRPr="0003102E" w:rsidRDefault="00796827" w:rsidP="00B621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 w:cstheme="majorBidi"/>
                <w:sz w:val="30"/>
                <w:szCs w:val="30"/>
                <w:lang w:val="en-US"/>
              </w:rPr>
              <w:t>151</w:t>
            </w:r>
            <w:r w:rsidR="00B621A9" w:rsidRPr="00B621A9">
              <w:rPr>
                <w:rFonts w:ascii="Angsana New" w:hAnsi="Angsana New" w:cstheme="majorBidi"/>
                <w:sz w:val="30"/>
                <w:szCs w:val="30"/>
                <w:lang w:val="en-US"/>
              </w:rPr>
              <w:t>,</w:t>
            </w:r>
            <w:r w:rsidRPr="00796827">
              <w:rPr>
                <w:rFonts w:ascii="Angsana New" w:hAnsi="Angsana New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A50E9C" w14:textId="77777777" w:rsidR="00587C91" w:rsidRPr="0003102E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E2919" w14:textId="71820EFB" w:rsidR="00587C91" w:rsidRPr="0003102E" w:rsidRDefault="00796827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796827">
              <w:rPr>
                <w:rFonts w:ascii="Angsana New" w:hAnsi="Angsana New" w:cstheme="majorBidi"/>
                <w:sz w:val="30"/>
                <w:szCs w:val="30"/>
                <w:lang w:val="en-US"/>
              </w:rPr>
              <w:t>162</w:t>
            </w:r>
            <w:r w:rsidR="00587C91" w:rsidRPr="0003102E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796827">
              <w:rPr>
                <w:rFonts w:ascii="Angsana New" w:hAnsi="Angsana New" w:cstheme="majorBidi"/>
                <w:sz w:val="30"/>
                <w:szCs w:val="30"/>
                <w:lang w:val="en-US"/>
              </w:rPr>
              <w:t>093</w:t>
            </w:r>
          </w:p>
        </w:tc>
      </w:tr>
      <w:tr w:rsidR="00587C91" w:rsidRPr="0003102E" w14:paraId="13A45C0D" w14:textId="77777777" w:rsidTr="00E21230">
        <w:tblPrEx>
          <w:tblBorders>
            <w:bottom w:val="double" w:sz="4" w:space="0" w:color="auto"/>
          </w:tblBorders>
        </w:tblPrEx>
        <w:trPr>
          <w:gridAfter w:val="1"/>
          <w:wAfter w:w="95" w:type="dxa"/>
        </w:trPr>
        <w:tc>
          <w:tcPr>
            <w:tcW w:w="41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275B80" w14:textId="5312E3BE" w:rsidR="00587C91" w:rsidRPr="0003102E" w:rsidRDefault="00587C91" w:rsidP="00587C91">
            <w:pPr>
              <w:tabs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93991" w14:textId="325D8659" w:rsidR="00587C91" w:rsidRPr="0003102E" w:rsidRDefault="00796827" w:rsidP="00B621A9">
            <w:pPr>
              <w:pStyle w:val="acctfourfigures"/>
              <w:tabs>
                <w:tab w:val="clear" w:pos="765"/>
              </w:tabs>
              <w:spacing w:line="240" w:lineRule="atLeast"/>
              <w:ind w:left="-106" w:right="77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EF429C" w:rsidRPr="0003102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3263AB" w14:textId="77777777" w:rsidR="00587C91" w:rsidRPr="0003102E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1155C" w14:textId="122EF218" w:rsidR="00587C91" w:rsidRPr="00B621A9" w:rsidRDefault="00796827" w:rsidP="00B621A9">
            <w:pPr>
              <w:pStyle w:val="acctfourfigures"/>
              <w:tabs>
                <w:tab w:val="clear" w:pos="765"/>
              </w:tabs>
              <w:spacing w:line="240" w:lineRule="atLeast"/>
              <w:ind w:left="-106" w:right="77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587C91" w:rsidRPr="00B621A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D21F2" w14:textId="77777777" w:rsidR="00587C91" w:rsidRPr="0003102E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82A8E" w14:textId="2037B557" w:rsidR="00587C91" w:rsidRPr="0003102E" w:rsidRDefault="00EF429C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03102E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556C0B" w14:textId="77777777" w:rsidR="00587C91" w:rsidRPr="0003102E" w:rsidRDefault="00587C91" w:rsidP="00587C91">
            <w:pPr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BA7E2" w14:textId="3069068B" w:rsidR="00587C91" w:rsidRPr="0003102E" w:rsidRDefault="00587C91" w:rsidP="00587C91">
            <w:pPr>
              <w:pStyle w:val="acctfourfigures"/>
              <w:tabs>
                <w:tab w:val="clear" w:pos="765"/>
              </w:tabs>
              <w:spacing w:line="240" w:lineRule="auto"/>
              <w:ind w:left="-79" w:right="3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03102E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FA2DE2" w14:textId="65F672A9" w:rsidR="00EB4B22" w:rsidRDefault="00EB4B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800"/>
        <w:gridCol w:w="360"/>
        <w:gridCol w:w="1980"/>
        <w:gridCol w:w="360"/>
        <w:gridCol w:w="630"/>
        <w:gridCol w:w="1080"/>
      </w:tblGrid>
      <w:tr w:rsidR="001D08AC" w:rsidRPr="00594C9C" w14:paraId="550AA936" w14:textId="77777777" w:rsidTr="00892138">
        <w:trPr>
          <w:trHeight w:val="139"/>
        </w:trPr>
        <w:tc>
          <w:tcPr>
            <w:tcW w:w="3510" w:type="dxa"/>
          </w:tcPr>
          <w:p w14:paraId="38DFE040" w14:textId="77777777" w:rsidR="001D08AC" w:rsidRPr="00E21230" w:rsidDel="00D54CF3" w:rsidRDefault="001D08AC" w:rsidP="00892138">
            <w:pPr>
              <w:pStyle w:val="BodyText"/>
              <w:spacing w:after="0"/>
              <w:ind w:right="-12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10" w:type="dxa"/>
            <w:gridSpan w:val="6"/>
          </w:tcPr>
          <w:p w14:paraId="7FAAC313" w14:textId="77777777" w:rsidR="001D08AC" w:rsidRPr="00E21230" w:rsidRDefault="001D08AC" w:rsidP="0089213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D08AC" w:rsidRPr="00594C9C" w14:paraId="058E0827" w14:textId="77777777" w:rsidTr="00892138">
        <w:trPr>
          <w:trHeight w:val="139"/>
        </w:trPr>
        <w:tc>
          <w:tcPr>
            <w:tcW w:w="3510" w:type="dxa"/>
          </w:tcPr>
          <w:p w14:paraId="150A5975" w14:textId="77777777" w:rsidR="001D08AC" w:rsidRPr="00E21230" w:rsidRDefault="001D08AC" w:rsidP="008921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49169301" w14:textId="77777777" w:rsidR="001D08AC" w:rsidRPr="00E21230" w:rsidRDefault="001D08AC" w:rsidP="00892138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0" w:type="dxa"/>
            <w:vAlign w:val="bottom"/>
          </w:tcPr>
          <w:p w14:paraId="02125B5E" w14:textId="77777777" w:rsidR="001D08AC" w:rsidRPr="00E21230" w:rsidRDefault="001D08AC" w:rsidP="00892138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1547DC00" w14:textId="77777777" w:rsidR="001D08AC" w:rsidRPr="00E21230" w:rsidRDefault="001D08AC" w:rsidP="0089213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(รายจ่าย) </w:t>
            </w:r>
            <w:r w:rsidRPr="00E21230">
              <w:rPr>
                <w:rFonts w:ascii="Angsana New" w:hAnsi="Angsana New"/>
                <w:sz w:val="27"/>
                <w:szCs w:val="27"/>
              </w:rPr>
              <w:t>/</w:t>
            </w:r>
            <w:r w:rsidRPr="00E21230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630" w:type="dxa"/>
          </w:tcPr>
          <w:p w14:paraId="00CF9DFC" w14:textId="77777777" w:rsidR="001D08AC" w:rsidRPr="00E21230" w:rsidRDefault="001D08AC" w:rsidP="00892138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7EC7695" w14:textId="77777777" w:rsidR="001D08AC" w:rsidRPr="00E21230" w:rsidRDefault="001D08AC" w:rsidP="0089213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1D08AC" w:rsidRPr="00594C9C" w14:paraId="7EF724FF" w14:textId="77777777" w:rsidTr="00892138">
        <w:trPr>
          <w:trHeight w:val="139"/>
        </w:trPr>
        <w:tc>
          <w:tcPr>
            <w:tcW w:w="3510" w:type="dxa"/>
          </w:tcPr>
          <w:p w14:paraId="34DB6CD4" w14:textId="77777777" w:rsidR="001D08AC" w:rsidRPr="00E21230" w:rsidRDefault="001D08AC" w:rsidP="00892138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  <w:p w14:paraId="60EABE61" w14:textId="77777777" w:rsidR="001D08AC" w:rsidRPr="00E21230" w:rsidRDefault="001D08AC" w:rsidP="00892138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14:paraId="28968660" w14:textId="77777777" w:rsidR="001D08AC" w:rsidRPr="00E21230" w:rsidRDefault="001D08AC" w:rsidP="00892138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31ADE35F" w14:textId="63926384" w:rsidR="001D08AC" w:rsidRPr="00E21230" w:rsidRDefault="00796827" w:rsidP="00892138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1D08AC"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360" w:type="dxa"/>
            <w:vAlign w:val="bottom"/>
          </w:tcPr>
          <w:p w14:paraId="76F88CD3" w14:textId="77777777" w:rsidR="001D08AC" w:rsidRPr="00E21230" w:rsidRDefault="001D08AC" w:rsidP="00892138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83F6846" w14:textId="77777777" w:rsidR="001D08AC" w:rsidRPr="00E21230" w:rsidRDefault="001D08AC" w:rsidP="0089213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73901560" w14:textId="77777777" w:rsidR="001D08AC" w:rsidRPr="00E21230" w:rsidRDefault="001D08AC" w:rsidP="0089213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990FCCE" w14:textId="77777777" w:rsidR="001D08AC" w:rsidRPr="00E21230" w:rsidRDefault="001D08AC" w:rsidP="0089213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4A3F71A2" w14:textId="6C515126" w:rsidR="001D08AC" w:rsidRPr="00E21230" w:rsidRDefault="00796827" w:rsidP="0089213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1D08AC"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</w:tr>
      <w:tr w:rsidR="001D08AC" w:rsidRPr="00594C9C" w14:paraId="6307D047" w14:textId="77777777" w:rsidTr="00892138">
        <w:trPr>
          <w:trHeight w:val="139"/>
        </w:trPr>
        <w:tc>
          <w:tcPr>
            <w:tcW w:w="3510" w:type="dxa"/>
          </w:tcPr>
          <w:p w14:paraId="6A533FF9" w14:textId="77777777" w:rsidR="001D08AC" w:rsidRPr="00E21230" w:rsidRDefault="001D08AC" w:rsidP="00892138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16CA1EAF" w14:textId="77777777" w:rsidR="001D08AC" w:rsidRPr="00E21230" w:rsidRDefault="001D08AC" w:rsidP="00892138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</w:t>
            </w:r>
            <w:r w:rsidRPr="00E2123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E21230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1D08AC" w:rsidRPr="00594C9C" w14:paraId="77E5EB59" w14:textId="77777777" w:rsidTr="00892138">
        <w:trPr>
          <w:trHeight w:val="334"/>
        </w:trPr>
        <w:tc>
          <w:tcPr>
            <w:tcW w:w="3510" w:type="dxa"/>
          </w:tcPr>
          <w:p w14:paraId="3DCE102E" w14:textId="24C0268D" w:rsidR="001D08AC" w:rsidRPr="00E21230" w:rsidRDefault="001D08AC" w:rsidP="001D08AC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031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10" w:type="dxa"/>
            <w:gridSpan w:val="6"/>
          </w:tcPr>
          <w:p w14:paraId="254F8D21" w14:textId="77777777" w:rsidR="001D08AC" w:rsidRPr="00E21230" w:rsidRDefault="001D08AC" w:rsidP="001D08AC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</w:tr>
      <w:tr w:rsidR="001D08AC" w:rsidRPr="00594C9C" w14:paraId="578D5BA6" w14:textId="77777777" w:rsidTr="00892138">
        <w:trPr>
          <w:trHeight w:val="334"/>
        </w:trPr>
        <w:tc>
          <w:tcPr>
            <w:tcW w:w="3510" w:type="dxa"/>
          </w:tcPr>
          <w:p w14:paraId="4A82B6A8" w14:textId="119E079C" w:rsidR="001D08AC" w:rsidRPr="00E21230" w:rsidRDefault="001D08AC" w:rsidP="001D08AC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3102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13A638A8" w14:textId="37B63D56" w:rsidR="001D08AC" w:rsidRPr="00E21230" w:rsidRDefault="00796827" w:rsidP="001D08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1D08AC" w:rsidRPr="000310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360" w:type="dxa"/>
          </w:tcPr>
          <w:p w14:paraId="6AD82E8A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027E561A" w14:textId="0EFE832E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1D08AC"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360" w:type="dxa"/>
          </w:tcPr>
          <w:p w14:paraId="43B9E190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4D0F1B0B" w14:textId="382D37B2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1D08AC" w:rsidRPr="000C1CC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</w:p>
        </w:tc>
      </w:tr>
      <w:tr w:rsidR="001D08AC" w:rsidRPr="00594C9C" w14:paraId="785430CF" w14:textId="77777777" w:rsidTr="00892138">
        <w:trPr>
          <w:trHeight w:val="334"/>
        </w:trPr>
        <w:tc>
          <w:tcPr>
            <w:tcW w:w="3510" w:type="dxa"/>
          </w:tcPr>
          <w:p w14:paraId="6501C34C" w14:textId="0CB1B77A" w:rsidR="001D08AC" w:rsidRPr="00E21230" w:rsidRDefault="001D08AC" w:rsidP="001D08AC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3102E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800" w:type="dxa"/>
          </w:tcPr>
          <w:p w14:paraId="0FAE2C34" w14:textId="4AF9AB90" w:rsidR="001D08AC" w:rsidRPr="00E21230" w:rsidRDefault="00796827" w:rsidP="001D08AC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D08AC" w:rsidRPr="0003102E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360" w:type="dxa"/>
          </w:tcPr>
          <w:p w14:paraId="27E28874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3899A182" w14:textId="5B7B2F0B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D08AC"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360" w:type="dxa"/>
          </w:tcPr>
          <w:p w14:paraId="78D5CA1F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3CB7F58F" w14:textId="5CB360F5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1D08AC" w:rsidRPr="000C1CC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</w:tr>
      <w:tr w:rsidR="001D08AC" w:rsidRPr="00594C9C" w14:paraId="3E1D7AE0" w14:textId="77777777" w:rsidTr="00892138">
        <w:trPr>
          <w:trHeight w:val="334"/>
        </w:trPr>
        <w:tc>
          <w:tcPr>
            <w:tcW w:w="3510" w:type="dxa"/>
          </w:tcPr>
          <w:p w14:paraId="50E16870" w14:textId="46601E9B" w:rsidR="001D08AC" w:rsidRPr="00E21230" w:rsidRDefault="001D08AC" w:rsidP="001D08AC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3102E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</w:tcPr>
          <w:p w14:paraId="7270789C" w14:textId="273589D5" w:rsidR="001D08AC" w:rsidRPr="00E21230" w:rsidRDefault="00796827" w:rsidP="001D08AC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="001D08AC" w:rsidRPr="0003102E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360" w:type="dxa"/>
          </w:tcPr>
          <w:p w14:paraId="5FCFF666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482C9F77" w14:textId="6FDCA40E" w:rsidR="001D08AC" w:rsidRPr="00DB3632" w:rsidRDefault="001D08AC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992</w:t>
            </w:r>
            <w:r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2EE6E18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40029511" w14:textId="4FF27556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1D08AC"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</w:p>
        </w:tc>
      </w:tr>
      <w:tr w:rsidR="001D08AC" w:rsidRPr="00594C9C" w14:paraId="0076C252" w14:textId="77777777" w:rsidTr="00892138">
        <w:trPr>
          <w:trHeight w:val="334"/>
        </w:trPr>
        <w:tc>
          <w:tcPr>
            <w:tcW w:w="3510" w:type="dxa"/>
          </w:tcPr>
          <w:p w14:paraId="6DA0E154" w14:textId="6F0C3613" w:rsidR="001D08AC" w:rsidRPr="0003102E" w:rsidRDefault="001D08AC" w:rsidP="001D08AC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102E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03102E">
              <w:rPr>
                <w:rFonts w:ascii="Angsana New" w:hAnsi="Angsana New" w:hint="cs"/>
                <w:sz w:val="30"/>
                <w:szCs w:val="30"/>
                <w:cs/>
              </w:rPr>
              <w:t>อตัดบัญชี</w:t>
            </w:r>
          </w:p>
        </w:tc>
        <w:tc>
          <w:tcPr>
            <w:tcW w:w="1800" w:type="dxa"/>
          </w:tcPr>
          <w:p w14:paraId="4FF13CA4" w14:textId="570573FD" w:rsidR="001D08AC" w:rsidRPr="00584372" w:rsidRDefault="00796827" w:rsidP="001D08AC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="001D08AC" w:rsidRPr="001D08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360" w:type="dxa"/>
          </w:tcPr>
          <w:p w14:paraId="74B0336C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26B199E4" w14:textId="00EE82FC" w:rsidR="001D08AC" w:rsidRPr="00DB3632" w:rsidRDefault="001D08AC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573</w:t>
            </w:r>
            <w:r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066989C9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19D7A236" w14:textId="2D30689C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  <w:r w:rsidR="001D08AC"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</w:p>
        </w:tc>
      </w:tr>
      <w:tr w:rsidR="001D08AC" w:rsidRPr="00594C9C" w14:paraId="55EA9B6A" w14:textId="77777777" w:rsidTr="00892138">
        <w:trPr>
          <w:trHeight w:val="334"/>
        </w:trPr>
        <w:tc>
          <w:tcPr>
            <w:tcW w:w="3510" w:type="dxa"/>
          </w:tcPr>
          <w:p w14:paraId="54E54F73" w14:textId="4C4ED66A" w:rsidR="001D08AC" w:rsidRPr="00E21230" w:rsidRDefault="001D08AC" w:rsidP="001D08AC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310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00" w:type="dxa"/>
          </w:tcPr>
          <w:p w14:paraId="79747438" w14:textId="77777777" w:rsidR="001D08AC" w:rsidRPr="0003102E" w:rsidRDefault="001D08AC" w:rsidP="001D08AC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9338C5" w14:textId="7F57913C" w:rsidR="001D08AC" w:rsidRPr="00E21230" w:rsidRDefault="00796827" w:rsidP="001D08AC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D08AC" w:rsidRPr="0003102E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360" w:type="dxa"/>
          </w:tcPr>
          <w:p w14:paraId="2EF5CBCA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0094AE5D" w14:textId="77777777" w:rsidR="001D08AC" w:rsidRPr="00DB3632" w:rsidRDefault="001D08AC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691D7CB" w14:textId="0E21519E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3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360" w:type="dxa"/>
          </w:tcPr>
          <w:p w14:paraId="441047C9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7B9C0C34" w14:textId="77777777" w:rsidR="001D08AC" w:rsidRPr="00DB3632" w:rsidRDefault="001D08AC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6DE36D6" w14:textId="46D78F27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D08AC"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</w:tr>
      <w:tr w:rsidR="001D08AC" w:rsidRPr="00594C9C" w14:paraId="36B53554" w14:textId="77777777" w:rsidTr="00892138">
        <w:trPr>
          <w:trHeight w:val="334"/>
        </w:trPr>
        <w:tc>
          <w:tcPr>
            <w:tcW w:w="3510" w:type="dxa"/>
          </w:tcPr>
          <w:p w14:paraId="24590C06" w14:textId="03085AF8" w:rsidR="001D08AC" w:rsidRPr="00E21230" w:rsidRDefault="001D08AC" w:rsidP="001D08AC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3102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</w:tcPr>
          <w:p w14:paraId="072F05D8" w14:textId="7D2AC116" w:rsidR="001D08AC" w:rsidRPr="00E21230" w:rsidRDefault="00796827" w:rsidP="001D08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360" w:type="dxa"/>
          </w:tcPr>
          <w:p w14:paraId="31FFE3C5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40D1CE2A" w14:textId="2DCDDB9D" w:rsidR="001D08AC" w:rsidRPr="00DB3632" w:rsidRDefault="001D08AC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  <w:r w:rsidRPr="00DB363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4BDEF3AE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43372C8F" w14:textId="27D1ABB6" w:rsidR="001D08AC" w:rsidRPr="00DB3632" w:rsidRDefault="00796827" w:rsidP="00DB3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</w:tr>
      <w:tr w:rsidR="001D08AC" w:rsidRPr="00DB3632" w14:paraId="794FCFD1" w14:textId="77777777" w:rsidTr="00892138">
        <w:trPr>
          <w:trHeight w:val="334"/>
        </w:trPr>
        <w:tc>
          <w:tcPr>
            <w:tcW w:w="3510" w:type="dxa"/>
          </w:tcPr>
          <w:p w14:paraId="770E6ED9" w14:textId="77777777" w:rsidR="001D08AC" w:rsidRPr="00E21230" w:rsidRDefault="001D08AC" w:rsidP="001D08AC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FBF7988" w14:textId="0F826298" w:rsidR="001D08AC" w:rsidRPr="00E21230" w:rsidRDefault="00796827" w:rsidP="001D08AC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</w:t>
            </w:r>
            <w:r w:rsidR="001D08AC" w:rsidRPr="000310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360" w:type="dxa"/>
          </w:tcPr>
          <w:p w14:paraId="6FA65C9A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C3B6612" w14:textId="4BED9F29" w:rsidR="001D08AC" w:rsidRPr="00DB3632" w:rsidRDefault="00796827" w:rsidP="00DB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360" w:type="dxa"/>
          </w:tcPr>
          <w:p w14:paraId="6DC7B08E" w14:textId="77777777" w:rsidR="001D08AC" w:rsidRPr="00E21230" w:rsidRDefault="001D08AC" w:rsidP="001D08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D26A2" w14:textId="4A7A8FAE" w:rsidR="001D08AC" w:rsidRPr="00DB3632" w:rsidRDefault="00796827" w:rsidP="00DB3632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244</w:t>
            </w:r>
            <w:r w:rsidR="001D08AC" w:rsidRPr="00DB36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</w:tr>
    </w:tbl>
    <w:p w14:paraId="07B03267" w14:textId="77777777" w:rsidR="001D08AC" w:rsidRPr="0076409A" w:rsidRDefault="001D08AC">
      <w:pPr>
        <w:rPr>
          <w:rFonts w:asciiTheme="majorBidi" w:hAnsiTheme="majorBidi" w:cstheme="majorBidi"/>
          <w:sz w:val="30"/>
          <w:szCs w:val="30"/>
        </w:rPr>
      </w:pPr>
    </w:p>
    <w:p w14:paraId="74357BA5" w14:textId="77777777" w:rsidR="009E2D82" w:rsidRPr="00AB1762" w:rsidRDefault="009E2D82">
      <w:pPr>
        <w:rPr>
          <w:sz w:val="16"/>
          <w:szCs w:val="16"/>
          <w:cs/>
        </w:rPr>
      </w:pPr>
      <w:r w:rsidRPr="00AB1762">
        <w:rPr>
          <w:sz w:val="16"/>
          <w:szCs w:val="16"/>
          <w:cs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800"/>
        <w:gridCol w:w="360"/>
        <w:gridCol w:w="1980"/>
        <w:gridCol w:w="360"/>
        <w:gridCol w:w="630"/>
        <w:gridCol w:w="1080"/>
      </w:tblGrid>
      <w:tr w:rsidR="00F858F4" w:rsidRPr="00594C9C" w14:paraId="16DF207F" w14:textId="77777777" w:rsidTr="00DB481D">
        <w:trPr>
          <w:trHeight w:val="139"/>
        </w:trPr>
        <w:tc>
          <w:tcPr>
            <w:tcW w:w="3510" w:type="dxa"/>
          </w:tcPr>
          <w:p w14:paraId="2ACBA1BB" w14:textId="77777777" w:rsidR="00F858F4" w:rsidRPr="00E21230" w:rsidDel="00D54CF3" w:rsidRDefault="00F858F4" w:rsidP="00256A57">
            <w:pPr>
              <w:pStyle w:val="BodyText"/>
              <w:spacing w:after="0"/>
              <w:ind w:right="-12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10" w:type="dxa"/>
            <w:gridSpan w:val="6"/>
          </w:tcPr>
          <w:p w14:paraId="61084F82" w14:textId="77777777" w:rsidR="00F858F4" w:rsidRPr="00E2123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66962" w:rsidRPr="00594C9C" w14:paraId="652F4ABB" w14:textId="77777777" w:rsidTr="00A66962">
        <w:trPr>
          <w:trHeight w:val="139"/>
        </w:trPr>
        <w:tc>
          <w:tcPr>
            <w:tcW w:w="3510" w:type="dxa"/>
          </w:tcPr>
          <w:p w14:paraId="08EE5BB1" w14:textId="77777777" w:rsidR="00F858F4" w:rsidRPr="00E21230" w:rsidRDefault="00F858F4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3B404794" w14:textId="77777777" w:rsidR="00F858F4" w:rsidRPr="00E21230" w:rsidRDefault="00F858F4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0" w:type="dxa"/>
            <w:vAlign w:val="bottom"/>
          </w:tcPr>
          <w:p w14:paraId="2C06CE09" w14:textId="77777777" w:rsidR="00F858F4" w:rsidRPr="00E21230" w:rsidRDefault="00F858F4" w:rsidP="00256A5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1C1AFDDF" w14:textId="77777777" w:rsidR="00F858F4" w:rsidRPr="00E21230" w:rsidRDefault="00F858F4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(รายจ่าย) </w:t>
            </w:r>
            <w:r w:rsidRPr="00E21230">
              <w:rPr>
                <w:rFonts w:ascii="Angsana New" w:hAnsi="Angsana New"/>
                <w:sz w:val="27"/>
                <w:szCs w:val="27"/>
              </w:rPr>
              <w:t>/</w:t>
            </w:r>
            <w:r w:rsidRPr="00E21230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630" w:type="dxa"/>
          </w:tcPr>
          <w:p w14:paraId="528A1C3E" w14:textId="77777777" w:rsidR="00F858F4" w:rsidRPr="00E21230" w:rsidRDefault="00F858F4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76A5443" w14:textId="77777777" w:rsidR="00F858F4" w:rsidRPr="00E21230" w:rsidRDefault="00F858F4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C44B37" w:rsidRPr="00594C9C" w14:paraId="5B2CECA5" w14:textId="77777777" w:rsidTr="00A66962">
        <w:trPr>
          <w:trHeight w:val="139"/>
        </w:trPr>
        <w:tc>
          <w:tcPr>
            <w:tcW w:w="3510" w:type="dxa"/>
          </w:tcPr>
          <w:p w14:paraId="032DE82F" w14:textId="77777777" w:rsidR="00515710" w:rsidRPr="00E21230" w:rsidRDefault="00515710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  <w:p w14:paraId="1E30BFF6" w14:textId="77777777" w:rsidR="00515710" w:rsidRPr="00E21230" w:rsidRDefault="00515710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14:paraId="4F4114D0" w14:textId="77777777" w:rsidR="00515710" w:rsidRPr="00E21230" w:rsidRDefault="00515710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0EC83E3E" w14:textId="4F69EF5D" w:rsidR="00515710" w:rsidRPr="00E21230" w:rsidRDefault="00796827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515710"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360" w:type="dxa"/>
            <w:vAlign w:val="bottom"/>
          </w:tcPr>
          <w:p w14:paraId="3308795C" w14:textId="77777777" w:rsidR="00515710" w:rsidRPr="00E21230" w:rsidRDefault="00515710" w:rsidP="00256A5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7249809" w14:textId="77777777" w:rsidR="00515710" w:rsidRPr="00E21230" w:rsidRDefault="00515710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01E97467" w14:textId="77777777" w:rsidR="00515710" w:rsidRPr="00E21230" w:rsidRDefault="00515710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AC83F20" w14:textId="77777777" w:rsidR="00515710" w:rsidRPr="00E21230" w:rsidRDefault="00515710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3F2A773B" w14:textId="4EE25176" w:rsidR="00515710" w:rsidRPr="00E21230" w:rsidRDefault="00796827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515710"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</w:tr>
      <w:tr w:rsidR="00515710" w:rsidRPr="00594C9C" w14:paraId="4CD419FB" w14:textId="77777777" w:rsidTr="00DB481D">
        <w:trPr>
          <w:trHeight w:val="139"/>
        </w:trPr>
        <w:tc>
          <w:tcPr>
            <w:tcW w:w="3510" w:type="dxa"/>
          </w:tcPr>
          <w:p w14:paraId="657F6A74" w14:textId="77777777" w:rsidR="00515710" w:rsidRPr="00E21230" w:rsidRDefault="00515710" w:rsidP="00256A5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6423CF49" w14:textId="77777777" w:rsidR="00515710" w:rsidRPr="00E21230" w:rsidRDefault="00515710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</w:t>
            </w:r>
            <w:r w:rsidRPr="00E2123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E21230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2A5BB6" w:rsidRPr="00594C9C" w14:paraId="06AF1700" w14:textId="5B93BD55" w:rsidTr="00DB481D">
        <w:trPr>
          <w:trHeight w:val="334"/>
        </w:trPr>
        <w:tc>
          <w:tcPr>
            <w:tcW w:w="3510" w:type="dxa"/>
          </w:tcPr>
          <w:p w14:paraId="749B58EB" w14:textId="77777777" w:rsidR="002A5BB6" w:rsidRPr="00E21230" w:rsidRDefault="002A5BB6" w:rsidP="002A5BB6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10" w:type="dxa"/>
            <w:gridSpan w:val="6"/>
          </w:tcPr>
          <w:p w14:paraId="4DD34FFA" w14:textId="77777777" w:rsidR="002A5BB6" w:rsidRPr="00E21230" w:rsidRDefault="002A5BB6" w:rsidP="002A5BB6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</w:tr>
      <w:tr w:rsidR="00C44B37" w:rsidRPr="00594C9C" w14:paraId="75EBD993" w14:textId="77777777" w:rsidTr="00A66962">
        <w:trPr>
          <w:trHeight w:val="334"/>
        </w:trPr>
        <w:tc>
          <w:tcPr>
            <w:tcW w:w="3510" w:type="dxa"/>
          </w:tcPr>
          <w:p w14:paraId="06121692" w14:textId="71597437" w:rsidR="00515710" w:rsidRPr="00E21230" w:rsidRDefault="00515710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1800" w:type="dxa"/>
          </w:tcPr>
          <w:p w14:paraId="236CA8DB" w14:textId="2BFEADCE" w:rsidR="00515710" w:rsidRPr="00E21230" w:rsidRDefault="00515710" w:rsidP="00E2123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258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658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1A96A9F6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090B97BD" w14:textId="6E64EA3A" w:rsidR="00515710" w:rsidRPr="00E21230" w:rsidRDefault="00796827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="00515710" w:rsidRPr="00E2123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790</w:t>
            </w:r>
          </w:p>
        </w:tc>
        <w:tc>
          <w:tcPr>
            <w:tcW w:w="360" w:type="dxa"/>
          </w:tcPr>
          <w:p w14:paraId="1CC8F30C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08EC8D0D" w14:textId="6204DC62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244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868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4B37" w:rsidRPr="00594C9C" w14:paraId="3E2CBF36" w14:textId="77777777" w:rsidTr="00A66962">
        <w:trPr>
          <w:trHeight w:val="334"/>
        </w:trPr>
        <w:tc>
          <w:tcPr>
            <w:tcW w:w="3510" w:type="dxa"/>
          </w:tcPr>
          <w:p w14:paraId="60A21523" w14:textId="1C36497C" w:rsidR="00515710" w:rsidRPr="00E21230" w:rsidRDefault="00515710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800" w:type="dxa"/>
          </w:tcPr>
          <w:p w14:paraId="4511CB3D" w14:textId="6C4DEC6B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219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56AEAFBC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0698B191" w14:textId="19C5F9E8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156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2AE0BB3A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7CC21F03" w14:textId="3D4663FA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375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4B37" w:rsidRPr="00594C9C" w14:paraId="6F00A8F7" w14:textId="77777777" w:rsidTr="00A66962">
        <w:trPr>
          <w:trHeight w:val="334"/>
        </w:trPr>
        <w:tc>
          <w:tcPr>
            <w:tcW w:w="3510" w:type="dxa"/>
          </w:tcPr>
          <w:p w14:paraId="441BB3D2" w14:textId="25F9F935" w:rsidR="00515710" w:rsidRPr="00E21230" w:rsidRDefault="00515710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75CE4C63" w14:textId="6645DD71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237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06556EA6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16829360" w14:textId="392BF219" w:rsidR="00515710" w:rsidRPr="00E21230" w:rsidRDefault="00796827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515710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267</w:t>
            </w:r>
          </w:p>
        </w:tc>
        <w:tc>
          <w:tcPr>
            <w:tcW w:w="360" w:type="dxa"/>
          </w:tcPr>
          <w:p w14:paraId="2A5C7EC7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6DCD108B" w14:textId="6653F321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970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4B37" w:rsidRPr="00594C9C" w14:paraId="38764544" w14:textId="77777777" w:rsidTr="00A66962">
        <w:trPr>
          <w:trHeight w:val="334"/>
        </w:trPr>
        <w:tc>
          <w:tcPr>
            <w:tcW w:w="3510" w:type="dxa"/>
          </w:tcPr>
          <w:p w14:paraId="335B43A0" w14:textId="77777777" w:rsidR="00A66962" w:rsidRDefault="00515710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การประเมินมูลค่ายุติธรรมของสินทรัพย์</w:t>
            </w:r>
          </w:p>
          <w:p w14:paraId="1EB5876B" w14:textId="2D83CC92" w:rsidR="00515710" w:rsidRPr="00E21230" w:rsidRDefault="00A66962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="00515710" w:rsidRPr="00E21230">
              <w:rPr>
                <w:rFonts w:ascii="Angsana New" w:hAnsi="Angsana New"/>
                <w:sz w:val="27"/>
                <w:szCs w:val="27"/>
                <w:cs/>
              </w:rPr>
              <w:t>ที่ได้มาจากการซื้อธุรกิจ</w:t>
            </w:r>
          </w:p>
        </w:tc>
        <w:tc>
          <w:tcPr>
            <w:tcW w:w="1800" w:type="dxa"/>
          </w:tcPr>
          <w:p w14:paraId="082A77F0" w14:textId="77777777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518C733" w14:textId="38A80C0D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612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129EB344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6C49A9FD" w14:textId="77777777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D4FF2F8" w14:textId="2421BC45" w:rsidR="00515710" w:rsidRPr="00E21230" w:rsidRDefault="00796827" w:rsidP="0028704E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293</w:t>
            </w:r>
          </w:p>
        </w:tc>
        <w:tc>
          <w:tcPr>
            <w:tcW w:w="360" w:type="dxa"/>
          </w:tcPr>
          <w:p w14:paraId="2F2907EF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111E9D40" w14:textId="77777777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0D72368" w14:textId="6F0C107F" w:rsidR="00515710" w:rsidRPr="00E21230" w:rsidRDefault="0028704E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319</w:t>
            </w:r>
            <w:r w:rsidR="00515710"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4B37" w:rsidRPr="00594C9C" w14:paraId="703DFDE5" w14:textId="77777777" w:rsidTr="00A66962">
        <w:trPr>
          <w:trHeight w:val="334"/>
        </w:trPr>
        <w:tc>
          <w:tcPr>
            <w:tcW w:w="3510" w:type="dxa"/>
          </w:tcPr>
          <w:p w14:paraId="2A2F9584" w14:textId="77777777" w:rsidR="00A66962" w:rsidRDefault="00515710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การตีราคาสิทธิในสัญญาการประกอบธุรกิ</w:t>
            </w:r>
            <w:r w:rsidR="00A66962">
              <w:rPr>
                <w:rFonts w:ascii="Angsana New" w:hAnsi="Angsana New" w:hint="cs"/>
                <w:sz w:val="27"/>
                <w:szCs w:val="27"/>
                <w:cs/>
              </w:rPr>
              <w:t>จ</w:t>
            </w:r>
          </w:p>
          <w:p w14:paraId="7406E2E5" w14:textId="70F02319" w:rsidR="00515710" w:rsidRPr="00E21230" w:rsidRDefault="00A66962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="00515710" w:rsidRPr="00E21230">
              <w:rPr>
                <w:rFonts w:ascii="Angsana New" w:hAnsi="Angsana New"/>
                <w:sz w:val="27"/>
                <w:szCs w:val="27"/>
                <w:cs/>
              </w:rPr>
              <w:t>สถานีก๊าซธรรมชาติ</w:t>
            </w:r>
          </w:p>
        </w:tc>
        <w:tc>
          <w:tcPr>
            <w:tcW w:w="1800" w:type="dxa"/>
          </w:tcPr>
          <w:p w14:paraId="797F9F05" w14:textId="77777777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4DD8D055" w14:textId="27B0C71A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274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11BD3D6D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0BCC7D6E" w14:textId="77777777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98D2036" w14:textId="0EE00AFE" w:rsidR="00515710" w:rsidRPr="00E21230" w:rsidRDefault="00796827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782</w:t>
            </w:r>
          </w:p>
        </w:tc>
        <w:tc>
          <w:tcPr>
            <w:tcW w:w="360" w:type="dxa"/>
          </w:tcPr>
          <w:p w14:paraId="6619AAA1" w14:textId="6A834176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7E970398" w14:textId="7EA3806F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460CB30E" w14:textId="3E7A7BD5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492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4B37" w:rsidRPr="00594C9C" w14:paraId="2A748793" w14:textId="77777777" w:rsidTr="00A66962">
        <w:trPr>
          <w:trHeight w:val="334"/>
        </w:trPr>
        <w:tc>
          <w:tcPr>
            <w:tcW w:w="3510" w:type="dxa"/>
          </w:tcPr>
          <w:p w14:paraId="6841C8FA" w14:textId="08623F26" w:rsidR="00515710" w:rsidRPr="00E21230" w:rsidRDefault="00515710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</w:tcPr>
          <w:p w14:paraId="3EC8022D" w14:textId="5BF1CD06" w:rsidR="00515710" w:rsidRPr="00E21230" w:rsidRDefault="00515710" w:rsidP="004A66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632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1A084CA5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4B7116AE" w14:textId="554A58FC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4C7FE8A7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2373BF09" w14:textId="62C0B33C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949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4B37" w:rsidRPr="00594C9C" w14:paraId="0D7141AA" w14:textId="77777777" w:rsidTr="00A66962">
        <w:trPr>
          <w:trHeight w:val="334"/>
        </w:trPr>
        <w:tc>
          <w:tcPr>
            <w:tcW w:w="3510" w:type="dxa"/>
          </w:tcPr>
          <w:p w14:paraId="4003F71D" w14:textId="6F38D9F4" w:rsidR="00515710" w:rsidRPr="00E21230" w:rsidRDefault="00515710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800" w:type="dxa"/>
          </w:tcPr>
          <w:p w14:paraId="76191ABC" w14:textId="4B26C2C2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299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3C239C67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</w:tcPr>
          <w:p w14:paraId="0B9FCA4F" w14:textId="05AD3FE7" w:rsidR="00515710" w:rsidRPr="00E21230" w:rsidRDefault="00796827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515710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217</w:t>
            </w:r>
          </w:p>
        </w:tc>
        <w:tc>
          <w:tcPr>
            <w:tcW w:w="360" w:type="dxa"/>
          </w:tcPr>
          <w:p w14:paraId="0C20F851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0993FD83" w14:textId="5211AEA7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082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4B37" w:rsidRPr="00594C9C" w14:paraId="085CF906" w14:textId="77777777" w:rsidTr="00A66962">
        <w:trPr>
          <w:trHeight w:val="334"/>
        </w:trPr>
        <w:tc>
          <w:tcPr>
            <w:tcW w:w="3510" w:type="dxa"/>
          </w:tcPr>
          <w:p w14:paraId="38B8931B" w14:textId="77777777" w:rsidR="00515710" w:rsidRPr="00E21230" w:rsidRDefault="00515710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BF03E0A" w14:textId="0D5A963E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322</w:t>
            </w:r>
            <w:r w:rsidRPr="00E2123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931</w:t>
            </w:r>
            <w:r w:rsidRPr="00E2123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6A88C731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C4EA088" w14:textId="7D9513B2" w:rsidR="00515710" w:rsidRPr="00E21230" w:rsidRDefault="00796827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18</w:t>
            </w:r>
            <w:r w:rsidR="00515710" w:rsidRPr="00E2123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876</w:t>
            </w:r>
          </w:p>
        </w:tc>
        <w:tc>
          <w:tcPr>
            <w:tcW w:w="360" w:type="dxa"/>
          </w:tcPr>
          <w:p w14:paraId="0F71534E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10655" w14:textId="7EC06BED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304</w:t>
            </w:r>
            <w:r w:rsidRPr="00E2123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055</w:t>
            </w:r>
            <w:r w:rsidRPr="00E2123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  <w:tr w:rsidR="00C44B37" w:rsidRPr="00594C9C" w14:paraId="742E4F0F" w14:textId="77777777" w:rsidTr="00A66962">
        <w:trPr>
          <w:trHeight w:val="235"/>
        </w:trPr>
        <w:tc>
          <w:tcPr>
            <w:tcW w:w="3510" w:type="dxa"/>
          </w:tcPr>
          <w:p w14:paraId="71C9FE51" w14:textId="77777777" w:rsidR="00515710" w:rsidRPr="00E21230" w:rsidRDefault="00515710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2E70E5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0" w:type="dxa"/>
          </w:tcPr>
          <w:p w14:paraId="29ADEA9E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00E78C2" w14:textId="77777777" w:rsidR="00515710" w:rsidRPr="00E21230" w:rsidRDefault="00515710" w:rsidP="00E2123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93" w:right="6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0" w:type="dxa"/>
          </w:tcPr>
          <w:p w14:paraId="163B5749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6150CF51" w14:textId="77777777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44B37" w:rsidRPr="00594C9C" w14:paraId="22D4F170" w14:textId="77777777" w:rsidTr="00A66962">
        <w:trPr>
          <w:trHeight w:val="334"/>
        </w:trPr>
        <w:tc>
          <w:tcPr>
            <w:tcW w:w="3510" w:type="dxa"/>
          </w:tcPr>
          <w:p w14:paraId="2F9BDD39" w14:textId="77777777" w:rsidR="00515710" w:rsidRPr="00E21230" w:rsidRDefault="00515710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982A768" w14:textId="7BF5252B" w:rsidR="00515710" w:rsidRPr="00E21230" w:rsidRDefault="00515710" w:rsidP="004A6658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79</w:t>
            </w:r>
            <w:r w:rsidRPr="00E2123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302</w:t>
            </w:r>
            <w:r w:rsidRPr="00E2123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45CF022" w14:textId="77777777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2C7540C3" w14:textId="400F7BEA" w:rsidR="00515710" w:rsidRPr="00E21230" w:rsidRDefault="00796827" w:rsidP="00E21230">
            <w:pPr>
              <w:pStyle w:val="acctfourfigures"/>
              <w:tabs>
                <w:tab w:val="clear" w:pos="765"/>
              </w:tabs>
              <w:spacing w:line="240" w:lineRule="auto"/>
              <w:ind w:left="-193" w:right="6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</w:t>
            </w:r>
            <w:r w:rsidR="00515710" w:rsidRPr="00E2123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848</w:t>
            </w:r>
          </w:p>
        </w:tc>
        <w:tc>
          <w:tcPr>
            <w:tcW w:w="360" w:type="dxa"/>
          </w:tcPr>
          <w:p w14:paraId="29424EC9" w14:textId="389840E3" w:rsidR="00515710" w:rsidRPr="00E21230" w:rsidRDefault="00515710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16FA7E88" w14:textId="18140253" w:rsidR="00515710" w:rsidRPr="00E21230" w:rsidRDefault="00515710" w:rsidP="00E21230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59</w:t>
            </w:r>
            <w:r w:rsidRPr="00E2123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454</w:t>
            </w:r>
            <w:r w:rsidRPr="00E2123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  <w:tr w:rsidR="00C44B37" w:rsidRPr="00594C9C" w14:paraId="4C746FD3" w14:textId="77777777" w:rsidTr="00A66962">
        <w:trPr>
          <w:trHeight w:val="334"/>
        </w:trPr>
        <w:tc>
          <w:tcPr>
            <w:tcW w:w="3510" w:type="dxa"/>
          </w:tcPr>
          <w:p w14:paraId="60C994C6" w14:textId="77777777" w:rsidR="00515710" w:rsidRPr="00E21230" w:rsidRDefault="00515710" w:rsidP="003C344E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305D511D" w14:textId="77777777" w:rsidR="00515710" w:rsidRPr="00E21230" w:rsidRDefault="00515710" w:rsidP="003C344E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0" w:type="dxa"/>
          </w:tcPr>
          <w:p w14:paraId="06FD8F91" w14:textId="77777777" w:rsidR="00515710" w:rsidRPr="00E21230" w:rsidRDefault="00515710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</w:tcPr>
          <w:p w14:paraId="487972D6" w14:textId="77777777" w:rsidR="00515710" w:rsidRPr="00E21230" w:rsidRDefault="00515710" w:rsidP="003C344E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0" w:type="dxa"/>
          </w:tcPr>
          <w:p w14:paraId="76374851" w14:textId="77777777" w:rsidR="00515710" w:rsidRPr="00E21230" w:rsidRDefault="00515710" w:rsidP="003C34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14:paraId="664DA9B5" w14:textId="77777777" w:rsidR="00515710" w:rsidRPr="00E21230" w:rsidRDefault="00515710" w:rsidP="003C344E">
            <w:pPr>
              <w:pStyle w:val="acctfourfigures"/>
              <w:tabs>
                <w:tab w:val="clear" w:pos="765"/>
                <w:tab w:val="left" w:pos="880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</w:tbl>
    <w:p w14:paraId="6D979585" w14:textId="13438065" w:rsidR="00697D05" w:rsidRDefault="00697D05">
      <w:pPr>
        <w:rPr>
          <w:sz w:val="16"/>
          <w:szCs w:val="16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440"/>
        <w:gridCol w:w="270"/>
        <w:gridCol w:w="1170"/>
        <w:gridCol w:w="270"/>
        <w:gridCol w:w="1440"/>
      </w:tblGrid>
      <w:tr w:rsidR="00C44B37" w:rsidRPr="00594C9C" w14:paraId="142C15AF" w14:textId="77777777" w:rsidTr="00A66962">
        <w:trPr>
          <w:trHeight w:val="139"/>
        </w:trPr>
        <w:tc>
          <w:tcPr>
            <w:tcW w:w="3510" w:type="dxa"/>
          </w:tcPr>
          <w:p w14:paraId="15CBAD4C" w14:textId="77777777" w:rsidR="00C44B37" w:rsidRPr="00E21230" w:rsidDel="00D54CF3" w:rsidRDefault="00C44B37" w:rsidP="00BD1F9D">
            <w:pPr>
              <w:pStyle w:val="BodyText"/>
              <w:spacing w:after="0"/>
              <w:ind w:right="-12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10" w:type="dxa"/>
            <w:gridSpan w:val="7"/>
          </w:tcPr>
          <w:p w14:paraId="41C3EB71" w14:textId="77777777" w:rsidR="00C44B37" w:rsidRPr="00E21230" w:rsidRDefault="00C44B37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66962" w:rsidRPr="00594C9C" w14:paraId="653F5988" w14:textId="77777777" w:rsidTr="00A66962">
        <w:trPr>
          <w:trHeight w:val="139"/>
        </w:trPr>
        <w:tc>
          <w:tcPr>
            <w:tcW w:w="3510" w:type="dxa"/>
          </w:tcPr>
          <w:p w14:paraId="7A48A6EC" w14:textId="77777777" w:rsidR="00C44B37" w:rsidRPr="00E21230" w:rsidRDefault="00C44B37" w:rsidP="00BD1F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038AF75" w14:textId="77777777" w:rsidR="00C44B37" w:rsidRPr="00E21230" w:rsidRDefault="00C44B37" w:rsidP="00BD1F9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29B001EF" w14:textId="77777777" w:rsidR="00C44B37" w:rsidRPr="00E21230" w:rsidRDefault="00C44B37" w:rsidP="00BD1F9D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0" w:type="dxa"/>
            <w:gridSpan w:val="3"/>
          </w:tcPr>
          <w:p w14:paraId="6046ECEA" w14:textId="77777777" w:rsidR="00C44B37" w:rsidRPr="00E21230" w:rsidRDefault="00C44B37" w:rsidP="00BD1F9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(รายจ่าย) </w:t>
            </w:r>
            <w:r w:rsidRPr="00E21230">
              <w:rPr>
                <w:rFonts w:ascii="Angsana New" w:hAnsi="Angsana New"/>
                <w:sz w:val="27"/>
                <w:szCs w:val="27"/>
              </w:rPr>
              <w:t>/</w:t>
            </w:r>
            <w:r w:rsidRPr="00E21230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FBA49A" w14:textId="77777777" w:rsidR="00C44B37" w:rsidRPr="00E21230" w:rsidRDefault="00C44B37" w:rsidP="00BD1F9D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1FE66863" w14:textId="77777777" w:rsidR="00C44B37" w:rsidRPr="00E21230" w:rsidRDefault="00C44B37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C44B37" w:rsidRPr="00594C9C" w14:paraId="4B38EA21" w14:textId="77777777" w:rsidTr="00A66962">
        <w:trPr>
          <w:trHeight w:val="139"/>
        </w:trPr>
        <w:tc>
          <w:tcPr>
            <w:tcW w:w="3510" w:type="dxa"/>
          </w:tcPr>
          <w:p w14:paraId="4A5A9FC1" w14:textId="77777777" w:rsidR="00C44B37" w:rsidRPr="00E21230" w:rsidRDefault="00C44B37" w:rsidP="00BD1F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1AF97CB" w14:textId="77777777" w:rsidR="00C44B37" w:rsidRPr="00E21230" w:rsidRDefault="00C44B37" w:rsidP="00BD1F9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185EF0B5" w14:textId="1D032451" w:rsidR="00C44B37" w:rsidRPr="00E21230" w:rsidRDefault="00796827" w:rsidP="00BD1F9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C44B37"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270" w:type="dxa"/>
            <w:vAlign w:val="bottom"/>
          </w:tcPr>
          <w:p w14:paraId="0D451ECF" w14:textId="77777777" w:rsidR="00C44B37" w:rsidRPr="00E21230" w:rsidRDefault="00C44B37" w:rsidP="00BD1F9D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B9084" w14:textId="77777777" w:rsidR="00C44B37" w:rsidRPr="00E21230" w:rsidRDefault="00C44B37" w:rsidP="00BD1F9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9A3DCF6" w14:textId="77777777" w:rsidR="00C44B37" w:rsidRPr="00E21230" w:rsidRDefault="00C44B37" w:rsidP="00BD1F9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86E4F1" w14:textId="77777777" w:rsidR="00841338" w:rsidRDefault="00841338" w:rsidP="0084133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41338">
              <w:rPr>
                <w:rFonts w:ascii="Angsana New" w:hAnsi="Angsana New"/>
                <w:sz w:val="27"/>
                <w:szCs w:val="27"/>
                <w:cs/>
              </w:rPr>
              <w:t>ได้มาจาก</w:t>
            </w:r>
          </w:p>
          <w:p w14:paraId="4E0E46A8" w14:textId="5A09AC25" w:rsidR="00C44B37" w:rsidRPr="00E21230" w:rsidRDefault="00841338" w:rsidP="0084133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41338">
              <w:rPr>
                <w:rFonts w:ascii="Angsana New" w:hAnsi="Angsana New"/>
                <w:sz w:val="27"/>
                <w:szCs w:val="27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14B97433" w14:textId="77777777" w:rsidR="00C44B37" w:rsidRPr="00E21230" w:rsidRDefault="00C44B37" w:rsidP="00BD1F9D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9AB81D9" w14:textId="77777777" w:rsidR="00C44B37" w:rsidRPr="00E21230" w:rsidRDefault="00C44B37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33A139F3" w14:textId="6B09060E" w:rsidR="00C44B37" w:rsidRPr="00E21230" w:rsidRDefault="00796827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C44B37"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</w:tr>
      <w:tr w:rsidR="00C44B37" w:rsidRPr="00594C9C" w14:paraId="7904E0A1" w14:textId="77777777" w:rsidTr="00A66962">
        <w:trPr>
          <w:trHeight w:val="139"/>
        </w:trPr>
        <w:tc>
          <w:tcPr>
            <w:tcW w:w="3510" w:type="dxa"/>
          </w:tcPr>
          <w:p w14:paraId="617ADF6F" w14:textId="77777777" w:rsidR="00C44B37" w:rsidRPr="00E21230" w:rsidRDefault="00C44B37" w:rsidP="00BD1F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41DA914C" w14:textId="77777777" w:rsidR="00C44B37" w:rsidRPr="00E21230" w:rsidRDefault="00C44B37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44B37" w:rsidRPr="00594C9C" w14:paraId="2D23D8B7" w14:textId="77777777" w:rsidTr="00A66962">
        <w:trPr>
          <w:trHeight w:val="139"/>
        </w:trPr>
        <w:tc>
          <w:tcPr>
            <w:tcW w:w="3510" w:type="dxa"/>
          </w:tcPr>
          <w:p w14:paraId="4B2A8064" w14:textId="77777777" w:rsidR="00C44B37" w:rsidRPr="00E21230" w:rsidRDefault="00C44B37" w:rsidP="00BD1F9D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388C5891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7B2E7D27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440" w:type="dxa"/>
          </w:tcPr>
          <w:p w14:paraId="41843023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7378902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</w:tcPr>
          <w:p w14:paraId="788FC07B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DD815B6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440" w:type="dxa"/>
          </w:tcPr>
          <w:p w14:paraId="25C5B7AB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C44B37" w:rsidRPr="00594C9C" w14:paraId="10E72479" w14:textId="77777777" w:rsidTr="00A66962">
        <w:trPr>
          <w:trHeight w:val="139"/>
        </w:trPr>
        <w:tc>
          <w:tcPr>
            <w:tcW w:w="3510" w:type="dxa"/>
          </w:tcPr>
          <w:p w14:paraId="533DA3CB" w14:textId="77777777" w:rsidR="00C44B37" w:rsidRPr="00E21230" w:rsidRDefault="00C44B37" w:rsidP="00BD1F9D">
            <w:pPr>
              <w:ind w:left="-18" w:right="-79"/>
              <w:rPr>
                <w:rFonts w:ascii="Angsana New" w:hAnsi="Angsana New"/>
                <w:color w:val="0000FF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7EC18F3D" w14:textId="427D4D42" w:rsidR="00C44B37" w:rsidRPr="00E21230" w:rsidRDefault="00796827" w:rsidP="00BD1F9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 w:hint="cs"/>
                <w:sz w:val="27"/>
                <w:szCs w:val="27"/>
                <w:lang w:val="en-US" w:bidi="th-TH"/>
              </w:rPr>
              <w:t>9</w:t>
            </w:r>
            <w:r w:rsidR="00C44B37" w:rsidRPr="00E2123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809</w:t>
            </w:r>
          </w:p>
        </w:tc>
        <w:tc>
          <w:tcPr>
            <w:tcW w:w="270" w:type="dxa"/>
          </w:tcPr>
          <w:p w14:paraId="62A117F6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59211B7F" w14:textId="57BFD6CE" w:rsidR="00C44B37" w:rsidRPr="00E21230" w:rsidRDefault="00796827" w:rsidP="00BD1F9D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5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464</w:t>
            </w:r>
          </w:p>
        </w:tc>
        <w:tc>
          <w:tcPr>
            <w:tcW w:w="270" w:type="dxa"/>
          </w:tcPr>
          <w:p w14:paraId="6628BCE3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3E343EE" w14:textId="77777777" w:rsidR="00C44B37" w:rsidRPr="00E21230" w:rsidRDefault="00C44B37" w:rsidP="00BD1F9D">
            <w:pPr>
              <w:pStyle w:val="acctfourfigures"/>
              <w:tabs>
                <w:tab w:val="clear" w:pos="765"/>
              </w:tabs>
              <w:spacing w:line="240" w:lineRule="atLeast"/>
              <w:ind w:left="-290" w:right="255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00B1D7C8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1AFD0B9" w14:textId="1273C24F" w:rsidR="00C44B37" w:rsidRPr="00E21230" w:rsidRDefault="0079682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  <w:r w:rsidR="00C44B37" w:rsidRPr="00E2123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273</w:t>
            </w:r>
          </w:p>
        </w:tc>
      </w:tr>
      <w:tr w:rsidR="00C44B37" w:rsidRPr="00594C9C" w14:paraId="49697F87" w14:textId="77777777" w:rsidTr="00A66962">
        <w:trPr>
          <w:trHeight w:val="139"/>
        </w:trPr>
        <w:tc>
          <w:tcPr>
            <w:tcW w:w="3510" w:type="dxa"/>
          </w:tcPr>
          <w:p w14:paraId="0E6EFE0B" w14:textId="77777777" w:rsidR="00C44B37" w:rsidRPr="00E21230" w:rsidRDefault="00C44B37" w:rsidP="00BD1F9D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</w:p>
        </w:tc>
        <w:tc>
          <w:tcPr>
            <w:tcW w:w="1350" w:type="dxa"/>
          </w:tcPr>
          <w:p w14:paraId="5314956E" w14:textId="484687A4" w:rsidR="00C44B37" w:rsidRPr="00E21230" w:rsidRDefault="00796827" w:rsidP="00BD1F9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340</w:t>
            </w:r>
          </w:p>
        </w:tc>
        <w:tc>
          <w:tcPr>
            <w:tcW w:w="270" w:type="dxa"/>
          </w:tcPr>
          <w:p w14:paraId="57B587F5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6A2DAA87" w14:textId="2A31A2C9" w:rsidR="00C44B37" w:rsidRPr="00E21230" w:rsidRDefault="00796827" w:rsidP="00BD1F9D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5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621</w:t>
            </w:r>
          </w:p>
        </w:tc>
        <w:tc>
          <w:tcPr>
            <w:tcW w:w="270" w:type="dxa"/>
          </w:tcPr>
          <w:p w14:paraId="74F3E5CA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BC3740A" w14:textId="79B4B8BE" w:rsidR="00C44B37" w:rsidRPr="00E21230" w:rsidRDefault="00796827" w:rsidP="00BD1F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911</w:t>
            </w:r>
          </w:p>
        </w:tc>
        <w:tc>
          <w:tcPr>
            <w:tcW w:w="270" w:type="dxa"/>
          </w:tcPr>
          <w:p w14:paraId="24476EA3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636C363C" w14:textId="2A1DE33A" w:rsidR="00C44B37" w:rsidRPr="00637F9E" w:rsidRDefault="0079682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872</w:t>
            </w:r>
          </w:p>
        </w:tc>
      </w:tr>
      <w:tr w:rsidR="00C44B37" w:rsidRPr="00594C9C" w14:paraId="3020D32E" w14:textId="77777777" w:rsidTr="00A66962">
        <w:trPr>
          <w:trHeight w:val="139"/>
        </w:trPr>
        <w:tc>
          <w:tcPr>
            <w:tcW w:w="3510" w:type="dxa"/>
          </w:tcPr>
          <w:p w14:paraId="6F4E2ED0" w14:textId="77777777" w:rsidR="00C44B37" w:rsidRPr="00E21230" w:rsidRDefault="00C44B37" w:rsidP="00BD1F9D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2566DA6C" w14:textId="65180189" w:rsidR="00C44B37" w:rsidRPr="00E21230" w:rsidRDefault="00796827" w:rsidP="00BD1F9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360</w:t>
            </w:r>
          </w:p>
        </w:tc>
        <w:tc>
          <w:tcPr>
            <w:tcW w:w="270" w:type="dxa"/>
          </w:tcPr>
          <w:p w14:paraId="75D63A9F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3693DA5A" w14:textId="6585C726" w:rsidR="00C44B37" w:rsidRPr="00E21230" w:rsidRDefault="00796827" w:rsidP="00BD1F9D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5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512</w:t>
            </w:r>
          </w:p>
        </w:tc>
        <w:tc>
          <w:tcPr>
            <w:tcW w:w="270" w:type="dxa"/>
          </w:tcPr>
          <w:p w14:paraId="612C7A72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26259C2" w14:textId="107A2DB1" w:rsidR="00C44B37" w:rsidRPr="00E21230" w:rsidRDefault="00796827" w:rsidP="00BD1F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64</w:t>
            </w:r>
            <w:r w:rsidR="00C44B37" w:rsidRPr="00E2123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037</w:t>
            </w:r>
          </w:p>
        </w:tc>
        <w:tc>
          <w:tcPr>
            <w:tcW w:w="270" w:type="dxa"/>
          </w:tcPr>
          <w:p w14:paraId="121A2200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0F970829" w14:textId="58F2710D" w:rsidR="00C44B37" w:rsidRPr="00637F9E" w:rsidRDefault="0079682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103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909</w:t>
            </w:r>
          </w:p>
        </w:tc>
      </w:tr>
      <w:tr w:rsidR="00C44B37" w:rsidRPr="00594C9C" w14:paraId="7B2B2663" w14:textId="77777777" w:rsidTr="00A66962">
        <w:trPr>
          <w:trHeight w:val="139"/>
        </w:trPr>
        <w:tc>
          <w:tcPr>
            <w:tcW w:w="3510" w:type="dxa"/>
          </w:tcPr>
          <w:p w14:paraId="76524DB8" w14:textId="77777777" w:rsidR="00C44B37" w:rsidRPr="00E21230" w:rsidRDefault="00C44B37" w:rsidP="00BD1F9D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ดอกเบี้ยร</w:t>
            </w:r>
            <w:r w:rsidRPr="00E21230">
              <w:rPr>
                <w:rFonts w:ascii="Angsana New" w:hAnsi="Angsana New" w:hint="cs"/>
                <w:sz w:val="27"/>
                <w:szCs w:val="27"/>
                <w:cs/>
              </w:rPr>
              <w:t>อตัดบัญชี</w:t>
            </w:r>
          </w:p>
        </w:tc>
        <w:tc>
          <w:tcPr>
            <w:tcW w:w="1350" w:type="dxa"/>
          </w:tcPr>
          <w:p w14:paraId="4E7C8D05" w14:textId="2015653E" w:rsidR="00C44B37" w:rsidRPr="00E21230" w:rsidRDefault="00796827" w:rsidP="00BD1F9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111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526</w:t>
            </w:r>
          </w:p>
        </w:tc>
        <w:tc>
          <w:tcPr>
            <w:tcW w:w="270" w:type="dxa"/>
          </w:tcPr>
          <w:p w14:paraId="1B3AD85A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3B8ABEE0" w14:textId="04AA0411" w:rsidR="00C44B37" w:rsidRPr="00E21230" w:rsidRDefault="00C44B37" w:rsidP="00BD1F9D">
            <w:pPr>
              <w:pStyle w:val="acctfourfigures"/>
              <w:tabs>
                <w:tab w:val="clear" w:pos="765"/>
              </w:tabs>
              <w:spacing w:line="240" w:lineRule="atLeast"/>
              <w:ind w:left="-103" w:right="-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611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4C96A78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E06684B" w14:textId="77777777" w:rsidR="00C44B37" w:rsidRPr="00E21230" w:rsidRDefault="00C44B37" w:rsidP="00BD1F9D">
            <w:pPr>
              <w:pStyle w:val="acctfourfigures"/>
              <w:tabs>
                <w:tab w:val="clear" w:pos="765"/>
              </w:tabs>
              <w:spacing w:line="240" w:lineRule="atLeast"/>
              <w:ind w:left="-290" w:right="255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66DBD1E5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1A10376E" w14:textId="479D37F0" w:rsidR="00C44B37" w:rsidRPr="00637F9E" w:rsidRDefault="0079682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103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915</w:t>
            </w:r>
          </w:p>
        </w:tc>
      </w:tr>
      <w:tr w:rsidR="00C44B37" w:rsidRPr="00594C9C" w14:paraId="51662C51" w14:textId="77777777" w:rsidTr="00A66962">
        <w:trPr>
          <w:trHeight w:val="334"/>
        </w:trPr>
        <w:tc>
          <w:tcPr>
            <w:tcW w:w="3510" w:type="dxa"/>
          </w:tcPr>
          <w:p w14:paraId="416CA358" w14:textId="77777777" w:rsidR="00C44B37" w:rsidRPr="00E21230" w:rsidRDefault="00C44B37" w:rsidP="00BD1F9D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7FC338B6" w14:textId="77777777" w:rsidR="00C44B37" w:rsidRPr="00E21230" w:rsidRDefault="00C44B37" w:rsidP="00BD1F9D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50" w:type="dxa"/>
          </w:tcPr>
          <w:p w14:paraId="7F63A4D6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  <w:p w14:paraId="2CB7965C" w14:textId="00B37742" w:rsidR="00C44B37" w:rsidRPr="00E21230" w:rsidRDefault="00796827" w:rsidP="00BD1F9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878</w:t>
            </w:r>
          </w:p>
        </w:tc>
        <w:tc>
          <w:tcPr>
            <w:tcW w:w="270" w:type="dxa"/>
          </w:tcPr>
          <w:p w14:paraId="1A102190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77E4587E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E23C90C" w14:textId="1EE59BD2" w:rsidR="00C44B37" w:rsidRPr="00E21230" w:rsidRDefault="00796827" w:rsidP="00BD1F9D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5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448</w:t>
            </w:r>
          </w:p>
        </w:tc>
        <w:tc>
          <w:tcPr>
            <w:tcW w:w="270" w:type="dxa"/>
          </w:tcPr>
          <w:p w14:paraId="0DE47ACC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147A8BF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521698D" w14:textId="7483F4E8" w:rsidR="00C44B37" w:rsidRPr="00E21230" w:rsidRDefault="00796827" w:rsidP="00BD1F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DDB089B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56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06E61FF8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56511BC" w14:textId="7899AB3F" w:rsidR="00C44B37" w:rsidRPr="00637F9E" w:rsidRDefault="0079682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C44B37" w:rsidRPr="00E21230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334</w:t>
            </w:r>
          </w:p>
        </w:tc>
      </w:tr>
      <w:tr w:rsidR="00C44B37" w:rsidRPr="00594C9C" w14:paraId="34016581" w14:textId="77777777" w:rsidTr="00A66962">
        <w:trPr>
          <w:trHeight w:val="334"/>
        </w:trPr>
        <w:tc>
          <w:tcPr>
            <w:tcW w:w="3510" w:type="dxa"/>
          </w:tcPr>
          <w:p w14:paraId="57BF0327" w14:textId="77777777" w:rsidR="00C44B37" w:rsidRPr="00E21230" w:rsidRDefault="00C44B37" w:rsidP="00BD1F9D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sz w:val="27"/>
                <w:szCs w:val="27"/>
                <w:cs/>
              </w:rPr>
              <w:t>อนุพันธ์</w:t>
            </w:r>
          </w:p>
        </w:tc>
        <w:tc>
          <w:tcPr>
            <w:tcW w:w="1350" w:type="dxa"/>
          </w:tcPr>
          <w:p w14:paraId="55E8E64E" w14:textId="018FE0C3" w:rsidR="00C44B37" w:rsidRPr="00E21230" w:rsidRDefault="00796827" w:rsidP="00BD1F9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422</w:t>
            </w:r>
          </w:p>
        </w:tc>
        <w:tc>
          <w:tcPr>
            <w:tcW w:w="270" w:type="dxa"/>
          </w:tcPr>
          <w:p w14:paraId="62D810D5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160A94B2" w14:textId="0F25E25E" w:rsidR="00C44B37" w:rsidRPr="00E21230" w:rsidRDefault="00C44B37" w:rsidP="00BD1F9D">
            <w:pPr>
              <w:pStyle w:val="acctfourfigures"/>
              <w:tabs>
                <w:tab w:val="clear" w:pos="765"/>
              </w:tabs>
              <w:spacing w:line="240" w:lineRule="atLeast"/>
              <w:ind w:left="-103" w:right="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96</w:t>
            </w:r>
            <w:r w:rsidRPr="00E2123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2EF737EC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D29289B" w14:textId="77777777" w:rsidR="00C44B37" w:rsidRPr="00E21230" w:rsidRDefault="00C44B37" w:rsidP="00BD1F9D">
            <w:pPr>
              <w:pStyle w:val="acctfourfigures"/>
              <w:tabs>
                <w:tab w:val="clear" w:pos="765"/>
              </w:tabs>
              <w:spacing w:line="240" w:lineRule="atLeast"/>
              <w:ind w:left="-290" w:right="255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123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0F07B447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</w:tcPr>
          <w:p w14:paraId="359BC5D6" w14:textId="697432A3" w:rsidR="00C44B37" w:rsidRPr="00637F9E" w:rsidRDefault="0079682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326</w:t>
            </w:r>
          </w:p>
        </w:tc>
      </w:tr>
      <w:tr w:rsidR="00C44B37" w:rsidRPr="00594C9C" w14:paraId="493D6B37" w14:textId="77777777" w:rsidTr="00A66962">
        <w:trPr>
          <w:trHeight w:val="334"/>
        </w:trPr>
        <w:tc>
          <w:tcPr>
            <w:tcW w:w="3510" w:type="dxa"/>
          </w:tcPr>
          <w:p w14:paraId="349FD9A2" w14:textId="77777777" w:rsidR="00C44B37" w:rsidRPr="00E21230" w:rsidRDefault="00C44B37" w:rsidP="00BD1F9D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E2123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6CF889" w14:textId="7E47A8EB" w:rsidR="00C44B37" w:rsidRPr="00E21230" w:rsidRDefault="00796827" w:rsidP="00BD1F9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172</w:t>
            </w:r>
            <w:r w:rsidR="00C44B37" w:rsidRPr="00E2123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335</w:t>
            </w:r>
          </w:p>
        </w:tc>
        <w:tc>
          <w:tcPr>
            <w:tcW w:w="270" w:type="dxa"/>
          </w:tcPr>
          <w:p w14:paraId="3687940F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47D9B2" w14:textId="01C99768" w:rsidR="00C44B37" w:rsidRPr="00E21230" w:rsidRDefault="00796827" w:rsidP="00BD1F9D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103" w:right="5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  <w:r w:rsidR="00C44B37" w:rsidRPr="00E2123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338</w:t>
            </w:r>
          </w:p>
        </w:tc>
        <w:tc>
          <w:tcPr>
            <w:tcW w:w="270" w:type="dxa"/>
          </w:tcPr>
          <w:p w14:paraId="017737C4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A31339" w14:textId="66E9D2D5" w:rsidR="00C44B37" w:rsidRPr="00E21230" w:rsidRDefault="0079682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64</w:t>
            </w:r>
            <w:r w:rsidR="00C44B37" w:rsidRPr="00E2123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6C255450" w14:textId="77777777" w:rsidR="00C44B37" w:rsidRPr="00E21230" w:rsidRDefault="00C44B37" w:rsidP="00BD1F9D">
            <w:pPr>
              <w:pStyle w:val="acctfourfigures"/>
              <w:tabs>
                <w:tab w:val="clear" w:pos="765"/>
                <w:tab w:val="decimal" w:pos="633"/>
                <w:tab w:val="decimal" w:pos="832"/>
                <w:tab w:val="decimal" w:pos="1238"/>
              </w:tabs>
              <w:spacing w:line="240" w:lineRule="atLeast"/>
              <w:ind w:right="66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2067DD" w14:textId="3CFCD495" w:rsidR="00C44B37" w:rsidRPr="00637F9E" w:rsidRDefault="00796827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6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243</w:t>
            </w:r>
            <w:r w:rsidR="00C44B37" w:rsidRPr="00637F9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629</w:t>
            </w:r>
          </w:p>
        </w:tc>
      </w:tr>
    </w:tbl>
    <w:p w14:paraId="0CC56476" w14:textId="17DAA0F1" w:rsidR="009B5A18" w:rsidRDefault="009B5A18">
      <w:pPr>
        <w:rPr>
          <w:sz w:val="16"/>
          <w:szCs w:val="16"/>
        </w:rPr>
      </w:pPr>
    </w:p>
    <w:p w14:paraId="13177769" w14:textId="530F56E5" w:rsidR="00C44B37" w:rsidRPr="00AB1762" w:rsidRDefault="009B5A18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0"/>
        <w:gridCol w:w="1360"/>
        <w:gridCol w:w="270"/>
        <w:gridCol w:w="1350"/>
        <w:gridCol w:w="360"/>
        <w:gridCol w:w="1254"/>
        <w:gridCol w:w="271"/>
        <w:gridCol w:w="1445"/>
      </w:tblGrid>
      <w:tr w:rsidR="00697D05" w:rsidRPr="00637F9E" w14:paraId="7105F4E5" w14:textId="77777777" w:rsidTr="00070786">
        <w:trPr>
          <w:trHeight w:val="139"/>
        </w:trPr>
        <w:tc>
          <w:tcPr>
            <w:tcW w:w="3320" w:type="dxa"/>
          </w:tcPr>
          <w:p w14:paraId="75A30480" w14:textId="77777777" w:rsidR="00697D05" w:rsidRPr="00637F9E" w:rsidDel="00D54CF3" w:rsidRDefault="00697D05" w:rsidP="00B738AA">
            <w:pPr>
              <w:pStyle w:val="BodyText"/>
              <w:spacing w:after="0"/>
              <w:ind w:right="-12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0" w:type="dxa"/>
            <w:gridSpan w:val="7"/>
          </w:tcPr>
          <w:p w14:paraId="09F0AC12" w14:textId="77777777" w:rsidR="00697D05" w:rsidRPr="00637F9E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70786" w:rsidRPr="00637F9E" w14:paraId="0A65B22C" w14:textId="77777777" w:rsidTr="00070786">
        <w:trPr>
          <w:trHeight w:val="139"/>
        </w:trPr>
        <w:tc>
          <w:tcPr>
            <w:tcW w:w="3320" w:type="dxa"/>
          </w:tcPr>
          <w:p w14:paraId="0C90E48A" w14:textId="77777777" w:rsidR="00070786" w:rsidRPr="00637F9E" w:rsidRDefault="00070786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360" w:type="dxa"/>
            <w:vAlign w:val="bottom"/>
          </w:tcPr>
          <w:p w14:paraId="2D9C329D" w14:textId="77777777" w:rsidR="00070786" w:rsidRPr="00637F9E" w:rsidRDefault="00070786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5C4E7884" w14:textId="77777777" w:rsidR="00070786" w:rsidRPr="00637F9E" w:rsidRDefault="00070786" w:rsidP="00B738A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35" w:type="dxa"/>
            <w:gridSpan w:val="4"/>
          </w:tcPr>
          <w:p w14:paraId="497244BB" w14:textId="77777777" w:rsidR="00070786" w:rsidRPr="00637F9E" w:rsidRDefault="00070786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(รายจ่าย) </w:t>
            </w:r>
            <w:r w:rsidRPr="00637F9E">
              <w:rPr>
                <w:rFonts w:ascii="Angsana New" w:hAnsi="Angsana New"/>
                <w:sz w:val="27"/>
                <w:szCs w:val="27"/>
              </w:rPr>
              <w:t>/</w:t>
            </w:r>
            <w:r w:rsidRPr="00637F9E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1445" w:type="dxa"/>
            <w:vAlign w:val="bottom"/>
          </w:tcPr>
          <w:p w14:paraId="4ECC304C" w14:textId="77777777" w:rsidR="00070786" w:rsidRPr="00637F9E" w:rsidRDefault="00070786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070786" w:rsidRPr="00637F9E" w14:paraId="7765FDD7" w14:textId="77777777" w:rsidTr="00070786">
        <w:trPr>
          <w:trHeight w:val="139"/>
        </w:trPr>
        <w:tc>
          <w:tcPr>
            <w:tcW w:w="3320" w:type="dxa"/>
          </w:tcPr>
          <w:p w14:paraId="7A70FE4C" w14:textId="77777777" w:rsidR="00070786" w:rsidRPr="00637F9E" w:rsidRDefault="00070786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360" w:type="dxa"/>
            <w:vAlign w:val="bottom"/>
          </w:tcPr>
          <w:p w14:paraId="5BD8B247" w14:textId="77777777" w:rsidR="00070786" w:rsidRPr="00637F9E" w:rsidRDefault="00070786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233C339F" w14:textId="4E636E65" w:rsidR="00070786" w:rsidRPr="00637F9E" w:rsidRDefault="00796827" w:rsidP="00B738AA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070786"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270" w:type="dxa"/>
            <w:vAlign w:val="bottom"/>
          </w:tcPr>
          <w:p w14:paraId="57952ED5" w14:textId="77777777" w:rsidR="00070786" w:rsidRPr="00637F9E" w:rsidRDefault="00070786" w:rsidP="00B738AA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327394" w14:textId="77777777" w:rsidR="00070786" w:rsidRPr="00637F9E" w:rsidRDefault="00070786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5788B235" w14:textId="77777777" w:rsidR="00070786" w:rsidRPr="00637F9E" w:rsidRDefault="00070786" w:rsidP="00B738A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559795FB" w14:textId="77777777" w:rsidR="00841338" w:rsidRDefault="00841338" w:rsidP="0084133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ได้มาจาก</w:t>
            </w:r>
          </w:p>
          <w:p w14:paraId="7AE67F77" w14:textId="3361B000" w:rsidR="00070786" w:rsidRPr="00637F9E" w:rsidRDefault="00841338" w:rsidP="0084133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การรวมธุรกิจ</w:t>
            </w:r>
          </w:p>
        </w:tc>
        <w:tc>
          <w:tcPr>
            <w:tcW w:w="271" w:type="dxa"/>
          </w:tcPr>
          <w:p w14:paraId="77B4E0D4" w14:textId="77777777" w:rsidR="00070786" w:rsidRPr="00637F9E" w:rsidRDefault="00070786" w:rsidP="00B738AA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5" w:type="dxa"/>
            <w:vAlign w:val="bottom"/>
          </w:tcPr>
          <w:p w14:paraId="712214BB" w14:textId="77777777" w:rsidR="00070786" w:rsidRPr="00637F9E" w:rsidRDefault="00070786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4382438B" w14:textId="37C6C45E" w:rsidR="00070786" w:rsidRPr="00637F9E" w:rsidRDefault="00796827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070786"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</w:tr>
      <w:tr w:rsidR="00697D05" w:rsidRPr="00637F9E" w14:paraId="036EF1C0" w14:textId="77777777" w:rsidTr="00070786">
        <w:trPr>
          <w:trHeight w:val="139"/>
        </w:trPr>
        <w:tc>
          <w:tcPr>
            <w:tcW w:w="3320" w:type="dxa"/>
          </w:tcPr>
          <w:p w14:paraId="1EC812D9" w14:textId="77777777" w:rsidR="00697D05" w:rsidRPr="00637F9E" w:rsidRDefault="00697D05" w:rsidP="00B738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6310" w:type="dxa"/>
            <w:gridSpan w:val="7"/>
            <w:vAlign w:val="bottom"/>
          </w:tcPr>
          <w:p w14:paraId="7C87DE7A" w14:textId="77777777" w:rsidR="00697D05" w:rsidRPr="00637F9E" w:rsidRDefault="00697D05" w:rsidP="00B738AA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70786" w:rsidRPr="00637F9E" w14:paraId="6FDF1979" w14:textId="77777777" w:rsidTr="00070786">
        <w:trPr>
          <w:trHeight w:val="334"/>
        </w:trPr>
        <w:tc>
          <w:tcPr>
            <w:tcW w:w="3320" w:type="dxa"/>
          </w:tcPr>
          <w:p w14:paraId="2883C1D1" w14:textId="77777777" w:rsidR="00070786" w:rsidRPr="00637F9E" w:rsidRDefault="00070786" w:rsidP="008C0E64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0" w:type="dxa"/>
          </w:tcPr>
          <w:p w14:paraId="61AF3069" w14:textId="77777777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8E122E9" w14:textId="77777777" w:rsidR="00070786" w:rsidRPr="00637F9E" w:rsidRDefault="00070786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04F44D" w14:textId="77777777" w:rsidR="00070786" w:rsidRPr="00637F9E" w:rsidRDefault="00070786" w:rsidP="0007078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dxa"/>
          </w:tcPr>
          <w:p w14:paraId="291CF588" w14:textId="77777777" w:rsidR="00070786" w:rsidRPr="00637F9E" w:rsidRDefault="00070786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54" w:type="dxa"/>
          </w:tcPr>
          <w:p w14:paraId="570427CA" w14:textId="24E01A7E" w:rsidR="00070786" w:rsidRPr="00637F9E" w:rsidRDefault="00070786" w:rsidP="0007078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1" w:type="dxa"/>
          </w:tcPr>
          <w:p w14:paraId="557751DD" w14:textId="77777777" w:rsidR="00070786" w:rsidRPr="00637F9E" w:rsidRDefault="00070786" w:rsidP="008C0E6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45" w:type="dxa"/>
          </w:tcPr>
          <w:p w14:paraId="5D8C7130" w14:textId="77777777" w:rsidR="00070786" w:rsidRPr="00637F9E" w:rsidRDefault="00070786" w:rsidP="008C0E64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70786" w:rsidRPr="00637F9E" w14:paraId="0BAA149F" w14:textId="77777777" w:rsidTr="00070786">
        <w:trPr>
          <w:trHeight w:val="334"/>
        </w:trPr>
        <w:tc>
          <w:tcPr>
            <w:tcW w:w="3320" w:type="dxa"/>
          </w:tcPr>
          <w:p w14:paraId="2B4693EB" w14:textId="1600B12D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1360" w:type="dxa"/>
          </w:tcPr>
          <w:p w14:paraId="4DA56122" w14:textId="66C4C7BB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147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590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C8C291F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</w:tcPr>
          <w:p w14:paraId="081266F4" w14:textId="66FD0AB4" w:rsidR="00070786" w:rsidRPr="00637F9E" w:rsidRDefault="00070786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550</w:t>
            </w: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360" w:type="dxa"/>
          </w:tcPr>
          <w:p w14:paraId="45044634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</w:tcPr>
          <w:p w14:paraId="19BE75F3" w14:textId="0B633040" w:rsidR="00070786" w:rsidRPr="00637F9E" w:rsidRDefault="00070786" w:rsidP="00070786">
            <w:pPr>
              <w:pStyle w:val="acctfourfigures"/>
              <w:tabs>
                <w:tab w:val="clear" w:pos="765"/>
              </w:tabs>
              <w:spacing w:line="240" w:lineRule="atLeast"/>
              <w:ind w:left="-290" w:right="70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105</w:t>
            </w: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518</w:t>
            </w: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1" w:type="dxa"/>
          </w:tcPr>
          <w:p w14:paraId="3ABFA785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14:paraId="658A74A7" w14:textId="3BB8D821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258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658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70786" w:rsidRPr="00637F9E" w14:paraId="2B7EC15A" w14:textId="77777777" w:rsidTr="00070786">
        <w:trPr>
          <w:trHeight w:val="334"/>
        </w:trPr>
        <w:tc>
          <w:tcPr>
            <w:tcW w:w="3320" w:type="dxa"/>
          </w:tcPr>
          <w:p w14:paraId="1B9883EB" w14:textId="656B5079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60" w:type="dxa"/>
          </w:tcPr>
          <w:p w14:paraId="45098299" w14:textId="4EF7CB60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306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8E3F237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</w:tcPr>
          <w:p w14:paraId="7BCFD828" w14:textId="7B467710" w:rsidR="00070786" w:rsidRPr="00637F9E" w:rsidRDefault="00070786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913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360" w:type="dxa"/>
          </w:tcPr>
          <w:p w14:paraId="6FA46EDD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</w:tcPr>
          <w:p w14:paraId="305D3BA3" w14:textId="65ACBD50" w:rsidR="00070786" w:rsidRPr="00637F9E" w:rsidRDefault="00070786" w:rsidP="0007078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1" w:type="dxa"/>
          </w:tcPr>
          <w:p w14:paraId="03C596E3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14:paraId="4E3A3E8F" w14:textId="51626EED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219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70786" w:rsidRPr="00637F9E" w14:paraId="7024224C" w14:textId="77777777" w:rsidTr="00070786">
        <w:trPr>
          <w:trHeight w:val="334"/>
        </w:trPr>
        <w:tc>
          <w:tcPr>
            <w:tcW w:w="3320" w:type="dxa"/>
          </w:tcPr>
          <w:p w14:paraId="198706B0" w14:textId="581F8A62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60" w:type="dxa"/>
          </w:tcPr>
          <w:p w14:paraId="6C185F02" w14:textId="15904E06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608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E01BE18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</w:tcPr>
          <w:p w14:paraId="23E68DFD" w14:textId="77A62146" w:rsidR="00070786" w:rsidRPr="00637F9E" w:rsidRDefault="00796827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27</w:t>
            </w:r>
            <w:r w:rsidR="00070786"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371</w:t>
            </w:r>
          </w:p>
        </w:tc>
        <w:tc>
          <w:tcPr>
            <w:tcW w:w="360" w:type="dxa"/>
          </w:tcPr>
          <w:p w14:paraId="5EE1F2B5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</w:tcPr>
          <w:p w14:paraId="565B302E" w14:textId="3897DF70" w:rsidR="00070786" w:rsidRPr="00637F9E" w:rsidRDefault="00070786" w:rsidP="0007078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1" w:type="dxa"/>
          </w:tcPr>
          <w:p w14:paraId="03542C02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14:paraId="4F28ED4A" w14:textId="1CC9DC0D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237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70786" w:rsidRPr="00637F9E" w14:paraId="00D15E6E" w14:textId="77777777" w:rsidTr="00070786">
        <w:trPr>
          <w:trHeight w:val="334"/>
        </w:trPr>
        <w:tc>
          <w:tcPr>
            <w:tcW w:w="3320" w:type="dxa"/>
          </w:tcPr>
          <w:p w14:paraId="6A8662D2" w14:textId="77777777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การประเมินมูลค่ายุติธรรมของสินทรัพย์</w:t>
            </w:r>
          </w:p>
          <w:p w14:paraId="5CE12B65" w14:textId="4089F365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 xml:space="preserve">   ที่ได้มาจากการซื้อธุรกิจ</w:t>
            </w:r>
          </w:p>
        </w:tc>
        <w:tc>
          <w:tcPr>
            <w:tcW w:w="1360" w:type="dxa"/>
          </w:tcPr>
          <w:p w14:paraId="116B887C" w14:textId="77777777" w:rsidR="00070786" w:rsidRPr="00637F9E" w:rsidRDefault="00070786" w:rsidP="0007078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BCFEFF9" w14:textId="03AD35F2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after="100" w:afterAutospacing="1"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924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335FB59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</w:tcPr>
          <w:p w14:paraId="78F49FC9" w14:textId="77777777" w:rsidR="00070786" w:rsidRPr="00637F9E" w:rsidRDefault="00070786" w:rsidP="0007078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4BC6C863" w14:textId="5BB1B5D5" w:rsidR="00070786" w:rsidRPr="00637F9E" w:rsidRDefault="00796827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312</w:t>
            </w:r>
          </w:p>
        </w:tc>
        <w:tc>
          <w:tcPr>
            <w:tcW w:w="360" w:type="dxa"/>
          </w:tcPr>
          <w:p w14:paraId="240268D1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</w:tcPr>
          <w:p w14:paraId="7AD61F96" w14:textId="77777777" w:rsidR="00070786" w:rsidRPr="00637F9E" w:rsidRDefault="00070786" w:rsidP="0007078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27A078CC" w14:textId="0386A592" w:rsidR="00070786" w:rsidRPr="00637F9E" w:rsidRDefault="00070786" w:rsidP="00070786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1" w:type="dxa"/>
          </w:tcPr>
          <w:p w14:paraId="524700A7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14:paraId="61EB96B5" w14:textId="77777777" w:rsidR="00070786" w:rsidRPr="00637F9E" w:rsidRDefault="00070786" w:rsidP="004A6658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AB3DA7B" w14:textId="0F501EC3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612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70786" w:rsidRPr="00637F9E" w14:paraId="59788BDA" w14:textId="77777777" w:rsidTr="00070786">
        <w:trPr>
          <w:trHeight w:val="334"/>
        </w:trPr>
        <w:tc>
          <w:tcPr>
            <w:tcW w:w="3320" w:type="dxa"/>
          </w:tcPr>
          <w:p w14:paraId="6FC06F2D" w14:textId="77777777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การตีราคาสิทธิในสัญญาการประกอบ</w:t>
            </w:r>
          </w:p>
          <w:p w14:paraId="7B2048D8" w14:textId="447603EA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 xml:space="preserve">   ธุรกิจสถานีก๊าซธรรมชาติ</w:t>
            </w:r>
          </w:p>
        </w:tc>
        <w:tc>
          <w:tcPr>
            <w:tcW w:w="1360" w:type="dxa"/>
          </w:tcPr>
          <w:p w14:paraId="4D969792" w14:textId="77777777" w:rsidR="00070786" w:rsidRPr="00637F9E" w:rsidRDefault="00070786" w:rsidP="00070786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1A5DFB7" w14:textId="404100E9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967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38470D0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</w:tcPr>
          <w:p w14:paraId="2B64FA4A" w14:textId="77777777" w:rsidR="00070786" w:rsidRPr="00637F9E" w:rsidRDefault="00070786" w:rsidP="00070786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3FB6461" w14:textId="7FAF3C57" w:rsidR="00070786" w:rsidRPr="00637F9E" w:rsidRDefault="00796827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070786"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693</w:t>
            </w:r>
          </w:p>
        </w:tc>
        <w:tc>
          <w:tcPr>
            <w:tcW w:w="360" w:type="dxa"/>
          </w:tcPr>
          <w:p w14:paraId="2E46A8D8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</w:tcPr>
          <w:p w14:paraId="4076C4DE" w14:textId="77777777" w:rsidR="00070786" w:rsidRPr="00637F9E" w:rsidRDefault="00070786" w:rsidP="00070786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042D785B" w14:textId="276B600D" w:rsidR="00070786" w:rsidRPr="00637F9E" w:rsidRDefault="00070786" w:rsidP="00070786">
            <w:pPr>
              <w:pStyle w:val="acctfourfigures"/>
              <w:tabs>
                <w:tab w:val="clear" w:pos="765"/>
                <w:tab w:val="decimal" w:pos="250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1" w:type="dxa"/>
          </w:tcPr>
          <w:p w14:paraId="5F6EE877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14:paraId="790A783A" w14:textId="77777777" w:rsidR="00070786" w:rsidRPr="00637F9E" w:rsidRDefault="00070786" w:rsidP="004A6658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AF87A4B" w14:textId="654D19A8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274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70786" w:rsidRPr="00637F9E" w14:paraId="0ABFEB96" w14:textId="77777777" w:rsidTr="00070786">
        <w:trPr>
          <w:trHeight w:val="334"/>
        </w:trPr>
        <w:tc>
          <w:tcPr>
            <w:tcW w:w="3320" w:type="dxa"/>
          </w:tcPr>
          <w:p w14:paraId="0E3939CF" w14:textId="25827B85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60" w:type="dxa"/>
          </w:tcPr>
          <w:p w14:paraId="446B67D5" w14:textId="34607D61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498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677B219B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</w:tcPr>
          <w:p w14:paraId="79C51F3B" w14:textId="7B23A456" w:rsidR="00070786" w:rsidRPr="00637F9E" w:rsidRDefault="00796827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866</w:t>
            </w:r>
          </w:p>
        </w:tc>
        <w:tc>
          <w:tcPr>
            <w:tcW w:w="360" w:type="dxa"/>
          </w:tcPr>
          <w:p w14:paraId="1A4C182A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</w:tcPr>
          <w:p w14:paraId="56889606" w14:textId="076CA8AC" w:rsidR="00070786" w:rsidRPr="00637F9E" w:rsidRDefault="00070786" w:rsidP="0007078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1" w:type="dxa"/>
          </w:tcPr>
          <w:p w14:paraId="50F03FBE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14:paraId="2BCA4B85" w14:textId="290B33A2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632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70786" w:rsidRPr="00637F9E" w14:paraId="2F3C9E48" w14:textId="77777777" w:rsidTr="00070786">
        <w:trPr>
          <w:trHeight w:val="92"/>
        </w:trPr>
        <w:tc>
          <w:tcPr>
            <w:tcW w:w="3320" w:type="dxa"/>
          </w:tcPr>
          <w:p w14:paraId="7B050993" w14:textId="214024DF" w:rsidR="00070786" w:rsidRPr="00637F9E" w:rsidRDefault="00070786" w:rsidP="004A665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360" w:type="dxa"/>
          </w:tcPr>
          <w:p w14:paraId="30721D31" w14:textId="24C033C0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478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24D6C043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</w:tcPr>
          <w:p w14:paraId="0D353171" w14:textId="21EB6D85" w:rsidR="00070786" w:rsidRPr="00637F9E" w:rsidRDefault="00796827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070786"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179</w:t>
            </w:r>
          </w:p>
        </w:tc>
        <w:tc>
          <w:tcPr>
            <w:tcW w:w="360" w:type="dxa"/>
          </w:tcPr>
          <w:p w14:paraId="4CB68003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</w:tcPr>
          <w:p w14:paraId="5EA4C8D0" w14:textId="6AF22B76" w:rsidR="00070786" w:rsidRPr="00637F9E" w:rsidRDefault="00070786" w:rsidP="0007078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1" w:type="dxa"/>
          </w:tcPr>
          <w:p w14:paraId="72B8CDD8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14:paraId="28CBD87B" w14:textId="17549538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637F9E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299</w:t>
            </w:r>
            <w:r w:rsidRPr="00637F9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70786" w:rsidRPr="00637F9E" w14:paraId="4C8BC681" w14:textId="77777777" w:rsidTr="00070786">
        <w:trPr>
          <w:trHeight w:val="334"/>
        </w:trPr>
        <w:tc>
          <w:tcPr>
            <w:tcW w:w="3320" w:type="dxa"/>
          </w:tcPr>
          <w:p w14:paraId="2C5E253D" w14:textId="77777777" w:rsidR="00070786" w:rsidRPr="00637F9E" w:rsidRDefault="00070786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32C76FD3" w14:textId="7213C4F0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240</w:t>
            </w:r>
            <w:r w:rsidRPr="00637F9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371</w:t>
            </w:r>
            <w:r w:rsidRPr="00637F9E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2819C340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6440AB" w14:textId="027898A7" w:rsidR="00070786" w:rsidRPr="00637F9E" w:rsidRDefault="00796827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</w:t>
            </w:r>
            <w:r w:rsidR="00070786" w:rsidRPr="00637F9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958</w:t>
            </w:r>
          </w:p>
        </w:tc>
        <w:tc>
          <w:tcPr>
            <w:tcW w:w="360" w:type="dxa"/>
          </w:tcPr>
          <w:p w14:paraId="4411D8D5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BB82ED4" w14:textId="40E26D95" w:rsidR="00070786" w:rsidRPr="00070786" w:rsidRDefault="00070786" w:rsidP="00070786">
            <w:pPr>
              <w:pStyle w:val="acctfourfigures"/>
              <w:tabs>
                <w:tab w:val="clear" w:pos="765"/>
              </w:tabs>
              <w:spacing w:line="240" w:lineRule="atLeast"/>
              <w:ind w:left="-290" w:right="70" w:hanging="2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7078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105</w:t>
            </w:r>
            <w:r w:rsidRPr="0007078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518</w:t>
            </w:r>
            <w:r w:rsidRPr="0007078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63E977D8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0EA78AFD" w14:textId="73BFF64D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322</w:t>
            </w:r>
            <w:r w:rsidRPr="00637F9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931</w:t>
            </w:r>
            <w:r w:rsidRPr="00637F9E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  <w:tr w:rsidR="00070786" w:rsidRPr="00637F9E" w14:paraId="250F712E" w14:textId="77777777" w:rsidTr="00070786">
        <w:trPr>
          <w:trHeight w:val="199"/>
        </w:trPr>
        <w:tc>
          <w:tcPr>
            <w:tcW w:w="3320" w:type="dxa"/>
          </w:tcPr>
          <w:p w14:paraId="294B1E5A" w14:textId="77777777" w:rsidR="00070786" w:rsidRPr="00637F9E" w:rsidRDefault="00070786" w:rsidP="004A6658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41D83438" w14:textId="77777777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E5813CD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FC4F94" w14:textId="77777777" w:rsidR="00070786" w:rsidRPr="00637F9E" w:rsidRDefault="00070786" w:rsidP="0007078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0" w:type="dxa"/>
          </w:tcPr>
          <w:p w14:paraId="7185ABC4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01B7797" w14:textId="53738ABD" w:rsidR="00070786" w:rsidRPr="00637F9E" w:rsidRDefault="00070786" w:rsidP="0007078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1" w:type="dxa"/>
          </w:tcPr>
          <w:p w14:paraId="28C79939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0C4DF07C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70786" w:rsidRPr="00637F9E" w14:paraId="2041B6BE" w14:textId="77777777" w:rsidTr="00070786">
        <w:trPr>
          <w:trHeight w:val="334"/>
        </w:trPr>
        <w:tc>
          <w:tcPr>
            <w:tcW w:w="3320" w:type="dxa"/>
          </w:tcPr>
          <w:p w14:paraId="5C75CB06" w14:textId="77777777" w:rsidR="00070786" w:rsidRPr="00637F9E" w:rsidRDefault="00070786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60" w:type="dxa"/>
            <w:tcBorders>
              <w:bottom w:val="double" w:sz="4" w:space="0" w:color="auto"/>
            </w:tcBorders>
          </w:tcPr>
          <w:p w14:paraId="2DFA92CD" w14:textId="1F5DC477" w:rsidR="00070786" w:rsidRPr="00637F9E" w:rsidRDefault="00070786" w:rsidP="0007078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</w:t>
            </w:r>
            <w:r w:rsidRPr="00637F9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036</w:t>
            </w:r>
            <w:r w:rsidRPr="00637F9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DE925A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5A12BEF" w14:textId="64684920" w:rsidR="00070786" w:rsidRPr="00637F9E" w:rsidRDefault="00796827" w:rsidP="00070786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</w:t>
            </w:r>
            <w:r w:rsidR="00070786" w:rsidRPr="00637F9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296</w:t>
            </w:r>
          </w:p>
        </w:tc>
        <w:tc>
          <w:tcPr>
            <w:tcW w:w="360" w:type="dxa"/>
          </w:tcPr>
          <w:p w14:paraId="431F543B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</w:tcPr>
          <w:p w14:paraId="23EF29BC" w14:textId="665BDAE1" w:rsidR="00070786" w:rsidRPr="00070786" w:rsidRDefault="00070786" w:rsidP="00070786">
            <w:pPr>
              <w:pStyle w:val="acctfourfigures"/>
              <w:tabs>
                <w:tab w:val="clear" w:pos="765"/>
              </w:tabs>
              <w:spacing w:line="240" w:lineRule="atLeast"/>
              <w:ind w:left="-290" w:right="70" w:hanging="2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70786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40</w:t>
            </w:r>
            <w:r w:rsidRPr="0007078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562</w:t>
            </w:r>
            <w:r w:rsidRPr="0007078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2920E405" w14:textId="77777777" w:rsidR="00070786" w:rsidRPr="00637F9E" w:rsidRDefault="00070786" w:rsidP="004A66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6DD85BAC" w14:textId="5BEB3075" w:rsidR="00070786" w:rsidRPr="00637F9E" w:rsidRDefault="00070786" w:rsidP="004A6658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79</w:t>
            </w:r>
            <w:r w:rsidRPr="00637F9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302</w:t>
            </w:r>
            <w:r w:rsidRPr="00637F9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</w:tbl>
    <w:p w14:paraId="42228487" w14:textId="77777777" w:rsidR="00E83E89" w:rsidRPr="00637F9E" w:rsidRDefault="00E83E89">
      <w:pPr>
        <w:rPr>
          <w:rFonts w:asciiTheme="majorBidi" w:hAnsiTheme="majorBidi" w:cstheme="majorBidi"/>
          <w:sz w:val="27"/>
          <w:szCs w:val="27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9"/>
        <w:gridCol w:w="1811"/>
        <w:gridCol w:w="360"/>
        <w:gridCol w:w="1980"/>
        <w:gridCol w:w="360"/>
        <w:gridCol w:w="1800"/>
      </w:tblGrid>
      <w:tr w:rsidR="008C0E64" w:rsidRPr="00637F9E" w14:paraId="50E75813" w14:textId="77777777" w:rsidTr="00DB0D19">
        <w:trPr>
          <w:trHeight w:val="139"/>
        </w:trPr>
        <w:tc>
          <w:tcPr>
            <w:tcW w:w="3319" w:type="dxa"/>
          </w:tcPr>
          <w:p w14:paraId="140C682C" w14:textId="40BAD012" w:rsidR="008C0E64" w:rsidRPr="00637F9E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</w:rPr>
              <w:br w:type="column"/>
            </w:r>
          </w:p>
        </w:tc>
        <w:tc>
          <w:tcPr>
            <w:tcW w:w="6311" w:type="dxa"/>
            <w:gridSpan w:val="5"/>
          </w:tcPr>
          <w:p w14:paraId="3B052EF6" w14:textId="70409F69" w:rsidR="008C0E64" w:rsidRPr="00637F9E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B0D19" w:rsidRPr="00637F9E" w14:paraId="4FDB0170" w14:textId="77777777" w:rsidTr="00DB0D19">
        <w:trPr>
          <w:trHeight w:val="139"/>
        </w:trPr>
        <w:tc>
          <w:tcPr>
            <w:tcW w:w="3319" w:type="dxa"/>
          </w:tcPr>
          <w:p w14:paraId="562AC065" w14:textId="77777777" w:rsidR="00DB0D19" w:rsidRPr="00637F9E" w:rsidRDefault="00DB0D19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11" w:type="dxa"/>
            <w:vAlign w:val="bottom"/>
          </w:tcPr>
          <w:p w14:paraId="4123C752" w14:textId="77777777" w:rsidR="00DB0D19" w:rsidRPr="00637F9E" w:rsidRDefault="00DB0D19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0" w:type="dxa"/>
            <w:vAlign w:val="bottom"/>
          </w:tcPr>
          <w:p w14:paraId="14A26C75" w14:textId="77777777" w:rsidR="00DB0D19" w:rsidRPr="00637F9E" w:rsidRDefault="00DB0D19" w:rsidP="008C0E6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262F4775" w14:textId="4AF6CB95" w:rsidR="00DB0D19" w:rsidRPr="00637F9E" w:rsidRDefault="00DB0D19" w:rsidP="008C0E64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(รายจ่าย) </w:t>
            </w:r>
            <w:r w:rsidRPr="00637F9E">
              <w:rPr>
                <w:rFonts w:ascii="Angsana New" w:hAnsi="Angsana New"/>
                <w:sz w:val="27"/>
                <w:szCs w:val="27"/>
              </w:rPr>
              <w:t>/</w:t>
            </w:r>
            <w:r w:rsidRPr="00637F9E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1800" w:type="dxa"/>
            <w:vAlign w:val="bottom"/>
          </w:tcPr>
          <w:p w14:paraId="7ED516DC" w14:textId="77777777" w:rsidR="00DB0D19" w:rsidRPr="00637F9E" w:rsidRDefault="00DB0D19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DB0D19" w:rsidRPr="00637F9E" w14:paraId="5D69DBD1" w14:textId="77777777" w:rsidTr="00DB0D19">
        <w:trPr>
          <w:trHeight w:val="139"/>
        </w:trPr>
        <w:tc>
          <w:tcPr>
            <w:tcW w:w="3319" w:type="dxa"/>
          </w:tcPr>
          <w:p w14:paraId="1FD307EC" w14:textId="77777777" w:rsidR="00DB0D19" w:rsidRPr="00637F9E" w:rsidRDefault="00DB0D19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11" w:type="dxa"/>
            <w:vAlign w:val="bottom"/>
          </w:tcPr>
          <w:p w14:paraId="7DE3A13A" w14:textId="77777777" w:rsidR="00DB0D19" w:rsidRPr="00637F9E" w:rsidRDefault="00DB0D19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20AD2CA0" w14:textId="41E4C21B" w:rsidR="00DB0D19" w:rsidRPr="00637F9E" w:rsidRDefault="00796827" w:rsidP="008C0E64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DB0D19"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360" w:type="dxa"/>
            <w:vAlign w:val="bottom"/>
          </w:tcPr>
          <w:p w14:paraId="2E95C806" w14:textId="77777777" w:rsidR="00DB0D19" w:rsidRPr="00637F9E" w:rsidRDefault="00DB0D19" w:rsidP="008C0E6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327561C" w14:textId="77777777" w:rsidR="00DB0D19" w:rsidRPr="00637F9E" w:rsidRDefault="00DB0D19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571F5865" w14:textId="77777777" w:rsidR="00DB0D19" w:rsidRPr="00637F9E" w:rsidRDefault="00DB0D19" w:rsidP="008C0E6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19512C98" w14:textId="77777777" w:rsidR="00DB0D19" w:rsidRPr="00637F9E" w:rsidRDefault="00DB0D19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5A2876FE" w14:textId="4D8812B9" w:rsidR="00DB0D19" w:rsidRPr="00637F9E" w:rsidRDefault="00796827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DB0D19"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</w:tr>
      <w:tr w:rsidR="008C0E64" w:rsidRPr="00637F9E" w14:paraId="314CD6F2" w14:textId="77777777" w:rsidTr="00DB0D19">
        <w:trPr>
          <w:trHeight w:val="139"/>
        </w:trPr>
        <w:tc>
          <w:tcPr>
            <w:tcW w:w="3319" w:type="dxa"/>
          </w:tcPr>
          <w:p w14:paraId="48331419" w14:textId="77777777" w:rsidR="008C0E64" w:rsidRPr="00637F9E" w:rsidRDefault="008C0E64" w:rsidP="008C0E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6311" w:type="dxa"/>
            <w:gridSpan w:val="5"/>
            <w:vAlign w:val="bottom"/>
          </w:tcPr>
          <w:p w14:paraId="4B665EBA" w14:textId="2D1A3606" w:rsidR="008C0E64" w:rsidRPr="00637F9E" w:rsidRDefault="008C0E64" w:rsidP="008C0E64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B0D19" w:rsidRPr="00637F9E" w14:paraId="2680E7F0" w14:textId="77777777" w:rsidTr="00DB0D19">
        <w:trPr>
          <w:trHeight w:val="139"/>
        </w:trPr>
        <w:tc>
          <w:tcPr>
            <w:tcW w:w="3319" w:type="dxa"/>
          </w:tcPr>
          <w:p w14:paraId="68846EEF" w14:textId="77777777" w:rsidR="00DB0D19" w:rsidRPr="00637F9E" w:rsidRDefault="00DB0D19" w:rsidP="008C0E64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1" w:type="dxa"/>
          </w:tcPr>
          <w:p w14:paraId="3BA0C441" w14:textId="77777777" w:rsidR="00DB0D19" w:rsidRPr="00637F9E" w:rsidRDefault="00DB0D19" w:rsidP="008C0E6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2195CE01" w14:textId="77777777" w:rsidR="00DB0D19" w:rsidRPr="00637F9E" w:rsidRDefault="00DB0D19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80" w:type="dxa"/>
          </w:tcPr>
          <w:p w14:paraId="0B0CAE6B" w14:textId="77777777" w:rsidR="00DB0D19" w:rsidRPr="00637F9E" w:rsidRDefault="00DB0D19" w:rsidP="008C0E6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008BFF3D" w14:textId="77777777" w:rsidR="00DB0D19" w:rsidRPr="00637F9E" w:rsidRDefault="00DB0D19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</w:tcPr>
          <w:p w14:paraId="50DF6DB7" w14:textId="77777777" w:rsidR="00DB0D19" w:rsidRPr="00637F9E" w:rsidRDefault="00DB0D19" w:rsidP="008C0E6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DB0D19" w:rsidRPr="00637F9E" w14:paraId="3BCD2D4B" w14:textId="77777777" w:rsidTr="00DB0D19">
        <w:trPr>
          <w:trHeight w:val="139"/>
        </w:trPr>
        <w:tc>
          <w:tcPr>
            <w:tcW w:w="3319" w:type="dxa"/>
          </w:tcPr>
          <w:p w14:paraId="3A4EAF97" w14:textId="77777777" w:rsidR="00DB0D19" w:rsidRPr="00637F9E" w:rsidRDefault="00DB0D19" w:rsidP="004A6658">
            <w:pPr>
              <w:ind w:left="-18" w:right="-79"/>
              <w:rPr>
                <w:rFonts w:ascii="Angsana New" w:hAnsi="Angsana New"/>
                <w:color w:val="0000FF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11" w:type="dxa"/>
          </w:tcPr>
          <w:p w14:paraId="77B2FFAE" w14:textId="171DB6C3" w:rsidR="00DB0D19" w:rsidRPr="00637F9E" w:rsidRDefault="00796827" w:rsidP="00DB0D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551</w:t>
            </w:r>
          </w:p>
        </w:tc>
        <w:tc>
          <w:tcPr>
            <w:tcW w:w="360" w:type="dxa"/>
          </w:tcPr>
          <w:p w14:paraId="2907AF86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80" w:type="dxa"/>
          </w:tcPr>
          <w:p w14:paraId="26E55E28" w14:textId="10BF2CD7" w:rsidR="00DB0D19" w:rsidRPr="00637F9E" w:rsidRDefault="00796827" w:rsidP="00DB0D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350</w:t>
            </w:r>
          </w:p>
        </w:tc>
        <w:tc>
          <w:tcPr>
            <w:tcW w:w="360" w:type="dxa"/>
          </w:tcPr>
          <w:p w14:paraId="4859DA08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</w:tcPr>
          <w:p w14:paraId="6B62791D" w14:textId="19B93E40" w:rsidR="00DB0D19" w:rsidRPr="00637F9E" w:rsidRDefault="00796827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30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901</w:t>
            </w:r>
          </w:p>
        </w:tc>
      </w:tr>
      <w:tr w:rsidR="00DB0D19" w:rsidRPr="00637F9E" w14:paraId="67E6477C" w14:textId="77777777" w:rsidTr="00DB0D19">
        <w:trPr>
          <w:trHeight w:val="139"/>
        </w:trPr>
        <w:tc>
          <w:tcPr>
            <w:tcW w:w="3319" w:type="dxa"/>
          </w:tcPr>
          <w:p w14:paraId="494F757B" w14:textId="77777777" w:rsidR="00DB0D19" w:rsidRPr="00637F9E" w:rsidRDefault="00DB0D19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</w:p>
        </w:tc>
        <w:tc>
          <w:tcPr>
            <w:tcW w:w="1811" w:type="dxa"/>
          </w:tcPr>
          <w:p w14:paraId="085AC45B" w14:textId="7A160E7D" w:rsidR="00DB0D19" w:rsidRPr="00637F9E" w:rsidRDefault="00796827" w:rsidP="00DB0D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830</w:t>
            </w:r>
          </w:p>
        </w:tc>
        <w:tc>
          <w:tcPr>
            <w:tcW w:w="360" w:type="dxa"/>
          </w:tcPr>
          <w:p w14:paraId="1D2B9447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80" w:type="dxa"/>
          </w:tcPr>
          <w:p w14:paraId="2BE42AA1" w14:textId="034168BB" w:rsidR="00DB0D19" w:rsidRPr="00637F9E" w:rsidRDefault="00796827" w:rsidP="00DB0D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993</w:t>
            </w:r>
          </w:p>
        </w:tc>
        <w:tc>
          <w:tcPr>
            <w:tcW w:w="360" w:type="dxa"/>
          </w:tcPr>
          <w:p w14:paraId="6B443D39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</w:tcPr>
          <w:p w14:paraId="0E798B6B" w14:textId="6B3009CC" w:rsidR="00DB0D19" w:rsidRPr="00637F9E" w:rsidRDefault="00796827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823</w:t>
            </w:r>
          </w:p>
        </w:tc>
      </w:tr>
      <w:tr w:rsidR="00DB0D19" w:rsidRPr="00637F9E" w14:paraId="79F119A3" w14:textId="77777777" w:rsidTr="00DB0D19">
        <w:trPr>
          <w:trHeight w:val="139"/>
        </w:trPr>
        <w:tc>
          <w:tcPr>
            <w:tcW w:w="3319" w:type="dxa"/>
          </w:tcPr>
          <w:p w14:paraId="0BEEB21C" w14:textId="7B3DA2D6" w:rsidR="00DB0D19" w:rsidRPr="00637F9E" w:rsidRDefault="00DB0D19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ที่ดิน อาคารและอุปกรณ์</w:t>
            </w:r>
            <w:r w:rsidRPr="00637F9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811" w:type="dxa"/>
          </w:tcPr>
          <w:p w14:paraId="5F339E42" w14:textId="1BC765E2" w:rsidR="00DB0D19" w:rsidRPr="00637F9E" w:rsidRDefault="00796827" w:rsidP="00DB0D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191</w:t>
            </w:r>
          </w:p>
        </w:tc>
        <w:tc>
          <w:tcPr>
            <w:tcW w:w="360" w:type="dxa"/>
          </w:tcPr>
          <w:p w14:paraId="5A4B2BC2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80" w:type="dxa"/>
          </w:tcPr>
          <w:p w14:paraId="10DA8CE4" w14:textId="3FFDBB35" w:rsidR="00DB0D19" w:rsidRPr="00637F9E" w:rsidRDefault="00DB0D19" w:rsidP="00DB0D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671</w:t>
            </w: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360" w:type="dxa"/>
          </w:tcPr>
          <w:p w14:paraId="2B5BD162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</w:tcPr>
          <w:p w14:paraId="566BA04A" w14:textId="1C970CF2" w:rsidR="00DB0D19" w:rsidRPr="00637F9E" w:rsidRDefault="00796827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27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520</w:t>
            </w:r>
          </w:p>
        </w:tc>
      </w:tr>
      <w:tr w:rsidR="00DB0D19" w:rsidRPr="00637F9E" w14:paraId="4A9B13D6" w14:textId="77777777" w:rsidTr="00DB0D19">
        <w:trPr>
          <w:trHeight w:val="139"/>
        </w:trPr>
        <w:tc>
          <w:tcPr>
            <w:tcW w:w="3319" w:type="dxa"/>
          </w:tcPr>
          <w:p w14:paraId="788D7E78" w14:textId="4F04BC0E" w:rsidR="00DB0D19" w:rsidRPr="00637F9E" w:rsidRDefault="00DB0D19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ดอกเบี้ยร</w:t>
            </w:r>
            <w:r w:rsidRPr="00637F9E">
              <w:rPr>
                <w:rFonts w:ascii="Angsana New" w:hAnsi="Angsana New" w:hint="cs"/>
                <w:sz w:val="27"/>
                <w:szCs w:val="27"/>
                <w:cs/>
              </w:rPr>
              <w:t>อตัดบัญชี</w:t>
            </w:r>
          </w:p>
        </w:tc>
        <w:tc>
          <w:tcPr>
            <w:tcW w:w="1811" w:type="dxa"/>
          </w:tcPr>
          <w:p w14:paraId="6739B043" w14:textId="466AC5A7" w:rsidR="00DB0D19" w:rsidRPr="00637F9E" w:rsidRDefault="00796827" w:rsidP="00DB0D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103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915</w:t>
            </w:r>
          </w:p>
        </w:tc>
        <w:tc>
          <w:tcPr>
            <w:tcW w:w="360" w:type="dxa"/>
          </w:tcPr>
          <w:p w14:paraId="2B2BDF1F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80" w:type="dxa"/>
          </w:tcPr>
          <w:p w14:paraId="4D1B6780" w14:textId="32A76933" w:rsidR="00DB0D19" w:rsidRPr="00637F9E" w:rsidRDefault="00DB0D19" w:rsidP="00DB0D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570</w:t>
            </w: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360" w:type="dxa"/>
          </w:tcPr>
          <w:p w14:paraId="2F5E7F07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</w:tcPr>
          <w:p w14:paraId="2EF365F4" w14:textId="2CD61784" w:rsidR="00DB0D19" w:rsidRPr="00637F9E" w:rsidRDefault="00796827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96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345</w:t>
            </w:r>
          </w:p>
        </w:tc>
      </w:tr>
      <w:tr w:rsidR="00DB0D19" w:rsidRPr="00637F9E" w14:paraId="78E9D178" w14:textId="77777777" w:rsidTr="00DB0D19">
        <w:trPr>
          <w:trHeight w:val="334"/>
        </w:trPr>
        <w:tc>
          <w:tcPr>
            <w:tcW w:w="3319" w:type="dxa"/>
          </w:tcPr>
          <w:p w14:paraId="3DAAE635" w14:textId="77777777" w:rsidR="00DB0D19" w:rsidRPr="00637F9E" w:rsidRDefault="00DB0D19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637F9E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11" w:type="dxa"/>
          </w:tcPr>
          <w:p w14:paraId="68E3B023" w14:textId="77777777" w:rsidR="00DB0D19" w:rsidRPr="00637F9E" w:rsidRDefault="00DB0D19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3AA84947" w14:textId="37A044B5" w:rsidR="00DB0D19" w:rsidRPr="00637F9E" w:rsidRDefault="00796827" w:rsidP="00DB0D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369</w:t>
            </w:r>
          </w:p>
        </w:tc>
        <w:tc>
          <w:tcPr>
            <w:tcW w:w="360" w:type="dxa"/>
          </w:tcPr>
          <w:p w14:paraId="650FF405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80" w:type="dxa"/>
          </w:tcPr>
          <w:p w14:paraId="56981872" w14:textId="77777777" w:rsidR="00DB0D19" w:rsidRPr="00637F9E" w:rsidRDefault="00DB0D19" w:rsidP="00DB0D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22938F64" w14:textId="462EBE3E" w:rsidR="00DB0D19" w:rsidRPr="00637F9E" w:rsidRDefault="00796827" w:rsidP="00DB0D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358</w:t>
            </w:r>
          </w:p>
        </w:tc>
        <w:tc>
          <w:tcPr>
            <w:tcW w:w="360" w:type="dxa"/>
          </w:tcPr>
          <w:p w14:paraId="11F0C13A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</w:tcPr>
          <w:p w14:paraId="5F464AEB" w14:textId="77777777" w:rsidR="00DB0D19" w:rsidRPr="00637F9E" w:rsidRDefault="00DB0D19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2B1FAAD7" w14:textId="5590358B" w:rsidR="00DB0D19" w:rsidRPr="00637F9E" w:rsidRDefault="00796827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="00DB0D19" w:rsidRPr="00637F9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 w:bidi="th-TH"/>
              </w:rPr>
              <w:t>727</w:t>
            </w:r>
          </w:p>
        </w:tc>
      </w:tr>
      <w:tr w:rsidR="00DB0D19" w:rsidRPr="00637F9E" w14:paraId="3363AA72" w14:textId="77777777" w:rsidTr="00DB0D19">
        <w:trPr>
          <w:trHeight w:val="334"/>
        </w:trPr>
        <w:tc>
          <w:tcPr>
            <w:tcW w:w="3319" w:type="dxa"/>
          </w:tcPr>
          <w:p w14:paraId="3D15E0DB" w14:textId="7483D683" w:rsidR="00DB0D19" w:rsidRPr="00637F9E" w:rsidRDefault="00DB0D19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637F9E">
              <w:rPr>
                <w:rFonts w:ascii="Angsana New" w:hAnsi="Angsana New" w:hint="cs"/>
                <w:sz w:val="27"/>
                <w:szCs w:val="27"/>
                <w:cs/>
              </w:rPr>
              <w:t>อื่น ๆ</w:t>
            </w: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0B5FF991" w14:textId="3DE35DB3" w:rsidR="00DB0D19" w:rsidRPr="00637F9E" w:rsidRDefault="00796827" w:rsidP="00DB0D1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326</w:t>
            </w:r>
          </w:p>
        </w:tc>
        <w:tc>
          <w:tcPr>
            <w:tcW w:w="360" w:type="dxa"/>
          </w:tcPr>
          <w:p w14:paraId="7BF5F881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64B5BFC" w14:textId="1B48DA05" w:rsidR="00DB0D19" w:rsidRPr="00637F9E" w:rsidRDefault="00DB0D19" w:rsidP="00DB0D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128</w:t>
            </w:r>
            <w:r w:rsidRPr="00637F9E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360" w:type="dxa"/>
          </w:tcPr>
          <w:p w14:paraId="34149469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76B0A7" w14:textId="20ABA8C9" w:rsidR="00DB0D19" w:rsidRPr="00637F9E" w:rsidRDefault="00796827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198</w:t>
            </w:r>
          </w:p>
        </w:tc>
      </w:tr>
      <w:tr w:rsidR="00DB0D19" w:rsidRPr="00637F9E" w14:paraId="2A9492B8" w14:textId="77777777" w:rsidTr="00DB0D19">
        <w:trPr>
          <w:trHeight w:val="334"/>
        </w:trPr>
        <w:tc>
          <w:tcPr>
            <w:tcW w:w="3319" w:type="dxa"/>
          </w:tcPr>
          <w:p w14:paraId="118E9E99" w14:textId="77777777" w:rsidR="00DB0D19" w:rsidRPr="00637F9E" w:rsidRDefault="00DB0D19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37F9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14:paraId="27671C7D" w14:textId="37DF8D46" w:rsidR="00DB0D19" w:rsidRPr="00637F9E" w:rsidRDefault="00796827" w:rsidP="00DB0D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175</w:t>
            </w:r>
            <w:r w:rsidR="00DB0D19" w:rsidRPr="00637F9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182</w:t>
            </w:r>
          </w:p>
        </w:tc>
        <w:tc>
          <w:tcPr>
            <w:tcW w:w="360" w:type="dxa"/>
          </w:tcPr>
          <w:p w14:paraId="39BCB722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7CA7762" w14:textId="4BE602E3" w:rsidR="00DB0D19" w:rsidRPr="00637F9E" w:rsidRDefault="00796827" w:rsidP="00DB0D1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="00DB0D19" w:rsidRPr="00637F9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332</w:t>
            </w:r>
          </w:p>
        </w:tc>
        <w:tc>
          <w:tcPr>
            <w:tcW w:w="360" w:type="dxa"/>
          </w:tcPr>
          <w:p w14:paraId="4D52B0E2" w14:textId="77777777" w:rsidR="00DB0D19" w:rsidRPr="00637F9E" w:rsidRDefault="00DB0D19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A9894E2" w14:textId="0EABEBAF" w:rsidR="00DB0D19" w:rsidRPr="00637F9E" w:rsidRDefault="00796827" w:rsidP="00DB0D1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179</w:t>
            </w:r>
            <w:r w:rsidR="00DB0D19" w:rsidRPr="00637F9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514</w:t>
            </w:r>
          </w:p>
        </w:tc>
      </w:tr>
    </w:tbl>
    <w:p w14:paraId="2620F5D7" w14:textId="77777777" w:rsidR="002B53AA" w:rsidRPr="00AB1762" w:rsidRDefault="002B53AA">
      <w:pPr>
        <w:rPr>
          <w:sz w:val="16"/>
          <w:szCs w:val="16"/>
          <w:cs/>
        </w:rPr>
      </w:pPr>
      <w:r w:rsidRPr="00AB1762">
        <w:rPr>
          <w:sz w:val="16"/>
          <w:szCs w:val="16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9"/>
        <w:gridCol w:w="1901"/>
        <w:gridCol w:w="450"/>
        <w:gridCol w:w="1890"/>
        <w:gridCol w:w="540"/>
        <w:gridCol w:w="83"/>
        <w:gridCol w:w="236"/>
        <w:gridCol w:w="1211"/>
      </w:tblGrid>
      <w:tr w:rsidR="002B53AA" w:rsidRPr="00B621A9" w14:paraId="585BFC92" w14:textId="77777777" w:rsidTr="00157B94">
        <w:trPr>
          <w:trHeight w:val="139"/>
        </w:trPr>
        <w:tc>
          <w:tcPr>
            <w:tcW w:w="3319" w:type="dxa"/>
          </w:tcPr>
          <w:p w14:paraId="44E488D2" w14:textId="77777777" w:rsidR="002B53AA" w:rsidRPr="00B621A9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lastRenderedPageBreak/>
              <w:br w:type="column"/>
            </w:r>
          </w:p>
        </w:tc>
        <w:tc>
          <w:tcPr>
            <w:tcW w:w="6311" w:type="dxa"/>
            <w:gridSpan w:val="7"/>
          </w:tcPr>
          <w:p w14:paraId="0E61C8AB" w14:textId="77777777" w:rsidR="002B53AA" w:rsidRPr="00B621A9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B53AA" w:rsidRPr="00B621A9" w14:paraId="1CB8202A" w14:textId="77777777" w:rsidTr="00157B94">
        <w:trPr>
          <w:trHeight w:val="139"/>
        </w:trPr>
        <w:tc>
          <w:tcPr>
            <w:tcW w:w="3319" w:type="dxa"/>
          </w:tcPr>
          <w:p w14:paraId="5BF54C92" w14:textId="77777777" w:rsidR="002B53AA" w:rsidRPr="00B621A9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901" w:type="dxa"/>
            <w:vAlign w:val="bottom"/>
          </w:tcPr>
          <w:p w14:paraId="6C876D94" w14:textId="77777777" w:rsidR="002B53AA" w:rsidRPr="00B621A9" w:rsidRDefault="002B53AA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50" w:type="dxa"/>
            <w:vAlign w:val="bottom"/>
          </w:tcPr>
          <w:p w14:paraId="2283C03A" w14:textId="77777777" w:rsidR="002B53AA" w:rsidRPr="00B621A9" w:rsidRDefault="002B53AA" w:rsidP="00F521A9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</w:tcPr>
          <w:p w14:paraId="3372357B" w14:textId="77777777" w:rsidR="002B53AA" w:rsidRPr="00B621A9" w:rsidRDefault="002B53AA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(รายจ่าย) </w:t>
            </w:r>
            <w:r w:rsidRPr="00B621A9">
              <w:rPr>
                <w:rFonts w:ascii="Angsana New" w:hAnsi="Angsana New"/>
                <w:sz w:val="27"/>
                <w:szCs w:val="27"/>
              </w:rPr>
              <w:t>/</w:t>
            </w:r>
            <w:r w:rsidRPr="00B621A9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3F7A834E" w14:textId="77777777" w:rsidR="002B53AA" w:rsidRPr="00B621A9" w:rsidRDefault="002B53AA" w:rsidP="00F521A9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1" w:type="dxa"/>
            <w:vAlign w:val="bottom"/>
          </w:tcPr>
          <w:p w14:paraId="5A0C1616" w14:textId="77777777" w:rsidR="002B53AA" w:rsidRPr="00B621A9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157B94" w:rsidRPr="00B621A9" w14:paraId="796445C5" w14:textId="77777777" w:rsidTr="00157B94">
        <w:trPr>
          <w:trHeight w:val="139"/>
        </w:trPr>
        <w:tc>
          <w:tcPr>
            <w:tcW w:w="3319" w:type="dxa"/>
          </w:tcPr>
          <w:p w14:paraId="5EB69A63" w14:textId="77777777" w:rsidR="00157B94" w:rsidRPr="00B621A9" w:rsidRDefault="00157B94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901" w:type="dxa"/>
            <w:vAlign w:val="bottom"/>
          </w:tcPr>
          <w:p w14:paraId="1E4DAB79" w14:textId="77777777" w:rsidR="00157B94" w:rsidRPr="00B621A9" w:rsidRDefault="00157B94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24B7FCD4" w14:textId="78DB8126" w:rsidR="00157B94" w:rsidRPr="00B621A9" w:rsidRDefault="00796827" w:rsidP="00F521A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157B94"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450" w:type="dxa"/>
            <w:vAlign w:val="bottom"/>
          </w:tcPr>
          <w:p w14:paraId="416B0983" w14:textId="77777777" w:rsidR="00157B94" w:rsidRPr="00B621A9" w:rsidRDefault="00157B94" w:rsidP="00F521A9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258BEC8" w14:textId="77777777" w:rsidR="00157B94" w:rsidRPr="00B621A9" w:rsidRDefault="00157B94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619BD07A" w14:textId="77777777" w:rsidR="00157B94" w:rsidRPr="00B621A9" w:rsidRDefault="00157B94" w:rsidP="00F521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E878D16" w14:textId="77777777" w:rsidR="00157B94" w:rsidRPr="00B621A9" w:rsidRDefault="00157B94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313C826C" w14:textId="67CADDA1" w:rsidR="00157B94" w:rsidRPr="00B621A9" w:rsidRDefault="00796827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157B94"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</w:tr>
      <w:tr w:rsidR="002B53AA" w:rsidRPr="00B621A9" w14:paraId="2CF36A03" w14:textId="77777777" w:rsidTr="00157B94">
        <w:trPr>
          <w:trHeight w:val="139"/>
        </w:trPr>
        <w:tc>
          <w:tcPr>
            <w:tcW w:w="3319" w:type="dxa"/>
          </w:tcPr>
          <w:p w14:paraId="16D57CEC" w14:textId="77777777" w:rsidR="002B53AA" w:rsidRPr="00B621A9" w:rsidRDefault="002B53AA" w:rsidP="00F521A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6311" w:type="dxa"/>
            <w:gridSpan w:val="7"/>
            <w:vAlign w:val="bottom"/>
          </w:tcPr>
          <w:p w14:paraId="17262202" w14:textId="77777777" w:rsidR="002B53AA" w:rsidRPr="00B621A9" w:rsidRDefault="002B53AA" w:rsidP="00F521A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57B94" w:rsidRPr="00B621A9" w14:paraId="14284DC5" w14:textId="77777777" w:rsidTr="00157B94">
        <w:trPr>
          <w:trHeight w:val="334"/>
        </w:trPr>
        <w:tc>
          <w:tcPr>
            <w:tcW w:w="3319" w:type="dxa"/>
          </w:tcPr>
          <w:p w14:paraId="3041958D" w14:textId="77777777" w:rsidR="00157B94" w:rsidRPr="00B621A9" w:rsidRDefault="00157B94" w:rsidP="008C0E64">
            <w:pPr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01" w:type="dxa"/>
          </w:tcPr>
          <w:p w14:paraId="5F1320A1" w14:textId="77777777" w:rsidR="00157B94" w:rsidRPr="00B621A9" w:rsidRDefault="00157B94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7BD7BB98" w14:textId="77777777" w:rsidR="00157B94" w:rsidRPr="00B621A9" w:rsidRDefault="00157B9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</w:tcPr>
          <w:p w14:paraId="1E44A0C5" w14:textId="77777777" w:rsidR="00157B94" w:rsidRPr="00B621A9" w:rsidRDefault="00157B94" w:rsidP="00157B9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40" w:type="dxa"/>
          </w:tcPr>
          <w:p w14:paraId="49D8646E" w14:textId="77777777" w:rsidR="00157B94" w:rsidRPr="00B621A9" w:rsidRDefault="00157B94" w:rsidP="008C0E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2A582FA3" w14:textId="77777777" w:rsidR="00157B94" w:rsidRPr="00B621A9" w:rsidRDefault="00157B94" w:rsidP="00157B9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</w:tr>
      <w:tr w:rsidR="00157B94" w:rsidRPr="00B621A9" w14:paraId="0AE63473" w14:textId="77777777" w:rsidTr="00157B94">
        <w:trPr>
          <w:trHeight w:val="334"/>
        </w:trPr>
        <w:tc>
          <w:tcPr>
            <w:tcW w:w="3319" w:type="dxa"/>
          </w:tcPr>
          <w:p w14:paraId="648F1ED6" w14:textId="30691747" w:rsidR="00157B94" w:rsidRPr="00B621A9" w:rsidRDefault="00157B94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1901" w:type="dxa"/>
          </w:tcPr>
          <w:p w14:paraId="619ED27B" w14:textId="052EE828" w:rsidR="00157B94" w:rsidRPr="00B621A9" w:rsidRDefault="00157B94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139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822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24FD9140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</w:tcPr>
          <w:p w14:paraId="2EBA128D" w14:textId="4CC3DAFE" w:rsidR="00157B94" w:rsidRPr="00B621A9" w:rsidRDefault="00796827" w:rsidP="00157B9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157B94" w:rsidRPr="003443B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768</w:t>
            </w:r>
          </w:p>
        </w:tc>
        <w:tc>
          <w:tcPr>
            <w:tcW w:w="540" w:type="dxa"/>
          </w:tcPr>
          <w:p w14:paraId="33667DF2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gridSpan w:val="3"/>
          </w:tcPr>
          <w:p w14:paraId="220091CD" w14:textId="6A0BF154" w:rsidR="00157B94" w:rsidRPr="00B621A9" w:rsidRDefault="00157B94" w:rsidP="00157B94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443B1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132</w:t>
            </w:r>
            <w:r w:rsidRPr="003443B1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054</w:t>
            </w:r>
            <w:r w:rsidRPr="003443B1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57B94" w:rsidRPr="00B621A9" w14:paraId="6D852136" w14:textId="77777777" w:rsidTr="00157B94">
        <w:trPr>
          <w:trHeight w:val="334"/>
        </w:trPr>
        <w:tc>
          <w:tcPr>
            <w:tcW w:w="3319" w:type="dxa"/>
          </w:tcPr>
          <w:p w14:paraId="0D181289" w14:textId="3535B122" w:rsidR="00157B94" w:rsidRPr="00B621A9" w:rsidRDefault="00157B94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901" w:type="dxa"/>
          </w:tcPr>
          <w:p w14:paraId="6F8BDC8C" w14:textId="3601D7E9" w:rsidR="00157B94" w:rsidRPr="00B621A9" w:rsidRDefault="00157B94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288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6398CB56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</w:tcPr>
          <w:p w14:paraId="77BD9268" w14:textId="28EB1828" w:rsidR="00157B94" w:rsidRPr="00B621A9" w:rsidRDefault="00157B94" w:rsidP="00157B94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437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540" w:type="dxa"/>
          </w:tcPr>
          <w:p w14:paraId="3EA69CC3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gridSpan w:val="3"/>
          </w:tcPr>
          <w:p w14:paraId="4B35E453" w14:textId="550F6CAB" w:rsidR="00157B94" w:rsidRPr="00B621A9" w:rsidRDefault="00157B94" w:rsidP="00157B94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725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57B94" w:rsidRPr="00B621A9" w14:paraId="2C55D136" w14:textId="77777777" w:rsidTr="00157B94">
        <w:trPr>
          <w:trHeight w:val="334"/>
        </w:trPr>
        <w:tc>
          <w:tcPr>
            <w:tcW w:w="3319" w:type="dxa"/>
          </w:tcPr>
          <w:p w14:paraId="4811AD01" w14:textId="02DB90DC" w:rsidR="00157B94" w:rsidRPr="00B621A9" w:rsidRDefault="00157B94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901" w:type="dxa"/>
          </w:tcPr>
          <w:p w14:paraId="6926CE69" w14:textId="04E3D36F" w:rsidR="00157B94" w:rsidRPr="00B621A9" w:rsidRDefault="00796827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57B94"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948</w:t>
            </w:r>
          </w:p>
        </w:tc>
        <w:tc>
          <w:tcPr>
            <w:tcW w:w="450" w:type="dxa"/>
          </w:tcPr>
          <w:p w14:paraId="10C98430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</w:tcPr>
          <w:p w14:paraId="1DE0EA73" w14:textId="5688BDF5" w:rsidR="00157B94" w:rsidRPr="00B621A9" w:rsidRDefault="00796827" w:rsidP="00157B9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57B94" w:rsidRPr="003443B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121</w:t>
            </w:r>
          </w:p>
        </w:tc>
        <w:tc>
          <w:tcPr>
            <w:tcW w:w="540" w:type="dxa"/>
          </w:tcPr>
          <w:p w14:paraId="588EFC6B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gridSpan w:val="3"/>
          </w:tcPr>
          <w:p w14:paraId="0D706816" w14:textId="45B19ACD" w:rsidR="00157B94" w:rsidRPr="00B621A9" w:rsidRDefault="00796827" w:rsidP="00157B9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right="7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157B94" w:rsidRPr="003443B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069</w:t>
            </w:r>
          </w:p>
        </w:tc>
      </w:tr>
      <w:tr w:rsidR="00157B94" w:rsidRPr="00B621A9" w14:paraId="2132A26C" w14:textId="77777777" w:rsidTr="00157B94">
        <w:trPr>
          <w:trHeight w:val="334"/>
        </w:trPr>
        <w:tc>
          <w:tcPr>
            <w:tcW w:w="3319" w:type="dxa"/>
          </w:tcPr>
          <w:p w14:paraId="79BF30C5" w14:textId="11BF97BB" w:rsidR="00157B94" w:rsidRPr="00B621A9" w:rsidRDefault="00157B94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01" w:type="dxa"/>
          </w:tcPr>
          <w:p w14:paraId="36BEFFA9" w14:textId="2EE3FDE6" w:rsidR="00157B94" w:rsidRPr="00B621A9" w:rsidRDefault="00157B94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632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5862C73E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</w:tcPr>
          <w:p w14:paraId="60826EFC" w14:textId="41FE1B82" w:rsidR="00157B94" w:rsidRPr="00B621A9" w:rsidRDefault="00157B94" w:rsidP="00157B94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540" w:type="dxa"/>
          </w:tcPr>
          <w:p w14:paraId="06E8B51C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gridSpan w:val="3"/>
          </w:tcPr>
          <w:p w14:paraId="22F4B78F" w14:textId="672B2228" w:rsidR="00157B94" w:rsidRPr="00B621A9" w:rsidRDefault="00157B94" w:rsidP="00157B94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949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57B94" w:rsidRPr="00B621A9" w14:paraId="1ADA616A" w14:textId="77777777" w:rsidTr="00157B94">
        <w:trPr>
          <w:trHeight w:val="334"/>
        </w:trPr>
        <w:tc>
          <w:tcPr>
            <w:tcW w:w="3319" w:type="dxa"/>
          </w:tcPr>
          <w:p w14:paraId="4C167F92" w14:textId="46F2F8E3" w:rsidR="00157B94" w:rsidRPr="00B621A9" w:rsidRDefault="00157B94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901" w:type="dxa"/>
          </w:tcPr>
          <w:p w14:paraId="3A8C9EA0" w14:textId="04C3BBBD" w:rsidR="00157B94" w:rsidRPr="00B621A9" w:rsidRDefault="00157B94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299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3FAE28CE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</w:tcPr>
          <w:p w14:paraId="63B7B1D8" w14:textId="514618B3" w:rsidR="00157B94" w:rsidRPr="00B621A9" w:rsidRDefault="00796827" w:rsidP="00B9680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157B94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217</w:t>
            </w:r>
          </w:p>
        </w:tc>
        <w:tc>
          <w:tcPr>
            <w:tcW w:w="540" w:type="dxa"/>
          </w:tcPr>
          <w:p w14:paraId="192E96FE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gridSpan w:val="3"/>
          </w:tcPr>
          <w:p w14:paraId="404B1110" w14:textId="1A1E746D" w:rsidR="00157B94" w:rsidRPr="00B621A9" w:rsidRDefault="00157B94" w:rsidP="00157B94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082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57B94" w:rsidRPr="00B621A9" w14:paraId="71ADB62E" w14:textId="77777777" w:rsidTr="00157B94">
        <w:trPr>
          <w:trHeight w:val="334"/>
        </w:trPr>
        <w:tc>
          <w:tcPr>
            <w:tcW w:w="3319" w:type="dxa"/>
          </w:tcPr>
          <w:p w14:paraId="2696B50D" w14:textId="77777777" w:rsidR="00157B94" w:rsidRPr="00B621A9" w:rsidRDefault="00157B94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7EAC8790" w14:textId="527A9E52" w:rsidR="00157B94" w:rsidRPr="00B621A9" w:rsidRDefault="00157B94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162</w:t>
            </w: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093</w:t>
            </w: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3BD9A955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841EBD6" w14:textId="401066E5" w:rsidR="00157B94" w:rsidRPr="00B621A9" w:rsidRDefault="00796827" w:rsidP="00157B9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</w:t>
            </w:r>
            <w:r w:rsidR="00157B94" w:rsidRPr="003443B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352</w:t>
            </w:r>
          </w:p>
        </w:tc>
        <w:tc>
          <w:tcPr>
            <w:tcW w:w="540" w:type="dxa"/>
          </w:tcPr>
          <w:p w14:paraId="04012EF0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477DB1" w14:textId="57CB9D2F" w:rsidR="00157B94" w:rsidRPr="00B621A9" w:rsidRDefault="00157B94" w:rsidP="00157B94">
            <w:pPr>
              <w:pStyle w:val="acctfourfigures"/>
              <w:tabs>
                <w:tab w:val="clear" w:pos="765"/>
                <w:tab w:val="decimal" w:pos="1238"/>
              </w:tabs>
              <w:spacing w:after="100" w:afterAutospacing="1" w:line="24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443B1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151</w:t>
            </w:r>
            <w:r w:rsidRPr="003443B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741</w:t>
            </w:r>
            <w:r w:rsidRPr="003443B1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  <w:tr w:rsidR="00157B94" w:rsidRPr="00B621A9" w14:paraId="3DC983E6" w14:textId="77777777" w:rsidTr="00157B94">
        <w:trPr>
          <w:trHeight w:val="334"/>
        </w:trPr>
        <w:tc>
          <w:tcPr>
            <w:tcW w:w="3319" w:type="dxa"/>
          </w:tcPr>
          <w:p w14:paraId="3032FC79" w14:textId="77777777" w:rsidR="00157B94" w:rsidRPr="00B621A9" w:rsidRDefault="00157B94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F0C67E1" w14:textId="77777777" w:rsidR="00157B94" w:rsidRPr="00B621A9" w:rsidRDefault="00157B94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09F9E5E1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2F4929F" w14:textId="77777777" w:rsidR="00157B94" w:rsidRPr="00B621A9" w:rsidRDefault="00157B94" w:rsidP="00157B9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40" w:type="dxa"/>
          </w:tcPr>
          <w:p w14:paraId="0BA9CC36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3ED6495E" w14:textId="77777777" w:rsidR="00157B94" w:rsidRPr="00B621A9" w:rsidRDefault="00157B94" w:rsidP="00157B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157B94" w:rsidRPr="00B621A9" w14:paraId="70707EC3" w14:textId="77777777" w:rsidTr="00157B94">
        <w:trPr>
          <w:trHeight w:val="191"/>
        </w:trPr>
        <w:tc>
          <w:tcPr>
            <w:tcW w:w="3319" w:type="dxa"/>
          </w:tcPr>
          <w:p w14:paraId="76D5E5D8" w14:textId="77777777" w:rsidR="00157B94" w:rsidRPr="00B621A9" w:rsidRDefault="00157B94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901" w:type="dxa"/>
            <w:tcBorders>
              <w:bottom w:val="double" w:sz="4" w:space="0" w:color="auto"/>
            </w:tcBorders>
          </w:tcPr>
          <w:p w14:paraId="06DF80C4" w14:textId="57D80902" w:rsidR="00157B94" w:rsidRPr="00B621A9" w:rsidRDefault="00796827" w:rsidP="00157B9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</w:t>
            </w:r>
            <w:r w:rsidR="00157B94" w:rsidRPr="00B621A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089</w:t>
            </w:r>
          </w:p>
        </w:tc>
        <w:tc>
          <w:tcPr>
            <w:tcW w:w="450" w:type="dxa"/>
          </w:tcPr>
          <w:p w14:paraId="475B84E4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D0606AE" w14:textId="19697699" w:rsidR="00157B94" w:rsidRPr="00B621A9" w:rsidRDefault="00796827" w:rsidP="00157B9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14</w:t>
            </w:r>
            <w:r w:rsidR="00157B94" w:rsidRPr="003443B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684</w:t>
            </w:r>
          </w:p>
        </w:tc>
        <w:tc>
          <w:tcPr>
            <w:tcW w:w="540" w:type="dxa"/>
          </w:tcPr>
          <w:p w14:paraId="0B3B119D" w14:textId="77777777" w:rsidR="00157B94" w:rsidRPr="00B621A9" w:rsidRDefault="00157B94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bottom w:val="double" w:sz="4" w:space="0" w:color="auto"/>
            </w:tcBorders>
          </w:tcPr>
          <w:p w14:paraId="039E7162" w14:textId="3D3DB3C8" w:rsidR="00157B94" w:rsidRPr="00B621A9" w:rsidRDefault="00796827" w:rsidP="00157B94">
            <w:pPr>
              <w:pStyle w:val="acctfourfigures"/>
              <w:tabs>
                <w:tab w:val="clear" w:pos="765"/>
              </w:tabs>
              <w:spacing w:after="100" w:afterAutospacing="1" w:line="240" w:lineRule="atLeast"/>
              <w:ind w:right="73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27</w:t>
            </w:r>
            <w:r w:rsidR="00157B94" w:rsidRPr="00B621A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773</w:t>
            </w:r>
          </w:p>
        </w:tc>
      </w:tr>
    </w:tbl>
    <w:p w14:paraId="20AC6589" w14:textId="77777777" w:rsidR="005B4930" w:rsidRPr="00B621A9" w:rsidRDefault="005B4930">
      <w:pPr>
        <w:rPr>
          <w:rFonts w:asciiTheme="majorBidi" w:hAnsiTheme="majorBidi" w:cstheme="majorBidi"/>
          <w:sz w:val="27"/>
          <w:szCs w:val="27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9"/>
        <w:gridCol w:w="1901"/>
        <w:gridCol w:w="360"/>
        <w:gridCol w:w="1890"/>
        <w:gridCol w:w="450"/>
        <w:gridCol w:w="504"/>
        <w:gridCol w:w="1206"/>
      </w:tblGrid>
      <w:tr w:rsidR="0063059D" w:rsidRPr="00B621A9" w14:paraId="466C2C0D" w14:textId="77777777" w:rsidTr="00067A1F">
        <w:trPr>
          <w:trHeight w:val="139"/>
          <w:tblHeader/>
        </w:trPr>
        <w:tc>
          <w:tcPr>
            <w:tcW w:w="3319" w:type="dxa"/>
          </w:tcPr>
          <w:p w14:paraId="57BFB3C6" w14:textId="77777777" w:rsidR="0063059D" w:rsidRPr="00B621A9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br w:type="column"/>
            </w:r>
          </w:p>
        </w:tc>
        <w:tc>
          <w:tcPr>
            <w:tcW w:w="6311" w:type="dxa"/>
            <w:gridSpan w:val="6"/>
          </w:tcPr>
          <w:p w14:paraId="7060A378" w14:textId="77777777" w:rsidR="0063059D" w:rsidRPr="00B621A9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3059D" w:rsidRPr="00B621A9" w14:paraId="0A9C1500" w14:textId="77777777" w:rsidTr="00067A1F">
        <w:trPr>
          <w:trHeight w:val="139"/>
          <w:tblHeader/>
        </w:trPr>
        <w:tc>
          <w:tcPr>
            <w:tcW w:w="3319" w:type="dxa"/>
          </w:tcPr>
          <w:p w14:paraId="3EE2D97F" w14:textId="77777777" w:rsidR="0063059D" w:rsidRPr="00B621A9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901" w:type="dxa"/>
            <w:vAlign w:val="bottom"/>
          </w:tcPr>
          <w:p w14:paraId="1FBEB0C2" w14:textId="77777777" w:rsidR="0063059D" w:rsidRPr="00B621A9" w:rsidRDefault="0063059D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0" w:type="dxa"/>
            <w:vAlign w:val="bottom"/>
          </w:tcPr>
          <w:p w14:paraId="718FD139" w14:textId="77777777" w:rsidR="0063059D" w:rsidRPr="00B621A9" w:rsidRDefault="0063059D" w:rsidP="00256A5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355A743D" w14:textId="77777777" w:rsidR="0063059D" w:rsidRPr="00B621A9" w:rsidRDefault="0063059D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(รายจ่าย) </w:t>
            </w:r>
            <w:r w:rsidRPr="00B621A9">
              <w:rPr>
                <w:rFonts w:ascii="Angsana New" w:hAnsi="Angsana New"/>
                <w:sz w:val="27"/>
                <w:szCs w:val="27"/>
              </w:rPr>
              <w:t>/</w:t>
            </w:r>
            <w:r w:rsidRPr="00B621A9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504" w:type="dxa"/>
          </w:tcPr>
          <w:p w14:paraId="6A2A1DCD" w14:textId="77777777" w:rsidR="0063059D" w:rsidRPr="00B621A9" w:rsidRDefault="0063059D" w:rsidP="00256A57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6CC632E9" w14:textId="77777777" w:rsidR="0063059D" w:rsidRPr="00B621A9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067A1F" w:rsidRPr="00B621A9" w14:paraId="7399A673" w14:textId="77777777" w:rsidTr="00067A1F">
        <w:trPr>
          <w:trHeight w:val="139"/>
          <w:tblHeader/>
        </w:trPr>
        <w:tc>
          <w:tcPr>
            <w:tcW w:w="3319" w:type="dxa"/>
          </w:tcPr>
          <w:p w14:paraId="20DE5A53" w14:textId="77777777" w:rsidR="00067A1F" w:rsidRPr="00B621A9" w:rsidRDefault="00067A1F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901" w:type="dxa"/>
            <w:vAlign w:val="bottom"/>
          </w:tcPr>
          <w:p w14:paraId="0D3BD3E8" w14:textId="77777777" w:rsidR="00067A1F" w:rsidRPr="00B621A9" w:rsidRDefault="00067A1F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4B3D3622" w14:textId="781DED98" w:rsidR="00067A1F" w:rsidRPr="00B621A9" w:rsidRDefault="00796827" w:rsidP="00256A5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067A1F"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360" w:type="dxa"/>
            <w:vAlign w:val="bottom"/>
          </w:tcPr>
          <w:p w14:paraId="0652A1CD" w14:textId="77777777" w:rsidR="00067A1F" w:rsidRPr="00B621A9" w:rsidRDefault="00067A1F" w:rsidP="00256A5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B15FB15" w14:textId="77777777" w:rsidR="00067A1F" w:rsidRPr="00B621A9" w:rsidRDefault="00067A1F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bottom"/>
          </w:tcPr>
          <w:p w14:paraId="054E24A8" w14:textId="77777777" w:rsidR="00067A1F" w:rsidRPr="00B621A9" w:rsidRDefault="00067A1F" w:rsidP="00256A5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EF0BDBA" w14:textId="77777777" w:rsidR="00067A1F" w:rsidRPr="00B621A9" w:rsidRDefault="00067A1F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74AB8852" w14:textId="739C0171" w:rsidR="00067A1F" w:rsidRPr="00B621A9" w:rsidRDefault="00796827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067A1F"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</w:tr>
      <w:tr w:rsidR="0063059D" w:rsidRPr="00B621A9" w14:paraId="39F73019" w14:textId="77777777" w:rsidTr="00067A1F">
        <w:trPr>
          <w:trHeight w:val="139"/>
          <w:tblHeader/>
        </w:trPr>
        <w:tc>
          <w:tcPr>
            <w:tcW w:w="3319" w:type="dxa"/>
          </w:tcPr>
          <w:p w14:paraId="689382EF" w14:textId="77777777" w:rsidR="0063059D" w:rsidRPr="00B621A9" w:rsidRDefault="0063059D" w:rsidP="00256A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6311" w:type="dxa"/>
            <w:gridSpan w:val="6"/>
            <w:vAlign w:val="bottom"/>
          </w:tcPr>
          <w:p w14:paraId="7E130015" w14:textId="77777777" w:rsidR="0063059D" w:rsidRPr="00B621A9" w:rsidRDefault="0063059D" w:rsidP="00256A5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67A1F" w:rsidRPr="00B621A9" w14:paraId="3F1872B6" w14:textId="77777777" w:rsidTr="00067A1F">
        <w:trPr>
          <w:trHeight w:val="139"/>
        </w:trPr>
        <w:tc>
          <w:tcPr>
            <w:tcW w:w="3319" w:type="dxa"/>
          </w:tcPr>
          <w:p w14:paraId="56D33BEA" w14:textId="77777777" w:rsidR="00067A1F" w:rsidRPr="00B621A9" w:rsidRDefault="00067A1F" w:rsidP="001048B8">
            <w:pPr>
              <w:ind w:right="-79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01" w:type="dxa"/>
          </w:tcPr>
          <w:p w14:paraId="00AE665D" w14:textId="77777777" w:rsidR="00067A1F" w:rsidRPr="00B621A9" w:rsidRDefault="00067A1F" w:rsidP="001048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360" w:type="dxa"/>
          </w:tcPr>
          <w:p w14:paraId="3D99B5E8" w14:textId="77777777" w:rsidR="00067A1F" w:rsidRPr="00B621A9" w:rsidRDefault="00067A1F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90" w:type="dxa"/>
          </w:tcPr>
          <w:p w14:paraId="4CE460FF" w14:textId="77777777" w:rsidR="00067A1F" w:rsidRPr="00B621A9" w:rsidRDefault="00067A1F" w:rsidP="00067A1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450" w:type="dxa"/>
          </w:tcPr>
          <w:p w14:paraId="7069E229" w14:textId="77777777" w:rsidR="00067A1F" w:rsidRPr="00B621A9" w:rsidRDefault="00067A1F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710" w:type="dxa"/>
            <w:gridSpan w:val="2"/>
          </w:tcPr>
          <w:p w14:paraId="42BF4720" w14:textId="77777777" w:rsidR="00067A1F" w:rsidRPr="00B621A9" w:rsidRDefault="00067A1F" w:rsidP="001048B8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067A1F" w:rsidRPr="00B621A9" w14:paraId="60F2DD0B" w14:textId="77777777" w:rsidTr="00067A1F">
        <w:trPr>
          <w:trHeight w:val="139"/>
        </w:trPr>
        <w:tc>
          <w:tcPr>
            <w:tcW w:w="3319" w:type="dxa"/>
          </w:tcPr>
          <w:p w14:paraId="27F59306" w14:textId="77777777" w:rsidR="00067A1F" w:rsidRPr="00B621A9" w:rsidRDefault="00067A1F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01" w:type="dxa"/>
          </w:tcPr>
          <w:p w14:paraId="13161E08" w14:textId="0FBD77C4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404</w:t>
            </w:r>
          </w:p>
        </w:tc>
        <w:tc>
          <w:tcPr>
            <w:tcW w:w="360" w:type="dxa"/>
          </w:tcPr>
          <w:p w14:paraId="528ACC02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31C13DEC" w14:textId="3F7389F8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147</w:t>
            </w:r>
          </w:p>
        </w:tc>
        <w:tc>
          <w:tcPr>
            <w:tcW w:w="450" w:type="dxa"/>
          </w:tcPr>
          <w:p w14:paraId="5D714E5D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188FD534" w14:textId="1A3CBAD9" w:rsidR="00067A1F" w:rsidRPr="00B621A9" w:rsidRDefault="00796827" w:rsidP="004A665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551</w:t>
            </w:r>
          </w:p>
        </w:tc>
      </w:tr>
      <w:tr w:rsidR="00067A1F" w:rsidRPr="00B621A9" w14:paraId="6F4172D5" w14:textId="77777777" w:rsidTr="00067A1F">
        <w:trPr>
          <w:trHeight w:val="139"/>
        </w:trPr>
        <w:tc>
          <w:tcPr>
            <w:tcW w:w="3319" w:type="dxa"/>
          </w:tcPr>
          <w:p w14:paraId="6016CED4" w14:textId="77777777" w:rsidR="00067A1F" w:rsidRPr="00B621A9" w:rsidRDefault="00067A1F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 xml:space="preserve">สินค้าคงเหลือ </w:t>
            </w:r>
          </w:p>
        </w:tc>
        <w:tc>
          <w:tcPr>
            <w:tcW w:w="1901" w:type="dxa"/>
          </w:tcPr>
          <w:p w14:paraId="66098111" w14:textId="49ABAD1E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456</w:t>
            </w:r>
          </w:p>
        </w:tc>
        <w:tc>
          <w:tcPr>
            <w:tcW w:w="360" w:type="dxa"/>
          </w:tcPr>
          <w:p w14:paraId="15A95227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1BC16801" w14:textId="0EC9342A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374</w:t>
            </w:r>
          </w:p>
        </w:tc>
        <w:tc>
          <w:tcPr>
            <w:tcW w:w="450" w:type="dxa"/>
          </w:tcPr>
          <w:p w14:paraId="65BFACED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9AEBACE" w14:textId="3A78EF3A" w:rsidR="00067A1F" w:rsidRPr="00B621A9" w:rsidRDefault="00796827" w:rsidP="004A665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830</w:t>
            </w:r>
          </w:p>
        </w:tc>
      </w:tr>
      <w:tr w:rsidR="00067A1F" w:rsidRPr="00B621A9" w14:paraId="37791254" w14:textId="77777777" w:rsidTr="00067A1F">
        <w:trPr>
          <w:trHeight w:val="139"/>
        </w:trPr>
        <w:tc>
          <w:tcPr>
            <w:tcW w:w="3319" w:type="dxa"/>
          </w:tcPr>
          <w:p w14:paraId="72B36CCA" w14:textId="13D12BAC" w:rsidR="00067A1F" w:rsidRPr="00B621A9" w:rsidRDefault="00067A1F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901" w:type="dxa"/>
          </w:tcPr>
          <w:p w14:paraId="686185EE" w14:textId="23FFE6AF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360</w:t>
            </w:r>
          </w:p>
        </w:tc>
        <w:tc>
          <w:tcPr>
            <w:tcW w:w="360" w:type="dxa"/>
          </w:tcPr>
          <w:p w14:paraId="005BE1BE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5FEFE72D" w14:textId="0E2544D7" w:rsidR="00067A1F" w:rsidRPr="00B621A9" w:rsidRDefault="00067A1F" w:rsidP="00067A1F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169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450" w:type="dxa"/>
          </w:tcPr>
          <w:p w14:paraId="11848930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589717CE" w14:textId="3EFC825C" w:rsidR="00067A1F" w:rsidRPr="00B621A9" w:rsidRDefault="00796827" w:rsidP="004A665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191</w:t>
            </w:r>
          </w:p>
        </w:tc>
      </w:tr>
      <w:tr w:rsidR="00067A1F" w:rsidRPr="00B621A9" w14:paraId="25603BF0" w14:textId="77777777" w:rsidTr="00067A1F">
        <w:trPr>
          <w:trHeight w:val="139"/>
        </w:trPr>
        <w:tc>
          <w:tcPr>
            <w:tcW w:w="3319" w:type="dxa"/>
          </w:tcPr>
          <w:p w14:paraId="0BD56AB1" w14:textId="05A0456C" w:rsidR="00067A1F" w:rsidRPr="00B621A9" w:rsidRDefault="00067A1F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ดอกเบี้ยร</w:t>
            </w:r>
            <w:r w:rsidRPr="00B621A9">
              <w:rPr>
                <w:rFonts w:ascii="Angsana New" w:hAnsi="Angsana New" w:hint="cs"/>
                <w:sz w:val="27"/>
                <w:szCs w:val="27"/>
                <w:cs/>
              </w:rPr>
              <w:t>อตัดบัญชี</w:t>
            </w:r>
          </w:p>
        </w:tc>
        <w:tc>
          <w:tcPr>
            <w:tcW w:w="1901" w:type="dxa"/>
          </w:tcPr>
          <w:p w14:paraId="156AAC7E" w14:textId="791505F9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111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525</w:t>
            </w:r>
          </w:p>
        </w:tc>
        <w:tc>
          <w:tcPr>
            <w:tcW w:w="360" w:type="dxa"/>
          </w:tcPr>
          <w:p w14:paraId="38682D59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0FA0856E" w14:textId="3837BFEA" w:rsidR="00067A1F" w:rsidRPr="00B621A9" w:rsidRDefault="00067A1F" w:rsidP="00067A1F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610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450" w:type="dxa"/>
          </w:tcPr>
          <w:p w14:paraId="1C2B7520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BC2A5D1" w14:textId="468B4101" w:rsidR="00067A1F" w:rsidRPr="00B621A9" w:rsidRDefault="00796827" w:rsidP="004A665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103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915</w:t>
            </w:r>
          </w:p>
        </w:tc>
      </w:tr>
      <w:tr w:rsidR="00067A1F" w:rsidRPr="00B621A9" w14:paraId="45844592" w14:textId="77777777" w:rsidTr="00067A1F">
        <w:trPr>
          <w:trHeight w:val="139"/>
        </w:trPr>
        <w:tc>
          <w:tcPr>
            <w:tcW w:w="3319" w:type="dxa"/>
          </w:tcPr>
          <w:p w14:paraId="7D0F1986" w14:textId="77777777" w:rsidR="00067A1F" w:rsidRPr="00B621A9" w:rsidRDefault="00067A1F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01" w:type="dxa"/>
          </w:tcPr>
          <w:p w14:paraId="1764800D" w14:textId="77777777" w:rsidR="00067A1F" w:rsidRPr="00B621A9" w:rsidRDefault="00067A1F" w:rsidP="00067A1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5AB18956" w14:textId="39D0A32A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068</w:t>
            </w:r>
          </w:p>
        </w:tc>
        <w:tc>
          <w:tcPr>
            <w:tcW w:w="360" w:type="dxa"/>
          </w:tcPr>
          <w:p w14:paraId="67EE84B4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200"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15E79F45" w14:textId="77777777" w:rsidR="00067A1F" w:rsidRPr="00B621A9" w:rsidRDefault="00067A1F" w:rsidP="00067A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106DAA8A" w14:textId="5E4BD427" w:rsidR="00067A1F" w:rsidRPr="00B621A9" w:rsidRDefault="00796827" w:rsidP="00067A1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301</w:t>
            </w:r>
          </w:p>
        </w:tc>
        <w:tc>
          <w:tcPr>
            <w:tcW w:w="450" w:type="dxa"/>
          </w:tcPr>
          <w:p w14:paraId="5A34251B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796CC263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21CCB68F" w14:textId="0C2C7C12" w:rsidR="00067A1F" w:rsidRPr="00B621A9" w:rsidRDefault="00796827" w:rsidP="004A665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067A1F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369</w:t>
            </w:r>
          </w:p>
        </w:tc>
      </w:tr>
      <w:tr w:rsidR="00067A1F" w:rsidRPr="00B621A9" w14:paraId="7BBABD97" w14:textId="77777777" w:rsidTr="00067A1F">
        <w:trPr>
          <w:trHeight w:val="334"/>
        </w:trPr>
        <w:tc>
          <w:tcPr>
            <w:tcW w:w="3319" w:type="dxa"/>
          </w:tcPr>
          <w:p w14:paraId="65F55EBE" w14:textId="6873B21C" w:rsidR="00067A1F" w:rsidRPr="00B621A9" w:rsidRDefault="00067A1F" w:rsidP="004A6658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 w:hint="cs"/>
                <w:sz w:val="27"/>
                <w:szCs w:val="27"/>
                <w:cs/>
              </w:rPr>
              <w:t>อื่น</w:t>
            </w:r>
            <w:r w:rsidRPr="00B621A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621A9">
              <w:rPr>
                <w:rFonts w:ascii="Angsana New" w:hAnsi="Angsana New" w:hint="cs"/>
                <w:sz w:val="27"/>
                <w:szCs w:val="27"/>
                <w:cs/>
              </w:rPr>
              <w:t>ๆ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11409E68" w14:textId="28F7483C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422</w:t>
            </w:r>
          </w:p>
        </w:tc>
        <w:tc>
          <w:tcPr>
            <w:tcW w:w="360" w:type="dxa"/>
          </w:tcPr>
          <w:p w14:paraId="7709A729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85ED69E" w14:textId="216B6A56" w:rsidR="00067A1F" w:rsidRPr="00B621A9" w:rsidRDefault="00067A1F" w:rsidP="00067A1F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96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450" w:type="dxa"/>
          </w:tcPr>
          <w:p w14:paraId="795C35A6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3A9EDE16" w14:textId="2F33A2F4" w:rsidR="00067A1F" w:rsidRPr="00B621A9" w:rsidRDefault="00796827" w:rsidP="004A665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326</w:t>
            </w:r>
          </w:p>
        </w:tc>
      </w:tr>
      <w:tr w:rsidR="00067A1F" w:rsidRPr="00B621A9" w14:paraId="58103BAC" w14:textId="77777777" w:rsidTr="00067A1F">
        <w:trPr>
          <w:trHeight w:val="334"/>
        </w:trPr>
        <w:tc>
          <w:tcPr>
            <w:tcW w:w="3319" w:type="dxa"/>
          </w:tcPr>
          <w:p w14:paraId="661C7AC8" w14:textId="77777777" w:rsidR="00067A1F" w:rsidRPr="00B621A9" w:rsidRDefault="00067A1F" w:rsidP="004A6658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6D9F373A" w14:textId="6524CEFC" w:rsidR="00067A1F" w:rsidRPr="00B621A9" w:rsidRDefault="00796827" w:rsidP="00067A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170</w:t>
            </w:r>
            <w:r w:rsidR="00067A1F" w:rsidRPr="00B621A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235</w:t>
            </w:r>
          </w:p>
        </w:tc>
        <w:tc>
          <w:tcPr>
            <w:tcW w:w="360" w:type="dxa"/>
          </w:tcPr>
          <w:p w14:paraId="10168D7B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C3E6041" w14:textId="63CB346C" w:rsidR="00067A1F" w:rsidRPr="00B621A9" w:rsidRDefault="00796827" w:rsidP="00067A1F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="00067A1F" w:rsidRPr="00B621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947</w:t>
            </w:r>
          </w:p>
        </w:tc>
        <w:tc>
          <w:tcPr>
            <w:tcW w:w="450" w:type="dxa"/>
          </w:tcPr>
          <w:p w14:paraId="0FFF7CC7" w14:textId="77777777" w:rsidR="00067A1F" w:rsidRPr="00B621A9" w:rsidRDefault="00067A1F" w:rsidP="004A6658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36F44" w14:textId="4F90A072" w:rsidR="00067A1F" w:rsidRPr="00B621A9" w:rsidRDefault="00796827" w:rsidP="004A665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175</w:t>
            </w:r>
            <w:r w:rsidR="00067A1F" w:rsidRPr="00B621A9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182</w:t>
            </w:r>
          </w:p>
        </w:tc>
      </w:tr>
      <w:tr w:rsidR="00067A1F" w:rsidRPr="00B621A9" w14:paraId="693F8E62" w14:textId="77777777" w:rsidTr="00067A1F">
        <w:trPr>
          <w:trHeight w:val="235"/>
        </w:trPr>
        <w:tc>
          <w:tcPr>
            <w:tcW w:w="3319" w:type="dxa"/>
          </w:tcPr>
          <w:p w14:paraId="50C929A7" w14:textId="77777777" w:rsidR="00067A1F" w:rsidRPr="00B621A9" w:rsidRDefault="00067A1F" w:rsidP="00830971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01" w:type="dxa"/>
          </w:tcPr>
          <w:p w14:paraId="504FCFB2" w14:textId="77777777" w:rsidR="00067A1F" w:rsidRPr="00B621A9" w:rsidRDefault="00067A1F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60" w:type="dxa"/>
          </w:tcPr>
          <w:p w14:paraId="20DFCC50" w14:textId="77777777" w:rsidR="00067A1F" w:rsidRPr="00B621A9" w:rsidRDefault="00067A1F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44ADDB13" w14:textId="77777777" w:rsidR="00067A1F" w:rsidRPr="00B621A9" w:rsidRDefault="00067A1F" w:rsidP="00830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5CBA42B7" w14:textId="77777777" w:rsidR="00067A1F" w:rsidRPr="00B621A9" w:rsidRDefault="00067A1F" w:rsidP="00830971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74F4AA8B" w14:textId="77777777" w:rsidR="00067A1F" w:rsidRPr="00B621A9" w:rsidRDefault="00067A1F" w:rsidP="0083097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</w:tbl>
    <w:p w14:paraId="56E45374" w14:textId="5FD25E12" w:rsidR="00265559" w:rsidRDefault="00157B94" w:rsidP="003546FE">
      <w:pPr>
        <w:tabs>
          <w:tab w:val="left" w:pos="540"/>
        </w:tabs>
        <w:spacing w:after="100" w:afterAutospacing="1" w:line="240" w:lineRule="auto"/>
        <w:jc w:val="distribute"/>
        <w:rPr>
          <w:rFonts w:ascii="Angsana New" w:hAnsi="Angsana New"/>
          <w:bCs/>
          <w:sz w:val="27"/>
          <w:szCs w:val="27"/>
        </w:rPr>
      </w:pPr>
      <w:r>
        <w:rPr>
          <w:rFonts w:ascii="Angsana New" w:hAnsi="Angsana New"/>
          <w:bCs/>
          <w:sz w:val="27"/>
          <w:szCs w:val="27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1809"/>
        <w:gridCol w:w="450"/>
        <w:gridCol w:w="1890"/>
        <w:gridCol w:w="450"/>
        <w:gridCol w:w="504"/>
        <w:gridCol w:w="1206"/>
      </w:tblGrid>
      <w:tr w:rsidR="00157B94" w:rsidRPr="00B621A9" w14:paraId="7CD00740" w14:textId="77777777" w:rsidTr="00BD1F9D">
        <w:trPr>
          <w:trHeight w:val="139"/>
          <w:tblHeader/>
        </w:trPr>
        <w:tc>
          <w:tcPr>
            <w:tcW w:w="3321" w:type="dxa"/>
          </w:tcPr>
          <w:p w14:paraId="0F4FCC44" w14:textId="77777777" w:rsidR="00157B94" w:rsidRPr="00B621A9" w:rsidRDefault="00157B94" w:rsidP="00BD1F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lastRenderedPageBreak/>
              <w:br w:type="column"/>
            </w:r>
          </w:p>
        </w:tc>
        <w:tc>
          <w:tcPr>
            <w:tcW w:w="6309" w:type="dxa"/>
            <w:gridSpan w:val="6"/>
          </w:tcPr>
          <w:p w14:paraId="035C08F3" w14:textId="77777777" w:rsidR="00157B94" w:rsidRPr="00B621A9" w:rsidRDefault="00157B94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57B94" w:rsidRPr="00B621A9" w14:paraId="004D3D84" w14:textId="77777777" w:rsidTr="00EF1C1E">
        <w:trPr>
          <w:trHeight w:val="139"/>
          <w:tblHeader/>
        </w:trPr>
        <w:tc>
          <w:tcPr>
            <w:tcW w:w="3321" w:type="dxa"/>
          </w:tcPr>
          <w:p w14:paraId="53B30C33" w14:textId="77777777" w:rsidR="00157B94" w:rsidRPr="00B621A9" w:rsidRDefault="00157B94" w:rsidP="00BD1F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9" w:type="dxa"/>
            <w:vAlign w:val="bottom"/>
          </w:tcPr>
          <w:p w14:paraId="16E7D460" w14:textId="77777777" w:rsidR="00157B94" w:rsidRPr="00B621A9" w:rsidRDefault="00157B94" w:rsidP="00BD1F9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50" w:type="dxa"/>
            <w:vAlign w:val="bottom"/>
          </w:tcPr>
          <w:p w14:paraId="56CB242A" w14:textId="77777777" w:rsidR="00157B94" w:rsidRPr="00B621A9" w:rsidRDefault="00157B94" w:rsidP="00BD1F9D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4A374F6D" w14:textId="77777777" w:rsidR="00157B94" w:rsidRPr="00B621A9" w:rsidRDefault="00157B94" w:rsidP="00BD1F9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 xml:space="preserve">บันทึกเป็น (รายจ่าย) </w:t>
            </w:r>
            <w:r w:rsidRPr="00B621A9">
              <w:rPr>
                <w:rFonts w:ascii="Angsana New" w:hAnsi="Angsana New"/>
                <w:sz w:val="27"/>
                <w:szCs w:val="27"/>
              </w:rPr>
              <w:t>/</w:t>
            </w:r>
            <w:r w:rsidRPr="00B621A9">
              <w:rPr>
                <w:rFonts w:ascii="Angsana New" w:hAnsi="Angsana New"/>
                <w:sz w:val="27"/>
                <w:szCs w:val="27"/>
                <w:cs/>
              </w:rPr>
              <w:t xml:space="preserve"> รายได้ใน</w:t>
            </w:r>
          </w:p>
        </w:tc>
        <w:tc>
          <w:tcPr>
            <w:tcW w:w="504" w:type="dxa"/>
          </w:tcPr>
          <w:p w14:paraId="46EEDF37" w14:textId="77777777" w:rsidR="00157B94" w:rsidRPr="00B621A9" w:rsidRDefault="00157B94" w:rsidP="00BD1F9D">
            <w:pPr>
              <w:spacing w:line="240" w:lineRule="auto"/>
              <w:ind w:left="-123" w:right="-1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54F619EB" w14:textId="77777777" w:rsidR="00157B94" w:rsidRPr="00B621A9" w:rsidRDefault="00157B94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EF1C1E" w:rsidRPr="00B621A9" w14:paraId="0662EB9A" w14:textId="77777777" w:rsidTr="00EF1C1E">
        <w:trPr>
          <w:trHeight w:val="139"/>
          <w:tblHeader/>
        </w:trPr>
        <w:tc>
          <w:tcPr>
            <w:tcW w:w="3321" w:type="dxa"/>
          </w:tcPr>
          <w:p w14:paraId="2E3DAF12" w14:textId="77777777" w:rsidR="00EF1C1E" w:rsidRPr="00B621A9" w:rsidRDefault="00EF1C1E" w:rsidP="00BD1F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9" w:type="dxa"/>
            <w:vAlign w:val="bottom"/>
          </w:tcPr>
          <w:p w14:paraId="0F720F46" w14:textId="77777777" w:rsidR="00EF1C1E" w:rsidRPr="00B621A9" w:rsidRDefault="00EF1C1E" w:rsidP="00BD1F9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25C0A81A" w14:textId="55F81B59" w:rsidR="00EF1C1E" w:rsidRPr="00B621A9" w:rsidRDefault="00796827" w:rsidP="00BD1F9D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EF1C1E"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450" w:type="dxa"/>
            <w:vAlign w:val="bottom"/>
          </w:tcPr>
          <w:p w14:paraId="6AFDC5B5" w14:textId="77777777" w:rsidR="00EF1C1E" w:rsidRPr="00B621A9" w:rsidRDefault="00EF1C1E" w:rsidP="00BD1F9D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496AFE9" w14:textId="77777777" w:rsidR="00EF1C1E" w:rsidRPr="00B621A9" w:rsidRDefault="00EF1C1E" w:rsidP="00BD1F9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bottom"/>
          </w:tcPr>
          <w:p w14:paraId="43E73A90" w14:textId="77777777" w:rsidR="00EF1C1E" w:rsidRPr="00B621A9" w:rsidRDefault="00EF1C1E" w:rsidP="00BD1F9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2A197BB" w14:textId="77777777" w:rsidR="00EF1C1E" w:rsidRPr="00B621A9" w:rsidRDefault="00EF1C1E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3C46E243" w14:textId="2054EA14" w:rsidR="00EF1C1E" w:rsidRPr="00B621A9" w:rsidRDefault="00796827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EF1C1E"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</w:tr>
      <w:tr w:rsidR="00157B94" w:rsidRPr="00B621A9" w14:paraId="42AC7036" w14:textId="77777777" w:rsidTr="00BD1F9D">
        <w:trPr>
          <w:trHeight w:val="139"/>
          <w:tblHeader/>
        </w:trPr>
        <w:tc>
          <w:tcPr>
            <w:tcW w:w="3321" w:type="dxa"/>
          </w:tcPr>
          <w:p w14:paraId="1BF51C75" w14:textId="77777777" w:rsidR="00157B94" w:rsidRPr="00B621A9" w:rsidRDefault="00157B94" w:rsidP="00BD1F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6309" w:type="dxa"/>
            <w:gridSpan w:val="6"/>
            <w:vAlign w:val="bottom"/>
          </w:tcPr>
          <w:p w14:paraId="2551801C" w14:textId="77777777" w:rsidR="00157B94" w:rsidRPr="00B621A9" w:rsidRDefault="00157B94" w:rsidP="00BD1F9D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F1C1E" w:rsidRPr="00B621A9" w14:paraId="643AC5A6" w14:textId="77777777" w:rsidTr="00EF1C1E">
        <w:trPr>
          <w:trHeight w:val="334"/>
        </w:trPr>
        <w:tc>
          <w:tcPr>
            <w:tcW w:w="3321" w:type="dxa"/>
          </w:tcPr>
          <w:p w14:paraId="139348D2" w14:textId="77777777" w:rsidR="00EF1C1E" w:rsidRPr="00B621A9" w:rsidRDefault="00EF1C1E" w:rsidP="00BD1F9D">
            <w:pPr>
              <w:ind w:righ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9" w:type="dxa"/>
          </w:tcPr>
          <w:p w14:paraId="145D4A07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59EDA8B0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0D6D3FFB" w14:textId="77777777" w:rsidR="00EF1C1E" w:rsidRPr="00B621A9" w:rsidRDefault="00EF1C1E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333C4412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776120F8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F1C1E" w:rsidRPr="00B621A9" w14:paraId="46BDFB8B" w14:textId="77777777" w:rsidTr="00EF1C1E">
        <w:trPr>
          <w:trHeight w:val="334"/>
        </w:trPr>
        <w:tc>
          <w:tcPr>
            <w:tcW w:w="3321" w:type="dxa"/>
          </w:tcPr>
          <w:p w14:paraId="3DBD5F60" w14:textId="77777777" w:rsidR="00EF1C1E" w:rsidRPr="00B621A9" w:rsidRDefault="00EF1C1E" w:rsidP="00BD1F9D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1809" w:type="dxa"/>
          </w:tcPr>
          <w:p w14:paraId="2500B932" w14:textId="73D5960C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872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147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590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27CD8C68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13903213" w14:textId="08C71821" w:rsidR="00EF1C1E" w:rsidRPr="00B621A9" w:rsidRDefault="00796827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EF1C1E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768</w:t>
            </w:r>
          </w:p>
        </w:tc>
        <w:tc>
          <w:tcPr>
            <w:tcW w:w="450" w:type="dxa"/>
          </w:tcPr>
          <w:p w14:paraId="1DDDB089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5D52A62D" w14:textId="2F3DFC6C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55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139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822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F1C1E" w:rsidRPr="00B621A9" w14:paraId="4E590084" w14:textId="77777777" w:rsidTr="00EF1C1E">
        <w:trPr>
          <w:trHeight w:val="334"/>
        </w:trPr>
        <w:tc>
          <w:tcPr>
            <w:tcW w:w="3321" w:type="dxa"/>
          </w:tcPr>
          <w:p w14:paraId="0167CC41" w14:textId="77777777" w:rsidR="00EF1C1E" w:rsidRPr="00B621A9" w:rsidRDefault="00EF1C1E" w:rsidP="00BD1F9D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809" w:type="dxa"/>
          </w:tcPr>
          <w:p w14:paraId="06139B67" w14:textId="3ABA1B2A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306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393D8454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080A5B8D" w14:textId="1FCBCC8E" w:rsidR="00EF1C1E" w:rsidRPr="00B621A9" w:rsidRDefault="00EF1C1E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982</w:t>
            </w:r>
            <w:r w:rsidRPr="00B621A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450" w:type="dxa"/>
          </w:tcPr>
          <w:p w14:paraId="1066D9F6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0E903BF6" w14:textId="776DC265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288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F1C1E" w:rsidRPr="00B621A9" w14:paraId="500BD6EB" w14:textId="77777777" w:rsidTr="00EF1C1E">
        <w:trPr>
          <w:trHeight w:val="334"/>
        </w:trPr>
        <w:tc>
          <w:tcPr>
            <w:tcW w:w="3321" w:type="dxa"/>
          </w:tcPr>
          <w:p w14:paraId="4775B1FA" w14:textId="77777777" w:rsidR="00EF1C1E" w:rsidRPr="00B621A9" w:rsidRDefault="00EF1C1E" w:rsidP="00BD1F9D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809" w:type="dxa"/>
          </w:tcPr>
          <w:p w14:paraId="09399E7D" w14:textId="1B689525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351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0281CCA6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4894A85D" w14:textId="130E96A8" w:rsidR="00EF1C1E" w:rsidRPr="00B621A9" w:rsidRDefault="00796827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24</w:t>
            </w:r>
            <w:r w:rsidR="00EF1C1E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299</w:t>
            </w:r>
          </w:p>
        </w:tc>
        <w:tc>
          <w:tcPr>
            <w:tcW w:w="450" w:type="dxa"/>
          </w:tcPr>
          <w:p w14:paraId="0A0BCA23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1FA6760F" w14:textId="4003487B" w:rsidR="00EF1C1E" w:rsidRPr="00B621A9" w:rsidRDefault="00796827" w:rsidP="00BD1F9D">
            <w:pPr>
              <w:pStyle w:val="acctfourfigures"/>
              <w:tabs>
                <w:tab w:val="clear" w:pos="765"/>
              </w:tabs>
              <w:spacing w:line="240" w:lineRule="atLeast"/>
              <w:ind w:left="-196" w:right="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F1C1E"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948</w:t>
            </w:r>
          </w:p>
        </w:tc>
      </w:tr>
      <w:tr w:rsidR="00EF1C1E" w:rsidRPr="00B621A9" w14:paraId="769CB5BF" w14:textId="77777777" w:rsidTr="00EF1C1E">
        <w:trPr>
          <w:trHeight w:val="334"/>
        </w:trPr>
        <w:tc>
          <w:tcPr>
            <w:tcW w:w="3321" w:type="dxa"/>
          </w:tcPr>
          <w:p w14:paraId="7140DB6C" w14:textId="77777777" w:rsidR="00EF1C1E" w:rsidRPr="00B621A9" w:rsidRDefault="00EF1C1E" w:rsidP="00BD1F9D">
            <w:pPr>
              <w:ind w:left="162" w:right="-79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9" w:type="dxa"/>
          </w:tcPr>
          <w:p w14:paraId="602EA735" w14:textId="7F7F66A5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498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78D18886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196F6894" w14:textId="47E4671D" w:rsidR="00EF1C1E" w:rsidRPr="00B621A9" w:rsidRDefault="00796827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866</w:t>
            </w:r>
          </w:p>
        </w:tc>
        <w:tc>
          <w:tcPr>
            <w:tcW w:w="450" w:type="dxa"/>
          </w:tcPr>
          <w:p w14:paraId="620BBED2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7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59E9BA4B" w14:textId="1F8AE5E7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632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F1C1E" w:rsidRPr="00B621A9" w14:paraId="2A25C9D1" w14:textId="77777777" w:rsidTr="00EF1C1E">
        <w:trPr>
          <w:trHeight w:val="334"/>
        </w:trPr>
        <w:tc>
          <w:tcPr>
            <w:tcW w:w="3321" w:type="dxa"/>
          </w:tcPr>
          <w:p w14:paraId="74F54CCE" w14:textId="77777777" w:rsidR="00EF1C1E" w:rsidRPr="00B621A9" w:rsidRDefault="00EF1C1E" w:rsidP="00BD1F9D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809" w:type="dxa"/>
          </w:tcPr>
          <w:p w14:paraId="019074C0" w14:textId="69E6D4E1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478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1DDB8B3F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left="-200" w:right="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</w:tcPr>
          <w:p w14:paraId="0A79AAC9" w14:textId="51FAA4BE" w:rsidR="00EF1C1E" w:rsidRPr="00B621A9" w:rsidRDefault="00796827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EF1C1E" w:rsidRPr="00B621A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sz w:val="27"/>
                <w:szCs w:val="27"/>
                <w:lang w:val="en-US"/>
              </w:rPr>
              <w:t>179</w:t>
            </w:r>
          </w:p>
        </w:tc>
        <w:tc>
          <w:tcPr>
            <w:tcW w:w="450" w:type="dxa"/>
          </w:tcPr>
          <w:p w14:paraId="78999727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5BE21DC" w14:textId="179C7D75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B621A9">
              <w:rPr>
                <w:rFonts w:ascii="Angsana New" w:hAnsi="Angsana New"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sz w:val="27"/>
                <w:szCs w:val="27"/>
                <w:lang w:val="en-US"/>
              </w:rPr>
              <w:t>299</w:t>
            </w:r>
            <w:r w:rsidRPr="00B621A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F1C1E" w:rsidRPr="00B621A9" w14:paraId="22F3E171" w14:textId="77777777" w:rsidTr="00EF1C1E">
        <w:trPr>
          <w:trHeight w:val="334"/>
        </w:trPr>
        <w:tc>
          <w:tcPr>
            <w:tcW w:w="3321" w:type="dxa"/>
          </w:tcPr>
          <w:p w14:paraId="06BC290D" w14:textId="77777777" w:rsidR="00EF1C1E" w:rsidRPr="00B621A9" w:rsidRDefault="00EF1C1E" w:rsidP="00BD1F9D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B7F8E31" w14:textId="4B4CF25C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194</w:t>
            </w: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223</w:t>
            </w: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677EF006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BCB0AB2" w14:textId="1BC4CE0C" w:rsidR="00EF1C1E" w:rsidRPr="00B621A9" w:rsidRDefault="00796827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</w:t>
            </w:r>
            <w:r w:rsidR="00EF1C1E" w:rsidRPr="00B621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130</w:t>
            </w:r>
          </w:p>
        </w:tc>
        <w:tc>
          <w:tcPr>
            <w:tcW w:w="450" w:type="dxa"/>
          </w:tcPr>
          <w:p w14:paraId="07661374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CBFB9" w14:textId="6258088A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162</w:t>
            </w: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093</w:t>
            </w: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  <w:tr w:rsidR="00EF1C1E" w:rsidRPr="00B621A9" w14:paraId="5A678639" w14:textId="77777777" w:rsidTr="00EF1C1E">
        <w:trPr>
          <w:trHeight w:val="217"/>
        </w:trPr>
        <w:tc>
          <w:tcPr>
            <w:tcW w:w="3321" w:type="dxa"/>
          </w:tcPr>
          <w:p w14:paraId="011C7F9A" w14:textId="77777777" w:rsidR="00EF1C1E" w:rsidRPr="00B621A9" w:rsidRDefault="00EF1C1E" w:rsidP="00BD1F9D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3D57D85D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6E144213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A37B37D" w14:textId="77777777" w:rsidR="00EF1C1E" w:rsidRPr="00B621A9" w:rsidRDefault="00EF1C1E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</w:tcPr>
          <w:p w14:paraId="65ED7B21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2C05179C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F1C1E" w:rsidRPr="00B621A9" w14:paraId="6DBA2BA2" w14:textId="77777777" w:rsidTr="00EF1C1E">
        <w:trPr>
          <w:trHeight w:val="334"/>
        </w:trPr>
        <w:tc>
          <w:tcPr>
            <w:tcW w:w="3321" w:type="dxa"/>
          </w:tcPr>
          <w:p w14:paraId="50952EA5" w14:textId="77777777" w:rsidR="00EF1C1E" w:rsidRPr="00B621A9" w:rsidRDefault="00EF1C1E" w:rsidP="00BD1F9D">
            <w:pPr>
              <w:ind w:left="162" w:right="-79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809" w:type="dxa"/>
            <w:tcBorders>
              <w:bottom w:val="double" w:sz="4" w:space="0" w:color="auto"/>
            </w:tcBorders>
          </w:tcPr>
          <w:p w14:paraId="062B460A" w14:textId="1EA4074B" w:rsidR="00EF1C1E" w:rsidRPr="00B621A9" w:rsidRDefault="00EF1C1E" w:rsidP="00BD1F9D">
            <w:pPr>
              <w:pStyle w:val="acctfourfigures"/>
              <w:tabs>
                <w:tab w:val="clear" w:pos="765"/>
                <w:tab w:val="decimal" w:pos="520"/>
                <w:tab w:val="left" w:pos="909"/>
              </w:tabs>
              <w:spacing w:line="240" w:lineRule="atLeast"/>
              <w:ind w:left="-3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</w:t>
            </w: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988</w:t>
            </w: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450" w:type="dxa"/>
          </w:tcPr>
          <w:p w14:paraId="452A95CB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0DC17460" w14:textId="0958C1E6" w:rsidR="00EF1C1E" w:rsidRPr="00B621A9" w:rsidRDefault="00796827" w:rsidP="00EF1C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37</w:t>
            </w:r>
            <w:r w:rsidR="00EF1C1E" w:rsidRPr="00B621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077</w:t>
            </w:r>
          </w:p>
        </w:tc>
        <w:tc>
          <w:tcPr>
            <w:tcW w:w="450" w:type="dxa"/>
          </w:tcPr>
          <w:p w14:paraId="519A425E" w14:textId="77777777" w:rsidR="00EF1C1E" w:rsidRPr="00B621A9" w:rsidRDefault="00EF1C1E" w:rsidP="00BD1F9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71E80950" w14:textId="64467928" w:rsidR="00EF1C1E" w:rsidRPr="00B621A9" w:rsidRDefault="00796827" w:rsidP="00BD1F9D">
            <w:pPr>
              <w:pStyle w:val="acctfourfigures"/>
              <w:tabs>
                <w:tab w:val="clear" w:pos="765"/>
              </w:tabs>
              <w:spacing w:line="240" w:lineRule="atLeast"/>
              <w:ind w:left="-196" w:right="4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</w:t>
            </w:r>
            <w:r w:rsidR="00EF1C1E" w:rsidRPr="00B621A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089</w:t>
            </w:r>
          </w:p>
        </w:tc>
      </w:tr>
    </w:tbl>
    <w:p w14:paraId="2F4BF055" w14:textId="77777777" w:rsidR="00157B94" w:rsidRPr="00B621A9" w:rsidRDefault="00157B94" w:rsidP="00F07C4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7"/>
          <w:szCs w:val="27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261"/>
        <w:gridCol w:w="1269"/>
        <w:gridCol w:w="270"/>
        <w:gridCol w:w="1350"/>
        <w:gridCol w:w="270"/>
        <w:gridCol w:w="1440"/>
      </w:tblGrid>
      <w:tr w:rsidR="00DC643B" w:rsidRPr="00B621A9" w14:paraId="27947B4C" w14:textId="77777777" w:rsidTr="00503BB8">
        <w:trPr>
          <w:tblHeader/>
        </w:trPr>
        <w:tc>
          <w:tcPr>
            <w:tcW w:w="3330" w:type="dxa"/>
          </w:tcPr>
          <w:p w14:paraId="4047EADB" w14:textId="77777777" w:rsidR="00D05EC3" w:rsidRPr="00B621A9" w:rsidRDefault="00D05EC3" w:rsidP="003C6954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B621A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  <w:p w14:paraId="66EB3456" w14:textId="373548F2" w:rsidR="00DC643B" w:rsidRPr="00B621A9" w:rsidRDefault="00D05EC3" w:rsidP="003C6954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B621A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ที่ยังไม่รับรู้</w:t>
            </w:r>
          </w:p>
        </w:tc>
        <w:tc>
          <w:tcPr>
            <w:tcW w:w="2970" w:type="dxa"/>
            <w:gridSpan w:val="3"/>
          </w:tcPr>
          <w:p w14:paraId="6843B3A9" w14:textId="77777777" w:rsidR="00DC643B" w:rsidRPr="00B621A9" w:rsidRDefault="00DC643B" w:rsidP="003C6954">
            <w:pPr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50543B" w14:textId="77777777" w:rsidR="00DC643B" w:rsidRPr="00B621A9" w:rsidRDefault="00DC643B" w:rsidP="003C6954">
            <w:pPr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3060" w:type="dxa"/>
            <w:gridSpan w:val="3"/>
          </w:tcPr>
          <w:p w14:paraId="0CBC1C40" w14:textId="77777777" w:rsidR="00DC643B" w:rsidRPr="00B621A9" w:rsidRDefault="00DC643B" w:rsidP="003C6954">
            <w:pPr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C643B" w:rsidRPr="00B621A9" w14:paraId="3C7B9426" w14:textId="77777777" w:rsidTr="00503BB8">
        <w:trPr>
          <w:tblHeader/>
        </w:trPr>
        <w:tc>
          <w:tcPr>
            <w:tcW w:w="3330" w:type="dxa"/>
          </w:tcPr>
          <w:p w14:paraId="064AE75B" w14:textId="3DF426DB" w:rsidR="00DC643B" w:rsidRPr="00B621A9" w:rsidRDefault="00DC643B" w:rsidP="003C6954">
            <w:pPr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440" w:type="dxa"/>
            <w:vAlign w:val="center"/>
          </w:tcPr>
          <w:p w14:paraId="029A523F" w14:textId="57EA4AA3" w:rsidR="00DC643B" w:rsidRPr="00B621A9" w:rsidRDefault="00796827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Cs/>
                <w:sz w:val="27"/>
                <w:szCs w:val="27"/>
              </w:rPr>
              <w:t>2567</w:t>
            </w:r>
          </w:p>
        </w:tc>
        <w:tc>
          <w:tcPr>
            <w:tcW w:w="261" w:type="dxa"/>
            <w:vAlign w:val="center"/>
          </w:tcPr>
          <w:p w14:paraId="7551F999" w14:textId="77777777" w:rsidR="00DC643B" w:rsidRPr="00B621A9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1269" w:type="dxa"/>
            <w:vAlign w:val="center"/>
          </w:tcPr>
          <w:p w14:paraId="64E1640F" w14:textId="1A7D39F3" w:rsidR="00DC643B" w:rsidRPr="00B621A9" w:rsidRDefault="00796827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70" w:type="dxa"/>
          </w:tcPr>
          <w:p w14:paraId="35C87F92" w14:textId="77777777" w:rsidR="00DC643B" w:rsidRPr="00B621A9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67D2E1FF" w14:textId="37E496CC" w:rsidR="00DC643B" w:rsidRPr="00B621A9" w:rsidRDefault="00796827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Cs/>
                <w:sz w:val="27"/>
                <w:szCs w:val="27"/>
              </w:rPr>
              <w:t>2567</w:t>
            </w:r>
          </w:p>
        </w:tc>
        <w:tc>
          <w:tcPr>
            <w:tcW w:w="270" w:type="dxa"/>
            <w:vAlign w:val="center"/>
          </w:tcPr>
          <w:p w14:paraId="2034EB4D" w14:textId="77777777" w:rsidR="00DC643B" w:rsidRPr="00B621A9" w:rsidRDefault="00DC643B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1440" w:type="dxa"/>
            <w:vAlign w:val="center"/>
          </w:tcPr>
          <w:p w14:paraId="29339F86" w14:textId="2E659851" w:rsidR="00DC643B" w:rsidRPr="00B621A9" w:rsidRDefault="00796827" w:rsidP="003C6954">
            <w:pPr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</w:tr>
      <w:tr w:rsidR="00DC643B" w:rsidRPr="00B621A9" w14:paraId="270BCBCA" w14:textId="77777777" w:rsidTr="00503BB8">
        <w:trPr>
          <w:tblHeader/>
        </w:trPr>
        <w:tc>
          <w:tcPr>
            <w:tcW w:w="3330" w:type="dxa"/>
          </w:tcPr>
          <w:p w14:paraId="6BEF3FAE" w14:textId="5218BE8B" w:rsidR="00DC643B" w:rsidRPr="00B621A9" w:rsidRDefault="00DC643B" w:rsidP="003C6954">
            <w:pPr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B621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6300" w:type="dxa"/>
            <w:gridSpan w:val="7"/>
          </w:tcPr>
          <w:p w14:paraId="546AFA29" w14:textId="77777777" w:rsidR="00DC643B" w:rsidRPr="00B621A9" w:rsidRDefault="00DC643B" w:rsidP="003C6954">
            <w:pPr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C643B" w:rsidRPr="00B621A9" w14:paraId="653C2918" w14:textId="77777777" w:rsidTr="00503BB8">
        <w:tc>
          <w:tcPr>
            <w:tcW w:w="3330" w:type="dxa"/>
          </w:tcPr>
          <w:p w14:paraId="0A95D682" w14:textId="77777777" w:rsidR="00DC643B" w:rsidRPr="00B621A9" w:rsidRDefault="00DC643B" w:rsidP="003C6954">
            <w:pPr>
              <w:ind w:left="162" w:hanging="180"/>
              <w:rPr>
                <w:rFonts w:ascii="Angsana New" w:hAnsi="Angsana New"/>
                <w:sz w:val="27"/>
                <w:szCs w:val="27"/>
              </w:rPr>
            </w:pPr>
            <w:r w:rsidRPr="00B621A9">
              <w:rPr>
                <w:rFonts w:ascii="Angsana New" w:hAnsi="Angsana New"/>
                <w:sz w:val="27"/>
                <w:szCs w:val="27"/>
                <w:cs/>
              </w:rPr>
              <w:t xml:space="preserve">ยอดขาดทุนยกไป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52EFB3" w14:textId="4B567183" w:rsidR="00DC643B" w:rsidRPr="00B621A9" w:rsidRDefault="00796827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59</w:t>
            </w:r>
            <w:r w:rsidR="003443B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665</w:t>
            </w:r>
          </w:p>
        </w:tc>
        <w:tc>
          <w:tcPr>
            <w:tcW w:w="261" w:type="dxa"/>
          </w:tcPr>
          <w:p w14:paraId="55C281E3" w14:textId="77777777" w:rsidR="00DC643B" w:rsidRPr="00B621A9" w:rsidRDefault="00DC643B" w:rsidP="003C6954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1FDD5D5" w14:textId="11D35A7A" w:rsidR="00DC643B" w:rsidRPr="00B621A9" w:rsidRDefault="00796827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88</w:t>
            </w:r>
            <w:r w:rsidR="003443B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892</w:t>
            </w:r>
          </w:p>
        </w:tc>
        <w:tc>
          <w:tcPr>
            <w:tcW w:w="270" w:type="dxa"/>
          </w:tcPr>
          <w:p w14:paraId="2201033B" w14:textId="77777777" w:rsidR="00DC643B" w:rsidRPr="00B621A9" w:rsidRDefault="00DC643B" w:rsidP="003C6954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E5A06A" w14:textId="6120ECC3" w:rsidR="00DC643B" w:rsidRPr="00B621A9" w:rsidRDefault="003443B1" w:rsidP="00F0384F">
            <w:pPr>
              <w:pStyle w:val="acctfourfigures"/>
              <w:tabs>
                <w:tab w:val="clear" w:pos="765"/>
              </w:tabs>
              <w:spacing w:line="240" w:lineRule="atLeast"/>
              <w:ind w:left="-79" w:right="38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347BBE7" w14:textId="77777777" w:rsidR="00DC643B" w:rsidRPr="00B621A9" w:rsidRDefault="00DC643B" w:rsidP="003C6954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006C02" w14:textId="77777777" w:rsidR="00DC643B" w:rsidRPr="00B621A9" w:rsidRDefault="00DC643B" w:rsidP="00922952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21A9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74AC4418" w14:textId="77777777" w:rsidR="005B3517" w:rsidRPr="0076409A" w:rsidRDefault="005B3517" w:rsidP="002B57D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2C57F965" w14:textId="014A1A6A" w:rsidR="002B57DE" w:rsidRPr="001A592D" w:rsidRDefault="002B57DE" w:rsidP="002B57D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A592D">
        <w:rPr>
          <w:rFonts w:ascii="Angsana New" w:hAnsi="Angsana New"/>
          <w:b/>
          <w:sz w:val="30"/>
          <w:szCs w:val="30"/>
          <w:cs/>
        </w:rPr>
        <w:t xml:space="preserve">ขาดทุนทางภาษีจะสิ้นอายุในปี </w:t>
      </w:r>
      <w:r w:rsidR="00796827" w:rsidRPr="00796827">
        <w:rPr>
          <w:rFonts w:ascii="Angsana New" w:hAnsi="Angsana New"/>
          <w:bCs/>
          <w:sz w:val="30"/>
          <w:szCs w:val="30"/>
        </w:rPr>
        <w:t>2568</w:t>
      </w:r>
      <w:r w:rsidRPr="001A592D">
        <w:rPr>
          <w:rFonts w:ascii="Angsana New" w:hAnsi="Angsana New"/>
          <w:b/>
          <w:sz w:val="30"/>
          <w:szCs w:val="30"/>
        </w:rPr>
        <w:t xml:space="preserve"> </w:t>
      </w:r>
      <w:r w:rsidRPr="001A592D">
        <w:rPr>
          <w:rFonts w:ascii="Angsana New" w:hAnsi="Angsana New" w:hint="cs"/>
          <w:b/>
          <w:sz w:val="30"/>
          <w:szCs w:val="30"/>
          <w:cs/>
        </w:rPr>
        <w:t xml:space="preserve">ถึงปี </w:t>
      </w:r>
      <w:r w:rsidR="00796827" w:rsidRPr="00796827">
        <w:rPr>
          <w:rFonts w:ascii="Angsana New" w:hAnsi="Angsana New"/>
          <w:bCs/>
          <w:sz w:val="30"/>
          <w:szCs w:val="30"/>
        </w:rPr>
        <w:t>2572</w:t>
      </w:r>
      <w:r w:rsidRPr="001A592D">
        <w:rPr>
          <w:rFonts w:ascii="Angsana New" w:hAnsi="Angsana New"/>
          <w:b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6F291E" w:rsidRPr="001A592D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1A592D">
        <w:rPr>
          <w:rFonts w:ascii="Angsana New" w:hAnsi="Angsana New"/>
          <w:b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6F291E" w:rsidRPr="001A592D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1A592D">
        <w:rPr>
          <w:rFonts w:ascii="Angsana New" w:hAnsi="Angsana New"/>
          <w:b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14:paraId="6902CED1" w14:textId="442C42A8" w:rsidR="00C34196" w:rsidRPr="0076409A" w:rsidRDefault="00C34196">
      <w:pPr>
        <w:rPr>
          <w:rFonts w:ascii="Angsana New" w:hAnsi="Angsana New"/>
          <w:bCs/>
          <w:sz w:val="30"/>
          <w:szCs w:val="30"/>
        </w:rPr>
      </w:pPr>
      <w:r w:rsidRPr="001A592D">
        <w:rPr>
          <w:rFonts w:ascii="Angsana New" w:hAnsi="Angsana New"/>
          <w:b/>
          <w:sz w:val="30"/>
          <w:szCs w:val="30"/>
        </w:rPr>
        <w:br w:type="page"/>
      </w:r>
    </w:p>
    <w:p w14:paraId="63AF15F3" w14:textId="76211D06" w:rsidR="00071FC6" w:rsidRPr="003274C5" w:rsidRDefault="00071FC6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3274C5">
        <w:rPr>
          <w:rFonts w:ascii="Angsana New" w:hAnsi="Angsana New"/>
          <w:bCs/>
          <w:sz w:val="30"/>
          <w:szCs w:val="30"/>
          <w:cs/>
        </w:rPr>
        <w:lastRenderedPageBreak/>
        <w:t>กำไร</w:t>
      </w:r>
      <w:r w:rsidR="00F60837" w:rsidRPr="003274C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60837" w:rsidRPr="003274C5">
        <w:rPr>
          <w:rFonts w:ascii="Angsana New" w:hAnsi="Angsana New"/>
          <w:bCs/>
          <w:sz w:val="30"/>
          <w:szCs w:val="30"/>
        </w:rPr>
        <w:t>(</w:t>
      </w:r>
      <w:r w:rsidR="00F60837" w:rsidRPr="003274C5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="00F60837" w:rsidRPr="003274C5">
        <w:rPr>
          <w:rFonts w:ascii="Angsana New" w:hAnsi="Angsana New"/>
          <w:bCs/>
          <w:sz w:val="30"/>
          <w:szCs w:val="30"/>
        </w:rPr>
        <w:t xml:space="preserve">) </w:t>
      </w:r>
      <w:r w:rsidRPr="003274C5">
        <w:rPr>
          <w:rFonts w:ascii="Angsana New" w:hAnsi="Angsana New"/>
          <w:bCs/>
          <w:sz w:val="30"/>
          <w:szCs w:val="30"/>
          <w:cs/>
        </w:rPr>
        <w:t>ต่อหุ้น</w:t>
      </w:r>
    </w:p>
    <w:p w14:paraId="4EEA0184" w14:textId="77777777" w:rsidR="0033188C" w:rsidRPr="003274C5" w:rsidRDefault="0033188C" w:rsidP="0033188C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  <w:cs/>
        </w:rPr>
      </w:pPr>
    </w:p>
    <w:p w14:paraId="3F0B6A59" w14:textId="73E5BF22" w:rsidR="00B556C8" w:rsidRPr="003274C5" w:rsidRDefault="00B556C8" w:rsidP="0033188C">
      <w:pPr>
        <w:spacing w:line="240" w:lineRule="auto"/>
        <w:ind w:left="450"/>
        <w:jc w:val="thaiDistribute"/>
        <w:rPr>
          <w:rFonts w:ascii="Angsana New" w:hAnsi="Angsana New"/>
          <w:spacing w:val="6"/>
          <w:sz w:val="30"/>
          <w:szCs w:val="30"/>
        </w:rPr>
      </w:pPr>
      <w:r w:rsidRPr="003274C5">
        <w:rPr>
          <w:rFonts w:ascii="Angsana New" w:hAnsi="Angsana New" w:hint="cs"/>
          <w:spacing w:val="6"/>
          <w:sz w:val="30"/>
          <w:szCs w:val="30"/>
          <w:cs/>
        </w:rPr>
        <w:t>การคำนวณกำไร</w:t>
      </w:r>
      <w:r w:rsidR="00662C2C">
        <w:rPr>
          <w:rFonts w:ascii="Angsana New" w:hAnsi="Angsana New"/>
          <w:spacing w:val="6"/>
          <w:sz w:val="30"/>
          <w:szCs w:val="30"/>
        </w:rPr>
        <w:t xml:space="preserve"> </w:t>
      </w:r>
      <w:r w:rsidR="00662C2C">
        <w:rPr>
          <w:rFonts w:ascii="Angsana New" w:hAnsi="Angsana New" w:hint="cs"/>
          <w:spacing w:val="6"/>
          <w:sz w:val="30"/>
          <w:szCs w:val="30"/>
          <w:cs/>
        </w:rPr>
        <w:t xml:space="preserve">(ขาดทุน) </w:t>
      </w:r>
      <w:r w:rsidRPr="003274C5">
        <w:rPr>
          <w:rFonts w:ascii="Angsana New" w:hAnsi="Angsana New" w:hint="cs"/>
          <w:spacing w:val="6"/>
          <w:sz w:val="30"/>
          <w:szCs w:val="30"/>
          <w:cs/>
        </w:rPr>
        <w:t>ต่อหุ้นขั้นพื้นฐานมาจากกำไรของผู้ถือหุ้นสามัญของบริษัท</w:t>
      </w:r>
      <w:r w:rsidRPr="003274C5">
        <w:rPr>
          <w:rFonts w:ascii="Angsana New" w:hAnsi="Angsana New"/>
          <w:spacing w:val="6"/>
          <w:sz w:val="30"/>
          <w:szCs w:val="30"/>
          <w:cs/>
        </w:rPr>
        <w:t>กับจำนวนหุ้นสามัญ</w:t>
      </w:r>
      <w:r w:rsidR="00567630">
        <w:rPr>
          <w:rFonts w:ascii="Angsana New" w:hAnsi="Angsana New"/>
          <w:spacing w:val="6"/>
          <w:sz w:val="30"/>
          <w:szCs w:val="30"/>
        </w:rPr>
        <w:t xml:space="preserve">     </w:t>
      </w:r>
      <w:r w:rsidRPr="003274C5">
        <w:rPr>
          <w:rFonts w:ascii="Angsana New" w:hAnsi="Angsana New"/>
          <w:spacing w:val="6"/>
          <w:sz w:val="30"/>
          <w:szCs w:val="30"/>
          <w:cs/>
        </w:rPr>
        <w:t>ถัวเฉลี่ยถ่วงน้ำหนักที่ออกจำหน่ายแล้ว</w:t>
      </w:r>
      <w:r w:rsidRPr="003274C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46B3D449" w14:textId="7DC98C95" w:rsidR="00065428" w:rsidRPr="003274C5" w:rsidRDefault="00065428" w:rsidP="00BF42C2">
      <w:pPr>
        <w:tabs>
          <w:tab w:val="left" w:pos="45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080"/>
        <w:gridCol w:w="360"/>
        <w:gridCol w:w="1170"/>
        <w:gridCol w:w="270"/>
        <w:gridCol w:w="1080"/>
      </w:tblGrid>
      <w:tr w:rsidR="0058282A" w:rsidRPr="003274C5" w14:paraId="522F2D18" w14:textId="77777777" w:rsidTr="003274C5">
        <w:trPr>
          <w:tblHeader/>
        </w:trPr>
        <w:tc>
          <w:tcPr>
            <w:tcW w:w="4140" w:type="dxa"/>
          </w:tcPr>
          <w:p w14:paraId="4630D5A7" w14:textId="77777777" w:rsidR="0058282A" w:rsidRPr="003274C5" w:rsidRDefault="0058282A" w:rsidP="00694420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A814B19" w14:textId="77777777" w:rsidR="0058282A" w:rsidRPr="003274C5" w:rsidRDefault="0058282A" w:rsidP="0069442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274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274C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2D2AD959" w14:textId="77777777" w:rsidR="0058282A" w:rsidRPr="003274C5" w:rsidRDefault="0058282A" w:rsidP="0069442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FE0E7F3" w14:textId="77777777" w:rsidR="0058282A" w:rsidRPr="003274C5" w:rsidRDefault="0058282A" w:rsidP="0069442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274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274C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8282A" w:rsidRPr="003274C5" w14:paraId="0BE9F5AC" w14:textId="77777777" w:rsidTr="003274C5">
        <w:trPr>
          <w:tblHeader/>
        </w:trPr>
        <w:tc>
          <w:tcPr>
            <w:tcW w:w="4140" w:type="dxa"/>
          </w:tcPr>
          <w:p w14:paraId="76E1C70F" w14:textId="7504D492" w:rsidR="0058282A" w:rsidRPr="003274C5" w:rsidRDefault="0058282A" w:rsidP="00981A22">
            <w:pPr>
              <w:ind w:left="66" w:right="-108" w:hanging="18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274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B3517" w:rsidRPr="003274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3274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274C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5B3517" w:rsidRPr="003274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4E9E8661" w14:textId="31AAAFE9" w:rsidR="0058282A" w:rsidRPr="003274C5" w:rsidRDefault="00796827" w:rsidP="006944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29621DD" w14:textId="77777777" w:rsidR="0058282A" w:rsidRPr="003274C5" w:rsidRDefault="0058282A" w:rsidP="006944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49DE0F8" w14:textId="347BC59A" w:rsidR="0058282A" w:rsidRPr="003274C5" w:rsidRDefault="00796827" w:rsidP="006944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77CC6115" w14:textId="77777777" w:rsidR="0058282A" w:rsidRPr="003274C5" w:rsidRDefault="0058282A" w:rsidP="006944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6B55E68" w14:textId="23863BB7" w:rsidR="0058282A" w:rsidRPr="003274C5" w:rsidRDefault="00796827" w:rsidP="006944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26F3BEAF" w14:textId="77777777" w:rsidR="0058282A" w:rsidRPr="003274C5" w:rsidRDefault="0058282A" w:rsidP="006944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FE6FFA3" w14:textId="5FF9C06F" w:rsidR="0058282A" w:rsidRPr="003274C5" w:rsidRDefault="00796827" w:rsidP="006944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8282A" w:rsidRPr="003274C5" w14:paraId="3DE52116" w14:textId="77777777" w:rsidTr="003274C5">
        <w:trPr>
          <w:tblHeader/>
        </w:trPr>
        <w:tc>
          <w:tcPr>
            <w:tcW w:w="4140" w:type="dxa"/>
          </w:tcPr>
          <w:p w14:paraId="298278DD" w14:textId="77777777" w:rsidR="0058282A" w:rsidRPr="003274C5" w:rsidRDefault="0058282A" w:rsidP="0069442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D6384AA" w14:textId="77777777" w:rsidR="0058282A" w:rsidRPr="003274C5" w:rsidRDefault="0058282A" w:rsidP="0069442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27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274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27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3274C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3274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327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F6CCE" w:rsidRPr="003274C5" w14:paraId="4DB1D47A" w14:textId="77777777" w:rsidTr="003274C5">
        <w:tc>
          <w:tcPr>
            <w:tcW w:w="4140" w:type="dxa"/>
          </w:tcPr>
          <w:p w14:paraId="41B70115" w14:textId="52C6DC65" w:rsidR="00CF6CCE" w:rsidRPr="003274C5" w:rsidRDefault="00CF6CCE" w:rsidP="0075624E">
            <w:pPr>
              <w:ind w:left="6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7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CE4B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CE4B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327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24B14E9C" w14:textId="77777777" w:rsidR="00CF6CCE" w:rsidRPr="003274C5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1217131" w14:textId="77777777" w:rsidR="00CF6CCE" w:rsidRPr="003274C5" w:rsidRDefault="00CF6CCE" w:rsidP="007562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003952" w14:textId="77777777" w:rsidR="00CF6CCE" w:rsidRPr="003274C5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2A3D46F" w14:textId="77777777" w:rsidR="00CF6CCE" w:rsidRPr="003274C5" w:rsidRDefault="00CF6CCE" w:rsidP="007562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97167" w14:textId="77777777" w:rsidR="00CF6CCE" w:rsidRPr="003274C5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205669" w14:textId="77777777" w:rsidR="00CF6CCE" w:rsidRPr="003274C5" w:rsidRDefault="00CF6CCE" w:rsidP="0075624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9FB365" w14:textId="77777777" w:rsidR="00CF6CCE" w:rsidRPr="003274C5" w:rsidRDefault="00CF6CCE" w:rsidP="00756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1121" w:rsidRPr="003274C5" w14:paraId="1BE4A2E7" w14:textId="77777777" w:rsidTr="003274C5">
        <w:tc>
          <w:tcPr>
            <w:tcW w:w="4140" w:type="dxa"/>
          </w:tcPr>
          <w:p w14:paraId="58E453DB" w14:textId="77777777" w:rsidR="003274C5" w:rsidRDefault="008A1121" w:rsidP="008A1121">
            <w:pPr>
              <w:ind w:left="66" w:hanging="180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DC4427" w:rsidRPr="003274C5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3274C5">
              <w:rPr>
                <w:rFonts w:ascii="Angsana New" w:hAnsi="Angsana New"/>
                <w:sz w:val="30"/>
                <w:szCs w:val="30"/>
                <w:cs/>
              </w:rPr>
              <w:t>สำหรับปีที่เป็นส่วนของผู้ถือ</w:t>
            </w:r>
          </w:p>
          <w:p w14:paraId="118B159B" w14:textId="44FA7915" w:rsidR="008A1121" w:rsidRPr="003274C5" w:rsidRDefault="003274C5" w:rsidP="008A1121">
            <w:pPr>
              <w:ind w:left="66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A1121" w:rsidRPr="003274C5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 w:rsidR="000B2AE0" w:rsidRPr="003274C5">
              <w:rPr>
                <w:rFonts w:ascii="Angsana New" w:hAnsi="Angsana New" w:hint="cs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1170" w:type="dxa"/>
            <w:vAlign w:val="bottom"/>
          </w:tcPr>
          <w:p w14:paraId="2D4A544C" w14:textId="77777777" w:rsidR="003274C5" w:rsidRDefault="003274C5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C89D66" w14:textId="3F8AA054" w:rsidR="008A1121" w:rsidRPr="003274C5" w:rsidRDefault="0026121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74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="00C44B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  <w:r w:rsidRPr="003274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4B0D78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50B65E" w14:textId="52BC8D14" w:rsidR="008A1121" w:rsidRPr="003274C5" w:rsidRDefault="00796827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="008A1121" w:rsidRPr="00327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360" w:type="dxa"/>
          </w:tcPr>
          <w:p w14:paraId="43712511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7CCBF" w14:textId="21DACAB0" w:rsidR="008A1121" w:rsidRPr="003274C5" w:rsidRDefault="0026121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74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Pr="00327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3274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66B7D8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A7A7FE" w14:textId="7AC4595E" w:rsidR="008A1121" w:rsidRPr="003274C5" w:rsidRDefault="00796827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8A1121" w:rsidRPr="003274C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</w:tr>
      <w:tr w:rsidR="008A1121" w:rsidRPr="003274C5" w14:paraId="45F76C35" w14:textId="77777777" w:rsidTr="003274C5">
        <w:tc>
          <w:tcPr>
            <w:tcW w:w="4140" w:type="dxa"/>
          </w:tcPr>
          <w:p w14:paraId="4FBB5DC8" w14:textId="77777777" w:rsidR="008A1121" w:rsidRPr="003274C5" w:rsidRDefault="008A1121" w:rsidP="008A1121">
            <w:pPr>
              <w:ind w:left="66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2099B32" w14:textId="77777777" w:rsidR="008A1121" w:rsidRPr="003274C5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93A954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CD3BF07" w14:textId="77777777" w:rsidR="008A1121" w:rsidRPr="003274C5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60" w:type="dxa"/>
          </w:tcPr>
          <w:p w14:paraId="52543C45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498FCE9" w14:textId="77777777" w:rsidR="008A1121" w:rsidRPr="003274C5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C2B21F3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DC26708" w14:textId="77777777" w:rsidR="008A1121" w:rsidRPr="003274C5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8A1121" w:rsidRPr="003274C5" w14:paraId="148D3E5A" w14:textId="77777777" w:rsidTr="003274C5">
        <w:tc>
          <w:tcPr>
            <w:tcW w:w="4140" w:type="dxa"/>
          </w:tcPr>
          <w:p w14:paraId="6AD62BB6" w14:textId="6E5570B1" w:rsidR="008A1121" w:rsidRPr="003274C5" w:rsidRDefault="008A1121" w:rsidP="008A1121">
            <w:pPr>
              <w:ind w:left="6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7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3557DC7B" w14:textId="77777777" w:rsidR="008A1121" w:rsidRPr="003274C5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B22757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9BE11C" w14:textId="77777777" w:rsidR="008A1121" w:rsidRPr="003274C5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617EB54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ABCE9A" w14:textId="77777777" w:rsidR="008A1121" w:rsidRPr="003274C5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21E907" w14:textId="77777777" w:rsidR="008A1121" w:rsidRPr="003274C5" w:rsidRDefault="008A1121" w:rsidP="008A112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F5676A" w14:textId="77777777" w:rsidR="008A1121" w:rsidRPr="003274C5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1121" w:rsidRPr="003274C5" w14:paraId="388C7A2B" w14:textId="77777777" w:rsidTr="003274C5">
        <w:tc>
          <w:tcPr>
            <w:tcW w:w="4140" w:type="dxa"/>
            <w:vAlign w:val="bottom"/>
          </w:tcPr>
          <w:p w14:paraId="3DCB9481" w14:textId="1B0BE354" w:rsidR="008A1121" w:rsidRPr="003274C5" w:rsidRDefault="008A1121" w:rsidP="008A1121">
            <w:pPr>
              <w:ind w:left="6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74C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 วันที่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Pr="00327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C4427" w:rsidRPr="003274C5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3274C5">
              <w:rPr>
                <w:rFonts w:ascii="Angsana New" w:hAnsi="Angsana New" w:hint="cs"/>
                <w:sz w:val="30"/>
                <w:szCs w:val="30"/>
                <w:cs/>
              </w:rPr>
              <w:t>าคม</w:t>
            </w:r>
          </w:p>
        </w:tc>
        <w:tc>
          <w:tcPr>
            <w:tcW w:w="1170" w:type="dxa"/>
            <w:vAlign w:val="bottom"/>
          </w:tcPr>
          <w:p w14:paraId="460CE60A" w14:textId="39484C5F" w:rsidR="008A1121" w:rsidRPr="003274C5" w:rsidRDefault="00796827" w:rsidP="003274C5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36855" w:rsidRPr="00327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636855" w:rsidRPr="00327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7E1EAEA" w14:textId="77777777" w:rsidR="008A1121" w:rsidRPr="003274C5" w:rsidRDefault="008A1121" w:rsidP="008A1121">
            <w:pPr>
              <w:tabs>
                <w:tab w:val="decimal" w:pos="77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FE18AE" w14:textId="050F8FA6" w:rsidR="008A1121" w:rsidRPr="003274C5" w:rsidRDefault="00796827" w:rsidP="00A909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A1121" w:rsidRPr="00327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8A1121" w:rsidRPr="00327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</w:tcPr>
          <w:p w14:paraId="1F05A6DA" w14:textId="77777777" w:rsidR="008A1121" w:rsidRPr="003274C5" w:rsidRDefault="008A1121" w:rsidP="008A1121">
            <w:pPr>
              <w:tabs>
                <w:tab w:val="decimal" w:pos="77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DEB24B" w14:textId="344AA2DC" w:rsidR="008A1121" w:rsidRPr="003274C5" w:rsidRDefault="00796827" w:rsidP="003274C5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36855" w:rsidRPr="00327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636855" w:rsidRPr="00327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86AAA76" w14:textId="77777777" w:rsidR="008A1121" w:rsidRPr="003274C5" w:rsidRDefault="008A1121" w:rsidP="008A1121">
            <w:pPr>
              <w:tabs>
                <w:tab w:val="decimal" w:pos="77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A21B8" w14:textId="4EEE1F2A" w:rsidR="008A1121" w:rsidRPr="003274C5" w:rsidRDefault="00796827" w:rsidP="008A112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A1121" w:rsidRPr="00327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8A1121" w:rsidRPr="00327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C4427" w:rsidRPr="003274C5" w14:paraId="29045BC1" w14:textId="77777777" w:rsidTr="003274C5">
        <w:tc>
          <w:tcPr>
            <w:tcW w:w="4140" w:type="dxa"/>
          </w:tcPr>
          <w:p w14:paraId="7A7329F4" w14:textId="183FEFF3" w:rsidR="00DC4427" w:rsidRPr="003274C5" w:rsidRDefault="00DC4427" w:rsidP="00DC4427">
            <w:pPr>
              <w:ind w:left="6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74C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1D60B7" w14:textId="1B4F840A" w:rsidR="00DC4427" w:rsidRPr="003274C5" w:rsidRDefault="00796827" w:rsidP="003274C5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C4427" w:rsidRPr="00327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1514213A" w14:textId="77777777" w:rsidR="00DC4427" w:rsidRPr="003274C5" w:rsidRDefault="00DC4427" w:rsidP="008A11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4B7241" w14:textId="4EE3DAB9" w:rsidR="00DC4427" w:rsidRPr="003274C5" w:rsidRDefault="00DC4427" w:rsidP="00DC442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96B0CB1" w14:textId="77777777" w:rsidR="00DC4427" w:rsidRPr="003274C5" w:rsidRDefault="00DC4427" w:rsidP="008A11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D2BD6B" w14:textId="2DA563B9" w:rsidR="00DC4427" w:rsidRPr="003274C5" w:rsidRDefault="00796827" w:rsidP="003274C5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C4427" w:rsidRPr="00327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51B9608D" w14:textId="77777777" w:rsidR="00DC4427" w:rsidRPr="003274C5" w:rsidRDefault="00DC4427" w:rsidP="008A11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B9E148" w14:textId="164AD203" w:rsidR="00DC4427" w:rsidRPr="003274C5" w:rsidRDefault="00DC4427" w:rsidP="00DC4427">
            <w:pPr>
              <w:pStyle w:val="acctfourfigures"/>
              <w:tabs>
                <w:tab w:val="clear" w:pos="765"/>
                <w:tab w:val="decimal" w:pos="430"/>
                <w:tab w:val="decimal" w:pos="601"/>
              </w:tabs>
              <w:spacing w:line="240" w:lineRule="atLeast"/>
              <w:ind w:left="-290" w:right="330" w:hanging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3097" w:rsidRPr="003274C5" w14:paraId="04B63A01" w14:textId="77777777" w:rsidTr="003274C5">
        <w:tc>
          <w:tcPr>
            <w:tcW w:w="4140" w:type="dxa"/>
          </w:tcPr>
          <w:p w14:paraId="1A28BA6E" w14:textId="77777777" w:rsidR="00513097" w:rsidRDefault="00513097" w:rsidP="00513097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27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093BCC75" w14:textId="6AD8E075" w:rsidR="00513097" w:rsidRPr="003274C5" w:rsidRDefault="00513097" w:rsidP="00513097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27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27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27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27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63AB" w14:textId="4B1FD096" w:rsidR="00513097" w:rsidRPr="003274C5" w:rsidRDefault="00796827" w:rsidP="0051309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13097" w:rsidRPr="00327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  <w:r w:rsidR="00513097" w:rsidRPr="00327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0D3F75AF" w14:textId="77777777" w:rsidR="00513097" w:rsidRPr="003274C5" w:rsidRDefault="00513097" w:rsidP="005130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276E4" w14:textId="4B3B150C" w:rsidR="00513097" w:rsidRPr="00513097" w:rsidRDefault="00796827" w:rsidP="005130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13097" w:rsidRPr="00513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  <w:r w:rsidR="00513097" w:rsidRPr="00513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</w:tcPr>
          <w:p w14:paraId="4BE7EB22" w14:textId="77777777" w:rsidR="00513097" w:rsidRPr="003274C5" w:rsidRDefault="00513097" w:rsidP="005130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45D2F" w14:textId="5C7033E1" w:rsidR="00513097" w:rsidRPr="003274C5" w:rsidRDefault="00796827" w:rsidP="0051309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13097" w:rsidRPr="00327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  <w:r w:rsidR="00513097" w:rsidRPr="00327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42E781C8" w14:textId="77777777" w:rsidR="00513097" w:rsidRPr="003274C5" w:rsidRDefault="00513097" w:rsidP="005130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AA7DA" w14:textId="17BCE100" w:rsidR="00513097" w:rsidRPr="00513097" w:rsidRDefault="00796827" w:rsidP="005130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13097" w:rsidRPr="00513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  <w:r w:rsidR="00513097" w:rsidRPr="005130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513097" w:rsidRPr="003274C5" w14:paraId="2A91B8EF" w14:textId="77777777" w:rsidTr="003274C5">
        <w:tc>
          <w:tcPr>
            <w:tcW w:w="4140" w:type="dxa"/>
          </w:tcPr>
          <w:p w14:paraId="63A0FD36" w14:textId="099729B8" w:rsidR="00513097" w:rsidRPr="003274C5" w:rsidRDefault="00513097" w:rsidP="00513097">
            <w:pPr>
              <w:ind w:left="66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7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27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ต่</w:t>
            </w:r>
            <w:r w:rsidRPr="00327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อหุ้น (ขั้นพื้นฐาน) </w:t>
            </w:r>
            <w:r w:rsidRPr="00327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EED0A" w14:textId="2969DDB8" w:rsidR="00513097" w:rsidRPr="003274C5" w:rsidRDefault="00513097" w:rsidP="005130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274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3274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3274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7786C1A" w14:textId="77777777" w:rsidR="00513097" w:rsidRPr="003274C5" w:rsidRDefault="00513097" w:rsidP="005130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808A0" w14:textId="3659D861" w:rsidR="00513097" w:rsidRPr="003274C5" w:rsidRDefault="00796827" w:rsidP="005130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13097" w:rsidRPr="003274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360" w:type="dxa"/>
          </w:tcPr>
          <w:p w14:paraId="27CF9A2C" w14:textId="77777777" w:rsidR="00513097" w:rsidRPr="003274C5" w:rsidRDefault="00513097" w:rsidP="005130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A5EBA" w14:textId="60563F98" w:rsidR="00513097" w:rsidRPr="003274C5" w:rsidRDefault="00513097" w:rsidP="005130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274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3274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796827"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Pr="003274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FF0F01E" w14:textId="77777777" w:rsidR="00513097" w:rsidRPr="003274C5" w:rsidRDefault="00513097" w:rsidP="005130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893FB" w14:textId="1F7EB4D9" w:rsidR="00513097" w:rsidRPr="003274C5" w:rsidRDefault="00796827" w:rsidP="005130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13097" w:rsidRPr="003274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</w:tr>
    </w:tbl>
    <w:p w14:paraId="3E5093B9" w14:textId="61892E1C" w:rsidR="0075624E" w:rsidRPr="003274C5" w:rsidRDefault="0075624E" w:rsidP="003274C5">
      <w:pPr>
        <w:ind w:left="450"/>
        <w:rPr>
          <w:rFonts w:ascii="Angsana New" w:hAnsi="Angsana New"/>
          <w:sz w:val="16"/>
          <w:szCs w:val="16"/>
        </w:rPr>
      </w:pPr>
    </w:p>
    <w:p w14:paraId="25BA05F3" w14:textId="77777777" w:rsidR="00D748AE" w:rsidRPr="003274C5" w:rsidRDefault="00D748AE" w:rsidP="00D748AE">
      <w:pPr>
        <w:ind w:left="450"/>
        <w:rPr>
          <w:rFonts w:ascii="Angsana New" w:hAnsi="Angsana New"/>
          <w:i/>
          <w:iCs/>
          <w:sz w:val="30"/>
          <w:szCs w:val="30"/>
        </w:rPr>
      </w:pPr>
      <w:r w:rsidRPr="003274C5">
        <w:rPr>
          <w:rFonts w:ascii="Angsana New" w:hAnsi="Angsana New"/>
          <w:i/>
          <w:iCs/>
          <w:sz w:val="30"/>
          <w:szCs w:val="30"/>
          <w:cs/>
        </w:rPr>
        <w:t>กำไรต่อหุ้นปรับลด</w:t>
      </w:r>
    </w:p>
    <w:p w14:paraId="27FC1DBB" w14:textId="72285D0E" w:rsidR="003274C5" w:rsidRDefault="00D748AE" w:rsidP="00662C2C">
      <w:pPr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3274C5">
        <w:rPr>
          <w:rFonts w:ascii="Angsana New" w:hAnsi="Angsana New"/>
          <w:sz w:val="30"/>
          <w:szCs w:val="30"/>
          <w:cs/>
        </w:rPr>
        <w:t>กลุ่มบริษัทและบริษัทไม่ได้คำนวณกำไรต่อหุ้นปรับลดจากใบสำคัญแสดงสิทธิที่จะซื้อหุ้นสามัญสำหรับ</w:t>
      </w:r>
      <w:r w:rsidR="00BF44A4" w:rsidRPr="003274C5">
        <w:rPr>
          <w:rFonts w:ascii="Angsana New" w:hAnsi="Angsana New" w:hint="cs"/>
          <w:sz w:val="30"/>
          <w:szCs w:val="30"/>
          <w:cs/>
        </w:rPr>
        <w:t>ปี</w:t>
      </w:r>
      <w:r w:rsidRPr="003274C5">
        <w:rPr>
          <w:rFonts w:ascii="Angsana New" w:hAnsi="Angsana New" w:hint="cs"/>
          <w:sz w:val="30"/>
          <w:szCs w:val="30"/>
          <w:cs/>
        </w:rPr>
        <w:t>สิ้</w:t>
      </w:r>
      <w:r w:rsidRPr="003274C5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Pr="003274C5">
        <w:rPr>
          <w:rFonts w:ascii="Angsana New" w:hAnsi="Angsana New"/>
          <w:sz w:val="30"/>
          <w:szCs w:val="30"/>
        </w:rPr>
        <w:t xml:space="preserve"> </w:t>
      </w:r>
      <w:r w:rsidRPr="003274C5">
        <w:rPr>
          <w:rFonts w:ascii="Angsana New" w:hAnsi="Angsana New" w:hint="cs"/>
          <w:sz w:val="30"/>
          <w:szCs w:val="30"/>
          <w:cs/>
        </w:rPr>
        <w:t>ธันวาคม</w:t>
      </w:r>
      <w:r w:rsidRPr="003274C5">
        <w:rPr>
          <w:rFonts w:ascii="Angsana New" w:hAnsi="Angsana New"/>
          <w:sz w:val="30"/>
          <w:szCs w:val="30"/>
          <w:cs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Pr="003274C5">
        <w:rPr>
          <w:rFonts w:ascii="Angsana New" w:hAnsi="Angsana New"/>
          <w:sz w:val="30"/>
          <w:szCs w:val="30"/>
        </w:rPr>
        <w:t xml:space="preserve"> </w:t>
      </w:r>
      <w:r w:rsidRPr="003274C5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 w:rsidR="00E22198" w:rsidRPr="003274C5">
        <w:rPr>
          <w:rFonts w:ascii="Angsana New" w:hAnsi="Angsana New" w:hint="cs"/>
          <w:sz w:val="30"/>
          <w:szCs w:val="30"/>
          <w:cs/>
        </w:rPr>
        <w:t>ปี</w:t>
      </w:r>
      <w:r w:rsidRPr="003274C5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7AEB180F" w14:textId="77777777" w:rsidR="00662C2C" w:rsidRPr="00662C2C" w:rsidRDefault="00662C2C" w:rsidP="00662C2C">
      <w:pPr>
        <w:spacing w:after="0"/>
        <w:ind w:left="450"/>
        <w:jc w:val="thaiDistribute"/>
        <w:rPr>
          <w:rFonts w:ascii="Angsana New" w:hAnsi="Angsana New"/>
          <w:sz w:val="16"/>
          <w:szCs w:val="16"/>
        </w:rPr>
      </w:pPr>
    </w:p>
    <w:p w14:paraId="2BC68841" w14:textId="0E0D56B8" w:rsidR="002B2995" w:rsidRPr="003274C5" w:rsidRDefault="002B2995" w:rsidP="003274C5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3274C5">
        <w:rPr>
          <w:rFonts w:ascii="Angsana New" w:hAnsi="Angsana New"/>
          <w:bCs/>
          <w:sz w:val="30"/>
          <w:szCs w:val="30"/>
          <w:cs/>
        </w:rPr>
        <w:t>เงินปันผล</w:t>
      </w:r>
    </w:p>
    <w:p w14:paraId="7A65ED9E" w14:textId="77777777" w:rsidR="00F1765A" w:rsidRPr="003274C5" w:rsidRDefault="00F1765A" w:rsidP="00BF42C2">
      <w:pPr>
        <w:ind w:left="450"/>
        <w:rPr>
          <w:rFonts w:ascii="Angsana New" w:hAnsi="Angsana New"/>
          <w:sz w:val="16"/>
          <w:szCs w:val="16"/>
          <w:cs/>
        </w:rPr>
      </w:pPr>
    </w:p>
    <w:p w14:paraId="3359B598" w14:textId="77777777" w:rsidR="000F4B64" w:rsidRPr="003274C5" w:rsidRDefault="00EC713E" w:rsidP="00AE2820">
      <w:pPr>
        <w:tabs>
          <w:tab w:val="left" w:pos="540"/>
        </w:tabs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  <w:bookmarkStart w:id="3" w:name="OLE_LINK4"/>
      <w:r w:rsidRPr="003274C5">
        <w:rPr>
          <w:rFonts w:ascii="Angsana New" w:hAnsi="Angsana New"/>
          <w:spacing w:val="4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39850FA" w14:textId="77777777" w:rsidR="00EC713E" w:rsidRPr="003274C5" w:rsidRDefault="00EC713E" w:rsidP="00BF42C2">
      <w:pPr>
        <w:ind w:left="450"/>
        <w:rPr>
          <w:rFonts w:ascii="Angsana New" w:hAnsi="Angsana New"/>
          <w:sz w:val="16"/>
          <w:szCs w:val="16"/>
        </w:rPr>
      </w:pPr>
    </w:p>
    <w:tbl>
      <w:tblPr>
        <w:tblStyle w:val="TableGrid"/>
        <w:tblW w:w="96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6"/>
        <w:gridCol w:w="236"/>
        <w:gridCol w:w="1408"/>
        <w:gridCol w:w="240"/>
        <w:gridCol w:w="1380"/>
        <w:gridCol w:w="234"/>
        <w:gridCol w:w="1194"/>
      </w:tblGrid>
      <w:tr w:rsidR="00EC713E" w:rsidRPr="003274C5" w14:paraId="13647A97" w14:textId="77777777" w:rsidTr="00632738">
        <w:tc>
          <w:tcPr>
            <w:tcW w:w="3510" w:type="dxa"/>
            <w:vAlign w:val="bottom"/>
          </w:tcPr>
          <w:p w14:paraId="5567489B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76594E94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B286FA9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bottom"/>
          </w:tcPr>
          <w:p w14:paraId="395095D0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3902A39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4C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0" w:type="dxa"/>
          </w:tcPr>
          <w:p w14:paraId="2CB0A87F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vAlign w:val="bottom"/>
          </w:tcPr>
          <w:p w14:paraId="6FC92D11" w14:textId="77777777" w:rsidR="00632738" w:rsidRPr="003274C5" w:rsidRDefault="00EC713E" w:rsidP="006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63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  <w:p w14:paraId="103CD72C" w14:textId="77473B15" w:rsidR="00EC713E" w:rsidRPr="003274C5" w:rsidRDefault="00EC713E" w:rsidP="006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63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4C5"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234" w:type="dxa"/>
          </w:tcPr>
          <w:p w14:paraId="09176DF5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2E2019B" w14:textId="77777777" w:rsidR="00EC713E" w:rsidRPr="003274C5" w:rsidDel="00D43E7A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4C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C713E" w:rsidRPr="003274C5" w14:paraId="1EA8C822" w14:textId="77777777" w:rsidTr="00632738">
        <w:trPr>
          <w:trHeight w:val="317"/>
        </w:trPr>
        <w:tc>
          <w:tcPr>
            <w:tcW w:w="3510" w:type="dxa"/>
          </w:tcPr>
          <w:p w14:paraId="10BFC02F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273C8FEF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6A9AE4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69C4F936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4998B65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185886B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7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0ACF4BD6" w14:textId="77777777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4D9D17D9" w14:textId="07B9FB08" w:rsidR="00EC713E" w:rsidRPr="003274C5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27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D22E5" w:rsidRPr="003274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7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1891" w:rsidRPr="003274C5" w14:paraId="2D3E93F0" w14:textId="77777777" w:rsidTr="00632738">
        <w:tc>
          <w:tcPr>
            <w:tcW w:w="3510" w:type="dxa"/>
          </w:tcPr>
          <w:p w14:paraId="4C129432" w14:textId="7DD50BF0" w:rsidR="00C51891" w:rsidRPr="003274C5" w:rsidRDefault="00796827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16" w:type="dxa"/>
          </w:tcPr>
          <w:p w14:paraId="7FCC25D1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3B318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</w:tcPr>
          <w:p w14:paraId="358A7669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ED7A0E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007031BF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B312AE0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846BFF2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891" w:rsidRPr="003274C5" w14:paraId="4FED449E" w14:textId="77777777" w:rsidTr="00632738">
        <w:tc>
          <w:tcPr>
            <w:tcW w:w="3510" w:type="dxa"/>
          </w:tcPr>
          <w:p w14:paraId="54BE1CAD" w14:textId="7B4DE30E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2187E" w:rsidRPr="003274C5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="00D2187E" w:rsidRPr="00327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6" w:type="dxa"/>
          </w:tcPr>
          <w:p w14:paraId="1C5F056C" w14:textId="5D861E17" w:rsidR="00C51891" w:rsidRPr="003274C5" w:rsidRDefault="00796827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29</w:t>
            </w:r>
            <w:r w:rsidR="007C5DD8" w:rsidRPr="00327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5DD8" w:rsidRPr="003274C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45FBB48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67A071BA" w14:textId="44238545" w:rsidR="00C51891" w:rsidRPr="003274C5" w:rsidRDefault="007C5DD8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1137CBBC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248F92A3" w14:textId="2CC30AEF" w:rsidR="00C51891" w:rsidRPr="003274C5" w:rsidRDefault="00796827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0</w:t>
            </w:r>
            <w:r w:rsidR="00A907E6" w:rsidRPr="003274C5">
              <w:rPr>
                <w:rFonts w:ascii="Angsana New" w:hAnsi="Angsana New"/>
                <w:sz w:val="30"/>
                <w:szCs w:val="30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</w:rPr>
              <w:t>0124</w:t>
            </w:r>
          </w:p>
        </w:tc>
        <w:tc>
          <w:tcPr>
            <w:tcW w:w="234" w:type="dxa"/>
          </w:tcPr>
          <w:p w14:paraId="32F9388E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DFB620D" w14:textId="2C2FA36F" w:rsidR="00C51891" w:rsidRPr="003274C5" w:rsidRDefault="00796827" w:rsidP="003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15</w:t>
            </w:r>
            <w:r w:rsidR="00687673" w:rsidRPr="003274C5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046</w:t>
            </w:r>
          </w:p>
        </w:tc>
      </w:tr>
      <w:tr w:rsidR="00C51891" w:rsidRPr="003274C5" w14:paraId="1A2E15A1" w14:textId="77777777" w:rsidTr="00632738">
        <w:trPr>
          <w:trHeight w:val="332"/>
        </w:trPr>
        <w:tc>
          <w:tcPr>
            <w:tcW w:w="3510" w:type="dxa"/>
          </w:tcPr>
          <w:p w14:paraId="5C6E4E91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0EC90378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096D08F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8" w:type="dxa"/>
          </w:tcPr>
          <w:p w14:paraId="44CBE01B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5C6143B3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0" w:type="dxa"/>
          </w:tcPr>
          <w:p w14:paraId="1A6F0657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3053090E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4" w:type="dxa"/>
          </w:tcPr>
          <w:p w14:paraId="7C8F2291" w14:textId="77777777" w:rsidR="00C51891" w:rsidRPr="003274C5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0F27" w:rsidRPr="003274C5" w14:paraId="7CAE514A" w14:textId="77777777" w:rsidTr="00632738">
        <w:tc>
          <w:tcPr>
            <w:tcW w:w="3510" w:type="dxa"/>
          </w:tcPr>
          <w:p w14:paraId="75008C30" w14:textId="0C55875A" w:rsidR="00F70F27" w:rsidRPr="003274C5" w:rsidRDefault="007968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16" w:type="dxa"/>
          </w:tcPr>
          <w:p w14:paraId="310F1150" w14:textId="77777777" w:rsidR="00F70F27" w:rsidRPr="003274C5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17F7EA" w14:textId="77777777" w:rsidR="00F70F27" w:rsidRPr="003274C5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748E9B47" w14:textId="77777777" w:rsidR="00F70F27" w:rsidRPr="003274C5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DE7F9BE" w14:textId="77777777" w:rsidR="00F70F27" w:rsidRPr="003274C5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764A6BE" w14:textId="77777777" w:rsidR="00F70F27" w:rsidRPr="003274C5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B5DB41F" w14:textId="77777777" w:rsidR="00F70F27" w:rsidRPr="003274C5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4D3CEB8" w14:textId="77777777" w:rsidR="00F70F27" w:rsidRPr="003274C5" w:rsidRDefault="00F70F27" w:rsidP="00F7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232" w:rsidRPr="003274C5" w14:paraId="3168DCB8" w14:textId="77777777" w:rsidTr="00632738">
        <w:tc>
          <w:tcPr>
            <w:tcW w:w="3510" w:type="dxa"/>
          </w:tcPr>
          <w:p w14:paraId="46718C2D" w14:textId="61EDCB26" w:rsidR="005E1232" w:rsidRPr="003274C5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</w:rPr>
            </w:pPr>
            <w:r w:rsidRPr="003274C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327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6" w:type="dxa"/>
          </w:tcPr>
          <w:p w14:paraId="0D1B83C6" w14:textId="580FB01B" w:rsidR="005E1232" w:rsidRPr="003274C5" w:rsidRDefault="00796827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27</w:t>
            </w:r>
            <w:r w:rsidR="005E1232" w:rsidRPr="00327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1232" w:rsidRPr="003274C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39B0C35" w14:textId="77777777" w:rsidR="005E1232" w:rsidRPr="003274C5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1E303FD2" w14:textId="0A84CDFA" w:rsidR="005E1232" w:rsidRPr="003274C5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74C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3C0D2ACA" w14:textId="77777777" w:rsidR="005E1232" w:rsidRPr="003274C5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02F5681" w14:textId="4E0ED317" w:rsidR="005E1232" w:rsidRPr="003274C5" w:rsidRDefault="00796827" w:rsidP="0036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0</w:t>
            </w:r>
            <w:r w:rsidR="005E1232" w:rsidRPr="003274C5">
              <w:rPr>
                <w:rFonts w:ascii="Angsana New" w:hAnsi="Angsana New"/>
                <w:sz w:val="30"/>
                <w:szCs w:val="30"/>
              </w:rPr>
              <w:t>.</w:t>
            </w:r>
            <w:r w:rsidRPr="00796827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234" w:type="dxa"/>
          </w:tcPr>
          <w:p w14:paraId="13168BE0" w14:textId="77777777" w:rsidR="005E1232" w:rsidRPr="003274C5" w:rsidRDefault="005E1232" w:rsidP="005E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300D143" w14:textId="331C04D3" w:rsidR="005E1232" w:rsidRPr="003274C5" w:rsidRDefault="00796827" w:rsidP="005E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44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66</w:t>
            </w:r>
            <w:r w:rsidR="005E1232" w:rsidRPr="003274C5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0337960F" w14:textId="4F7001A2" w:rsidR="007A1B82" w:rsidRPr="000B2AE0" w:rsidRDefault="007A1B82" w:rsidP="007A1B82">
      <w:pPr>
        <w:jc w:val="thaiDistribute"/>
        <w:rPr>
          <w:rFonts w:ascii="Angsana New" w:hAnsi="Angsana New"/>
          <w:sz w:val="28"/>
          <w:szCs w:val="28"/>
          <w:cs/>
        </w:rPr>
        <w:sectPr w:rsidR="007A1B82" w:rsidRPr="000B2AE0" w:rsidSect="00586A3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006D35" w14:textId="52FF41F9" w:rsidR="007A1B82" w:rsidRPr="008A327B" w:rsidRDefault="007A1B82" w:rsidP="00B9014B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450" w:hanging="45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8A327B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เครื่องมือทางการเงิน</w:t>
      </w:r>
    </w:p>
    <w:p w14:paraId="616A67B0" w14:textId="77777777" w:rsidR="007A1B82" w:rsidRPr="008A327B" w:rsidRDefault="007A1B82" w:rsidP="008A327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4A18B82F" w14:textId="0B61AD9C" w:rsidR="007A1B82" w:rsidRPr="008A327B" w:rsidRDefault="007A1B82" w:rsidP="00676384">
      <w:pPr>
        <w:pStyle w:val="ListParagraph"/>
        <w:numPr>
          <w:ilvl w:val="0"/>
          <w:numId w:val="27"/>
        </w:numPr>
        <w:ind w:left="45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A32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5EB678" w14:textId="77777777" w:rsidR="007A1B82" w:rsidRPr="008A327B" w:rsidRDefault="007A1B82" w:rsidP="008A327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53860D3C" w14:textId="6C4552C7" w:rsidR="00B72084" w:rsidRPr="008A327B" w:rsidRDefault="007A1B82" w:rsidP="00823F36">
      <w:pPr>
        <w:ind w:left="450" w:right="447"/>
        <w:jc w:val="thaiDistribute"/>
        <w:rPr>
          <w:rFonts w:asciiTheme="majorBidi" w:hAnsiTheme="majorBidi" w:cstheme="majorBidi"/>
          <w:sz w:val="30"/>
          <w:szCs w:val="30"/>
        </w:rPr>
      </w:pPr>
      <w:r w:rsidRPr="008A327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C3DBCF1" w14:textId="2DC3C495" w:rsidR="00B72084" w:rsidRPr="0076409A" w:rsidRDefault="00B72084" w:rsidP="00B72084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2520"/>
        <w:gridCol w:w="1890"/>
        <w:gridCol w:w="236"/>
        <w:gridCol w:w="1384"/>
        <w:gridCol w:w="236"/>
        <w:gridCol w:w="1114"/>
        <w:gridCol w:w="236"/>
        <w:gridCol w:w="1114"/>
        <w:gridCol w:w="236"/>
        <w:gridCol w:w="1114"/>
      </w:tblGrid>
      <w:tr w:rsidR="00F035C4" w:rsidRPr="008A327B" w14:paraId="15BF8770" w14:textId="77777777" w:rsidTr="007C43D2">
        <w:trPr>
          <w:trHeight w:val="144"/>
        </w:trPr>
        <w:tc>
          <w:tcPr>
            <w:tcW w:w="7110" w:type="dxa"/>
            <w:gridSpan w:val="2"/>
            <w:shd w:val="clear" w:color="auto" w:fill="auto"/>
            <w:vAlign w:val="bottom"/>
          </w:tcPr>
          <w:p w14:paraId="6066CBE7" w14:textId="77777777" w:rsidR="00F035C4" w:rsidRPr="008A327B" w:rsidRDefault="00F035C4" w:rsidP="00B4246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559" w:type="dxa"/>
            <w:gridSpan w:val="9"/>
            <w:vAlign w:val="bottom"/>
          </w:tcPr>
          <w:p w14:paraId="62A958C6" w14:textId="77777777" w:rsidR="00F035C4" w:rsidRPr="008A327B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A32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A32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8A32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35C4" w:rsidRPr="008A327B" w14:paraId="78FA9B3E" w14:textId="77777777" w:rsidTr="007C43D2">
        <w:trPr>
          <w:trHeight w:val="180"/>
        </w:trPr>
        <w:tc>
          <w:tcPr>
            <w:tcW w:w="7110" w:type="dxa"/>
            <w:gridSpan w:val="2"/>
            <w:shd w:val="clear" w:color="auto" w:fill="auto"/>
            <w:vAlign w:val="bottom"/>
          </w:tcPr>
          <w:p w14:paraId="6FBB8F8D" w14:textId="77777777" w:rsidR="00F035C4" w:rsidRPr="008A327B" w:rsidRDefault="00F035C4" w:rsidP="00B4246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509" w:type="dxa"/>
            <w:gridSpan w:val="3"/>
            <w:vAlign w:val="bottom"/>
          </w:tcPr>
          <w:p w14:paraId="097F1973" w14:textId="77777777" w:rsidR="00F035C4" w:rsidRPr="008A327B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A32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C0002C1" w14:textId="77777777" w:rsidR="00F035C4" w:rsidRPr="008A327B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14" w:type="dxa"/>
            <w:gridSpan w:val="5"/>
            <w:vAlign w:val="bottom"/>
          </w:tcPr>
          <w:p w14:paraId="577685DF" w14:textId="77777777" w:rsidR="00F035C4" w:rsidRPr="008A327B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A32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44503" w:rsidRPr="008A327B" w14:paraId="4C94227E" w14:textId="77777777" w:rsidTr="007C43D2">
        <w:trPr>
          <w:trHeight w:val="657"/>
        </w:trPr>
        <w:tc>
          <w:tcPr>
            <w:tcW w:w="4590" w:type="dxa"/>
            <w:shd w:val="clear" w:color="auto" w:fill="auto"/>
            <w:vAlign w:val="bottom"/>
          </w:tcPr>
          <w:p w14:paraId="4122948E" w14:textId="7F1FE997" w:rsidR="00B44503" w:rsidRPr="008A327B" w:rsidRDefault="00B44503" w:rsidP="00B424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32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96827" w:rsidRPr="007968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A32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32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96827" w:rsidRPr="007968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6A9EF50" w14:textId="77777777" w:rsidR="00B44503" w:rsidRPr="008A327B" w:rsidRDefault="00B44503" w:rsidP="00B42463">
            <w:pPr>
              <w:ind w:left="-19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04EC733" w14:textId="2B31F59A" w:rsidR="00B44503" w:rsidRPr="008A327B" w:rsidRDefault="00B44503" w:rsidP="007C43D2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93CC207" w14:textId="77777777" w:rsidR="00B44503" w:rsidRPr="008A327B" w:rsidRDefault="00B44503" w:rsidP="007C43D2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AEC397E" w14:textId="77777777" w:rsidR="00B44503" w:rsidRPr="008A327B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29F426" w14:textId="77777777" w:rsidR="00B44503" w:rsidRPr="008A327B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1883617" w14:textId="77777777" w:rsidR="00B44503" w:rsidRPr="008A327B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FB10EB9" w14:textId="6984BAEC" w:rsidR="00B44503" w:rsidRPr="008A327B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A32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68EBD5A" w14:textId="77777777" w:rsidR="00B44503" w:rsidRPr="008A327B" w:rsidRDefault="00B44503" w:rsidP="00B424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02FFFC" w14:textId="6FCF30C9" w:rsidR="00B44503" w:rsidRPr="008A327B" w:rsidRDefault="00B44503" w:rsidP="00B424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7233BAB" w14:textId="77777777" w:rsidR="00B44503" w:rsidRPr="008A327B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DB4CFC8" w14:textId="77777777" w:rsidR="00B44503" w:rsidRPr="008A327B" w:rsidRDefault="00B44503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035C4" w:rsidRPr="008A327B" w14:paraId="16811897" w14:textId="77777777" w:rsidTr="007C43D2">
        <w:trPr>
          <w:trHeight w:val="64"/>
        </w:trPr>
        <w:tc>
          <w:tcPr>
            <w:tcW w:w="4590" w:type="dxa"/>
            <w:shd w:val="clear" w:color="auto" w:fill="auto"/>
          </w:tcPr>
          <w:p w14:paraId="69FC18E8" w14:textId="77777777" w:rsidR="00F035C4" w:rsidRPr="008A327B" w:rsidRDefault="00F035C4" w:rsidP="00B424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shd w:val="clear" w:color="auto" w:fill="auto"/>
          </w:tcPr>
          <w:p w14:paraId="07547405" w14:textId="77777777" w:rsidR="00F035C4" w:rsidRPr="008A327B" w:rsidRDefault="00F035C4" w:rsidP="00B424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559" w:type="dxa"/>
            <w:gridSpan w:val="9"/>
          </w:tcPr>
          <w:p w14:paraId="4DF3A155" w14:textId="77777777" w:rsidR="00F035C4" w:rsidRPr="008A327B" w:rsidRDefault="00F035C4" w:rsidP="00B42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A32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4503" w:rsidRPr="008A327B" w14:paraId="3C371C01" w14:textId="77777777" w:rsidTr="007C43D2">
        <w:trPr>
          <w:trHeight w:val="180"/>
        </w:trPr>
        <w:tc>
          <w:tcPr>
            <w:tcW w:w="4590" w:type="dxa"/>
            <w:shd w:val="clear" w:color="auto" w:fill="auto"/>
          </w:tcPr>
          <w:p w14:paraId="7199231B" w14:textId="77777777" w:rsidR="00B44503" w:rsidRPr="008A327B" w:rsidRDefault="00B44503" w:rsidP="00B4246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32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520" w:type="dxa"/>
            <w:shd w:val="clear" w:color="auto" w:fill="auto"/>
          </w:tcPr>
          <w:p w14:paraId="1AE4C33D" w14:textId="77777777" w:rsidR="00B44503" w:rsidRPr="008A327B" w:rsidRDefault="00B44503" w:rsidP="00B4246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522BB86" w14:textId="77777777" w:rsidR="00B44503" w:rsidRPr="008A327B" w:rsidRDefault="00B44503" w:rsidP="00B42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80DEA5" w14:textId="77777777" w:rsidR="00B44503" w:rsidRPr="008A327B" w:rsidRDefault="00B44503" w:rsidP="00B4246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7D92A3C" w14:textId="77777777" w:rsidR="00B44503" w:rsidRPr="008A327B" w:rsidRDefault="00B44503" w:rsidP="00B4246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3649D0" w14:textId="77777777" w:rsidR="00B44503" w:rsidRPr="008A327B" w:rsidRDefault="00B44503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D65A17" w14:textId="77777777" w:rsidR="00B44503" w:rsidRPr="008A327B" w:rsidRDefault="00B44503" w:rsidP="00B4246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B242F" w14:textId="77777777" w:rsidR="00B44503" w:rsidRPr="008A327B" w:rsidRDefault="00B44503" w:rsidP="00B424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B7F46B" w14:textId="77777777" w:rsidR="00B44503" w:rsidRPr="008A327B" w:rsidRDefault="00B44503" w:rsidP="00B424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88271" w14:textId="77777777" w:rsidR="00B44503" w:rsidRPr="008A327B" w:rsidRDefault="00B44503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20ED29" w14:textId="77777777" w:rsidR="00B44503" w:rsidRPr="008A327B" w:rsidRDefault="00B44503" w:rsidP="00B42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4503" w:rsidRPr="008A327B" w14:paraId="6DA307BA" w14:textId="77777777" w:rsidTr="007C43D2">
        <w:trPr>
          <w:trHeight w:val="180"/>
        </w:trPr>
        <w:tc>
          <w:tcPr>
            <w:tcW w:w="4590" w:type="dxa"/>
            <w:shd w:val="clear" w:color="auto" w:fill="auto"/>
          </w:tcPr>
          <w:p w14:paraId="293A3199" w14:textId="77777777" w:rsidR="00B44503" w:rsidRPr="008A327B" w:rsidRDefault="00B44503" w:rsidP="00B4450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20" w:type="dxa"/>
            <w:shd w:val="clear" w:color="auto" w:fill="auto"/>
          </w:tcPr>
          <w:p w14:paraId="388D8F40" w14:textId="77777777" w:rsidR="00B44503" w:rsidRPr="008A327B" w:rsidRDefault="00B44503" w:rsidP="00B44503">
            <w:pPr>
              <w:ind w:left="-540" w:right="4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9BD6DD5" w14:textId="43135EA6" w:rsidR="00B44503" w:rsidRPr="008A327B" w:rsidRDefault="00796827" w:rsidP="007C43D2">
            <w:pPr>
              <w:pStyle w:val="acctfourfigures"/>
              <w:tabs>
                <w:tab w:val="clear" w:pos="765"/>
              </w:tabs>
              <w:spacing w:line="240" w:lineRule="atLeast"/>
              <w:ind w:left="-43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  <w:r w:rsidR="005F0729" w:rsidRPr="008A32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32B4737" w14:textId="77777777" w:rsidR="00B44503" w:rsidRPr="008A327B" w:rsidRDefault="00B44503" w:rsidP="00B445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B45A471" w14:textId="295424BF" w:rsidR="00B44503" w:rsidRPr="008A327B" w:rsidRDefault="00796827" w:rsidP="00B4450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="005F0729" w:rsidRPr="008A3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9C27C23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C5D0C1" w14:textId="42485774" w:rsidR="00B44503" w:rsidRPr="008A327B" w:rsidRDefault="005F0729" w:rsidP="00B445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E67174" w14:textId="77777777" w:rsidR="00B44503" w:rsidRPr="008A327B" w:rsidRDefault="00B44503" w:rsidP="00B445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9B33FF" w14:textId="0AE1085D" w:rsidR="00B44503" w:rsidRPr="008A327B" w:rsidRDefault="00796827" w:rsidP="00B445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="005F0729" w:rsidRPr="008A3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126BB11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5E35790" w14:textId="0DD537C8" w:rsidR="00B44503" w:rsidRPr="008A327B" w:rsidRDefault="00796827" w:rsidP="00B4450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="005F0729" w:rsidRPr="008A3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44503" w:rsidRPr="008A327B" w14:paraId="1B88520E" w14:textId="77777777" w:rsidTr="007C43D2">
        <w:trPr>
          <w:trHeight w:val="180"/>
        </w:trPr>
        <w:tc>
          <w:tcPr>
            <w:tcW w:w="4590" w:type="dxa"/>
            <w:shd w:val="clear" w:color="auto" w:fill="auto"/>
          </w:tcPr>
          <w:p w14:paraId="2D7E9E22" w14:textId="7CBEEA31" w:rsidR="00B44503" w:rsidRPr="008A327B" w:rsidRDefault="00B44503" w:rsidP="00B4450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สิทธิการขายหุ้น</w:t>
            </w:r>
          </w:p>
        </w:tc>
        <w:tc>
          <w:tcPr>
            <w:tcW w:w="2520" w:type="dxa"/>
            <w:shd w:val="clear" w:color="auto" w:fill="auto"/>
          </w:tcPr>
          <w:p w14:paraId="6D854143" w14:textId="77777777" w:rsidR="00B44503" w:rsidRPr="008A327B" w:rsidRDefault="00B44503" w:rsidP="00B44503">
            <w:pPr>
              <w:ind w:left="-540" w:right="4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C25890C" w14:textId="5EA99FAE" w:rsidR="00B44503" w:rsidRPr="008A327B" w:rsidRDefault="00796827" w:rsidP="007C43D2">
            <w:pPr>
              <w:pStyle w:val="acctfourfigures"/>
              <w:tabs>
                <w:tab w:val="clear" w:pos="765"/>
              </w:tabs>
              <w:spacing w:line="240" w:lineRule="atLeast"/>
              <w:ind w:left="-43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F0729" w:rsidRPr="008A32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370765CE" w14:textId="77777777" w:rsidR="00B44503" w:rsidRPr="008A327B" w:rsidRDefault="00B44503" w:rsidP="00B445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1D95E83" w14:textId="255DC233" w:rsidR="00B44503" w:rsidRPr="008A327B" w:rsidRDefault="00796827" w:rsidP="00B4450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F0729" w:rsidRPr="008A3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36" w:type="dxa"/>
          </w:tcPr>
          <w:p w14:paraId="7B0B96C9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DAD5F5" w14:textId="54E13528" w:rsidR="00B44503" w:rsidRPr="008A327B" w:rsidRDefault="00796827" w:rsidP="005D08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F0729" w:rsidRPr="008A3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36" w:type="dxa"/>
          </w:tcPr>
          <w:p w14:paraId="4A4EE541" w14:textId="77777777" w:rsidR="00B44503" w:rsidRPr="008A327B" w:rsidRDefault="00B44503" w:rsidP="00B445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DD2DE" w14:textId="278556AB" w:rsidR="00B44503" w:rsidRPr="008A327B" w:rsidRDefault="005F0729" w:rsidP="00B4450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32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4F69D6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19C12C1" w14:textId="3DDB6E7E" w:rsidR="00B44503" w:rsidRPr="008A327B" w:rsidRDefault="00796827" w:rsidP="00B4450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F0729" w:rsidRPr="008A3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</w:tr>
      <w:tr w:rsidR="00B44503" w:rsidRPr="008A327B" w14:paraId="5A2AA811" w14:textId="77777777" w:rsidTr="007C43D2">
        <w:trPr>
          <w:trHeight w:val="180"/>
        </w:trPr>
        <w:tc>
          <w:tcPr>
            <w:tcW w:w="4590" w:type="dxa"/>
            <w:shd w:val="clear" w:color="auto" w:fill="auto"/>
          </w:tcPr>
          <w:p w14:paraId="226C514D" w14:textId="77777777" w:rsidR="00B44503" w:rsidRPr="008A327B" w:rsidRDefault="00B44503" w:rsidP="00B4450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A32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3077ABA6" w14:textId="77777777" w:rsidR="00B44503" w:rsidRPr="008A327B" w:rsidRDefault="00B44503" w:rsidP="00B4450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0CD60" w14:textId="502037DE" w:rsidR="00B44503" w:rsidRPr="008A327B" w:rsidRDefault="00796827" w:rsidP="007C43D2">
            <w:pPr>
              <w:pStyle w:val="acctfourfigures"/>
              <w:tabs>
                <w:tab w:val="clear" w:pos="765"/>
              </w:tabs>
              <w:spacing w:line="240" w:lineRule="atLeast"/>
              <w:ind w:left="-43"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  <w:r w:rsidR="005F0729" w:rsidRPr="008A32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0BD3E66C" w14:textId="77777777" w:rsidR="00B44503" w:rsidRPr="008A327B" w:rsidRDefault="00B44503" w:rsidP="00B445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CDDE" w14:textId="1111E15E" w:rsidR="00B44503" w:rsidRPr="008A327B" w:rsidRDefault="00796827" w:rsidP="00540F9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5F0729" w:rsidRPr="008A32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749</w:t>
            </w:r>
          </w:p>
        </w:tc>
        <w:tc>
          <w:tcPr>
            <w:tcW w:w="236" w:type="dxa"/>
          </w:tcPr>
          <w:p w14:paraId="08577027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C35E96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109A06" w14:textId="77777777" w:rsidR="00B44503" w:rsidRPr="008A327B" w:rsidRDefault="00B44503" w:rsidP="00B445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F1C9D9" w14:textId="77777777" w:rsidR="00B44503" w:rsidRPr="008A327B" w:rsidRDefault="00B44503" w:rsidP="00B445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95271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53C6CE6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4503" w:rsidRPr="008A327B" w14:paraId="55120A14" w14:textId="77777777" w:rsidTr="007C43D2">
        <w:trPr>
          <w:trHeight w:val="180"/>
        </w:trPr>
        <w:tc>
          <w:tcPr>
            <w:tcW w:w="4590" w:type="dxa"/>
            <w:shd w:val="clear" w:color="auto" w:fill="auto"/>
          </w:tcPr>
          <w:p w14:paraId="317E7F53" w14:textId="77777777" w:rsidR="00B44503" w:rsidRPr="008A327B" w:rsidRDefault="00B44503" w:rsidP="00B4450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shd w:val="clear" w:color="auto" w:fill="auto"/>
          </w:tcPr>
          <w:p w14:paraId="5CE76340" w14:textId="77777777" w:rsidR="00B44503" w:rsidRPr="008A327B" w:rsidRDefault="00B44503" w:rsidP="00B4450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33D76EC2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C0E084" w14:textId="77777777" w:rsidR="00B44503" w:rsidRPr="008A327B" w:rsidRDefault="00B44503" w:rsidP="00B445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25C6A51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6778F8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A186F9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C3C618" w14:textId="77777777" w:rsidR="00B44503" w:rsidRPr="008A327B" w:rsidRDefault="00B44503" w:rsidP="00B445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932CB5" w14:textId="77777777" w:rsidR="00B44503" w:rsidRPr="008A327B" w:rsidRDefault="00B44503" w:rsidP="00B445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6F91D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42FB3D0" w14:textId="77777777" w:rsidR="00B44503" w:rsidRPr="008A327B" w:rsidRDefault="00B44503" w:rsidP="00B445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CFF91F9" w14:textId="77777777" w:rsidR="007A1B82" w:rsidRPr="008A327B" w:rsidRDefault="007A1B82" w:rsidP="007A1B8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585B82A" w14:textId="77777777" w:rsidR="009A3CA5" w:rsidRPr="00AB1762" w:rsidRDefault="009A3CA5" w:rsidP="009A3CA5">
      <w:pPr>
        <w:spacing w:after="100" w:afterAutospacing="1"/>
        <w:rPr>
          <w:rFonts w:ascii="Angsana New" w:hAnsi="Angsana New"/>
          <w:bCs/>
          <w:sz w:val="14"/>
          <w:szCs w:val="14"/>
          <w:cs/>
        </w:rPr>
        <w:sectPr w:rsidR="009A3CA5" w:rsidRPr="00AB1762" w:rsidSect="00586A38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48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2610"/>
        <w:gridCol w:w="1910"/>
        <w:gridCol w:w="236"/>
        <w:gridCol w:w="1384"/>
        <w:gridCol w:w="236"/>
        <w:gridCol w:w="1114"/>
        <w:gridCol w:w="236"/>
        <w:gridCol w:w="1114"/>
        <w:gridCol w:w="236"/>
        <w:gridCol w:w="1114"/>
      </w:tblGrid>
      <w:tr w:rsidR="003C7A03" w:rsidRPr="003D4E1C" w14:paraId="252D7356" w14:textId="77777777" w:rsidTr="00687673">
        <w:trPr>
          <w:trHeight w:val="144"/>
        </w:trPr>
        <w:tc>
          <w:tcPr>
            <w:tcW w:w="7290" w:type="dxa"/>
            <w:gridSpan w:val="2"/>
            <w:shd w:val="clear" w:color="auto" w:fill="auto"/>
            <w:vAlign w:val="bottom"/>
          </w:tcPr>
          <w:p w14:paraId="6D3F2845" w14:textId="77777777" w:rsidR="003C7A03" w:rsidRPr="003D4E1C" w:rsidRDefault="003C7A03" w:rsidP="00EF2DEC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0" w:type="dxa"/>
            <w:gridSpan w:val="9"/>
            <w:vAlign w:val="bottom"/>
          </w:tcPr>
          <w:p w14:paraId="2AF8C86B" w14:textId="77777777" w:rsidR="003C7A03" w:rsidRPr="003D4E1C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D4E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4E1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3D4E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7A03" w:rsidRPr="003D4E1C" w14:paraId="7B757CC2" w14:textId="77777777" w:rsidTr="00687673">
        <w:trPr>
          <w:trHeight w:val="180"/>
        </w:trPr>
        <w:tc>
          <w:tcPr>
            <w:tcW w:w="7290" w:type="dxa"/>
            <w:gridSpan w:val="2"/>
            <w:shd w:val="clear" w:color="auto" w:fill="auto"/>
            <w:vAlign w:val="bottom"/>
          </w:tcPr>
          <w:p w14:paraId="5BAE6223" w14:textId="77777777" w:rsidR="003C7A03" w:rsidRPr="003D4E1C" w:rsidRDefault="003C7A03" w:rsidP="00EF2DEC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3530" w:type="dxa"/>
            <w:gridSpan w:val="3"/>
            <w:vAlign w:val="bottom"/>
          </w:tcPr>
          <w:p w14:paraId="4BF7C5E3" w14:textId="77777777" w:rsidR="003C7A03" w:rsidRPr="003D4E1C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4E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B6F61E3" w14:textId="77777777" w:rsidR="003C7A03" w:rsidRPr="003D4E1C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14" w:type="dxa"/>
            <w:gridSpan w:val="5"/>
            <w:vAlign w:val="bottom"/>
          </w:tcPr>
          <w:p w14:paraId="7B0B4C27" w14:textId="77777777" w:rsidR="003C7A03" w:rsidRPr="003D4E1C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4E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43EE5" w:rsidRPr="003D4E1C" w14:paraId="1ED4CF06" w14:textId="77777777" w:rsidTr="00687673">
        <w:trPr>
          <w:trHeight w:val="657"/>
        </w:trPr>
        <w:tc>
          <w:tcPr>
            <w:tcW w:w="4680" w:type="dxa"/>
            <w:shd w:val="clear" w:color="auto" w:fill="auto"/>
            <w:vAlign w:val="bottom"/>
          </w:tcPr>
          <w:p w14:paraId="654023C6" w14:textId="62CCA2C9" w:rsidR="00943EE5" w:rsidRPr="003D4E1C" w:rsidRDefault="00943EE5" w:rsidP="00EF2DE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E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3D4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D4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4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D4E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8A94229" w14:textId="77777777" w:rsidR="00943EE5" w:rsidRPr="003D4E1C" w:rsidRDefault="00943EE5" w:rsidP="00EF2DEC">
            <w:pPr>
              <w:ind w:left="-19" w:right="-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0" w:type="dxa"/>
            <w:vAlign w:val="bottom"/>
          </w:tcPr>
          <w:p w14:paraId="405C19ED" w14:textId="77777777" w:rsidR="00943EE5" w:rsidRPr="003D4E1C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4E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เครื่องมือทางการเงิน </w:t>
            </w:r>
          </w:p>
          <w:p w14:paraId="285B7CAE" w14:textId="77777777" w:rsidR="00943EE5" w:rsidRPr="003D4E1C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4E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ที่วัดด้วย</w:t>
            </w:r>
            <w:r w:rsidRPr="003D4E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8CAE20C" w14:textId="77777777" w:rsidR="00943EE5" w:rsidRPr="003D4E1C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A4EC118" w14:textId="77777777" w:rsidR="00943EE5" w:rsidRPr="003D4E1C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4E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A52B4A6" w14:textId="77777777" w:rsidR="00943EE5" w:rsidRPr="003D4E1C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DEAA98B" w14:textId="389BC133" w:rsidR="00943EE5" w:rsidRPr="003D4E1C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E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D4E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6827" w:rsidRPr="007968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E771B80" w14:textId="77777777" w:rsidR="00943EE5" w:rsidRPr="003D4E1C" w:rsidRDefault="00943EE5" w:rsidP="00EF2DEC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A66EDD1" w14:textId="3A00BF67" w:rsidR="00943EE5" w:rsidRPr="003D4E1C" w:rsidRDefault="00943EE5" w:rsidP="00EF2DEC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E1C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796827" w:rsidRPr="0079682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9BE4F8F" w14:textId="77777777" w:rsidR="00943EE5" w:rsidRPr="003D4E1C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FED240" w14:textId="77777777" w:rsidR="00943EE5" w:rsidRPr="003D4E1C" w:rsidRDefault="00943EE5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4E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7A03" w:rsidRPr="003D4E1C" w14:paraId="5CC715A0" w14:textId="77777777" w:rsidTr="00687673">
        <w:trPr>
          <w:trHeight w:val="64"/>
        </w:trPr>
        <w:tc>
          <w:tcPr>
            <w:tcW w:w="4680" w:type="dxa"/>
            <w:shd w:val="clear" w:color="auto" w:fill="auto"/>
          </w:tcPr>
          <w:p w14:paraId="6516D0A0" w14:textId="77777777" w:rsidR="003C7A03" w:rsidRPr="003D4E1C" w:rsidRDefault="003C7A03" w:rsidP="00EF2DE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shd w:val="clear" w:color="auto" w:fill="auto"/>
          </w:tcPr>
          <w:p w14:paraId="374E73DA" w14:textId="77777777" w:rsidR="003C7A03" w:rsidRPr="003D4E1C" w:rsidRDefault="003C7A03" w:rsidP="00EF2DE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580" w:type="dxa"/>
            <w:gridSpan w:val="9"/>
          </w:tcPr>
          <w:p w14:paraId="57BF30FC" w14:textId="77777777" w:rsidR="003C7A03" w:rsidRPr="003D4E1C" w:rsidRDefault="003C7A03" w:rsidP="00EF2D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D4E1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3EE5" w:rsidRPr="003D4E1C" w14:paraId="2A64EB06" w14:textId="77777777" w:rsidTr="00687673">
        <w:trPr>
          <w:trHeight w:val="180"/>
        </w:trPr>
        <w:tc>
          <w:tcPr>
            <w:tcW w:w="4680" w:type="dxa"/>
            <w:shd w:val="clear" w:color="auto" w:fill="auto"/>
          </w:tcPr>
          <w:p w14:paraId="5C959269" w14:textId="77777777" w:rsidR="00943EE5" w:rsidRPr="003D4E1C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E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3D4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610" w:type="dxa"/>
            <w:shd w:val="clear" w:color="auto" w:fill="auto"/>
          </w:tcPr>
          <w:p w14:paraId="711EA693" w14:textId="77777777" w:rsidR="00943EE5" w:rsidRPr="003D4E1C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0" w:type="dxa"/>
            <w:shd w:val="clear" w:color="auto" w:fill="auto"/>
          </w:tcPr>
          <w:p w14:paraId="3FE94CD7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359C42" w14:textId="77777777" w:rsidR="00943EE5" w:rsidRPr="003D4E1C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47B88D1B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A2BD7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9AA887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402F29" w14:textId="77777777" w:rsidR="00943EE5" w:rsidRPr="003D4E1C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5E3C39" w14:textId="77777777" w:rsidR="00943EE5" w:rsidRPr="003D4E1C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3901CB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4068D3C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1121" w:rsidRPr="003D4E1C" w14:paraId="7F4F740A" w14:textId="77777777" w:rsidTr="00687673">
        <w:trPr>
          <w:trHeight w:val="180"/>
        </w:trPr>
        <w:tc>
          <w:tcPr>
            <w:tcW w:w="4680" w:type="dxa"/>
            <w:shd w:val="clear" w:color="auto" w:fill="auto"/>
          </w:tcPr>
          <w:p w14:paraId="7C990FCE" w14:textId="77777777" w:rsidR="008A1121" w:rsidRPr="003D4E1C" w:rsidRDefault="008A1121" w:rsidP="008A1121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D4E1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10" w:type="dxa"/>
            <w:shd w:val="clear" w:color="auto" w:fill="auto"/>
          </w:tcPr>
          <w:p w14:paraId="17004EBF" w14:textId="77777777" w:rsidR="008A1121" w:rsidRPr="003D4E1C" w:rsidRDefault="008A1121" w:rsidP="008A1121">
            <w:pPr>
              <w:ind w:left="-540" w:right="44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10" w:type="dxa"/>
            <w:shd w:val="clear" w:color="auto" w:fill="auto"/>
          </w:tcPr>
          <w:p w14:paraId="01D9A113" w14:textId="6AB7BA70" w:rsidR="008A1121" w:rsidRPr="003D4E1C" w:rsidRDefault="00796827" w:rsidP="007C43D2">
            <w:pPr>
              <w:pStyle w:val="acctfourfigures"/>
              <w:tabs>
                <w:tab w:val="clear" w:pos="765"/>
              </w:tabs>
              <w:spacing w:line="240" w:lineRule="atLeast"/>
              <w:ind w:left="-43" w:right="26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  <w:r w:rsidR="008A1121" w:rsidRPr="003D4E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5050569" w14:textId="77777777" w:rsidR="008A1121" w:rsidRPr="003D4E1C" w:rsidRDefault="008A1121" w:rsidP="008A112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CAD46C3" w14:textId="153DEEC3" w:rsidR="008A1121" w:rsidRPr="003D4E1C" w:rsidRDefault="00796827" w:rsidP="008A112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8A1121" w:rsidRPr="003D4E1C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1E80B1D6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759DE7" w14:textId="77777777" w:rsidR="008A1121" w:rsidRPr="003D4E1C" w:rsidRDefault="008A1121" w:rsidP="008A11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3D4E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379103" w14:textId="77777777" w:rsidR="008A1121" w:rsidRPr="003D4E1C" w:rsidRDefault="008A1121" w:rsidP="008A11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C32816" w14:textId="2BDC81A6" w:rsidR="008A1121" w:rsidRPr="003D4E1C" w:rsidRDefault="00796827" w:rsidP="008A112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8A1121" w:rsidRPr="003D4E1C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EE5A18B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A732B44" w14:textId="0AB30446" w:rsidR="008A1121" w:rsidRPr="003D4E1C" w:rsidRDefault="00796827" w:rsidP="008A112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8A1121" w:rsidRPr="003D4E1C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A1121" w:rsidRPr="003D4E1C" w14:paraId="276E2F85" w14:textId="77777777" w:rsidTr="00687673">
        <w:trPr>
          <w:trHeight w:val="180"/>
        </w:trPr>
        <w:tc>
          <w:tcPr>
            <w:tcW w:w="4680" w:type="dxa"/>
            <w:shd w:val="clear" w:color="auto" w:fill="auto"/>
          </w:tcPr>
          <w:p w14:paraId="2623A782" w14:textId="77777777" w:rsidR="008A1121" w:rsidRPr="003D4E1C" w:rsidRDefault="008A1121" w:rsidP="008A1121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D4E1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สิทธิการขายหุ้น</w:t>
            </w:r>
          </w:p>
        </w:tc>
        <w:tc>
          <w:tcPr>
            <w:tcW w:w="2610" w:type="dxa"/>
            <w:shd w:val="clear" w:color="auto" w:fill="auto"/>
          </w:tcPr>
          <w:p w14:paraId="40DDF414" w14:textId="77777777" w:rsidR="008A1121" w:rsidRPr="003D4E1C" w:rsidRDefault="008A1121" w:rsidP="008A1121">
            <w:pPr>
              <w:ind w:left="-540" w:right="44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1DE9728B" w14:textId="06206387" w:rsidR="008A1121" w:rsidRPr="003D4E1C" w:rsidRDefault="00796827" w:rsidP="007C43D2">
            <w:pPr>
              <w:pStyle w:val="acctfourfigures"/>
              <w:tabs>
                <w:tab w:val="clear" w:pos="765"/>
              </w:tabs>
              <w:spacing w:line="240" w:lineRule="atLeast"/>
              <w:ind w:left="-43" w:right="26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A1121" w:rsidRPr="003D4E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1FDBF8B8" w14:textId="77777777" w:rsidR="008A1121" w:rsidRPr="003D4E1C" w:rsidRDefault="008A1121" w:rsidP="008A112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4E1637D" w14:textId="70CD1B84" w:rsidR="008A1121" w:rsidRPr="003D4E1C" w:rsidRDefault="00796827" w:rsidP="008A112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A1121" w:rsidRPr="003D4E1C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36" w:type="dxa"/>
          </w:tcPr>
          <w:p w14:paraId="65B29889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DF5A1C" w14:textId="778AA0EE" w:rsidR="008A1121" w:rsidRPr="003D4E1C" w:rsidRDefault="00796827" w:rsidP="008A11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A1121" w:rsidRPr="003D4E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36" w:type="dxa"/>
          </w:tcPr>
          <w:p w14:paraId="64908776" w14:textId="77777777" w:rsidR="008A1121" w:rsidRPr="003D4E1C" w:rsidRDefault="008A1121" w:rsidP="008A11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7A9A8EA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E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C1D3D3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0E8360C" w14:textId="4697E9A5" w:rsidR="008A1121" w:rsidRPr="003D4E1C" w:rsidRDefault="00796827" w:rsidP="008A112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A1121" w:rsidRPr="003D4E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</w:p>
        </w:tc>
      </w:tr>
      <w:tr w:rsidR="008A1121" w:rsidRPr="003D4E1C" w14:paraId="2F9A6526" w14:textId="77777777" w:rsidTr="00687673">
        <w:trPr>
          <w:trHeight w:val="180"/>
        </w:trPr>
        <w:tc>
          <w:tcPr>
            <w:tcW w:w="4680" w:type="dxa"/>
            <w:shd w:val="clear" w:color="auto" w:fill="auto"/>
          </w:tcPr>
          <w:p w14:paraId="4921CDE5" w14:textId="77777777" w:rsidR="008A1121" w:rsidRPr="003D4E1C" w:rsidRDefault="008A1121" w:rsidP="008A1121">
            <w:pPr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D4E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10" w:type="dxa"/>
            <w:shd w:val="clear" w:color="auto" w:fill="auto"/>
          </w:tcPr>
          <w:p w14:paraId="30E49618" w14:textId="77777777" w:rsidR="008A1121" w:rsidRPr="003D4E1C" w:rsidRDefault="008A1121" w:rsidP="008A1121">
            <w:pPr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EF0A2" w14:textId="70EB2035" w:rsidR="008A1121" w:rsidRPr="003D4E1C" w:rsidRDefault="00796827" w:rsidP="007C43D2">
            <w:pPr>
              <w:pStyle w:val="acctfourfigures"/>
              <w:tabs>
                <w:tab w:val="clear" w:pos="765"/>
              </w:tabs>
              <w:spacing w:line="240" w:lineRule="atLeast"/>
              <w:ind w:left="-43" w:right="2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</w:t>
            </w:r>
            <w:r w:rsidR="008A1121" w:rsidRPr="003D4E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71424F7D" w14:textId="77777777" w:rsidR="008A1121" w:rsidRPr="003D4E1C" w:rsidRDefault="008A1121" w:rsidP="008A112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06A0B" w14:textId="289A36D8" w:rsidR="008A1121" w:rsidRPr="003D4E1C" w:rsidRDefault="00796827" w:rsidP="008A112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  <w:r w:rsidR="008A1121" w:rsidRPr="003D4E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36" w:type="dxa"/>
          </w:tcPr>
          <w:p w14:paraId="7D20F6BE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8AD696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71973" w14:textId="77777777" w:rsidR="008A1121" w:rsidRPr="003D4E1C" w:rsidRDefault="008A1121" w:rsidP="008A11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782C44" w14:textId="77777777" w:rsidR="008A1121" w:rsidRPr="003D4E1C" w:rsidRDefault="008A1121" w:rsidP="008A11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46FE3A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93C286" w14:textId="77777777" w:rsidR="008A1121" w:rsidRPr="003D4E1C" w:rsidRDefault="008A1121" w:rsidP="008A11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3EE5" w:rsidRPr="003D4E1C" w14:paraId="68A5AC2D" w14:textId="77777777" w:rsidTr="00687673">
        <w:trPr>
          <w:trHeight w:val="180"/>
        </w:trPr>
        <w:tc>
          <w:tcPr>
            <w:tcW w:w="4680" w:type="dxa"/>
            <w:shd w:val="clear" w:color="auto" w:fill="auto"/>
          </w:tcPr>
          <w:p w14:paraId="51272DCF" w14:textId="77777777" w:rsidR="00943EE5" w:rsidRPr="003D4E1C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shd w:val="clear" w:color="auto" w:fill="auto"/>
          </w:tcPr>
          <w:p w14:paraId="67153138" w14:textId="77777777" w:rsidR="00943EE5" w:rsidRPr="003D4E1C" w:rsidRDefault="00943EE5" w:rsidP="00EF2DEC">
            <w:pPr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0" w:type="dxa"/>
            <w:tcBorders>
              <w:top w:val="double" w:sz="4" w:space="0" w:color="auto"/>
            </w:tcBorders>
            <w:shd w:val="clear" w:color="auto" w:fill="auto"/>
          </w:tcPr>
          <w:p w14:paraId="330E1513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4B4AAD" w14:textId="77777777" w:rsidR="00943EE5" w:rsidRPr="003D4E1C" w:rsidRDefault="00943EE5" w:rsidP="00EF2D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97CA157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68648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694418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62D01" w14:textId="77777777" w:rsidR="00943EE5" w:rsidRPr="003D4E1C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D94281" w14:textId="77777777" w:rsidR="00943EE5" w:rsidRPr="003D4E1C" w:rsidRDefault="00943EE5" w:rsidP="00EF2D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8F8BF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DCBA5D4" w14:textId="77777777" w:rsidR="00943EE5" w:rsidRPr="003D4E1C" w:rsidRDefault="00943EE5" w:rsidP="00EF2D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1543427" w14:textId="616183CD" w:rsidR="003E0A73" w:rsidRPr="00AB1762" w:rsidRDefault="003E0A73" w:rsidP="00B93FEF">
      <w:pPr>
        <w:jc w:val="thaiDistribute"/>
        <w:rPr>
          <w:rFonts w:ascii="Angsana New" w:hAnsi="Angsana New"/>
          <w:sz w:val="28"/>
          <w:szCs w:val="28"/>
        </w:rPr>
      </w:pPr>
    </w:p>
    <w:p w14:paraId="5A3FE1D7" w14:textId="77777777" w:rsidR="002315ED" w:rsidRPr="00AB1762" w:rsidRDefault="002315ED" w:rsidP="00B93FEF">
      <w:pPr>
        <w:jc w:val="thaiDistribute"/>
        <w:rPr>
          <w:rFonts w:ascii="Angsana New" w:hAnsi="Angsana New"/>
          <w:sz w:val="28"/>
          <w:szCs w:val="28"/>
        </w:rPr>
      </w:pPr>
    </w:p>
    <w:p w14:paraId="70A7CC84" w14:textId="1CF41114" w:rsidR="002315ED" w:rsidRPr="00AB1762" w:rsidRDefault="002315ED" w:rsidP="00B93FEF">
      <w:pPr>
        <w:jc w:val="thaiDistribute"/>
        <w:rPr>
          <w:rFonts w:ascii="Angsana New" w:hAnsi="Angsana New"/>
          <w:sz w:val="28"/>
          <w:szCs w:val="28"/>
        </w:rPr>
        <w:sectPr w:rsidR="002315ED" w:rsidRPr="00AB1762" w:rsidSect="00586A38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70A4A14" w14:textId="6324FF75" w:rsidR="008A4092" w:rsidRPr="003D4E1C" w:rsidRDefault="008A4092" w:rsidP="00C36473">
      <w:pPr>
        <w:spacing w:line="240" w:lineRule="auto"/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3D4E1C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 xml:space="preserve">มูลค่ายุติธรรมของสินทรัพย์และหนี้สินทางการเงิน </w:t>
      </w:r>
    </w:p>
    <w:p w14:paraId="1D691082" w14:textId="77777777" w:rsidR="000011B8" w:rsidRPr="00F16844" w:rsidRDefault="000011B8" w:rsidP="00C36473">
      <w:pPr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0E69F072" w14:textId="0D546D3C" w:rsidR="000A3D96" w:rsidRPr="003D4E1C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D4E1C">
        <w:rPr>
          <w:rFonts w:ascii="Angsana New" w:hAnsi="Angsana New" w:hint="cs"/>
          <w:b/>
          <w:sz w:val="30"/>
          <w:szCs w:val="30"/>
          <w:cs/>
        </w:rPr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เนื่องจากเครื่องมือทางการเงินเหล่านี้จะครบ</w:t>
      </w:r>
      <w:r w:rsidR="00A004E0" w:rsidRPr="003D4E1C">
        <w:rPr>
          <w:rFonts w:ascii="Angsana New" w:hAnsi="Angsana New" w:hint="cs"/>
          <w:b/>
          <w:sz w:val="30"/>
          <w:szCs w:val="30"/>
          <w:cs/>
        </w:rPr>
        <w:t>กำ</w:t>
      </w:r>
      <w:r w:rsidRPr="003D4E1C">
        <w:rPr>
          <w:rFonts w:ascii="Angsana New" w:hAnsi="Angsana New" w:hint="cs"/>
          <w:b/>
          <w:sz w:val="30"/>
          <w:szCs w:val="30"/>
          <w:cs/>
        </w:rPr>
        <w:t>หนดในระยะเวลาอันสั้น</w:t>
      </w:r>
    </w:p>
    <w:p w14:paraId="113A039C" w14:textId="77777777" w:rsidR="000A3D96" w:rsidRPr="00F16844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9A92201" w14:textId="0A656973" w:rsidR="000A3D96" w:rsidRPr="003D4E1C" w:rsidRDefault="000A3D96" w:rsidP="000A3D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D4E1C"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 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</w:t>
      </w:r>
      <w:r w:rsidR="002D6A34">
        <w:rPr>
          <w:rFonts w:ascii="Angsana New" w:hAnsi="Angsana New" w:hint="cs"/>
          <w:b/>
          <w:sz w:val="30"/>
          <w:szCs w:val="30"/>
          <w:cs/>
        </w:rPr>
        <w:t xml:space="preserve">     </w:t>
      </w:r>
      <w:r w:rsidRPr="003D4E1C">
        <w:rPr>
          <w:rFonts w:ascii="Angsana New" w:hAnsi="Angsana New" w:hint="cs"/>
          <w:b/>
          <w:sz w:val="30"/>
          <w:szCs w:val="30"/>
          <w:cs/>
        </w:rPr>
        <w:t xml:space="preserve">ณ วันที่รายงานอย่างมีสาระสำคัญ </w:t>
      </w:r>
    </w:p>
    <w:p w14:paraId="688A7241" w14:textId="77777777" w:rsidR="000A3D96" w:rsidRPr="00F16844" w:rsidRDefault="000A3D96" w:rsidP="007C43D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0C8CCA4" w14:textId="667C215D" w:rsidR="008A4092" w:rsidRPr="007C43D2" w:rsidRDefault="000A3D96" w:rsidP="007C43D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7C43D2">
        <w:rPr>
          <w:rFonts w:ascii="Angsana New" w:hAnsi="Angsana New" w:hint="cs"/>
          <w:b/>
          <w:spacing w:val="-6"/>
          <w:sz w:val="30"/>
          <w:szCs w:val="30"/>
          <w:cs/>
        </w:rPr>
        <w:t>มูลค่ายุติธรรมของหนี้สินภายใต้สัญญาเช่าเป็นมูลค่าตามบัญชี เนื่องจากอัตราดอกเบี้ยตามสัญญาใกล้เคียงกับอัตราตลาด</w:t>
      </w:r>
    </w:p>
    <w:p w14:paraId="4798111C" w14:textId="77777777" w:rsidR="007C43D2" w:rsidRPr="00F16844" w:rsidRDefault="007C43D2" w:rsidP="007C43D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A2B8206" w14:textId="1203E990" w:rsidR="00AE19E3" w:rsidRDefault="00AE19E3" w:rsidP="00AE19E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D4E1C">
        <w:rPr>
          <w:rFonts w:ascii="Angsana New" w:hAnsi="Angsana New" w:hint="cs"/>
          <w:b/>
          <w:sz w:val="30"/>
          <w:szCs w:val="30"/>
          <w:cs/>
        </w:rPr>
        <w:t>มูลค่ายุติธรรม</w:t>
      </w:r>
      <w:r w:rsidRPr="00152644">
        <w:rPr>
          <w:rFonts w:ascii="Angsana New" w:hAnsi="Angsana New" w:hint="cs"/>
          <w:b/>
          <w:sz w:val="30"/>
          <w:szCs w:val="30"/>
          <w:cs/>
        </w:rPr>
        <w:t xml:space="preserve">ระดับ </w:t>
      </w:r>
      <w:r w:rsidR="00796827" w:rsidRPr="00796827">
        <w:rPr>
          <w:rFonts w:ascii="Angsana New" w:hAnsi="Angsana New"/>
          <w:bCs/>
          <w:sz w:val="30"/>
          <w:szCs w:val="30"/>
        </w:rPr>
        <w:t>2</w:t>
      </w:r>
      <w:r w:rsidRPr="007C43D2">
        <w:rPr>
          <w:rFonts w:ascii="Angsana New" w:hAnsi="Angsana New"/>
          <w:b/>
          <w:sz w:val="30"/>
          <w:szCs w:val="30"/>
          <w:cs/>
        </w:rPr>
        <w:t xml:space="preserve"> </w:t>
      </w:r>
      <w:r w:rsidRPr="003D4E1C"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  <w:r w:rsidR="000A6F7A" w:rsidRPr="003D4E1C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0D5A38B7" w14:textId="77777777" w:rsidR="0008656E" w:rsidRPr="00F16844" w:rsidRDefault="0008656E" w:rsidP="00AE19E3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FCDA024" w14:textId="41981CF5" w:rsidR="0008656E" w:rsidRPr="0008656E" w:rsidRDefault="0008656E" w:rsidP="0008656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8656E">
        <w:rPr>
          <w:rFonts w:ascii="Angsana New" w:hAnsi="Angsana New"/>
          <w:b/>
          <w:sz w:val="30"/>
          <w:szCs w:val="30"/>
          <w:cs/>
        </w:rPr>
        <w:t>มูลค่ายุติธรรมระดับ</w:t>
      </w:r>
      <w:r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3</w:t>
      </w:r>
      <w:r w:rsidRPr="006351A0">
        <w:rPr>
          <w:rFonts w:ascii="Angsana New" w:hAnsi="Angsana New"/>
          <w:sz w:val="30"/>
          <w:szCs w:val="30"/>
          <w:cs/>
        </w:rPr>
        <w:t xml:space="preserve"> </w:t>
      </w:r>
      <w:r w:rsidRPr="0008656E">
        <w:rPr>
          <w:rFonts w:ascii="Angsana New" w:hAnsi="Angsana New"/>
          <w:b/>
          <w:sz w:val="30"/>
          <w:szCs w:val="30"/>
          <w:cs/>
        </w:rPr>
        <w:t>สำหรับเงินลงทุนตราสารทุนที่วัดมูลค่าด้วยมูลค่ายุติธรรมผ่านกำไรขาดทุน</w:t>
      </w:r>
      <w:r w:rsidR="000B64D4">
        <w:rPr>
          <w:rFonts w:ascii="Angsana New" w:hAnsi="Angsana New"/>
          <w:b/>
          <w:sz w:val="30"/>
          <w:szCs w:val="30"/>
        </w:rPr>
        <w:t xml:space="preserve">    </w:t>
      </w:r>
      <w:r w:rsidR="00D20E9F">
        <w:rPr>
          <w:rFonts w:ascii="Angsana New" w:hAnsi="Angsana New"/>
          <w:b/>
          <w:sz w:val="30"/>
          <w:szCs w:val="30"/>
        </w:rPr>
        <w:t xml:space="preserve">            </w:t>
      </w:r>
      <w:r w:rsidR="001E1E0F">
        <w:rPr>
          <w:rFonts w:ascii="Angsana New" w:hAnsi="Angsana New"/>
          <w:b/>
          <w:sz w:val="30"/>
          <w:szCs w:val="30"/>
        </w:rPr>
        <w:t xml:space="preserve">      </w:t>
      </w:r>
      <w:r w:rsidRPr="0008656E">
        <w:rPr>
          <w:rFonts w:ascii="Angsana New" w:hAnsi="Angsana New"/>
          <w:b/>
          <w:sz w:val="30"/>
          <w:szCs w:val="30"/>
          <w:cs/>
        </w:rPr>
        <w:t xml:space="preserve">      กรณีการลงทุนในหลักทรัพย์ที่ไม่อยู่ในความต้องการของตลาด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19B27FD9" w14:textId="77777777" w:rsidR="009B0D5B" w:rsidRPr="00F16844" w:rsidRDefault="009B0D5B" w:rsidP="0008656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C8549FE" w14:textId="77777777" w:rsidR="000753A6" w:rsidRPr="003D4E1C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D4E1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0746A3F" w14:textId="77777777" w:rsidR="000753A6" w:rsidRPr="00F16844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D1CA59E" w14:textId="5C76E736" w:rsidR="000753A6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D4E1C">
        <w:rPr>
          <w:rFonts w:ascii="Angsana New" w:eastAsia="Calibri" w:hAnsi="Angsana New"/>
          <w:sz w:val="30"/>
          <w:szCs w:val="30"/>
          <w:cs/>
        </w:rPr>
        <w:t xml:space="preserve">หากข้อสมมติในการวัดมูลค่ายุติธรรมเปลี่ยนไป โดยประมาณการอัตราการเพิ่มขึ้นของรายได้ลดลงร้อยละ </w:t>
      </w:r>
      <w:r w:rsidR="00796827" w:rsidRPr="00796827">
        <w:rPr>
          <w:rFonts w:ascii="Angsana New" w:eastAsia="Calibri" w:hAnsi="Angsana New"/>
          <w:sz w:val="30"/>
          <w:szCs w:val="30"/>
        </w:rPr>
        <w:t>1</w:t>
      </w:r>
      <w:r w:rsidRPr="003D4E1C">
        <w:rPr>
          <w:rFonts w:ascii="Angsana New" w:eastAsia="Calibri" w:hAnsi="Angsana New"/>
          <w:sz w:val="30"/>
          <w:szCs w:val="30"/>
          <w:cs/>
        </w:rPr>
        <w:t xml:space="preserve"> ต่อปี หรือเพิ่มขึ้นร้อยละ </w:t>
      </w:r>
      <w:r w:rsidR="00796827" w:rsidRPr="00796827">
        <w:rPr>
          <w:rFonts w:ascii="Angsana New" w:eastAsia="Calibri" w:hAnsi="Angsana New"/>
          <w:sz w:val="30"/>
          <w:szCs w:val="30"/>
        </w:rPr>
        <w:t>1</w:t>
      </w:r>
      <w:r w:rsidRPr="003D4E1C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ก็จะยังคงไม่มีผลกระทบต่อมูลค่ายุติธรรมของสิ่งตอบแทนที่ต้องจ่าย  </w:t>
      </w:r>
    </w:p>
    <w:p w14:paraId="7C5E9C6D" w14:textId="77777777" w:rsidR="0025050A" w:rsidRPr="00F16844" w:rsidRDefault="0025050A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5F8F773" w14:textId="3909E66C" w:rsidR="00D40782" w:rsidRPr="003D4E1C" w:rsidRDefault="00AE19E3" w:rsidP="008B07A2">
      <w:pPr>
        <w:pStyle w:val="ListParagraph"/>
        <w:numPr>
          <w:ilvl w:val="0"/>
          <w:numId w:val="27"/>
        </w:numPr>
        <w:ind w:left="54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3D4E1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4661FF" w:rsidRPr="003D4E1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7A715A75" w14:textId="77777777" w:rsidR="00AE19E3" w:rsidRPr="00F16844" w:rsidRDefault="00AE19E3" w:rsidP="00AE19E3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3BEC179E" w14:textId="4FBC00A3" w:rsidR="00AE19E3" w:rsidRPr="003D4E1C" w:rsidRDefault="00AE19E3" w:rsidP="00AE19E3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D4E1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B52CFCE" w14:textId="77777777" w:rsidR="00AE19E3" w:rsidRPr="00F16844" w:rsidRDefault="00AE19E3" w:rsidP="00AE19E3">
      <w:pPr>
        <w:pStyle w:val="ListParagraph"/>
        <w:tabs>
          <w:tab w:val="left" w:pos="540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62FAEFA5" w14:textId="3CCECBF7" w:rsidR="00AE19E3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3D4E1C">
        <w:rPr>
          <w:rFonts w:ascii="Angsana New" w:hAnsi="Angsana New" w:hint="cs"/>
          <w:sz w:val="30"/>
          <w:szCs w:val="30"/>
          <w:cs/>
        </w:rPr>
        <w:t>คณะกรรมการบริษัทของ</w:t>
      </w:r>
      <w:r w:rsidR="006F291E" w:rsidRPr="003D4E1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D4E1C">
        <w:rPr>
          <w:rFonts w:ascii="Angsana New" w:hAnsi="Angsana New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6F291E" w:rsidRPr="003D4E1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3D4E1C">
        <w:rPr>
          <w:rFonts w:ascii="Angsana New" w:hAnsi="Angsana New" w:hint="cs"/>
          <w:sz w:val="30"/>
          <w:szCs w:val="30"/>
          <w:cs/>
        </w:rPr>
        <w:t xml:space="preserve"> </w:t>
      </w:r>
      <w:r w:rsidRPr="003D4E1C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Pr="003D4E1C">
        <w:rPr>
          <w:rFonts w:ascii="Angsana New" w:hAnsi="Angsana New" w:hint="cs"/>
          <w:sz w:val="30"/>
          <w:szCs w:val="30"/>
          <w:cs/>
        </w:rPr>
        <w:lastRenderedPageBreak/>
        <w:t>และติดตามนโยบายการบริหารความเสี่ยงของ</w:t>
      </w:r>
      <w:r w:rsidR="006F291E" w:rsidRPr="003D4E1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3D4E1C">
        <w:rPr>
          <w:rFonts w:ascii="Angsana New" w:hAnsi="Angsana New"/>
          <w:sz w:val="30"/>
          <w:szCs w:val="30"/>
          <w:cs/>
        </w:rPr>
        <w:t xml:space="preserve"> </w:t>
      </w:r>
      <w:r w:rsidRPr="003D4E1C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545AC09" w14:textId="77777777" w:rsidR="00F16844" w:rsidRPr="00F16844" w:rsidRDefault="00F16844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87D3CE9" w14:textId="24A67674" w:rsidR="00AE19E3" w:rsidRPr="006351A0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51A0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51A0">
        <w:rPr>
          <w:rFonts w:ascii="Angsana New" w:hAnsi="Angsana New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661FF" w:rsidRPr="006351A0">
        <w:rPr>
          <w:rFonts w:ascii="Angsana New" w:hAnsi="Angsana New"/>
          <w:sz w:val="30"/>
          <w:szCs w:val="30"/>
          <w:cs/>
        </w:rPr>
        <w:t xml:space="preserve"> 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51A0">
        <w:rPr>
          <w:rFonts w:ascii="Angsana New" w:hAnsi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79698B9" w14:textId="77777777" w:rsidR="00AE19E3" w:rsidRPr="00F16844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76DE87E" w14:textId="731E09FA" w:rsidR="00AE19E3" w:rsidRPr="006351A0" w:rsidRDefault="00AE19E3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 w:hint="cs"/>
          <w:sz w:val="30"/>
          <w:szCs w:val="30"/>
          <w:cs/>
        </w:rPr>
        <w:t>คณะกรรมการตรวจสอบของ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51A0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51A0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51A0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DF0BB4E" w14:textId="77777777" w:rsidR="00282FBE" w:rsidRPr="00F16844" w:rsidRDefault="00282FBE" w:rsidP="00AE19E3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3FCA626" w14:textId="4BCD3EFD" w:rsidR="00D40782" w:rsidRPr="006351A0" w:rsidRDefault="00AE19E3" w:rsidP="00AE19E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51A0">
        <w:rPr>
          <w:rFonts w:ascii="Angsana New" w:hAnsi="Angsana New"/>
          <w:i/>
          <w:iCs/>
          <w:sz w:val="30"/>
          <w:szCs w:val="30"/>
        </w:rPr>
        <w:t>(</w:t>
      </w:r>
      <w:r w:rsidR="00A30F9B" w:rsidRPr="006351A0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351A0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</w:t>
      </w:r>
      <w:r w:rsidRPr="006351A0">
        <w:rPr>
          <w:rFonts w:ascii="Angsana New" w:hAnsi="Angsana New"/>
          <w:i/>
          <w:iCs/>
          <w:sz w:val="30"/>
          <w:szCs w:val="30"/>
        </w:rPr>
        <w:t>)</w:t>
      </w:r>
      <w:r w:rsidR="004661FF" w:rsidRPr="006351A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351A0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313E6AC1" w14:textId="77777777" w:rsidR="003A4EC5" w:rsidRPr="00F16844" w:rsidRDefault="003A4EC5" w:rsidP="00AE19E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FE529" w14:textId="099FAFF3" w:rsidR="000753A6" w:rsidRPr="006351A0" w:rsidRDefault="003A4EC5" w:rsidP="00575580">
      <w:pPr>
        <w:tabs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6351A0">
        <w:rPr>
          <w:rFonts w:ascii="Angsana New" w:hAnsi="Angsana New" w:hint="cs"/>
          <w:b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6F291E" w:rsidRPr="006351A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6351A0">
        <w:rPr>
          <w:rFonts w:ascii="Angsana New" w:hAnsi="Angsana New" w:hint="cs"/>
          <w:b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6F291E" w:rsidRPr="006351A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5BFB4A21" w14:textId="2587E2F9" w:rsidR="00575580" w:rsidRPr="00F16844" w:rsidRDefault="00575580" w:rsidP="00575580">
      <w:pPr>
        <w:tabs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2C66192B" w14:textId="7AED29F8" w:rsidR="003A4EC5" w:rsidRPr="002D6A34" w:rsidRDefault="003A4EC5" w:rsidP="003A4EC5">
      <w:pPr>
        <w:tabs>
          <w:tab w:val="left" w:pos="1440"/>
        </w:tabs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D6A34">
        <w:rPr>
          <w:rFonts w:ascii="Angsana New" w:hAnsi="Angsana New"/>
          <w:bCs/>
          <w:i/>
          <w:iCs/>
          <w:sz w:val="30"/>
          <w:szCs w:val="30"/>
        </w:rPr>
        <w:t>(</w:t>
      </w:r>
      <w:r w:rsidR="00A30F9B" w:rsidRPr="002D6A34">
        <w:rPr>
          <w:rFonts w:ascii="Angsana New" w:hAnsi="Angsana New" w:hint="cs"/>
          <w:b/>
          <w:i/>
          <w:iCs/>
          <w:sz w:val="30"/>
          <w:szCs w:val="30"/>
          <w:cs/>
        </w:rPr>
        <w:t>ข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bCs/>
          <w:i/>
          <w:iCs/>
          <w:sz w:val="30"/>
          <w:szCs w:val="30"/>
        </w:rPr>
        <w:t>1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bCs/>
          <w:i/>
          <w:iCs/>
          <w:sz w:val="30"/>
          <w:szCs w:val="30"/>
        </w:rPr>
        <w:t>1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)</w:t>
      </w:r>
      <w:r w:rsidR="004661FF" w:rsidRPr="002D6A34">
        <w:rPr>
          <w:rFonts w:ascii="Angsana New" w:hAnsi="Angsana New"/>
          <w:b/>
          <w:i/>
          <w:iCs/>
          <w:sz w:val="30"/>
          <w:szCs w:val="30"/>
          <w:cs/>
        </w:rPr>
        <w:t xml:space="preserve"> </w:t>
      </w:r>
      <w:r w:rsidRPr="002D6A34">
        <w:rPr>
          <w:rFonts w:ascii="Angsana New" w:hAnsi="Angsana New"/>
          <w:b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430CA5B" w14:textId="77777777" w:rsidR="00432F68" w:rsidRPr="006351A0" w:rsidRDefault="00432F68" w:rsidP="003A4EC5">
      <w:pPr>
        <w:tabs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16098638" w14:textId="47EAFCAA" w:rsidR="003A4EC5" w:rsidRPr="006351A0" w:rsidRDefault="003A4EC5" w:rsidP="00067CD2">
      <w:pPr>
        <w:tabs>
          <w:tab w:val="left" w:pos="1080"/>
        </w:tabs>
        <w:spacing w:line="240" w:lineRule="auto"/>
        <w:ind w:left="1593" w:firstLine="9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351A0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ความเสี่ยงด้านเครดิตของ</w:t>
      </w:r>
      <w:r w:rsidR="006F291E" w:rsidRPr="006351A0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6351A0">
        <w:rPr>
          <w:rFonts w:ascii="Angsana New" w:hAnsi="Angsana New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54B40" w:rsidRPr="006351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351A0">
        <w:rPr>
          <w:rFonts w:ascii="Angsana New" w:hAnsi="Angsana New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4661FF" w:rsidRPr="006351A0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066ED841" w14:textId="77777777" w:rsidR="003A4EC5" w:rsidRPr="006351A0" w:rsidRDefault="003A4EC5" w:rsidP="003A4EC5">
      <w:pPr>
        <w:tabs>
          <w:tab w:val="left" w:pos="540"/>
          <w:tab w:val="left" w:pos="1080"/>
        </w:tabs>
        <w:ind w:left="166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56AFB25" w14:textId="0BB1E680" w:rsidR="003A4EC5" w:rsidRPr="006351A0" w:rsidRDefault="00730EF0" w:rsidP="00067CD2">
      <w:pPr>
        <w:tabs>
          <w:tab w:val="left" w:pos="1080"/>
        </w:tabs>
        <w:spacing w:line="240" w:lineRule="auto"/>
        <w:ind w:left="1593" w:hanging="18"/>
        <w:jc w:val="thaiDistribute"/>
        <w:rPr>
          <w:rFonts w:ascii="Angsana New" w:hAnsi="Angsana New"/>
          <w:sz w:val="30"/>
          <w:szCs w:val="30"/>
        </w:rPr>
      </w:pPr>
      <w:r w:rsidRPr="00730EF0">
        <w:rPr>
          <w:rFonts w:ascii="Angsana New" w:hAnsi="Angsana New"/>
          <w:sz w:val="30"/>
          <w:szCs w:val="30"/>
          <w:cs/>
        </w:rPr>
        <w:t>คณะกรรมการบริหารความเสี่ยง</w:t>
      </w:r>
      <w:r w:rsidR="003A4EC5" w:rsidRPr="006351A0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351A0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857C8B">
        <w:rPr>
          <w:rFonts w:ascii="Angsana New" w:hAnsi="Angsana New" w:hint="cs"/>
          <w:sz w:val="30"/>
          <w:szCs w:val="30"/>
          <w:cs/>
        </w:rPr>
        <w:t>ทางการค้า</w:t>
      </w:r>
      <w:r w:rsidR="003A4EC5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="006F291E"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A4EC5" w:rsidRPr="006351A0">
        <w:rPr>
          <w:rFonts w:ascii="Angsana New" w:hAnsi="Angsana New"/>
          <w:sz w:val="30"/>
          <w:szCs w:val="30"/>
          <w:cs/>
        </w:rPr>
        <w:t>จะทบทวน</w:t>
      </w:r>
      <w:r w:rsidR="003A4EC5" w:rsidRPr="006351A0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857C8B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="00C90809" w:rsidRPr="006351A0">
        <w:rPr>
          <w:rFonts w:ascii="Angsana New" w:hAnsi="Angsana New"/>
          <w:sz w:val="30"/>
          <w:szCs w:val="30"/>
        </w:rPr>
        <w:t xml:space="preserve"> </w:t>
      </w:r>
      <w:r w:rsidR="003A4EC5" w:rsidRPr="006351A0">
        <w:rPr>
          <w:rFonts w:ascii="Angsana New" w:hAnsi="Angsana New" w:hint="cs"/>
          <w:sz w:val="30"/>
          <w:szCs w:val="30"/>
          <w:cs/>
        </w:rPr>
        <w:t xml:space="preserve">งบการเงิน </w:t>
      </w:r>
      <w:r w:rsidR="00857C8B">
        <w:rPr>
          <w:rFonts w:ascii="Angsana New" w:hAnsi="Angsana New" w:hint="cs"/>
          <w:sz w:val="30"/>
          <w:szCs w:val="30"/>
          <w:cs/>
        </w:rPr>
        <w:t xml:space="preserve">ข้อมูลของสถาบันจัดอันดับความน่าเชื่อถือ </w:t>
      </w:r>
      <w:r w:rsidR="003A4EC5" w:rsidRPr="006351A0">
        <w:rPr>
          <w:rFonts w:ascii="Angsana New" w:hAnsi="Angsana New" w:hint="cs"/>
          <w:sz w:val="30"/>
          <w:szCs w:val="30"/>
          <w:cs/>
        </w:rPr>
        <w:t xml:space="preserve">ข้อมูลอุตสาหกรรมและหนังสือรับรองฐานะทางการเงินของธนาคารสำหรับบางกรณี </w:t>
      </w:r>
      <w:r w:rsidR="007E6F2E" w:rsidRPr="007E6F2E">
        <w:rPr>
          <w:rFonts w:ascii="Angsana New" w:hAnsi="Angsana New"/>
          <w:sz w:val="30"/>
          <w:szCs w:val="30"/>
          <w:cs/>
        </w:rPr>
        <w:t>วงเงินยอดขายจะ</w:t>
      </w:r>
      <w:r w:rsidR="007E6F2E" w:rsidRPr="007E6F2E">
        <w:rPr>
          <w:rFonts w:ascii="Angsana New" w:hAnsi="Angsana New"/>
          <w:sz w:val="30"/>
          <w:szCs w:val="30"/>
          <w:cs/>
        </w:rPr>
        <w:lastRenderedPageBreak/>
        <w:t>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431A9DC" w14:textId="2387F707" w:rsidR="00455371" w:rsidRPr="006351A0" w:rsidRDefault="00455371">
      <w:pPr>
        <w:spacing w:line="240" w:lineRule="auto"/>
        <w:rPr>
          <w:rFonts w:ascii="Angsana New" w:hAnsi="Angsana New"/>
          <w:sz w:val="30"/>
          <w:szCs w:val="30"/>
        </w:rPr>
      </w:pPr>
    </w:p>
    <w:p w14:paraId="7A4F7444" w14:textId="65C88636" w:rsidR="000A0716" w:rsidRPr="006351A0" w:rsidRDefault="006F291E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6351A0">
        <w:rPr>
          <w:rFonts w:ascii="Angsana New" w:hAnsi="Angsana New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796827" w:rsidRPr="00796827">
        <w:rPr>
          <w:rFonts w:ascii="Angsana New" w:hAnsi="Angsana New"/>
          <w:sz w:val="30"/>
          <w:szCs w:val="30"/>
        </w:rPr>
        <w:t>90</w:t>
      </w:r>
      <w:r w:rsidR="000A0716" w:rsidRPr="006351A0">
        <w:rPr>
          <w:rFonts w:ascii="Angsana New" w:hAnsi="Angsana New"/>
          <w:sz w:val="30"/>
          <w:szCs w:val="30"/>
          <w:cs/>
        </w:rPr>
        <w:t xml:space="preserve"> </w:t>
      </w:r>
      <w:r w:rsidR="000A0716" w:rsidRPr="006351A0">
        <w:rPr>
          <w:rFonts w:ascii="Angsana New" w:hAnsi="Angsana New" w:hint="cs"/>
          <w:sz w:val="30"/>
          <w:szCs w:val="30"/>
          <w:cs/>
        </w:rPr>
        <w:t>วัน</w:t>
      </w:r>
      <w:r w:rsidR="000A0716" w:rsidRPr="006351A0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r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0716" w:rsidRPr="006351A0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</w:t>
      </w:r>
      <w:r w:rsidR="000A0716" w:rsidRPr="006351A0">
        <w:rPr>
          <w:rFonts w:ascii="Angsana New" w:hAnsi="Angsana New"/>
          <w:spacing w:val="-5"/>
          <w:sz w:val="30"/>
          <w:szCs w:val="30"/>
          <w:cs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0A0716" w:rsidRPr="006351A0">
        <w:rPr>
          <w:rFonts w:ascii="Angsana New" w:hAnsi="Angsana New"/>
          <w:spacing w:val="-5"/>
          <w:sz w:val="30"/>
          <w:szCs w:val="30"/>
        </w:rPr>
        <w:t xml:space="preserve"> </w:t>
      </w:r>
      <w:r w:rsidR="000A0716" w:rsidRPr="006351A0">
        <w:rPr>
          <w:rFonts w:ascii="Angsana New" w:hAnsi="Angsana New"/>
          <w:spacing w:val="-5"/>
          <w:sz w:val="30"/>
          <w:szCs w:val="30"/>
          <w:cs/>
        </w:rPr>
        <w:t>สภาวะเศรษฐกิจในปัจจุบันและมุมมองของ</w:t>
      </w:r>
      <w:r w:rsidRPr="006351A0">
        <w:rPr>
          <w:rFonts w:ascii="Angsana New" w:hAnsi="Angsana New" w:hint="cs"/>
          <w:spacing w:val="-5"/>
          <w:sz w:val="30"/>
          <w:szCs w:val="30"/>
          <w:cs/>
        </w:rPr>
        <w:t>กลุ่มบริษัท</w:t>
      </w:r>
      <w:r w:rsidR="000A0716" w:rsidRPr="006351A0">
        <w:rPr>
          <w:rFonts w:ascii="Angsana New" w:hAnsi="Angsana New"/>
          <w:spacing w:val="-5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  <w:r w:rsidR="000A0716" w:rsidRPr="006351A0">
        <w:rPr>
          <w:rFonts w:ascii="Angsana New" w:hAnsi="Angsana New"/>
          <w:sz w:val="30"/>
          <w:szCs w:val="30"/>
          <w:cs/>
        </w:rPr>
        <w:t xml:space="preserve"> </w:t>
      </w:r>
    </w:p>
    <w:p w14:paraId="552C46F8" w14:textId="77777777" w:rsidR="000A0716" w:rsidRPr="006351A0" w:rsidRDefault="000A0716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  <w:cs/>
        </w:rPr>
      </w:pPr>
    </w:p>
    <w:p w14:paraId="1FAB037C" w14:textId="133C3D20" w:rsidR="000A0716" w:rsidRPr="006351A0" w:rsidRDefault="000A0716" w:rsidP="000A0716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96827" w:rsidRPr="00796827">
        <w:rPr>
          <w:rFonts w:ascii="Angsana New" w:hAnsi="Angsana New"/>
          <w:sz w:val="30"/>
          <w:szCs w:val="30"/>
        </w:rPr>
        <w:t>7</w:t>
      </w:r>
      <w:r w:rsidRPr="006351A0">
        <w:rPr>
          <w:rFonts w:ascii="Angsana New" w:hAnsi="Angsana New"/>
          <w:sz w:val="30"/>
          <w:szCs w:val="30"/>
        </w:rPr>
        <w:t xml:space="preserve"> </w:t>
      </w:r>
    </w:p>
    <w:p w14:paraId="53719606" w14:textId="24DFC826" w:rsidR="00514A17" w:rsidRPr="006351A0" w:rsidRDefault="00514A17" w:rsidP="00514A17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65B55F50" w14:textId="6E36DC6C" w:rsidR="00D57433" w:rsidRPr="002D6A34" w:rsidRDefault="00D57433" w:rsidP="00153042">
      <w:pPr>
        <w:tabs>
          <w:tab w:val="left" w:pos="1440"/>
        </w:tabs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D6A34">
        <w:rPr>
          <w:rFonts w:ascii="Angsana New" w:hAnsi="Angsana New"/>
          <w:bCs/>
          <w:i/>
          <w:iCs/>
          <w:sz w:val="30"/>
          <w:szCs w:val="30"/>
        </w:rPr>
        <w:t>(</w:t>
      </w:r>
      <w:r w:rsidRPr="002D6A34">
        <w:rPr>
          <w:rFonts w:ascii="Angsana New" w:hAnsi="Angsana New" w:hint="cs"/>
          <w:b/>
          <w:i/>
          <w:iCs/>
          <w:sz w:val="30"/>
          <w:szCs w:val="30"/>
          <w:cs/>
        </w:rPr>
        <w:t>ข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bCs/>
          <w:i/>
          <w:iCs/>
          <w:sz w:val="30"/>
          <w:szCs w:val="30"/>
        </w:rPr>
        <w:t>1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bCs/>
          <w:i/>
          <w:iCs/>
          <w:sz w:val="30"/>
          <w:szCs w:val="30"/>
        </w:rPr>
        <w:t>2</w:t>
      </w:r>
      <w:r w:rsidRPr="002D6A34">
        <w:rPr>
          <w:rFonts w:ascii="Angsana New" w:hAnsi="Angsana New"/>
          <w:bCs/>
          <w:i/>
          <w:iCs/>
          <w:sz w:val="30"/>
          <w:szCs w:val="30"/>
        </w:rPr>
        <w:t>)</w:t>
      </w:r>
      <w:r w:rsidRPr="002D6A34">
        <w:rPr>
          <w:rFonts w:ascii="Angsana New" w:hAnsi="Angsana New"/>
          <w:b/>
          <w:i/>
          <w:iCs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342FDA98" w14:textId="77777777" w:rsidR="000753A6" w:rsidRPr="006351A0" w:rsidRDefault="000753A6" w:rsidP="000753A6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/>
          <w:sz w:val="30"/>
          <w:szCs w:val="30"/>
        </w:rPr>
        <w:tab/>
      </w:r>
    </w:p>
    <w:p w14:paraId="2AE1DADA" w14:textId="673A5AAE" w:rsidR="000753A6" w:rsidRPr="006351A0" w:rsidRDefault="000753A6" w:rsidP="00D57433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6F291E" w:rsidRPr="006351A0">
        <w:rPr>
          <w:rFonts w:ascii="Angsana New" w:hAnsi="Angsana New"/>
          <w:sz w:val="30"/>
          <w:szCs w:val="30"/>
          <w:cs/>
        </w:rPr>
        <w:t>กลุ่มบริษัท</w:t>
      </w:r>
      <w:r w:rsidRPr="006351A0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="004661FF" w:rsidRPr="006351A0">
        <w:rPr>
          <w:rFonts w:ascii="Angsana New" w:hAnsi="Angsana New"/>
          <w:sz w:val="30"/>
          <w:szCs w:val="30"/>
          <w:cs/>
        </w:rPr>
        <w:t xml:space="preserve"> </w:t>
      </w:r>
      <w:r w:rsidR="00621326" w:rsidRPr="006351A0">
        <w:rPr>
          <w:rFonts w:ascii="Angsana New" w:hAnsi="Angsana New" w:hint="cs"/>
          <w:sz w:val="30"/>
          <w:szCs w:val="30"/>
          <w:cs/>
        </w:rPr>
        <w:t>มี</w:t>
      </w:r>
      <w:r w:rsidRPr="006351A0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3342FD">
        <w:rPr>
          <w:rFonts w:ascii="Angsana New" w:hAnsi="Angsana New" w:hint="cs"/>
          <w:sz w:val="30"/>
          <w:szCs w:val="30"/>
          <w:cs/>
        </w:rPr>
        <w:t xml:space="preserve"> </w:t>
      </w:r>
      <w:r w:rsidR="00621326" w:rsidRPr="006351A0">
        <w:rPr>
          <w:rFonts w:ascii="Angsana New" w:hAnsi="Angsana New" w:hint="cs"/>
          <w:sz w:val="30"/>
          <w:szCs w:val="30"/>
          <w:cs/>
        </w:rPr>
        <w:t>ซึ่ง</w:t>
      </w:r>
      <w:r w:rsidR="003342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51A0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11978FAD" w14:textId="77777777" w:rsidR="00153042" w:rsidRPr="006351A0" w:rsidRDefault="00153042" w:rsidP="00D57433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19D7A7FC" w14:textId="07834956" w:rsidR="000753A6" w:rsidRPr="002D6A34" w:rsidRDefault="000753A6" w:rsidP="007F3928">
      <w:pPr>
        <w:tabs>
          <w:tab w:val="left" w:pos="1440"/>
        </w:tabs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6A34">
        <w:rPr>
          <w:rFonts w:ascii="Angsana New" w:hAnsi="Angsana New"/>
          <w:i/>
          <w:iCs/>
          <w:sz w:val="30"/>
          <w:szCs w:val="30"/>
        </w:rPr>
        <w:t>(</w:t>
      </w:r>
      <w:r w:rsidR="001D36C6" w:rsidRPr="002D6A34">
        <w:rPr>
          <w:rFonts w:ascii="Angsana New" w:hAnsi="Angsana New"/>
          <w:i/>
          <w:iCs/>
          <w:sz w:val="30"/>
          <w:szCs w:val="30"/>
          <w:cs/>
        </w:rPr>
        <w:t>ข</w:t>
      </w:r>
      <w:r w:rsidRPr="002D6A34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</w:t>
      </w:r>
      <w:r w:rsidRPr="002D6A34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3</w:t>
      </w:r>
      <w:r w:rsidRPr="002D6A34">
        <w:rPr>
          <w:rFonts w:ascii="Angsana New" w:hAnsi="Angsana New"/>
          <w:i/>
          <w:iCs/>
          <w:sz w:val="30"/>
          <w:szCs w:val="30"/>
        </w:rPr>
        <w:t xml:space="preserve">) </w:t>
      </w:r>
      <w:r w:rsidRPr="002D6A34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  <w:r w:rsidRPr="002D6A3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5B44E36" w14:textId="77777777" w:rsidR="001D36C6" w:rsidRPr="00446974" w:rsidRDefault="001D36C6" w:rsidP="00446974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</w:p>
    <w:p w14:paraId="01542553" w14:textId="2249C036" w:rsidR="000753A6" w:rsidRPr="006351A0" w:rsidRDefault="006F291E" w:rsidP="007F3928">
      <w:pPr>
        <w:tabs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446974"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46974">
        <w:rPr>
          <w:rFonts w:ascii="Angsana New" w:hAnsi="Angsana New"/>
          <w:sz w:val="30"/>
          <w:szCs w:val="30"/>
          <w:cs/>
        </w:rPr>
        <w:t xml:space="preserve">มีนโยบายให้การค้ำประกันทางการเงินแก่หนี้สินของบริษัทย่อยเท่านั้น ณ วันที่ </w:t>
      </w:r>
      <w:r w:rsidR="00446974">
        <w:rPr>
          <w:rFonts w:ascii="Angsana New" w:hAnsi="Angsana New"/>
          <w:sz w:val="30"/>
          <w:szCs w:val="30"/>
        </w:rPr>
        <w:t xml:space="preserve">                   </w:t>
      </w:r>
      <w:r w:rsidR="00796827" w:rsidRPr="00796827">
        <w:rPr>
          <w:rFonts w:ascii="Angsana New" w:hAnsi="Angsana New"/>
          <w:sz w:val="30"/>
          <w:szCs w:val="30"/>
        </w:rPr>
        <w:t>31</w:t>
      </w:r>
      <w:r w:rsidR="004661FF" w:rsidRPr="00446974">
        <w:rPr>
          <w:rFonts w:ascii="Angsana New" w:hAnsi="Angsana New"/>
          <w:sz w:val="30"/>
          <w:szCs w:val="30"/>
          <w:cs/>
        </w:rPr>
        <w:t xml:space="preserve"> </w:t>
      </w:r>
      <w:r w:rsidR="000753A6" w:rsidRPr="0044697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4661FF" w:rsidRPr="00446974">
        <w:rPr>
          <w:rFonts w:ascii="Angsana New" w:hAnsi="Angsana New"/>
          <w:sz w:val="30"/>
          <w:szCs w:val="30"/>
          <w:cs/>
        </w:rPr>
        <w:t xml:space="preserve"> </w:t>
      </w:r>
      <w:r w:rsidRPr="00446974">
        <w:rPr>
          <w:rFonts w:ascii="Angsana New" w:hAnsi="Angsana New"/>
          <w:sz w:val="30"/>
          <w:szCs w:val="30"/>
          <w:cs/>
        </w:rPr>
        <w:t>กลุ่มบริษัท</w:t>
      </w:r>
      <w:r w:rsidR="000753A6" w:rsidRPr="00446974">
        <w:rPr>
          <w:rFonts w:ascii="Angsana New" w:hAnsi="Angsana New"/>
          <w:sz w:val="30"/>
          <w:szCs w:val="30"/>
          <w:cs/>
        </w:rPr>
        <w:t>ออกหนังสือค้ำประกันวงเงินสินเชื่อกับธนาคารสำหรับบริษัทย่อย</w:t>
      </w:r>
      <w:r w:rsidR="00E37711" w:rsidRPr="00446974">
        <w:rPr>
          <w:rFonts w:ascii="Angsana New" w:hAnsi="Angsana New"/>
          <w:sz w:val="30"/>
          <w:szCs w:val="30"/>
        </w:rPr>
        <w:t xml:space="preserve"> </w:t>
      </w:r>
      <w:r w:rsidR="00796827" w:rsidRPr="00796827">
        <w:rPr>
          <w:rFonts w:ascii="Angsana New" w:hAnsi="Angsana New"/>
          <w:sz w:val="30"/>
          <w:szCs w:val="30"/>
        </w:rPr>
        <w:t>2</w:t>
      </w:r>
      <w:r w:rsidR="004661FF" w:rsidRPr="00446974">
        <w:rPr>
          <w:rFonts w:ascii="Angsana New" w:hAnsi="Angsana New"/>
          <w:sz w:val="30"/>
          <w:szCs w:val="30"/>
          <w:cs/>
        </w:rPr>
        <w:t xml:space="preserve"> </w:t>
      </w:r>
      <w:r w:rsidR="000753A6" w:rsidRPr="00446974">
        <w:rPr>
          <w:rFonts w:ascii="Angsana New" w:hAnsi="Angsana New"/>
          <w:sz w:val="30"/>
          <w:szCs w:val="30"/>
          <w:cs/>
        </w:rPr>
        <w:t xml:space="preserve">แห่ง </w:t>
      </w:r>
      <w:r w:rsidR="000753A6" w:rsidRPr="00446974">
        <w:rPr>
          <w:rFonts w:ascii="Angsana New" w:hAnsi="Angsana New"/>
          <w:i/>
          <w:iCs/>
          <w:sz w:val="30"/>
          <w:szCs w:val="30"/>
        </w:rPr>
        <w:t>(</w:t>
      </w:r>
      <w:r w:rsidR="000753A6" w:rsidRPr="00446974">
        <w:rPr>
          <w:rFonts w:ascii="Angsana New" w:hAnsi="Angsana New"/>
          <w:i/>
          <w:iCs/>
          <w:sz w:val="30"/>
          <w:szCs w:val="30"/>
          <w:cs/>
        </w:rPr>
        <w:t>ดูหมายเหตุ ข้อ</w:t>
      </w:r>
      <w:r w:rsidR="004661FF" w:rsidRPr="004469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16</w:t>
      </w:r>
      <w:r w:rsidR="000753A6" w:rsidRPr="00446974">
        <w:rPr>
          <w:rFonts w:ascii="Angsana New" w:hAnsi="Angsana New"/>
          <w:i/>
          <w:iCs/>
          <w:sz w:val="30"/>
          <w:szCs w:val="30"/>
        </w:rPr>
        <w:t>)</w:t>
      </w:r>
    </w:p>
    <w:p w14:paraId="60C89A7A" w14:textId="3538F94D" w:rsidR="001D36C6" w:rsidRPr="006351A0" w:rsidRDefault="001D36C6" w:rsidP="008D2E83">
      <w:pPr>
        <w:pStyle w:val="ListParagraph"/>
        <w:spacing w:line="240" w:lineRule="auto"/>
        <w:ind w:left="900" w:hanging="450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/>
          <w:i/>
          <w:iCs/>
          <w:sz w:val="30"/>
          <w:szCs w:val="30"/>
        </w:rPr>
        <w:t>(</w:t>
      </w:r>
      <w:r w:rsidRPr="006351A0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351A0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2</w:t>
      </w:r>
      <w:r w:rsidRPr="006351A0">
        <w:rPr>
          <w:rFonts w:ascii="Angsana New" w:hAnsi="Angsana New"/>
          <w:i/>
          <w:iCs/>
          <w:sz w:val="30"/>
          <w:szCs w:val="30"/>
        </w:rPr>
        <w:t>)</w:t>
      </w:r>
      <w:r w:rsidR="004661FF" w:rsidRPr="006351A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351A0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 w:rsidRPr="006351A0">
        <w:rPr>
          <w:rFonts w:ascii="Angsana New" w:hAnsi="Angsana New" w:hint="cs"/>
          <w:i/>
          <w:iCs/>
          <w:sz w:val="30"/>
          <w:szCs w:val="30"/>
          <w:cs/>
        </w:rPr>
        <w:t>ด้าน</w:t>
      </w:r>
      <w:r w:rsidRPr="006351A0">
        <w:rPr>
          <w:rFonts w:ascii="Angsana New" w:hAnsi="Angsana New"/>
          <w:i/>
          <w:iCs/>
          <w:sz w:val="30"/>
          <w:szCs w:val="30"/>
          <w:cs/>
        </w:rPr>
        <w:t>สภาพคล่อง</w:t>
      </w:r>
      <w:r w:rsidRPr="006351A0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</w:p>
    <w:p w14:paraId="0ADB320F" w14:textId="77777777" w:rsidR="001D36C6" w:rsidRPr="006351A0" w:rsidRDefault="001D36C6" w:rsidP="001D36C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C26F8" w14:textId="084AB385" w:rsidR="001D36C6" w:rsidRPr="006351A0" w:rsidRDefault="006F291E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D36C6" w:rsidRPr="006351A0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="001D36C6" w:rsidRPr="006351A0">
        <w:rPr>
          <w:rFonts w:ascii="Angsana New" w:hAnsi="Angsana New" w:hint="cs"/>
          <w:sz w:val="30"/>
          <w:szCs w:val="30"/>
          <w:cs/>
        </w:rPr>
        <w:t>ด้าน</w:t>
      </w:r>
      <w:r w:rsidR="001D36C6" w:rsidRPr="006351A0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6351A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B6BBD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="001D36C6" w:rsidRPr="006351A0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1D36C6" w:rsidRPr="006351A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5F8D73" w14:textId="77777777" w:rsidR="001D36C6" w:rsidRPr="006351A0" w:rsidRDefault="001D36C6" w:rsidP="001D36C6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100016" w14:textId="285D7C48" w:rsidR="001D36C6" w:rsidRPr="006351A0" w:rsidRDefault="001D36C6" w:rsidP="001D36C6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6351A0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4661FF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Pr="006351A0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4661FF" w:rsidRPr="006351A0">
        <w:rPr>
          <w:rFonts w:ascii="Angsana New" w:hAnsi="Angsana New" w:hint="cs"/>
          <w:sz w:val="30"/>
          <w:szCs w:val="30"/>
          <w:cs/>
        </w:rPr>
        <w:t xml:space="preserve"> </w:t>
      </w:r>
      <w:r w:rsidRPr="006351A0">
        <w:rPr>
          <w:rFonts w:ascii="Angsana New" w:hAnsi="Angsana New" w:hint="cs"/>
          <w:sz w:val="30"/>
          <w:szCs w:val="30"/>
          <w:cs/>
        </w:rPr>
        <w:t>โดย</w:t>
      </w:r>
      <w:r w:rsidR="00621326" w:rsidRPr="006351A0">
        <w:rPr>
          <w:rFonts w:ascii="Angsana New" w:hAnsi="Angsana New" w:hint="cs"/>
          <w:sz w:val="30"/>
          <w:szCs w:val="30"/>
          <w:cs/>
        </w:rPr>
        <w:t>แสดง</w:t>
      </w:r>
      <w:r w:rsidRPr="006351A0">
        <w:rPr>
          <w:rFonts w:ascii="Angsana New" w:hAnsi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6351A0">
        <w:rPr>
          <w:rFonts w:ascii="Angsana New" w:hAnsi="Angsana New"/>
          <w:sz w:val="30"/>
          <w:szCs w:val="30"/>
          <w:cs/>
        </w:rPr>
        <w:t>หักกลบตามสัญญา</w:t>
      </w:r>
      <w:r w:rsidR="004661FF" w:rsidRPr="006351A0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Style w:val="TableGrid"/>
        <w:tblW w:w="8991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990"/>
        <w:gridCol w:w="270"/>
        <w:gridCol w:w="900"/>
        <w:gridCol w:w="270"/>
        <w:gridCol w:w="981"/>
      </w:tblGrid>
      <w:tr w:rsidR="004D75E8" w:rsidRPr="005F1AF3" w14:paraId="16C589A7" w14:textId="10B8A646" w:rsidTr="005F1AF3">
        <w:trPr>
          <w:tblHeader/>
        </w:trPr>
        <w:tc>
          <w:tcPr>
            <w:tcW w:w="3060" w:type="dxa"/>
          </w:tcPr>
          <w:p w14:paraId="1026368A" w14:textId="5E5C9AB1" w:rsidR="004D75E8" w:rsidRPr="005F1AF3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31" w:type="dxa"/>
            <w:gridSpan w:val="9"/>
            <w:hideMark/>
          </w:tcPr>
          <w:p w14:paraId="2506F3D9" w14:textId="73AC94BF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75E8" w:rsidRPr="005F1AF3" w14:paraId="1988A60D" w14:textId="34D672D4" w:rsidTr="005F1AF3">
        <w:trPr>
          <w:tblHeader/>
        </w:trPr>
        <w:tc>
          <w:tcPr>
            <w:tcW w:w="3060" w:type="dxa"/>
          </w:tcPr>
          <w:p w14:paraId="333E7986" w14:textId="21161B57" w:rsidR="004D75E8" w:rsidRPr="005F1AF3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31" w:type="dxa"/>
            <w:gridSpan w:val="9"/>
          </w:tcPr>
          <w:p w14:paraId="39DE2044" w14:textId="77777777" w:rsidR="004D75E8" w:rsidRPr="005F1AF3" w:rsidRDefault="004D75E8" w:rsidP="003477D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F1AF3" w:rsidRPr="005F1AF3" w14:paraId="008864D4" w14:textId="7563969C" w:rsidTr="005F1AF3">
        <w:trPr>
          <w:tblHeader/>
        </w:trPr>
        <w:tc>
          <w:tcPr>
            <w:tcW w:w="3060" w:type="dxa"/>
            <w:vAlign w:val="bottom"/>
            <w:hideMark/>
          </w:tcPr>
          <w:p w14:paraId="2A56EFEE" w14:textId="2836B492" w:rsidR="004D75E8" w:rsidRPr="005F1AF3" w:rsidRDefault="004D75E8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643F4192" w14:textId="77777777" w:rsidR="004D75E8" w:rsidRPr="005F1AF3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9C35C26" w14:textId="77777777" w:rsidR="004D75E8" w:rsidRPr="005F1AF3" w:rsidRDefault="004D75E8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B2FD0B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BA23D4E" w14:textId="337052F4" w:rsidR="004D75E8" w:rsidRPr="005F1AF3" w:rsidRDefault="004D75E8" w:rsidP="0099218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A16968E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7FE827E" w14:textId="4E894FDD" w:rsidR="004D75E8" w:rsidRPr="005F1AF3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0F9A886D" w14:textId="60308727" w:rsidR="004D75E8" w:rsidRPr="005F1AF3" w:rsidRDefault="004D75E8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F12527A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7CF30B67" w14:textId="4D3C028A" w:rsidR="004D75E8" w:rsidRPr="005F1AF3" w:rsidRDefault="004D75E8" w:rsidP="00992188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3095CA4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  <w:hideMark/>
          </w:tcPr>
          <w:p w14:paraId="6933BA8B" w14:textId="77777777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D75E8" w:rsidRPr="005F1AF3" w14:paraId="20284B88" w14:textId="755DEE1B" w:rsidTr="005F1AF3">
        <w:trPr>
          <w:tblHeader/>
        </w:trPr>
        <w:tc>
          <w:tcPr>
            <w:tcW w:w="3060" w:type="dxa"/>
          </w:tcPr>
          <w:p w14:paraId="0B90D5F0" w14:textId="77777777" w:rsidR="004D75E8" w:rsidRPr="005F1AF3" w:rsidRDefault="004D75E8" w:rsidP="00992188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31" w:type="dxa"/>
            <w:gridSpan w:val="9"/>
            <w:hideMark/>
          </w:tcPr>
          <w:p w14:paraId="4E6BFF27" w14:textId="6DBE7251" w:rsidR="004D75E8" w:rsidRPr="005F1AF3" w:rsidRDefault="004D75E8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F1AF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F1A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F1AF3" w:rsidRPr="005F1AF3" w14:paraId="0D067B48" w14:textId="08DE65E1" w:rsidTr="005F1AF3">
        <w:tc>
          <w:tcPr>
            <w:tcW w:w="3060" w:type="dxa"/>
            <w:hideMark/>
          </w:tcPr>
          <w:p w14:paraId="44E65FCC" w14:textId="739513D1" w:rsidR="004D75E8" w:rsidRPr="005F1AF3" w:rsidRDefault="004D75E8" w:rsidP="0099218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4F5E236" w14:textId="1A8C70E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407EE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E13F41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47BF3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4033A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1C6C8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883BC85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E440A9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7F918774" w14:textId="77777777" w:rsidR="004D75E8" w:rsidRPr="005F1AF3" w:rsidRDefault="004D75E8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F1AF3" w:rsidRPr="005F1AF3" w14:paraId="1B8842CD" w14:textId="6069E281" w:rsidTr="005F1AF3">
        <w:tc>
          <w:tcPr>
            <w:tcW w:w="3060" w:type="dxa"/>
            <w:hideMark/>
          </w:tcPr>
          <w:p w14:paraId="4CB442A9" w14:textId="1D267045" w:rsidR="004D75E8" w:rsidRPr="005F1AF3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3A6E2E81" w14:textId="7E9F88FF" w:rsidR="004D75E8" w:rsidRPr="005F1AF3" w:rsidRDefault="00796827" w:rsidP="003D3868">
            <w:pPr>
              <w:tabs>
                <w:tab w:val="decimal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4C1B0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396</w:t>
            </w:r>
            <w:r w:rsidR="004C1B0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270" w:type="dxa"/>
          </w:tcPr>
          <w:p w14:paraId="2FFACDED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AC661" w14:textId="5E7C3AB7" w:rsidR="004D75E8" w:rsidRPr="005F1AF3" w:rsidRDefault="00796827" w:rsidP="005877E7">
            <w:pPr>
              <w:tabs>
                <w:tab w:val="decimal" w:pos="77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723FBC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406</w:t>
            </w:r>
            <w:r w:rsidR="00723FBC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374</w:t>
            </w:r>
          </w:p>
        </w:tc>
        <w:tc>
          <w:tcPr>
            <w:tcW w:w="270" w:type="dxa"/>
          </w:tcPr>
          <w:p w14:paraId="6F594370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7D1579" w14:textId="67BCED37" w:rsidR="004D75E8" w:rsidRPr="005F1AF3" w:rsidRDefault="003314BE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056EDE" w14:textId="3B404461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7B238C" w14:textId="1FDFBF4B" w:rsidR="004D75E8" w:rsidRPr="005F1AF3" w:rsidRDefault="003314BE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0F9717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D24100A" w14:textId="23066A99" w:rsidR="004D75E8" w:rsidRPr="005F1AF3" w:rsidRDefault="00796827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90318D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406</w:t>
            </w:r>
            <w:r w:rsidR="0090318D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374</w:t>
            </w:r>
          </w:p>
        </w:tc>
      </w:tr>
      <w:tr w:rsidR="005F1AF3" w:rsidRPr="005F1AF3" w14:paraId="3F5D3EE3" w14:textId="3D9425EE" w:rsidTr="005F1AF3">
        <w:tc>
          <w:tcPr>
            <w:tcW w:w="3060" w:type="dxa"/>
            <w:hideMark/>
          </w:tcPr>
          <w:p w14:paraId="55776CFE" w14:textId="401FF5AD" w:rsidR="004D75E8" w:rsidRPr="005F1AF3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="00470910" w:rsidRPr="005F1AF3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619D20CA" w14:textId="0D67646E" w:rsidR="004D75E8" w:rsidRPr="005F1AF3" w:rsidRDefault="00796827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166</w:t>
            </w:r>
            <w:r w:rsidR="004C1B0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70" w:type="dxa"/>
          </w:tcPr>
          <w:p w14:paraId="63FFE163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768467" w14:textId="43A72F59" w:rsidR="004D75E8" w:rsidRPr="005F1AF3" w:rsidRDefault="00796827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166</w:t>
            </w:r>
            <w:r w:rsidR="004C1B0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70" w:type="dxa"/>
          </w:tcPr>
          <w:p w14:paraId="5FC263C5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7A5C2D" w14:textId="68BA85F7" w:rsidR="004D75E8" w:rsidRPr="005F1AF3" w:rsidRDefault="001F2A9E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45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CBE4B3F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597904" w14:textId="56B25049" w:rsidR="004D75E8" w:rsidRPr="005F1AF3" w:rsidRDefault="001F2A9E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847314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3FC460" w14:textId="7229B21D" w:rsidR="004D75E8" w:rsidRPr="005F1AF3" w:rsidRDefault="00796827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166</w:t>
            </w:r>
            <w:r w:rsidR="001F2A9E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208</w:t>
            </w:r>
          </w:p>
        </w:tc>
      </w:tr>
      <w:tr w:rsidR="005F1AF3" w:rsidRPr="005F1AF3" w14:paraId="2DF1A3C6" w14:textId="000F9DE3" w:rsidTr="005F1AF3">
        <w:tc>
          <w:tcPr>
            <w:tcW w:w="3060" w:type="dxa"/>
          </w:tcPr>
          <w:p w14:paraId="38EF052D" w14:textId="4B76CDEE" w:rsidR="004D75E8" w:rsidRPr="005F1AF3" w:rsidRDefault="004D75E8" w:rsidP="00C97D6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</w:t>
            </w:r>
            <w:r w:rsidR="00F117EF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="00F117EF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90" w:type="dxa"/>
          </w:tcPr>
          <w:p w14:paraId="44A66358" w14:textId="6226C66D" w:rsidR="004D75E8" w:rsidRPr="005F1AF3" w:rsidRDefault="00796827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301</w:t>
            </w:r>
            <w:r w:rsidR="004C1B0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3E3DF232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815016" w14:textId="5D96097F" w:rsidR="004D75E8" w:rsidRPr="005F1AF3" w:rsidRDefault="003C7493" w:rsidP="003C7493">
            <w:pPr>
              <w:pStyle w:val="acctfourfigures"/>
              <w:tabs>
                <w:tab w:val="clear" w:pos="765"/>
              </w:tabs>
              <w:spacing w:line="240" w:lineRule="atLeast"/>
              <w:ind w:left="-560" w:right="24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0EA59B9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0E01A" w14:textId="563E3C2E" w:rsidR="004D75E8" w:rsidRPr="005F1AF3" w:rsidRDefault="00637625" w:rsidP="0066228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323,657</w:t>
            </w:r>
          </w:p>
        </w:tc>
        <w:tc>
          <w:tcPr>
            <w:tcW w:w="270" w:type="dxa"/>
          </w:tcPr>
          <w:p w14:paraId="402233BD" w14:textId="70F2F374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27C1E2" w14:textId="65BA57C4" w:rsidR="004D75E8" w:rsidRPr="005F1AF3" w:rsidRDefault="003314BE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45EE57" w14:textId="77777777" w:rsidR="004D75E8" w:rsidRPr="005F1AF3" w:rsidRDefault="004D75E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8D56787" w14:textId="5C81875A" w:rsidR="004D75E8" w:rsidRPr="005F1AF3" w:rsidRDefault="00796827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323</w:t>
            </w:r>
            <w:r w:rsidR="0090318D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657</w:t>
            </w:r>
          </w:p>
        </w:tc>
      </w:tr>
      <w:tr w:rsidR="005F1AF3" w:rsidRPr="005F1AF3" w14:paraId="71941384" w14:textId="1E2E89DE" w:rsidTr="005F1AF3">
        <w:tc>
          <w:tcPr>
            <w:tcW w:w="3060" w:type="dxa"/>
            <w:hideMark/>
          </w:tcPr>
          <w:p w14:paraId="01FFBF58" w14:textId="30FF56E5" w:rsidR="007414FD" w:rsidRPr="005F1AF3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4B5C3C54" w14:textId="31794244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 w:hint="cs"/>
                <w:sz w:val="24"/>
                <w:szCs w:val="24"/>
              </w:rPr>
              <w:t>450</w:t>
            </w:r>
            <w:r w:rsidR="004C1B0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512</w:t>
            </w:r>
          </w:p>
        </w:tc>
        <w:tc>
          <w:tcPr>
            <w:tcW w:w="270" w:type="dxa"/>
          </w:tcPr>
          <w:p w14:paraId="2C83468C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64625" w14:textId="39541952" w:rsidR="007414FD" w:rsidRPr="005F1AF3" w:rsidRDefault="00796827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201</w:t>
            </w:r>
            <w:r w:rsidR="00695D14" w:rsidRPr="00695D14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270" w:type="dxa"/>
          </w:tcPr>
          <w:p w14:paraId="142DD8C1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11963" w14:textId="39C18008" w:rsidR="007414FD" w:rsidRPr="005F1AF3" w:rsidRDefault="00796827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270</w:t>
            </w:r>
            <w:r w:rsidR="00BD659C" w:rsidRPr="00BD659C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270" w:type="dxa"/>
          </w:tcPr>
          <w:p w14:paraId="3A9D2E7E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0D62C7" w14:textId="7337F208" w:rsidR="007414FD" w:rsidRPr="005F1AF3" w:rsidRDefault="00796827" w:rsidP="00587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31</w:t>
            </w:r>
            <w:r w:rsidR="003314BE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0B933F51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F0C3CB" w14:textId="7783F5D7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503</w:t>
            </w:r>
            <w:r w:rsidR="00BD659C" w:rsidRPr="00BD659C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023</w:t>
            </w:r>
          </w:p>
        </w:tc>
      </w:tr>
      <w:tr w:rsidR="005F1AF3" w:rsidRPr="005F1AF3" w14:paraId="48A0EAE1" w14:textId="77777777" w:rsidTr="005F1AF3">
        <w:tc>
          <w:tcPr>
            <w:tcW w:w="3060" w:type="dxa"/>
          </w:tcPr>
          <w:p w14:paraId="54B48F81" w14:textId="1A71F1BB" w:rsidR="007414FD" w:rsidRPr="005F1AF3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2DF23616" w14:textId="5E3A234B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131</w:t>
            </w:r>
            <w:r w:rsidR="004C1B0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270" w:type="dxa"/>
          </w:tcPr>
          <w:p w14:paraId="4011A4E3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EF6975" w14:textId="6BCAAEA1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132</w:t>
            </w:r>
            <w:r w:rsidR="00723FBC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423</w:t>
            </w:r>
          </w:p>
        </w:tc>
        <w:tc>
          <w:tcPr>
            <w:tcW w:w="270" w:type="dxa"/>
          </w:tcPr>
          <w:p w14:paraId="1EADBB45" w14:textId="742CA2A2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F61305" w14:textId="7ADE7EAA" w:rsidR="007414FD" w:rsidRPr="005F1AF3" w:rsidRDefault="003314BE" w:rsidP="001401BE">
            <w:pPr>
              <w:pStyle w:val="acctfourfigures"/>
              <w:tabs>
                <w:tab w:val="clear" w:pos="765"/>
              </w:tabs>
              <w:spacing w:line="240" w:lineRule="atLeast"/>
              <w:ind w:left="-560" w:right="2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446F33" w14:textId="14215881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6ABCD7" w14:textId="04DD9C6F" w:rsidR="007414FD" w:rsidRPr="005F1AF3" w:rsidRDefault="003314BE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DB3841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609FFA4" w14:textId="0CDAC5A5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132</w:t>
            </w:r>
            <w:r w:rsidR="0090318D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423</w:t>
            </w:r>
          </w:p>
        </w:tc>
      </w:tr>
      <w:tr w:rsidR="005F1AF3" w:rsidRPr="005F1AF3" w14:paraId="4FE6CAA2" w14:textId="1500A6BF" w:rsidTr="005F1AF3">
        <w:trPr>
          <w:trHeight w:val="119"/>
        </w:trPr>
        <w:tc>
          <w:tcPr>
            <w:tcW w:w="3060" w:type="dxa"/>
            <w:hideMark/>
          </w:tcPr>
          <w:p w14:paraId="58BDA7D0" w14:textId="77777777" w:rsidR="007414FD" w:rsidRPr="005F1AF3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EDBAFF3" w14:textId="3A0BE677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185</w:t>
            </w:r>
            <w:r w:rsidR="004C1B0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270" w:type="dxa"/>
            <w:vAlign w:val="bottom"/>
          </w:tcPr>
          <w:p w14:paraId="4CF9F1DE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C09D67" w14:textId="414CAE73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60</w:t>
            </w:r>
            <w:r w:rsidR="00723FBC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270" w:type="dxa"/>
            <w:vAlign w:val="bottom"/>
          </w:tcPr>
          <w:p w14:paraId="17634466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B793" w14:textId="42C8A098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144</w:t>
            </w:r>
            <w:r w:rsidR="003314BE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270" w:type="dxa"/>
            <w:vAlign w:val="bottom"/>
          </w:tcPr>
          <w:p w14:paraId="7D876163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DB01A49" w14:textId="44C6FCDB" w:rsidR="007414FD" w:rsidRPr="005F1AF3" w:rsidRDefault="003314BE" w:rsidP="003A6D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ED3E27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7663FD" w14:textId="2BA3AF9E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204</w:t>
            </w:r>
            <w:r w:rsidR="0090318D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839</w:t>
            </w:r>
          </w:p>
        </w:tc>
      </w:tr>
      <w:tr w:rsidR="005F1AF3" w:rsidRPr="005F1AF3" w14:paraId="13976B71" w14:textId="6C2B1E70" w:rsidTr="005F1AF3">
        <w:tc>
          <w:tcPr>
            <w:tcW w:w="3060" w:type="dxa"/>
          </w:tcPr>
          <w:p w14:paraId="03BD677F" w14:textId="77777777" w:rsidR="007414FD" w:rsidRPr="005F1AF3" w:rsidRDefault="007414FD" w:rsidP="007414F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82275" w14:textId="457FEB17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4C1B0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630</w:t>
            </w:r>
            <w:r w:rsidR="004C1B0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270" w:type="dxa"/>
          </w:tcPr>
          <w:p w14:paraId="488E9DE2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BD237" w14:textId="144461CA" w:rsidR="007414FD" w:rsidRPr="005F1AF3" w:rsidRDefault="00244199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D659C" w:rsidRPr="00BD659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96827" w:rsidRPr="0079682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637625">
              <w:rPr>
                <w:rFonts w:ascii="Angsana New" w:hAnsi="Angsana New"/>
                <w:b/>
                <w:bCs/>
                <w:sz w:val="24"/>
                <w:szCs w:val="24"/>
              </w:rPr>
              <w:t>67,069</w:t>
            </w:r>
          </w:p>
        </w:tc>
        <w:tc>
          <w:tcPr>
            <w:tcW w:w="270" w:type="dxa"/>
          </w:tcPr>
          <w:p w14:paraId="51CC4160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4DEF6" w14:textId="5C277FE5" w:rsidR="007414FD" w:rsidRPr="005F1AF3" w:rsidRDefault="00637625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3F0495">
              <w:rPr>
                <w:rFonts w:ascii="Angsana New" w:hAnsi="Angsana New"/>
                <w:b/>
                <w:bCs/>
                <w:sz w:val="24"/>
                <w:szCs w:val="24"/>
              </w:rPr>
              <w:t>38,139</w:t>
            </w:r>
          </w:p>
        </w:tc>
        <w:tc>
          <w:tcPr>
            <w:tcW w:w="270" w:type="dxa"/>
          </w:tcPr>
          <w:p w14:paraId="40BF625E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D9215" w14:textId="5C3EF684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0318D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3449F29E" w14:textId="77777777" w:rsidR="007414FD" w:rsidRPr="005F1AF3" w:rsidRDefault="007414FD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D59B7" w14:textId="07D16E29" w:rsidR="007414FD" w:rsidRPr="005F1AF3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4A3196" w:rsidRPr="004A319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736</w:t>
            </w:r>
            <w:r w:rsidR="004A3196" w:rsidRPr="004A319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524</w:t>
            </w:r>
          </w:p>
        </w:tc>
      </w:tr>
    </w:tbl>
    <w:p w14:paraId="0E66350A" w14:textId="3B5F5124" w:rsidR="004D75E8" w:rsidRPr="00F16844" w:rsidRDefault="004D75E8" w:rsidP="00F1684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64"/>
        <w:gridCol w:w="270"/>
        <w:gridCol w:w="1170"/>
        <w:gridCol w:w="270"/>
        <w:gridCol w:w="1440"/>
        <w:gridCol w:w="270"/>
        <w:gridCol w:w="1352"/>
      </w:tblGrid>
      <w:tr w:rsidR="00BE708B" w:rsidRPr="005F1AF3" w14:paraId="505FACD6" w14:textId="77777777" w:rsidTr="00772B2B">
        <w:trPr>
          <w:tblHeader/>
        </w:trPr>
        <w:tc>
          <w:tcPr>
            <w:tcW w:w="2966" w:type="dxa"/>
          </w:tcPr>
          <w:p w14:paraId="59D04414" w14:textId="223DF7BE" w:rsidR="00BE708B" w:rsidRPr="005F1AF3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6" w:type="dxa"/>
            <w:gridSpan w:val="7"/>
            <w:hideMark/>
          </w:tcPr>
          <w:p w14:paraId="25D0A53C" w14:textId="1FF94B4C" w:rsidR="00BE708B" w:rsidRPr="005F1AF3" w:rsidRDefault="00BE708B" w:rsidP="005624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5F1A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4B6A4D" w:rsidRPr="005F1AF3" w14:paraId="74AF3DE7" w14:textId="77777777" w:rsidTr="00772B2B">
        <w:trPr>
          <w:tblHeader/>
        </w:trPr>
        <w:tc>
          <w:tcPr>
            <w:tcW w:w="2966" w:type="dxa"/>
          </w:tcPr>
          <w:p w14:paraId="017676DF" w14:textId="77777777" w:rsidR="004B6A4D" w:rsidRPr="005F1AF3" w:rsidRDefault="004B6A4D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6" w:type="dxa"/>
            <w:gridSpan w:val="7"/>
          </w:tcPr>
          <w:p w14:paraId="5B089E56" w14:textId="77777777" w:rsidR="004B6A4D" w:rsidRPr="005F1AF3" w:rsidRDefault="004B6A4D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772B2B" w:rsidRPr="005F1AF3" w14:paraId="0BD8BAED" w14:textId="77777777" w:rsidTr="00772B2B">
        <w:trPr>
          <w:tblHeader/>
        </w:trPr>
        <w:tc>
          <w:tcPr>
            <w:tcW w:w="2966" w:type="dxa"/>
            <w:vAlign w:val="bottom"/>
            <w:hideMark/>
          </w:tcPr>
          <w:p w14:paraId="01E6C002" w14:textId="12B40CA6" w:rsidR="00772B2B" w:rsidRPr="005F1AF3" w:rsidRDefault="00772B2B" w:rsidP="005624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264" w:type="dxa"/>
            <w:vAlign w:val="bottom"/>
            <w:hideMark/>
          </w:tcPr>
          <w:p w14:paraId="0C60AE39" w14:textId="77777777" w:rsidR="00772B2B" w:rsidRPr="005F1AF3" w:rsidRDefault="00772B2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74087B9A" w14:textId="77777777" w:rsidR="00772B2B" w:rsidRPr="005F1AF3" w:rsidRDefault="00772B2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7AAAF1" w14:textId="77777777" w:rsidR="00772B2B" w:rsidRPr="005F1AF3" w:rsidRDefault="00772B2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0FC8862" w14:textId="00C2AB16" w:rsidR="00772B2B" w:rsidRPr="005F1AF3" w:rsidRDefault="00772B2B" w:rsidP="0056247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3091795" w14:textId="77777777" w:rsidR="00772B2B" w:rsidRPr="005F1AF3" w:rsidRDefault="00772B2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14:paraId="2EDA6BE6" w14:textId="36866BC4" w:rsidR="00772B2B" w:rsidRPr="005F1AF3" w:rsidRDefault="00772B2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0C6A15F3" w14:textId="33048858" w:rsidR="00772B2B" w:rsidRPr="005F1AF3" w:rsidRDefault="00772B2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CD8B204" w14:textId="77777777" w:rsidR="00772B2B" w:rsidRPr="005F1AF3" w:rsidRDefault="00772B2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  <w:hideMark/>
          </w:tcPr>
          <w:p w14:paraId="0FD57AE7" w14:textId="77777777" w:rsidR="00772B2B" w:rsidRPr="005F1AF3" w:rsidRDefault="00772B2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E708B" w:rsidRPr="005F1AF3" w14:paraId="44E8B43E" w14:textId="77777777" w:rsidTr="00772B2B">
        <w:trPr>
          <w:tblHeader/>
        </w:trPr>
        <w:tc>
          <w:tcPr>
            <w:tcW w:w="2966" w:type="dxa"/>
          </w:tcPr>
          <w:p w14:paraId="1487C2C2" w14:textId="77777777" w:rsidR="00BE708B" w:rsidRPr="005F1AF3" w:rsidRDefault="00BE708B" w:rsidP="0056247F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6" w:type="dxa"/>
            <w:gridSpan w:val="7"/>
            <w:hideMark/>
          </w:tcPr>
          <w:p w14:paraId="374749D8" w14:textId="05C93442" w:rsidR="00BE708B" w:rsidRPr="005F1AF3" w:rsidRDefault="00BE708B" w:rsidP="0056247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F36463" w:rsidRPr="005F1AF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F1A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772B2B" w:rsidRPr="005F1AF3" w14:paraId="309A1A4E" w14:textId="77777777" w:rsidTr="00772B2B">
        <w:tc>
          <w:tcPr>
            <w:tcW w:w="2966" w:type="dxa"/>
            <w:hideMark/>
          </w:tcPr>
          <w:p w14:paraId="2E578105" w14:textId="77777777" w:rsidR="00772B2B" w:rsidRPr="005F1AF3" w:rsidRDefault="00772B2B" w:rsidP="005624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4" w:type="dxa"/>
          </w:tcPr>
          <w:p w14:paraId="6DFD7621" w14:textId="77777777" w:rsidR="00772B2B" w:rsidRPr="005F1AF3" w:rsidRDefault="00772B2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9BD9C" w14:textId="77777777" w:rsidR="00772B2B" w:rsidRPr="005F1AF3" w:rsidRDefault="00772B2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DBD99F" w14:textId="77777777" w:rsidR="00772B2B" w:rsidRPr="005F1AF3" w:rsidRDefault="00772B2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87B56" w14:textId="77777777" w:rsidR="00772B2B" w:rsidRPr="005F1AF3" w:rsidRDefault="00772B2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FE04C2A" w14:textId="77777777" w:rsidR="00772B2B" w:rsidRPr="005F1AF3" w:rsidRDefault="00772B2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D6AA65" w14:textId="77777777" w:rsidR="00772B2B" w:rsidRPr="005F1AF3" w:rsidRDefault="00772B2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5F829BA6" w14:textId="77777777" w:rsidR="00772B2B" w:rsidRPr="005F1AF3" w:rsidRDefault="00772B2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2B2B" w:rsidRPr="005F1AF3" w14:paraId="7FC69280" w14:textId="77777777" w:rsidTr="00772B2B">
        <w:tc>
          <w:tcPr>
            <w:tcW w:w="2966" w:type="dxa"/>
            <w:hideMark/>
          </w:tcPr>
          <w:p w14:paraId="22EFE480" w14:textId="77777777" w:rsidR="00772B2B" w:rsidRPr="005F1AF3" w:rsidRDefault="00772B2B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64" w:type="dxa"/>
          </w:tcPr>
          <w:p w14:paraId="681DC4E2" w14:textId="56F3031F" w:rsidR="00772B2B" w:rsidRPr="005F1AF3" w:rsidRDefault="00796827" w:rsidP="004D75E8">
            <w:pPr>
              <w:tabs>
                <w:tab w:val="clear" w:pos="907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374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595</w:t>
            </w:r>
          </w:p>
        </w:tc>
        <w:tc>
          <w:tcPr>
            <w:tcW w:w="270" w:type="dxa"/>
          </w:tcPr>
          <w:p w14:paraId="59170FC1" w14:textId="77777777" w:rsidR="00772B2B" w:rsidRPr="005F1AF3" w:rsidRDefault="00772B2B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C45067" w14:textId="7760B18D" w:rsidR="00772B2B" w:rsidRPr="005F1AF3" w:rsidRDefault="00796827" w:rsidP="004D75E8">
            <w:pPr>
              <w:tabs>
                <w:tab w:val="clear" w:pos="907"/>
                <w:tab w:val="decimal" w:pos="706"/>
                <w:tab w:val="left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383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697</w:t>
            </w:r>
          </w:p>
        </w:tc>
        <w:tc>
          <w:tcPr>
            <w:tcW w:w="270" w:type="dxa"/>
          </w:tcPr>
          <w:p w14:paraId="5A4D71D5" w14:textId="77777777" w:rsidR="00772B2B" w:rsidRPr="005F1AF3" w:rsidRDefault="00772B2B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14E03A" w14:textId="0E0F821F" w:rsidR="00772B2B" w:rsidRPr="005F1AF3" w:rsidRDefault="00772B2B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EB07D6" w14:textId="77777777" w:rsidR="00772B2B" w:rsidRPr="005F1AF3" w:rsidRDefault="00772B2B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7465C86A" w14:textId="30D3A1DF" w:rsidR="00772B2B" w:rsidRPr="005F1AF3" w:rsidRDefault="00796827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383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697</w:t>
            </w:r>
          </w:p>
        </w:tc>
      </w:tr>
      <w:tr w:rsidR="00772B2B" w:rsidRPr="005F1AF3" w14:paraId="15870E0B" w14:textId="77777777" w:rsidTr="00772B2B">
        <w:tc>
          <w:tcPr>
            <w:tcW w:w="2966" w:type="dxa"/>
          </w:tcPr>
          <w:p w14:paraId="5D36F7AE" w14:textId="2520BE9F" w:rsidR="00772B2B" w:rsidRPr="005F1AF3" w:rsidRDefault="00772B2B" w:rsidP="005329E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4" w:type="dxa"/>
          </w:tcPr>
          <w:p w14:paraId="20C8AB0D" w14:textId="0896E25A" w:rsidR="00772B2B" w:rsidRPr="005F1AF3" w:rsidRDefault="00796827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121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912</w:t>
            </w:r>
          </w:p>
        </w:tc>
        <w:tc>
          <w:tcPr>
            <w:tcW w:w="270" w:type="dxa"/>
          </w:tcPr>
          <w:p w14:paraId="4D56C739" w14:textId="77777777" w:rsidR="00772B2B" w:rsidRPr="005F1AF3" w:rsidRDefault="00772B2B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25A3B6" w14:textId="15CC4565" w:rsidR="00772B2B" w:rsidRPr="005F1AF3" w:rsidRDefault="00796827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121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912</w:t>
            </w:r>
          </w:p>
        </w:tc>
        <w:tc>
          <w:tcPr>
            <w:tcW w:w="270" w:type="dxa"/>
          </w:tcPr>
          <w:p w14:paraId="600633F7" w14:textId="77777777" w:rsidR="00772B2B" w:rsidRPr="005F1AF3" w:rsidRDefault="00772B2B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046312" w14:textId="35304F4C" w:rsidR="00772B2B" w:rsidRPr="005F1AF3" w:rsidRDefault="00772B2B" w:rsidP="004D75E8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859894C" w14:textId="77777777" w:rsidR="00772B2B" w:rsidRPr="005F1AF3" w:rsidRDefault="00772B2B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28105484" w14:textId="7F60B61B" w:rsidR="00772B2B" w:rsidRPr="005F1AF3" w:rsidRDefault="00796827" w:rsidP="005329E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121</w:t>
            </w:r>
            <w:r w:rsidR="00772B2B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912</w:t>
            </w:r>
          </w:p>
        </w:tc>
      </w:tr>
      <w:tr w:rsidR="00772B2B" w:rsidRPr="005F1AF3" w14:paraId="6B5BE455" w14:textId="77777777" w:rsidTr="009A419F">
        <w:tc>
          <w:tcPr>
            <w:tcW w:w="2966" w:type="dxa"/>
            <w:shd w:val="clear" w:color="auto" w:fill="auto"/>
          </w:tcPr>
          <w:p w14:paraId="745A4A11" w14:textId="0B769E83" w:rsidR="00772B2B" w:rsidRPr="0056587B" w:rsidRDefault="00772B2B" w:rsidP="007414F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9A419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 w:rsidR="00DD275D" w:rsidRPr="009A419F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9A419F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64" w:type="dxa"/>
          </w:tcPr>
          <w:p w14:paraId="46D8769F" w14:textId="7BD078C7" w:rsidR="00772B2B" w:rsidRPr="0056587B" w:rsidRDefault="00796827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587B">
              <w:rPr>
                <w:rFonts w:ascii="Angsana New" w:hAnsi="Angsana New"/>
                <w:sz w:val="24"/>
                <w:szCs w:val="24"/>
              </w:rPr>
              <w:t>2</w:t>
            </w:r>
            <w:r w:rsidR="0056587B" w:rsidRPr="0056587B">
              <w:rPr>
                <w:rFonts w:ascii="Angsana New" w:hAnsi="Angsana New"/>
                <w:sz w:val="24"/>
                <w:szCs w:val="24"/>
              </w:rPr>
              <w:t>7</w:t>
            </w:r>
            <w:r w:rsidR="00772B2B"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="0056587B" w:rsidRPr="0056587B">
              <w:rPr>
                <w:rFonts w:ascii="Angsana New" w:hAnsi="Angsana New"/>
                <w:sz w:val="24"/>
                <w:szCs w:val="24"/>
              </w:rPr>
              <w:t>8</w:t>
            </w:r>
            <w:r w:rsidRPr="0056587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94B82C2" w14:textId="77777777" w:rsidR="00772B2B" w:rsidRPr="0056587B" w:rsidRDefault="00772B2B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60E433E0" w14:textId="2A4B656B" w:rsidR="00772B2B" w:rsidRPr="0056587B" w:rsidRDefault="0056587B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6587B">
              <w:rPr>
                <w:rFonts w:ascii="Angsana New" w:hAnsi="Angsana New"/>
                <w:sz w:val="24"/>
                <w:szCs w:val="24"/>
              </w:rPr>
              <w:t>28</w:t>
            </w:r>
            <w:r w:rsidR="00772B2B"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Pr="0056587B">
              <w:rPr>
                <w:rFonts w:ascii="Angsana New" w:hAnsi="Angsana New"/>
                <w:sz w:val="24"/>
                <w:szCs w:val="24"/>
              </w:rPr>
              <w:t>98</w:t>
            </w:r>
            <w:r w:rsidR="00662289" w:rsidRPr="0056587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DA70BB1" w14:textId="77777777" w:rsidR="00772B2B" w:rsidRPr="0056587B" w:rsidRDefault="00772B2B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</w:tcPr>
          <w:p w14:paraId="7C784DAE" w14:textId="55667ED2" w:rsidR="00772B2B" w:rsidRPr="0056587B" w:rsidRDefault="0056587B" w:rsidP="0056587B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E48F7E2" w14:textId="77777777" w:rsidR="00772B2B" w:rsidRPr="0056587B" w:rsidRDefault="00772B2B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52" w:type="dxa"/>
          </w:tcPr>
          <w:p w14:paraId="6943DC00" w14:textId="0CC3E973" w:rsidR="00772B2B" w:rsidRPr="0056587B" w:rsidRDefault="0056587B" w:rsidP="007414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  <w:r w:rsidR="00772B2B" w:rsidRPr="0056587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56587B">
              <w:rPr>
                <w:rFonts w:ascii="Angsana New" w:hAnsi="Angsana New"/>
                <w:sz w:val="24"/>
                <w:szCs w:val="24"/>
              </w:rPr>
              <w:t>85</w:t>
            </w:r>
          </w:p>
        </w:tc>
      </w:tr>
      <w:tr w:rsidR="0056587B" w:rsidRPr="005F1AF3" w14:paraId="718CEA8C" w14:textId="77777777" w:rsidTr="00772B2B">
        <w:tc>
          <w:tcPr>
            <w:tcW w:w="2966" w:type="dxa"/>
          </w:tcPr>
          <w:p w14:paraId="3C00FCF8" w14:textId="3D262F64" w:rsidR="0056587B" w:rsidRPr="0056587B" w:rsidRDefault="0056587B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56587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เงินกู้ยืมระยะยาวจากกรรมการ</w:t>
            </w:r>
          </w:p>
        </w:tc>
        <w:tc>
          <w:tcPr>
            <w:tcW w:w="1264" w:type="dxa"/>
          </w:tcPr>
          <w:p w14:paraId="0CF59448" w14:textId="5C3CF5CC" w:rsidR="0056587B" w:rsidRPr="0056587B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587B">
              <w:rPr>
                <w:rFonts w:ascii="Angsana New" w:hAnsi="Angsana New"/>
                <w:sz w:val="24"/>
                <w:szCs w:val="24"/>
              </w:rPr>
              <w:t>301,500</w:t>
            </w:r>
          </w:p>
        </w:tc>
        <w:tc>
          <w:tcPr>
            <w:tcW w:w="270" w:type="dxa"/>
          </w:tcPr>
          <w:p w14:paraId="44464DFF" w14:textId="77777777" w:rsidR="0056587B" w:rsidRPr="0056587B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582B002F" w14:textId="5314BD67" w:rsidR="0056587B" w:rsidRPr="0056587B" w:rsidRDefault="00A77ADB" w:rsidP="00A77ADB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4B2EF08" w14:textId="77777777" w:rsidR="0056587B" w:rsidRPr="0056587B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88C538" w14:textId="49426AFF" w:rsidR="0056587B" w:rsidRPr="0056587B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587B">
              <w:rPr>
                <w:rFonts w:ascii="Angsana New" w:hAnsi="Angsana New"/>
                <w:sz w:val="24"/>
                <w:szCs w:val="24"/>
              </w:rPr>
              <w:t>3</w:t>
            </w:r>
            <w:r w:rsidR="0023646B">
              <w:rPr>
                <w:rFonts w:ascii="Angsana New" w:hAnsi="Angsana New"/>
                <w:sz w:val="24"/>
                <w:szCs w:val="24"/>
              </w:rPr>
              <w:t>23</w:t>
            </w:r>
            <w:r w:rsidRPr="0056587B">
              <w:rPr>
                <w:rFonts w:ascii="Angsana New" w:hAnsi="Angsana New"/>
                <w:sz w:val="24"/>
                <w:szCs w:val="24"/>
              </w:rPr>
              <w:t>,</w:t>
            </w:r>
            <w:r w:rsidR="0023646B">
              <w:rPr>
                <w:rFonts w:ascii="Angsana New" w:hAnsi="Angsana New"/>
                <w:sz w:val="24"/>
                <w:szCs w:val="24"/>
              </w:rPr>
              <w:t>65</w:t>
            </w:r>
            <w:r w:rsidRPr="0056587B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D02E1D8" w14:textId="77777777" w:rsidR="0056587B" w:rsidRPr="0056587B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52" w:type="dxa"/>
          </w:tcPr>
          <w:p w14:paraId="129ECF8C" w14:textId="3A76977C" w:rsidR="0056587B" w:rsidRPr="0056587B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6587B">
              <w:rPr>
                <w:rFonts w:ascii="Angsana New" w:hAnsi="Angsana New"/>
                <w:sz w:val="24"/>
                <w:szCs w:val="24"/>
              </w:rPr>
              <w:t>323,657</w:t>
            </w:r>
          </w:p>
        </w:tc>
      </w:tr>
      <w:tr w:rsidR="0056587B" w:rsidRPr="005F1AF3" w14:paraId="481AB912" w14:textId="77777777" w:rsidTr="00772B2B">
        <w:tc>
          <w:tcPr>
            <w:tcW w:w="2966" w:type="dxa"/>
            <w:hideMark/>
          </w:tcPr>
          <w:p w14:paraId="3CFE2ED1" w14:textId="77777777" w:rsidR="0056587B" w:rsidRPr="005F1AF3" w:rsidRDefault="0056587B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64" w:type="dxa"/>
          </w:tcPr>
          <w:p w14:paraId="7E56DC37" w14:textId="38586B52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242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941</w:t>
            </w:r>
          </w:p>
        </w:tc>
        <w:tc>
          <w:tcPr>
            <w:tcW w:w="270" w:type="dxa"/>
          </w:tcPr>
          <w:p w14:paraId="654B3771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9AE7DC" w14:textId="03F2B98F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136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519</w:t>
            </w:r>
          </w:p>
        </w:tc>
        <w:tc>
          <w:tcPr>
            <w:tcW w:w="270" w:type="dxa"/>
          </w:tcPr>
          <w:p w14:paraId="7EBD956C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1A3A68" w14:textId="0DF9497B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125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6B3F9074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2C203DA" w14:textId="4C95E6FD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262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245</w:t>
            </w:r>
          </w:p>
        </w:tc>
      </w:tr>
      <w:tr w:rsidR="0056587B" w:rsidRPr="005F1AF3" w14:paraId="0199698A" w14:textId="77777777" w:rsidTr="00772B2B">
        <w:tc>
          <w:tcPr>
            <w:tcW w:w="2966" w:type="dxa"/>
          </w:tcPr>
          <w:p w14:paraId="6DEB6D16" w14:textId="638F04A5" w:rsidR="0056587B" w:rsidRPr="005F1AF3" w:rsidRDefault="0056587B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4" w:type="dxa"/>
          </w:tcPr>
          <w:p w14:paraId="7BC4CFE9" w14:textId="6B260EC4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131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270" w:type="dxa"/>
          </w:tcPr>
          <w:p w14:paraId="486925A4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D5D222" w14:textId="1155FBB2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132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423</w:t>
            </w:r>
          </w:p>
        </w:tc>
        <w:tc>
          <w:tcPr>
            <w:tcW w:w="270" w:type="dxa"/>
          </w:tcPr>
          <w:p w14:paraId="19EB15C1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AE57D1" w14:textId="42265AD4" w:rsidR="0056587B" w:rsidRPr="005F1AF3" w:rsidRDefault="0056587B" w:rsidP="0056587B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D6BCA70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1B89783" w14:textId="2CD0057C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132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423</w:t>
            </w:r>
          </w:p>
        </w:tc>
      </w:tr>
      <w:tr w:rsidR="0056587B" w:rsidRPr="005F1AF3" w14:paraId="34649EAC" w14:textId="77777777" w:rsidTr="00772B2B">
        <w:trPr>
          <w:trHeight w:val="119"/>
        </w:trPr>
        <w:tc>
          <w:tcPr>
            <w:tcW w:w="2966" w:type="dxa"/>
            <w:hideMark/>
          </w:tcPr>
          <w:p w14:paraId="443AB4DD" w14:textId="77777777" w:rsidR="0056587B" w:rsidRPr="005F1AF3" w:rsidRDefault="0056587B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vAlign w:val="bottom"/>
          </w:tcPr>
          <w:p w14:paraId="1B396D83" w14:textId="58CE1993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97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270" w:type="dxa"/>
            <w:vAlign w:val="bottom"/>
          </w:tcPr>
          <w:p w14:paraId="052AEB4C" w14:textId="77777777" w:rsidR="0056587B" w:rsidRPr="005F1AF3" w:rsidRDefault="0056587B" w:rsidP="0056587B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A9178A2" w14:textId="261AC4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32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270" w:type="dxa"/>
            <w:vAlign w:val="bottom"/>
          </w:tcPr>
          <w:p w14:paraId="19CDB745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3FC926F" w14:textId="2C96E3E5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90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502</w:t>
            </w:r>
          </w:p>
        </w:tc>
        <w:tc>
          <w:tcPr>
            <w:tcW w:w="270" w:type="dxa"/>
            <w:vAlign w:val="bottom"/>
          </w:tcPr>
          <w:p w14:paraId="0B8A60ED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2" w:type="dxa"/>
            <w:vAlign w:val="bottom"/>
          </w:tcPr>
          <w:p w14:paraId="6E28F5A5" w14:textId="4475186B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122</w:t>
            </w:r>
            <w:r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857</w:t>
            </w:r>
          </w:p>
        </w:tc>
      </w:tr>
      <w:tr w:rsidR="0056587B" w:rsidRPr="005F1AF3" w14:paraId="620466CE" w14:textId="77777777" w:rsidTr="00772B2B">
        <w:tc>
          <w:tcPr>
            <w:tcW w:w="2966" w:type="dxa"/>
          </w:tcPr>
          <w:p w14:paraId="1327FD56" w14:textId="77777777" w:rsidR="0056587B" w:rsidRPr="005F1AF3" w:rsidRDefault="0056587B" w:rsidP="0056587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E7F59" w14:textId="40E6DB79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297</w:t>
            </w:r>
            <w:r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270" w:type="dxa"/>
          </w:tcPr>
          <w:p w14:paraId="12D8282A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99AE5" w14:textId="5E80EC8F" w:rsidR="0056587B" w:rsidRPr="005F1AF3" w:rsidRDefault="003B4BC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6587B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853</w:t>
            </w:r>
            <w:r w:rsidR="0056587B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77ADB">
              <w:rPr>
                <w:rFonts w:ascii="Angsana New" w:hAnsi="Angsana New"/>
                <w:b/>
                <w:bCs/>
                <w:sz w:val="24"/>
                <w:szCs w:val="24"/>
              </w:rPr>
              <w:t>891</w:t>
            </w:r>
          </w:p>
        </w:tc>
        <w:tc>
          <w:tcPr>
            <w:tcW w:w="270" w:type="dxa"/>
          </w:tcPr>
          <w:p w14:paraId="7F07F78B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9645" w14:textId="29D82CF3" w:rsidR="0056587B" w:rsidRPr="005F1AF3" w:rsidRDefault="003B4BCA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23646B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56587B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3646B">
              <w:rPr>
                <w:rFonts w:ascii="Angsana New" w:hAnsi="Angsana New"/>
                <w:b/>
                <w:bCs/>
                <w:sz w:val="24"/>
                <w:szCs w:val="24"/>
              </w:rPr>
              <w:t>88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481D45E" w14:textId="77777777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5F569" w14:textId="206727BB" w:rsidR="0056587B" w:rsidRPr="005F1AF3" w:rsidRDefault="0056587B" w:rsidP="0056587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375</w:t>
            </w:r>
            <w:r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776</w:t>
            </w:r>
          </w:p>
        </w:tc>
      </w:tr>
    </w:tbl>
    <w:p w14:paraId="56674B37" w14:textId="77777777" w:rsidR="001D36C6" w:rsidRDefault="001D36C6" w:rsidP="001D36C6">
      <w:pPr>
        <w:spacing w:line="240" w:lineRule="auto"/>
        <w:rPr>
          <w:rFonts w:ascii="Angsana New" w:hAnsi="Angsana New"/>
          <w:sz w:val="24"/>
          <w:szCs w:val="24"/>
        </w:rPr>
      </w:pPr>
    </w:p>
    <w:p w14:paraId="3E256A54" w14:textId="77777777" w:rsidR="00DD275D" w:rsidRDefault="00DD275D" w:rsidP="001D36C6">
      <w:pPr>
        <w:spacing w:line="240" w:lineRule="auto"/>
        <w:rPr>
          <w:rFonts w:ascii="Angsana New" w:hAnsi="Angsana New"/>
          <w:sz w:val="24"/>
          <w:szCs w:val="24"/>
        </w:rPr>
      </w:pPr>
    </w:p>
    <w:p w14:paraId="3994CA80" w14:textId="77777777" w:rsidR="00DD275D" w:rsidRDefault="00DD275D" w:rsidP="001D36C6">
      <w:pPr>
        <w:spacing w:line="240" w:lineRule="auto"/>
        <w:rPr>
          <w:rFonts w:ascii="Angsana New" w:hAnsi="Angsana New"/>
          <w:sz w:val="24"/>
          <w:szCs w:val="24"/>
        </w:rPr>
      </w:pPr>
    </w:p>
    <w:p w14:paraId="7A858CEC" w14:textId="77777777" w:rsidR="00DD275D" w:rsidRDefault="00DD275D" w:rsidP="001D36C6">
      <w:pPr>
        <w:spacing w:line="240" w:lineRule="auto"/>
        <w:rPr>
          <w:rFonts w:ascii="Angsana New" w:hAnsi="Angsana New"/>
          <w:sz w:val="24"/>
          <w:szCs w:val="24"/>
        </w:rPr>
      </w:pPr>
    </w:p>
    <w:p w14:paraId="68B35EC3" w14:textId="77777777" w:rsidR="00DD275D" w:rsidRDefault="00DD275D" w:rsidP="001D36C6">
      <w:pPr>
        <w:spacing w:line="240" w:lineRule="auto"/>
        <w:rPr>
          <w:rFonts w:ascii="Angsana New" w:hAnsi="Angsana New"/>
          <w:sz w:val="24"/>
          <w:szCs w:val="24"/>
        </w:rPr>
      </w:pPr>
    </w:p>
    <w:p w14:paraId="7F9A8BBC" w14:textId="77777777" w:rsidR="00DD275D" w:rsidRDefault="00DD275D" w:rsidP="001D36C6">
      <w:pPr>
        <w:spacing w:line="240" w:lineRule="auto"/>
        <w:rPr>
          <w:rFonts w:ascii="Angsana New" w:hAnsi="Angsana New"/>
          <w:sz w:val="24"/>
          <w:szCs w:val="24"/>
        </w:rPr>
      </w:pPr>
    </w:p>
    <w:p w14:paraId="148A5421" w14:textId="77777777" w:rsidR="00DD275D" w:rsidRDefault="00DD275D" w:rsidP="001D36C6">
      <w:pPr>
        <w:spacing w:line="240" w:lineRule="auto"/>
        <w:rPr>
          <w:rFonts w:ascii="Angsana New" w:hAnsi="Angsana New"/>
          <w:sz w:val="24"/>
          <w:szCs w:val="24"/>
        </w:rPr>
      </w:pPr>
    </w:p>
    <w:p w14:paraId="7B40F06D" w14:textId="77777777" w:rsidR="00DD275D" w:rsidRPr="00DD275D" w:rsidRDefault="00DD275D" w:rsidP="001D36C6">
      <w:pPr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8999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71"/>
        <w:gridCol w:w="270"/>
        <w:gridCol w:w="990"/>
        <w:gridCol w:w="270"/>
        <w:gridCol w:w="990"/>
        <w:gridCol w:w="270"/>
        <w:gridCol w:w="990"/>
        <w:gridCol w:w="270"/>
        <w:gridCol w:w="998"/>
      </w:tblGrid>
      <w:tr w:rsidR="005D046A" w:rsidRPr="005F1AF3" w14:paraId="04302855" w14:textId="77777777" w:rsidTr="003D3868">
        <w:trPr>
          <w:tblHeader/>
        </w:trPr>
        <w:tc>
          <w:tcPr>
            <w:tcW w:w="2880" w:type="dxa"/>
          </w:tcPr>
          <w:p w14:paraId="3371CF94" w14:textId="77777777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19" w:type="dxa"/>
            <w:gridSpan w:val="9"/>
            <w:hideMark/>
          </w:tcPr>
          <w:p w14:paraId="3035349D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046A" w:rsidRPr="005F1AF3" w14:paraId="20AEA52E" w14:textId="77777777" w:rsidTr="003D3868">
        <w:trPr>
          <w:tblHeader/>
        </w:trPr>
        <w:tc>
          <w:tcPr>
            <w:tcW w:w="2880" w:type="dxa"/>
          </w:tcPr>
          <w:p w14:paraId="4687E852" w14:textId="77777777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66E86867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7CFA36B8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778" w:type="dxa"/>
            <w:gridSpan w:val="7"/>
            <w:vAlign w:val="bottom"/>
            <w:hideMark/>
          </w:tcPr>
          <w:p w14:paraId="261221FD" w14:textId="77777777" w:rsidR="005D046A" w:rsidRPr="005F1AF3" w:rsidRDefault="005D046A" w:rsidP="00702D63">
            <w:pPr>
              <w:spacing w:line="240" w:lineRule="auto"/>
              <w:ind w:right="12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D046A" w:rsidRPr="005F1AF3" w14:paraId="70489AE7" w14:textId="77777777" w:rsidTr="003D3868">
        <w:trPr>
          <w:tblHeader/>
        </w:trPr>
        <w:tc>
          <w:tcPr>
            <w:tcW w:w="2880" w:type="dxa"/>
            <w:vAlign w:val="bottom"/>
            <w:hideMark/>
          </w:tcPr>
          <w:p w14:paraId="67038703" w14:textId="1C94198D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71" w:type="dxa"/>
            <w:vAlign w:val="bottom"/>
            <w:hideMark/>
          </w:tcPr>
          <w:p w14:paraId="0D5F6BDD" w14:textId="77777777" w:rsidR="005D046A" w:rsidRPr="005F1AF3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20B9B4BC" w14:textId="77777777" w:rsidR="005D046A" w:rsidRPr="005F1AF3" w:rsidRDefault="005D046A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F5753A9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4313930" w14:textId="66115A02" w:rsidR="005D046A" w:rsidRPr="005F1AF3" w:rsidRDefault="005D046A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F6BA229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F38A975" w14:textId="7BB6034F" w:rsidR="005D046A" w:rsidRPr="005F1AF3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2BC9A793" w14:textId="7107EF02" w:rsidR="005D046A" w:rsidRPr="005F1AF3" w:rsidRDefault="005D046A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22E8379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D76A753" w14:textId="52D86C58" w:rsidR="005D046A" w:rsidRPr="005F1AF3" w:rsidRDefault="005D046A" w:rsidP="004B6B1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BFE0A6C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  <w:hideMark/>
          </w:tcPr>
          <w:p w14:paraId="6BE2A108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5F1AF3" w14:paraId="22E8C2A3" w14:textId="77777777" w:rsidTr="003D3868">
        <w:trPr>
          <w:tblHeader/>
        </w:trPr>
        <w:tc>
          <w:tcPr>
            <w:tcW w:w="2880" w:type="dxa"/>
          </w:tcPr>
          <w:p w14:paraId="2C6B7872" w14:textId="77777777" w:rsidR="005D046A" w:rsidRPr="005F1AF3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19" w:type="dxa"/>
            <w:gridSpan w:val="9"/>
            <w:hideMark/>
          </w:tcPr>
          <w:p w14:paraId="31F86FE0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F1AF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F1A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D046A" w:rsidRPr="005F1AF3" w14:paraId="1ECBE119" w14:textId="77777777" w:rsidTr="003D3868">
        <w:tc>
          <w:tcPr>
            <w:tcW w:w="2880" w:type="dxa"/>
            <w:hideMark/>
          </w:tcPr>
          <w:p w14:paraId="567FAE05" w14:textId="77777777" w:rsidR="005D046A" w:rsidRPr="005F1AF3" w:rsidRDefault="005D046A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71" w:type="dxa"/>
          </w:tcPr>
          <w:p w14:paraId="7B43E89A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3F66A2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515D72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7ABD5A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BEDE7E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A557A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5DEAA9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017DC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28A00AD2" w14:textId="77777777" w:rsidR="005D046A" w:rsidRPr="005F1AF3" w:rsidRDefault="005D046A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A1121" w:rsidRPr="005F1AF3" w14:paraId="3ED93032" w14:textId="77777777" w:rsidTr="003D3868">
        <w:tc>
          <w:tcPr>
            <w:tcW w:w="2880" w:type="dxa"/>
            <w:hideMark/>
          </w:tcPr>
          <w:p w14:paraId="0E874883" w14:textId="77777777" w:rsidR="008A1121" w:rsidRPr="005F1AF3" w:rsidRDefault="008A1121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71" w:type="dxa"/>
          </w:tcPr>
          <w:p w14:paraId="76F5878D" w14:textId="4BE3237D" w:rsidR="008A1121" w:rsidRPr="005F1AF3" w:rsidRDefault="00796827" w:rsidP="003D3868">
            <w:pPr>
              <w:tabs>
                <w:tab w:val="clear" w:pos="907"/>
                <w:tab w:val="decimal" w:pos="706"/>
                <w:tab w:val="left" w:pos="85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506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358</w:t>
            </w:r>
          </w:p>
        </w:tc>
        <w:tc>
          <w:tcPr>
            <w:tcW w:w="270" w:type="dxa"/>
          </w:tcPr>
          <w:p w14:paraId="445E34BE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A3510" w14:textId="74AFC25C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516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270" w:type="dxa"/>
          </w:tcPr>
          <w:p w14:paraId="21729110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3DC2B" w14:textId="1A15DEA3" w:rsidR="008A1121" w:rsidRPr="005F1AF3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9230CB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66A70C" w14:textId="3F2CE6AD" w:rsidR="008A1121" w:rsidRPr="005F1AF3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236641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169EDC" w14:textId="0BFAA25C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516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133</w:t>
            </w:r>
          </w:p>
        </w:tc>
      </w:tr>
      <w:tr w:rsidR="008A1121" w:rsidRPr="005F1AF3" w14:paraId="3FC2836A" w14:textId="77777777" w:rsidTr="003D3868">
        <w:tc>
          <w:tcPr>
            <w:tcW w:w="2880" w:type="dxa"/>
            <w:hideMark/>
          </w:tcPr>
          <w:p w14:paraId="2D1AB293" w14:textId="743DAC41" w:rsidR="008A1121" w:rsidRPr="005F1AF3" w:rsidRDefault="008A1121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071" w:type="dxa"/>
          </w:tcPr>
          <w:p w14:paraId="74418505" w14:textId="261751D0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222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270" w:type="dxa"/>
          </w:tcPr>
          <w:p w14:paraId="109905EF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551B4" w14:textId="0E55E93A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222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270" w:type="dxa"/>
          </w:tcPr>
          <w:p w14:paraId="6A9C42DA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D8495" w14:textId="7DEF3472" w:rsidR="008A1121" w:rsidRPr="005F1AF3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C940460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788BDA" w14:textId="306A0AE8" w:rsidR="008A1121" w:rsidRPr="005F1AF3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99EDC8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5843E55A" w14:textId="2451F05F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222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145</w:t>
            </w:r>
          </w:p>
        </w:tc>
      </w:tr>
      <w:tr w:rsidR="008A1121" w:rsidRPr="005F1AF3" w14:paraId="28A33185" w14:textId="77777777" w:rsidTr="003D3868">
        <w:tc>
          <w:tcPr>
            <w:tcW w:w="2880" w:type="dxa"/>
          </w:tcPr>
          <w:p w14:paraId="6754E037" w14:textId="6C6E1931" w:rsidR="008A1121" w:rsidRPr="005F1AF3" w:rsidRDefault="008A1121" w:rsidP="008A1121">
            <w:pPr>
              <w:spacing w:line="240" w:lineRule="auto"/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</w:t>
            </w:r>
            <w:r w:rsidR="003B4BCA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="005D70F2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="003B4BCA">
              <w:rPr>
                <w:rFonts w:ascii="Angsana New" w:hAnsi="Angsana New" w:hint="cs"/>
                <w:sz w:val="24"/>
                <w:szCs w:val="24"/>
                <w:cs/>
              </w:rPr>
              <w:t>บุคคลและกิจการที่</w:t>
            </w:r>
            <w:r w:rsidR="004F026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3B4BCA">
              <w:rPr>
                <w:rFonts w:ascii="Angsana New" w:hAnsi="Angsana New" w:hint="cs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71" w:type="dxa"/>
          </w:tcPr>
          <w:p w14:paraId="4E6369C0" w14:textId="77777777" w:rsidR="003B4BCA" w:rsidRDefault="003B4BCA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2A9305" w14:textId="0054C057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201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70" w:type="dxa"/>
          </w:tcPr>
          <w:p w14:paraId="0256F605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FE99F4" w14:textId="77777777" w:rsidR="003B4BCA" w:rsidRDefault="003B4BCA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28D111" w14:textId="56DCC1AB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212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423</w:t>
            </w:r>
          </w:p>
        </w:tc>
        <w:tc>
          <w:tcPr>
            <w:tcW w:w="270" w:type="dxa"/>
          </w:tcPr>
          <w:p w14:paraId="01E95C50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73DCC" w14:textId="77777777" w:rsidR="003B4BCA" w:rsidRDefault="003B4BCA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0871917" w14:textId="5B6527DD" w:rsidR="008A1121" w:rsidRPr="005F1AF3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DA71C2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590214" w14:textId="77777777" w:rsidR="003B4BCA" w:rsidRDefault="003B4BCA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4AE756" w14:textId="5ACAA641" w:rsidR="008A1121" w:rsidRPr="005F1AF3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998924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02A55B30" w14:textId="77777777" w:rsidR="003B4BCA" w:rsidRDefault="003B4BCA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2ED4B7" w14:textId="10B1736A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212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423</w:t>
            </w:r>
          </w:p>
        </w:tc>
      </w:tr>
      <w:tr w:rsidR="008A1121" w:rsidRPr="005F1AF3" w14:paraId="5DD6CCB3" w14:textId="77777777" w:rsidTr="003D3868">
        <w:tc>
          <w:tcPr>
            <w:tcW w:w="2880" w:type="dxa"/>
            <w:hideMark/>
          </w:tcPr>
          <w:p w14:paraId="24384B8E" w14:textId="77777777" w:rsidR="008A1121" w:rsidRPr="005F1AF3" w:rsidRDefault="008A1121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71" w:type="dxa"/>
          </w:tcPr>
          <w:p w14:paraId="1EB75C75" w14:textId="09F1D861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654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270" w:type="dxa"/>
          </w:tcPr>
          <w:p w14:paraId="7B62AE1F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BECF41" w14:textId="05941C86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223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836</w:t>
            </w:r>
          </w:p>
        </w:tc>
        <w:tc>
          <w:tcPr>
            <w:tcW w:w="270" w:type="dxa"/>
          </w:tcPr>
          <w:p w14:paraId="1A21AAFC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A94C22" w14:textId="7011E62D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447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832</w:t>
            </w:r>
          </w:p>
        </w:tc>
        <w:tc>
          <w:tcPr>
            <w:tcW w:w="270" w:type="dxa"/>
          </w:tcPr>
          <w:p w14:paraId="31DA6BE0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93AB5" w14:textId="2DE7B459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71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081</w:t>
            </w:r>
          </w:p>
        </w:tc>
        <w:tc>
          <w:tcPr>
            <w:tcW w:w="270" w:type="dxa"/>
          </w:tcPr>
          <w:p w14:paraId="16FDEC6D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2663CDB1" w14:textId="1ED31C2B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742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749</w:t>
            </w:r>
          </w:p>
        </w:tc>
      </w:tr>
      <w:tr w:rsidR="008A1121" w:rsidRPr="005F1AF3" w14:paraId="35D7E008" w14:textId="77777777" w:rsidTr="003D3868">
        <w:tc>
          <w:tcPr>
            <w:tcW w:w="2880" w:type="dxa"/>
          </w:tcPr>
          <w:p w14:paraId="48833D3B" w14:textId="30ED91FC" w:rsidR="008A1121" w:rsidRPr="005F1AF3" w:rsidRDefault="008A1121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1" w:type="dxa"/>
          </w:tcPr>
          <w:p w14:paraId="6DD0DA58" w14:textId="3C22BDB1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130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638</w:t>
            </w:r>
          </w:p>
        </w:tc>
        <w:tc>
          <w:tcPr>
            <w:tcW w:w="270" w:type="dxa"/>
          </w:tcPr>
          <w:p w14:paraId="005560FA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7605CC" w14:textId="4D72E7AB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7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233</w:t>
            </w:r>
          </w:p>
        </w:tc>
        <w:tc>
          <w:tcPr>
            <w:tcW w:w="270" w:type="dxa"/>
          </w:tcPr>
          <w:p w14:paraId="58C95F0B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4FFB7E" w14:textId="3E00E5F5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143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974</w:t>
            </w:r>
          </w:p>
        </w:tc>
        <w:tc>
          <w:tcPr>
            <w:tcW w:w="270" w:type="dxa"/>
          </w:tcPr>
          <w:p w14:paraId="576FEA16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43B9C" w14:textId="183EF1BC" w:rsidR="008A1121" w:rsidRPr="005F1AF3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1FC5E9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1EF84766" w14:textId="5182D4FA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151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207</w:t>
            </w:r>
          </w:p>
        </w:tc>
      </w:tr>
      <w:tr w:rsidR="008A1121" w:rsidRPr="005F1AF3" w14:paraId="2F6F66E3" w14:textId="77777777" w:rsidTr="003D3868">
        <w:trPr>
          <w:trHeight w:val="119"/>
        </w:trPr>
        <w:tc>
          <w:tcPr>
            <w:tcW w:w="2880" w:type="dxa"/>
            <w:hideMark/>
          </w:tcPr>
          <w:p w14:paraId="1477E139" w14:textId="77777777" w:rsidR="008A1121" w:rsidRPr="005F1AF3" w:rsidRDefault="008A1121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5607F44A" w14:textId="0B9AFE67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95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463</w:t>
            </w:r>
          </w:p>
        </w:tc>
        <w:tc>
          <w:tcPr>
            <w:tcW w:w="270" w:type="dxa"/>
            <w:vAlign w:val="bottom"/>
          </w:tcPr>
          <w:p w14:paraId="0A3397A6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4D69D5" w14:textId="2C2F7BF0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33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794</w:t>
            </w:r>
          </w:p>
        </w:tc>
        <w:tc>
          <w:tcPr>
            <w:tcW w:w="270" w:type="dxa"/>
            <w:vAlign w:val="bottom"/>
          </w:tcPr>
          <w:p w14:paraId="4CE208DD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7AE320" w14:textId="3A1DD54F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69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631</w:t>
            </w:r>
          </w:p>
        </w:tc>
        <w:tc>
          <w:tcPr>
            <w:tcW w:w="270" w:type="dxa"/>
            <w:vAlign w:val="bottom"/>
          </w:tcPr>
          <w:p w14:paraId="0367F821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6A6B1A0" w14:textId="06CB93B0" w:rsidR="008A1121" w:rsidRPr="005F1AF3" w:rsidRDefault="008A1121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F92457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7F3CF96" w14:textId="52D550F6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103</w:t>
            </w:r>
            <w:r w:rsidR="008A1121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425</w:t>
            </w:r>
          </w:p>
        </w:tc>
      </w:tr>
      <w:tr w:rsidR="008A1121" w:rsidRPr="005F1AF3" w14:paraId="6A164AE9" w14:textId="77777777" w:rsidTr="003D3868">
        <w:tc>
          <w:tcPr>
            <w:tcW w:w="2880" w:type="dxa"/>
          </w:tcPr>
          <w:p w14:paraId="5FCAF18C" w14:textId="77777777" w:rsidR="008A1121" w:rsidRPr="005F1AF3" w:rsidRDefault="008A1121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174F5" w14:textId="3235A751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8A1121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810</w:t>
            </w:r>
            <w:r w:rsidR="008A1121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70" w:type="dxa"/>
          </w:tcPr>
          <w:p w14:paraId="5810A076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8B752" w14:textId="1A578BDF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8A1121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215</w:t>
            </w:r>
            <w:r w:rsidR="008A1121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564</w:t>
            </w:r>
          </w:p>
        </w:tc>
        <w:tc>
          <w:tcPr>
            <w:tcW w:w="270" w:type="dxa"/>
          </w:tcPr>
          <w:p w14:paraId="4ACD8035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C4CAB" w14:textId="0BB4E31C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661</w:t>
            </w:r>
            <w:r w:rsidR="008A1121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437</w:t>
            </w:r>
          </w:p>
        </w:tc>
        <w:tc>
          <w:tcPr>
            <w:tcW w:w="270" w:type="dxa"/>
          </w:tcPr>
          <w:p w14:paraId="7AD606AC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A6B" w14:textId="4A3B0957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71</w:t>
            </w:r>
            <w:r w:rsidR="008A1121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081</w:t>
            </w:r>
          </w:p>
        </w:tc>
        <w:tc>
          <w:tcPr>
            <w:tcW w:w="270" w:type="dxa"/>
          </w:tcPr>
          <w:p w14:paraId="2690077B" w14:textId="77777777" w:rsidR="008A1121" w:rsidRPr="005F1AF3" w:rsidRDefault="008A1121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BAFDA" w14:textId="2E76BD5C" w:rsidR="008A1121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8A1121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948</w:t>
            </w:r>
            <w:r w:rsidR="008A1121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082</w:t>
            </w:r>
          </w:p>
        </w:tc>
      </w:tr>
    </w:tbl>
    <w:p w14:paraId="2D2E0D64" w14:textId="1C0DFD35" w:rsidR="004D30B8" w:rsidRPr="00D80135" w:rsidRDefault="004D30B8">
      <w:pPr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91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70"/>
        <w:gridCol w:w="1170"/>
        <w:gridCol w:w="360"/>
        <w:gridCol w:w="1350"/>
        <w:gridCol w:w="270"/>
        <w:gridCol w:w="1354"/>
      </w:tblGrid>
      <w:tr w:rsidR="005D046A" w:rsidRPr="005F1AF3" w14:paraId="5FB06C66" w14:textId="77777777" w:rsidTr="005F1AF3">
        <w:trPr>
          <w:tblHeader/>
        </w:trPr>
        <w:tc>
          <w:tcPr>
            <w:tcW w:w="2970" w:type="dxa"/>
          </w:tcPr>
          <w:p w14:paraId="6CDF3A41" w14:textId="77777777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44" w:type="dxa"/>
            <w:gridSpan w:val="7"/>
            <w:hideMark/>
          </w:tcPr>
          <w:p w14:paraId="4ACAC33A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5F1A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5D046A" w:rsidRPr="005F1AF3" w14:paraId="48D84CB0" w14:textId="77777777" w:rsidTr="005F1AF3">
        <w:trPr>
          <w:tblHeader/>
        </w:trPr>
        <w:tc>
          <w:tcPr>
            <w:tcW w:w="2970" w:type="dxa"/>
          </w:tcPr>
          <w:p w14:paraId="0E3B6737" w14:textId="77777777" w:rsidR="005D046A" w:rsidRPr="005F1AF3" w:rsidRDefault="005D046A" w:rsidP="004B6B1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F35A83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40989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04" w:type="dxa"/>
            <w:gridSpan w:val="5"/>
            <w:vAlign w:val="bottom"/>
            <w:hideMark/>
          </w:tcPr>
          <w:p w14:paraId="604EC494" w14:textId="77777777" w:rsidR="005D046A" w:rsidRPr="005F1AF3" w:rsidRDefault="005D046A" w:rsidP="00836BFA">
            <w:pPr>
              <w:spacing w:line="240" w:lineRule="auto"/>
              <w:ind w:right="1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E0326" w:rsidRPr="005F1AF3" w14:paraId="727643C8" w14:textId="77777777" w:rsidTr="005F1AF3">
        <w:trPr>
          <w:tblHeader/>
        </w:trPr>
        <w:tc>
          <w:tcPr>
            <w:tcW w:w="2970" w:type="dxa"/>
            <w:vAlign w:val="bottom"/>
            <w:hideMark/>
          </w:tcPr>
          <w:p w14:paraId="2D02DD7F" w14:textId="03A02FF5" w:rsidR="00FE0326" w:rsidRPr="005F1AF3" w:rsidRDefault="00FE0326" w:rsidP="004B6B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96827" w:rsidRPr="007968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61F817A4" w14:textId="77777777" w:rsidR="00FE0326" w:rsidRPr="005F1AF3" w:rsidRDefault="00FE0326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05AFEBDD" w14:textId="77777777" w:rsidR="00FE0326" w:rsidRPr="005F1AF3" w:rsidRDefault="00FE0326" w:rsidP="004B6B1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48F8255F" w14:textId="77777777" w:rsidR="00FE0326" w:rsidRPr="005F1AF3" w:rsidRDefault="00FE0326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2BE8E2B" w14:textId="599F4E9D" w:rsidR="00FE0326" w:rsidRPr="005F1AF3" w:rsidRDefault="00FE0326" w:rsidP="004B6B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60" w:type="dxa"/>
          </w:tcPr>
          <w:p w14:paraId="1360ED9A" w14:textId="77777777" w:rsidR="00FE0326" w:rsidRPr="005F1AF3" w:rsidRDefault="00FE0326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0887E8AB" w14:textId="0C24176F" w:rsidR="00FE0326" w:rsidRPr="005F1AF3" w:rsidRDefault="00FE0326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  <w:p w14:paraId="60F592AE" w14:textId="77765E86" w:rsidR="00FE0326" w:rsidRPr="005F1AF3" w:rsidRDefault="00FE0326" w:rsidP="004B6B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796827" w:rsidRPr="00796827">
              <w:rPr>
                <w:rFonts w:ascii="Angsana New" w:hAnsi="Angsana New"/>
                <w:sz w:val="24"/>
                <w:szCs w:val="24"/>
              </w:rPr>
              <w:t>5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808FDA5" w14:textId="77777777" w:rsidR="00FE0326" w:rsidRPr="005F1AF3" w:rsidRDefault="00FE0326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  <w:vAlign w:val="bottom"/>
            <w:hideMark/>
          </w:tcPr>
          <w:p w14:paraId="1D4EC8B3" w14:textId="77777777" w:rsidR="00FE0326" w:rsidRPr="005F1AF3" w:rsidRDefault="00FE0326" w:rsidP="004B6B1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046A" w:rsidRPr="005F1AF3" w14:paraId="6FD2A572" w14:textId="77777777" w:rsidTr="005F1AF3">
        <w:trPr>
          <w:tblHeader/>
        </w:trPr>
        <w:tc>
          <w:tcPr>
            <w:tcW w:w="2970" w:type="dxa"/>
          </w:tcPr>
          <w:p w14:paraId="3E1337CF" w14:textId="77777777" w:rsidR="005D046A" w:rsidRPr="005F1AF3" w:rsidRDefault="005D046A" w:rsidP="004B6B1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4" w:type="dxa"/>
            <w:gridSpan w:val="7"/>
            <w:hideMark/>
          </w:tcPr>
          <w:p w14:paraId="0250C643" w14:textId="77777777" w:rsidR="005D046A" w:rsidRPr="005F1AF3" w:rsidRDefault="005D046A" w:rsidP="004B6B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F1AF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F1A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E0326" w:rsidRPr="005F1AF3" w14:paraId="17CE77A7" w14:textId="77777777" w:rsidTr="005F1AF3">
        <w:tc>
          <w:tcPr>
            <w:tcW w:w="2970" w:type="dxa"/>
            <w:hideMark/>
          </w:tcPr>
          <w:p w14:paraId="7F21ED97" w14:textId="77777777" w:rsidR="00FE0326" w:rsidRPr="005F1AF3" w:rsidRDefault="00FE0326" w:rsidP="004B6B1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F1A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53A4AF44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E4B5D1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200544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B76E2BC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E528C1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594184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</w:tcPr>
          <w:p w14:paraId="2D725FB5" w14:textId="77777777" w:rsidR="00FE0326" w:rsidRPr="005F1AF3" w:rsidRDefault="00FE0326" w:rsidP="004B6B1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E0326" w:rsidRPr="005F1AF3" w14:paraId="3278803A" w14:textId="77777777" w:rsidTr="005F1AF3">
        <w:tc>
          <w:tcPr>
            <w:tcW w:w="2970" w:type="dxa"/>
            <w:hideMark/>
          </w:tcPr>
          <w:p w14:paraId="66D0ED6D" w14:textId="77777777" w:rsidR="00FE0326" w:rsidRPr="005F1AF3" w:rsidRDefault="00FE0326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</w:tcPr>
          <w:p w14:paraId="78314B6E" w14:textId="0F485E5F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506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358</w:t>
            </w:r>
          </w:p>
        </w:tc>
        <w:tc>
          <w:tcPr>
            <w:tcW w:w="270" w:type="dxa"/>
          </w:tcPr>
          <w:p w14:paraId="1627BD30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91A897" w14:textId="7D89927C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516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360" w:type="dxa"/>
          </w:tcPr>
          <w:p w14:paraId="27FD6DA4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63FCAD" w14:textId="4F29FFFD" w:rsidR="00FE0326" w:rsidRPr="005F1AF3" w:rsidRDefault="00FE0326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6E1595B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DC53B16" w14:textId="361944F6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516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133</w:t>
            </w:r>
          </w:p>
        </w:tc>
      </w:tr>
      <w:tr w:rsidR="00FE0326" w:rsidRPr="005F1AF3" w14:paraId="4CBDBAE3" w14:textId="77777777" w:rsidTr="005F1AF3">
        <w:tc>
          <w:tcPr>
            <w:tcW w:w="2970" w:type="dxa"/>
          </w:tcPr>
          <w:p w14:paraId="53DC049D" w14:textId="648234AD" w:rsidR="00FE0326" w:rsidRPr="005F1AF3" w:rsidRDefault="00FE0326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170" w:type="dxa"/>
          </w:tcPr>
          <w:p w14:paraId="3AA9E92E" w14:textId="050341B0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168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270" w:type="dxa"/>
          </w:tcPr>
          <w:p w14:paraId="23636400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00291F" w14:textId="18A07BB8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168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360" w:type="dxa"/>
          </w:tcPr>
          <w:p w14:paraId="1C364AED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9E53692" w14:textId="71BA7D96" w:rsidR="00FE0326" w:rsidRPr="005F1AF3" w:rsidRDefault="00FE0326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96B5C07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AADE884" w14:textId="0C0778C5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168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341</w:t>
            </w:r>
          </w:p>
        </w:tc>
      </w:tr>
      <w:tr w:rsidR="00FE0326" w:rsidRPr="005F1AF3" w14:paraId="2C03A615" w14:textId="77777777" w:rsidTr="005F1AF3">
        <w:tc>
          <w:tcPr>
            <w:tcW w:w="2970" w:type="dxa"/>
            <w:hideMark/>
          </w:tcPr>
          <w:p w14:paraId="25B77361" w14:textId="6E980D79" w:rsidR="00FE0326" w:rsidRPr="005F1AF3" w:rsidRDefault="005D70F2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6587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</w:t>
            </w:r>
            <w:r w:rsidR="003B4BCA">
              <w:rPr>
                <w:rFonts w:ascii="Angsana New" w:hAnsi="Angsana New" w:hint="cs"/>
                <w:sz w:val="24"/>
                <w:szCs w:val="24"/>
                <w:cs/>
              </w:rPr>
              <w:t>บุคคลและ</w:t>
            </w:r>
            <w:r w:rsidR="003B4BCA" w:rsidRPr="003B4BCA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4F03779" w14:textId="77777777" w:rsidR="00DD275D" w:rsidRDefault="00DD275D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D20CB6" w14:textId="248CE1D5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233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70" w:type="dxa"/>
          </w:tcPr>
          <w:p w14:paraId="5A3E45A2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3B806E" w14:textId="77777777" w:rsidR="00DD275D" w:rsidRDefault="00DD275D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2023570" w14:textId="3D448E2A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245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360" w:type="dxa"/>
          </w:tcPr>
          <w:p w14:paraId="49C8DE82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3E0D79" w14:textId="77777777" w:rsidR="00DD275D" w:rsidRDefault="00DD275D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A0CEC61" w14:textId="4BBAE708" w:rsidR="00FE0326" w:rsidRPr="005F1AF3" w:rsidRDefault="00FE0326" w:rsidP="008A1121">
            <w:pPr>
              <w:pStyle w:val="acctfourfigures"/>
              <w:tabs>
                <w:tab w:val="clear" w:pos="765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F1AF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CD52633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0A90923" w14:textId="77777777" w:rsidR="00DD275D" w:rsidRDefault="00DD275D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6C3A41" w14:textId="73E16C18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245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805</w:t>
            </w:r>
          </w:p>
        </w:tc>
      </w:tr>
      <w:tr w:rsidR="00FE0326" w:rsidRPr="005F1AF3" w14:paraId="1EB421D7" w14:textId="77777777" w:rsidTr="005F1AF3">
        <w:tc>
          <w:tcPr>
            <w:tcW w:w="2970" w:type="dxa"/>
            <w:hideMark/>
          </w:tcPr>
          <w:p w14:paraId="23073EA2" w14:textId="153568F8" w:rsidR="00FE0326" w:rsidRPr="005F1AF3" w:rsidRDefault="00FE0326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5F1AF3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67FA9FDF" w14:textId="618D09FB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 w:hint="cs"/>
                <w:sz w:val="24"/>
                <w:szCs w:val="24"/>
              </w:rPr>
              <w:t>372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270" w:type="dxa"/>
          </w:tcPr>
          <w:p w14:paraId="14D411BF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B976CC" w14:textId="61C016F3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146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360" w:type="dxa"/>
          </w:tcPr>
          <w:p w14:paraId="340F429B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7B0D9F" w14:textId="6D61AAD1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262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813</w:t>
            </w:r>
          </w:p>
        </w:tc>
        <w:tc>
          <w:tcPr>
            <w:tcW w:w="270" w:type="dxa"/>
          </w:tcPr>
          <w:p w14:paraId="33C67A62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8D64224" w14:textId="0E384958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409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357</w:t>
            </w:r>
          </w:p>
        </w:tc>
      </w:tr>
      <w:tr w:rsidR="00FE0326" w:rsidRPr="005F1AF3" w14:paraId="0E9D34F4" w14:textId="77777777" w:rsidTr="005F1AF3">
        <w:tc>
          <w:tcPr>
            <w:tcW w:w="2970" w:type="dxa"/>
          </w:tcPr>
          <w:p w14:paraId="3609E558" w14:textId="50AE00F1" w:rsidR="00FE0326" w:rsidRPr="005F1AF3" w:rsidRDefault="00FE0326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F1AF3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</w:tcPr>
          <w:p w14:paraId="34B03111" w14:textId="5E54A115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130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638</w:t>
            </w:r>
          </w:p>
        </w:tc>
        <w:tc>
          <w:tcPr>
            <w:tcW w:w="270" w:type="dxa"/>
          </w:tcPr>
          <w:p w14:paraId="665739AE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4CC69E" w14:textId="7227E2F4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7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233</w:t>
            </w:r>
          </w:p>
        </w:tc>
        <w:tc>
          <w:tcPr>
            <w:tcW w:w="360" w:type="dxa"/>
          </w:tcPr>
          <w:p w14:paraId="0B6C5F49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03CB9" w14:textId="7C8115BC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143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974</w:t>
            </w:r>
          </w:p>
        </w:tc>
        <w:tc>
          <w:tcPr>
            <w:tcW w:w="270" w:type="dxa"/>
          </w:tcPr>
          <w:p w14:paraId="537670CE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648B6E4" w14:textId="12343A86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151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207</w:t>
            </w:r>
          </w:p>
        </w:tc>
      </w:tr>
      <w:tr w:rsidR="00FE0326" w:rsidRPr="005F1AF3" w14:paraId="1F61DE8C" w14:textId="77777777" w:rsidTr="005F1AF3">
        <w:trPr>
          <w:trHeight w:val="119"/>
        </w:trPr>
        <w:tc>
          <w:tcPr>
            <w:tcW w:w="2970" w:type="dxa"/>
            <w:hideMark/>
          </w:tcPr>
          <w:p w14:paraId="7F8308DF" w14:textId="77777777" w:rsidR="00FE0326" w:rsidRPr="005F1AF3" w:rsidRDefault="00FE0326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5F1A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0F8560F" w14:textId="7B626A64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 w:hint="cs"/>
                <w:sz w:val="24"/>
                <w:szCs w:val="24"/>
              </w:rPr>
              <w:t>43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258</w:t>
            </w:r>
          </w:p>
        </w:tc>
        <w:tc>
          <w:tcPr>
            <w:tcW w:w="270" w:type="dxa"/>
            <w:vAlign w:val="bottom"/>
          </w:tcPr>
          <w:p w14:paraId="320A71D0" w14:textId="77777777" w:rsidR="00FE0326" w:rsidRPr="005F1AF3" w:rsidRDefault="00FE0326" w:rsidP="008A1121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BD15C6" w14:textId="38245135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18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536</w:t>
            </w:r>
          </w:p>
        </w:tc>
        <w:tc>
          <w:tcPr>
            <w:tcW w:w="360" w:type="dxa"/>
            <w:vAlign w:val="bottom"/>
          </w:tcPr>
          <w:p w14:paraId="51F92545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E17A7D3" w14:textId="3A3EE6F3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26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270" w:type="dxa"/>
            <w:vAlign w:val="bottom"/>
          </w:tcPr>
          <w:p w14:paraId="4C8E28BC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70664B41" w14:textId="4E15BDA5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6827">
              <w:rPr>
                <w:rFonts w:ascii="Angsana New" w:hAnsi="Angsana New"/>
                <w:sz w:val="24"/>
                <w:szCs w:val="24"/>
              </w:rPr>
              <w:t>44</w:t>
            </w:r>
            <w:r w:rsidR="00FE0326" w:rsidRPr="005F1AF3">
              <w:rPr>
                <w:rFonts w:ascii="Angsana New" w:hAnsi="Angsana New"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sz w:val="24"/>
                <w:szCs w:val="24"/>
              </w:rPr>
              <w:t>891</w:t>
            </w:r>
          </w:p>
        </w:tc>
      </w:tr>
      <w:tr w:rsidR="00FE0326" w:rsidRPr="005F1AF3" w14:paraId="22868263" w14:textId="77777777" w:rsidTr="005F1AF3">
        <w:tc>
          <w:tcPr>
            <w:tcW w:w="2970" w:type="dxa"/>
          </w:tcPr>
          <w:p w14:paraId="08A363ED" w14:textId="77777777" w:rsidR="00FE0326" w:rsidRPr="005F1AF3" w:rsidRDefault="00FE0326" w:rsidP="008A1121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D1E03" w14:textId="693AE1F7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E03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454</w:t>
            </w:r>
            <w:r w:rsidR="00FE03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529</w:t>
            </w:r>
          </w:p>
        </w:tc>
        <w:tc>
          <w:tcPr>
            <w:tcW w:w="270" w:type="dxa"/>
          </w:tcPr>
          <w:p w14:paraId="66B54BA7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43B87" w14:textId="5D2B7942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E03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102</w:t>
            </w:r>
            <w:r w:rsidR="00FE03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592</w:t>
            </w:r>
          </w:p>
        </w:tc>
        <w:tc>
          <w:tcPr>
            <w:tcW w:w="360" w:type="dxa"/>
          </w:tcPr>
          <w:p w14:paraId="0D0C9F89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0F70E" w14:textId="2E5F27B2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433</w:t>
            </w:r>
            <w:r w:rsidR="00FE03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270" w:type="dxa"/>
          </w:tcPr>
          <w:p w14:paraId="152294FA" w14:textId="77777777" w:rsidR="00FE0326" w:rsidRPr="005F1AF3" w:rsidRDefault="00FE0326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E75B6" w14:textId="72095303" w:rsidR="00FE0326" w:rsidRPr="005F1AF3" w:rsidRDefault="00796827" w:rsidP="008A11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E03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535</w:t>
            </w:r>
            <w:r w:rsidR="00FE0326" w:rsidRPr="005F1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24"/>
                <w:szCs w:val="24"/>
              </w:rPr>
              <w:t>734</w:t>
            </w:r>
          </w:p>
        </w:tc>
      </w:tr>
    </w:tbl>
    <w:p w14:paraId="73A99A80" w14:textId="7A10B660" w:rsidR="004D75E8" w:rsidRPr="00CA4DA2" w:rsidRDefault="004D75E8" w:rsidP="00167214">
      <w:pPr>
        <w:jc w:val="thaiDistribute"/>
        <w:rPr>
          <w:rFonts w:ascii="Angsana New" w:hAnsi="Angsana New"/>
          <w:sz w:val="30"/>
          <w:szCs w:val="30"/>
        </w:rPr>
      </w:pPr>
    </w:p>
    <w:p w14:paraId="58A15460" w14:textId="3BC6F4D0" w:rsidR="00AA06F0" w:rsidRPr="00772B2B" w:rsidRDefault="00AA06F0" w:rsidP="00AA06F0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2B2B">
        <w:rPr>
          <w:rFonts w:ascii="Angsana New" w:hAnsi="Angsana New"/>
          <w:b/>
          <w:bCs/>
          <w:sz w:val="28"/>
          <w:szCs w:val="28"/>
        </w:rPr>
        <w:t>(</w:t>
      </w:r>
      <w:r w:rsidR="00A30F9B" w:rsidRPr="00772B2B">
        <w:rPr>
          <w:rFonts w:ascii="Angsana New" w:hAnsi="Angsana New" w:hint="cs"/>
          <w:b/>
          <w:bCs/>
          <w:sz w:val="28"/>
          <w:szCs w:val="28"/>
          <w:cs/>
        </w:rPr>
        <w:t>ข</w:t>
      </w:r>
      <w:r w:rsidRPr="00772B2B">
        <w:rPr>
          <w:rFonts w:ascii="Angsana New" w:hAnsi="Angsana New"/>
          <w:b/>
          <w:bCs/>
          <w:sz w:val="28"/>
          <w:szCs w:val="28"/>
        </w:rPr>
        <w:t>.</w:t>
      </w:r>
      <w:r w:rsidR="00796827" w:rsidRPr="00796827">
        <w:rPr>
          <w:rFonts w:ascii="Angsana New" w:hAnsi="Angsana New"/>
          <w:b/>
          <w:bCs/>
          <w:sz w:val="28"/>
          <w:szCs w:val="28"/>
        </w:rPr>
        <w:t>3</w:t>
      </w:r>
      <w:r w:rsidRPr="00772B2B">
        <w:rPr>
          <w:rFonts w:ascii="Angsana New" w:hAnsi="Angsana New"/>
          <w:b/>
          <w:bCs/>
          <w:sz w:val="30"/>
          <w:szCs w:val="30"/>
        </w:rPr>
        <w:t>)</w:t>
      </w:r>
      <w:r w:rsidR="004661FF" w:rsidRPr="00772B2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72B2B">
        <w:rPr>
          <w:rFonts w:ascii="Angsana New" w:hAnsi="Angsana New"/>
          <w:b/>
          <w:bCs/>
          <w:sz w:val="30"/>
          <w:szCs w:val="30"/>
          <w:cs/>
        </w:rPr>
        <w:t>ความเสี่ยงด้าน</w:t>
      </w:r>
      <w:r w:rsidRPr="00772B2B">
        <w:rPr>
          <w:rFonts w:ascii="Angsana New" w:hAnsi="Angsana New" w:hint="cs"/>
          <w:b/>
          <w:bCs/>
          <w:sz w:val="30"/>
          <w:szCs w:val="30"/>
          <w:cs/>
        </w:rPr>
        <w:t>ตลาด</w:t>
      </w:r>
    </w:p>
    <w:p w14:paraId="1C468677" w14:textId="56D8AE69" w:rsidR="00AA06F0" w:rsidRPr="00383DE2" w:rsidRDefault="00AA06F0" w:rsidP="000F4B64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1A7D533" w14:textId="60768910" w:rsidR="00582668" w:rsidRPr="00383DE2" w:rsidRDefault="00E67FC1" w:rsidP="00582668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82668" w:rsidRPr="00383DE2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887B28F" w14:textId="71EB8596" w:rsidR="003D3868" w:rsidRDefault="003D386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60F301" w14:textId="602346BC" w:rsidR="00AA06F0" w:rsidRPr="00772B2B" w:rsidRDefault="00F60F1C" w:rsidP="00AF29ED">
      <w:pPr>
        <w:tabs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i/>
          <w:iCs/>
          <w:sz w:val="30"/>
          <w:szCs w:val="30"/>
        </w:rPr>
      </w:pPr>
      <w:r w:rsidRPr="00772B2B">
        <w:rPr>
          <w:rFonts w:ascii="Angsana New" w:hAnsi="Angsana New" w:hint="cs"/>
          <w:i/>
          <w:iCs/>
          <w:sz w:val="28"/>
          <w:szCs w:val="28"/>
          <w:cs/>
        </w:rPr>
        <w:lastRenderedPageBreak/>
        <w:t>(</w:t>
      </w:r>
      <w:r w:rsidR="00A30F9B" w:rsidRPr="00772B2B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AA06F0" w:rsidRPr="00772B2B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3</w:t>
      </w:r>
      <w:r w:rsidR="00AA06F0" w:rsidRPr="00772B2B">
        <w:rPr>
          <w:rFonts w:ascii="Angsana New" w:hAnsi="Angsana New"/>
          <w:i/>
          <w:iCs/>
          <w:sz w:val="30"/>
          <w:szCs w:val="30"/>
        </w:rPr>
        <w:t>.</w:t>
      </w:r>
      <w:r w:rsidR="00796827" w:rsidRPr="00796827">
        <w:rPr>
          <w:rFonts w:ascii="Angsana New" w:hAnsi="Angsana New"/>
          <w:i/>
          <w:iCs/>
          <w:sz w:val="30"/>
          <w:szCs w:val="30"/>
        </w:rPr>
        <w:t>1</w:t>
      </w:r>
      <w:r w:rsidR="00AA06F0" w:rsidRPr="00772B2B">
        <w:rPr>
          <w:rFonts w:ascii="Angsana New" w:hAnsi="Angsana New"/>
          <w:i/>
          <w:iCs/>
          <w:sz w:val="30"/>
          <w:szCs w:val="30"/>
        </w:rPr>
        <w:t>)</w:t>
      </w:r>
      <w:r w:rsidR="004661FF" w:rsidRPr="00772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A06F0" w:rsidRPr="00772B2B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4B97AEFC" w14:textId="38CEFD74" w:rsidR="00CA4DA2" w:rsidRPr="00CA4DA2" w:rsidRDefault="00CA4DA2" w:rsidP="00CA4DA2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B3A3635" w14:textId="362243C2" w:rsidR="007C5DD8" w:rsidRPr="00383DE2" w:rsidRDefault="00816E5B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383DE2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F84608" w:rsidRPr="00383DE2">
        <w:rPr>
          <w:rFonts w:ascii="Angsana New" w:hAnsi="Angsana New" w:hint="cs"/>
          <w:sz w:val="30"/>
          <w:szCs w:val="30"/>
          <w:cs/>
        </w:rPr>
        <w:t>เป็น</w:t>
      </w:r>
      <w:r w:rsidRPr="00383DE2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</w:t>
      </w:r>
      <w:r w:rsidR="006F291E" w:rsidRPr="00383DE2">
        <w:rPr>
          <w:rFonts w:ascii="Angsana New" w:hAnsi="Angsana New"/>
          <w:sz w:val="30"/>
          <w:szCs w:val="30"/>
          <w:cs/>
        </w:rPr>
        <w:t>กลุ่มบริษัท</w:t>
      </w:r>
      <w:r w:rsidRPr="00383DE2">
        <w:rPr>
          <w:rFonts w:ascii="Angsana New" w:hAnsi="Angsana New"/>
          <w:sz w:val="30"/>
          <w:szCs w:val="30"/>
          <w:cs/>
        </w:rPr>
        <w:t xml:space="preserve"> เนื่องจากดอกเบี้ยของเงินกู้ยืม</w:t>
      </w:r>
      <w:r w:rsidR="00582668" w:rsidRPr="00383DE2">
        <w:rPr>
          <w:rFonts w:ascii="Angsana New" w:hAnsi="Angsana New"/>
          <w:sz w:val="30"/>
          <w:szCs w:val="30"/>
          <w:cs/>
        </w:rPr>
        <w:t>มีอัตราดอกเบี้ยผันแปรทำให้</w:t>
      </w:r>
      <w:r w:rsidR="006F291E" w:rsidRPr="00383DE2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383DE2">
        <w:rPr>
          <w:rFonts w:ascii="Angsana New" w:hAnsi="Angsana New"/>
          <w:sz w:val="30"/>
          <w:szCs w:val="30"/>
          <w:cs/>
        </w:rPr>
        <w:t xml:space="preserve">มีความเสี่ยงด้านอัตราดอกเบี้ย </w:t>
      </w:r>
      <w:r w:rsidR="006F291E" w:rsidRPr="00383DE2">
        <w:rPr>
          <w:rFonts w:ascii="Angsana New" w:hAnsi="Angsana New"/>
          <w:sz w:val="30"/>
          <w:szCs w:val="30"/>
          <w:cs/>
        </w:rPr>
        <w:t>กลุ่มบริษัท</w:t>
      </w:r>
      <w:r w:rsidR="00582668" w:rsidRPr="00383DE2">
        <w:rPr>
          <w:rFonts w:ascii="Angsana New" w:hAnsi="Angsana New"/>
          <w:sz w:val="30"/>
          <w:szCs w:val="30"/>
          <w:cs/>
        </w:rPr>
        <w:t xml:space="preserve">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 </w:t>
      </w:r>
    </w:p>
    <w:p w14:paraId="187645CC" w14:textId="6417F119" w:rsidR="00E83E89" w:rsidRPr="00CA4DA2" w:rsidRDefault="00E83E89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05894459" w14:textId="067EA7ED" w:rsidR="00FE262D" w:rsidRPr="00383DE2" w:rsidRDefault="005F14DF" w:rsidP="00A7416B">
      <w:pPr>
        <w:ind w:left="162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3DE2">
        <w:rPr>
          <w:rFonts w:ascii="Angsana New" w:hAnsi="Angsana New" w:hint="cs"/>
          <w:i/>
          <w:i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43FCDA42" w14:textId="69CDAE26" w:rsidR="005F14DF" w:rsidRPr="00383DE2" w:rsidRDefault="00BD2185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383DE2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ความเสี่ยงด้านอัตราดอกเบี้ยของกลุ่มบริษัทเกิดขึ้นจากเงินกู้ยืม</w:t>
      </w:r>
      <w:r w:rsidR="001707A3" w:rsidRPr="00383DE2">
        <w:rPr>
          <w:rFonts w:ascii="Angsana New" w:hAnsi="Angsana New" w:hint="cs"/>
          <w:sz w:val="30"/>
          <w:szCs w:val="30"/>
          <w:cs/>
        </w:rPr>
        <w:t xml:space="preserve"> เงินกู้ยืมซึ่งกู้ด้วยอัตราดอกเบี้ย</w:t>
      </w:r>
      <w:r w:rsidR="00C049B5" w:rsidRPr="00383DE2">
        <w:rPr>
          <w:rFonts w:ascii="Angsana New" w:hAnsi="Angsana New" w:hint="cs"/>
          <w:sz w:val="30"/>
          <w:szCs w:val="30"/>
          <w:cs/>
        </w:rPr>
        <w:t>ลอยตัวจะทำให้กลุ่มบริษัทมีความเสี่ยงด้านกระแสเงินสด</w:t>
      </w:r>
      <w:r w:rsidR="007A162C" w:rsidRPr="00383DE2">
        <w:rPr>
          <w:rFonts w:ascii="Angsana New" w:hAnsi="Angsana New" w:hint="cs"/>
          <w:sz w:val="30"/>
          <w:szCs w:val="30"/>
          <w:cs/>
        </w:rPr>
        <w:t xml:space="preserve">ที่เกิดจากอัตรดอกเบี้ย หากอัตราดอกเบี้ยเปลี่ยนแปลงในอัตราร้อยละ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="007A162C" w:rsidRPr="00383DE2">
        <w:rPr>
          <w:rFonts w:ascii="Angsana New" w:hAnsi="Angsana New"/>
          <w:sz w:val="30"/>
          <w:szCs w:val="30"/>
        </w:rPr>
        <w:t xml:space="preserve"> </w:t>
      </w:r>
      <w:r w:rsidR="007A162C" w:rsidRPr="00383DE2">
        <w:rPr>
          <w:rFonts w:ascii="Angsana New" w:hAnsi="Angsana New" w:hint="cs"/>
          <w:sz w:val="30"/>
          <w:szCs w:val="30"/>
          <w:cs/>
        </w:rPr>
        <w:t>ต่อปีโดยที่</w:t>
      </w:r>
      <w:r w:rsidR="0086608D" w:rsidRPr="00383DE2">
        <w:rPr>
          <w:rFonts w:ascii="Angsana New" w:hAnsi="Angsana New" w:hint="cs"/>
          <w:sz w:val="30"/>
          <w:szCs w:val="30"/>
          <w:cs/>
        </w:rPr>
        <w:t>ปัจจัยอื่นทั้งหมดคงที่ ทำให้กำไรก่อนภาษีเงินได้สำหรับปีและส่วนของผู้ถือหุ้นมีผลกระทบ</w:t>
      </w:r>
      <w:r w:rsidR="00F60EA5" w:rsidRPr="00383DE2">
        <w:rPr>
          <w:rFonts w:ascii="Angsana New" w:hAnsi="Angsana New" w:hint="cs"/>
          <w:sz w:val="30"/>
          <w:szCs w:val="30"/>
          <w:cs/>
        </w:rPr>
        <w:t>จากอัตราดอกเบี้ย</w:t>
      </w:r>
      <w:r w:rsidR="009026E1" w:rsidRPr="00383DE2">
        <w:rPr>
          <w:rFonts w:ascii="Angsana New" w:hAnsi="Angsana New" w:hint="cs"/>
          <w:sz w:val="30"/>
          <w:szCs w:val="30"/>
          <w:cs/>
        </w:rPr>
        <w:t>ลอยตัว</w:t>
      </w:r>
      <w:r w:rsidR="00D54A07" w:rsidRPr="00383DE2">
        <w:rPr>
          <w:rFonts w:ascii="Angsana New" w:hAnsi="Angsana New" w:hint="cs"/>
          <w:sz w:val="30"/>
          <w:szCs w:val="30"/>
          <w:cs/>
        </w:rPr>
        <w:t>ของเงินกู้ยืม ดังนี้</w:t>
      </w:r>
    </w:p>
    <w:p w14:paraId="4833D915" w14:textId="12FD8A75" w:rsidR="00D54A07" w:rsidRPr="00CA4DA2" w:rsidRDefault="00D54A07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4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9"/>
        <w:gridCol w:w="981"/>
        <w:gridCol w:w="180"/>
        <w:gridCol w:w="1080"/>
        <w:gridCol w:w="180"/>
        <w:gridCol w:w="1080"/>
      </w:tblGrid>
      <w:tr w:rsidR="00C274E5" w:rsidRPr="00967E16" w14:paraId="34B1C3B5" w14:textId="77777777" w:rsidTr="00D73138">
        <w:trPr>
          <w:tblHeader/>
        </w:trPr>
        <w:tc>
          <w:tcPr>
            <w:tcW w:w="3780" w:type="dxa"/>
          </w:tcPr>
          <w:p w14:paraId="03D14A98" w14:textId="77777777" w:rsidR="00C274E5" w:rsidRPr="00967E16" w:rsidRDefault="00C274E5" w:rsidP="00C63036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hideMark/>
          </w:tcPr>
          <w:p w14:paraId="0F276BAF" w14:textId="4539E55E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65AD078" w14:textId="77777777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14FC78C4" w14:textId="27625578" w:rsidR="00C274E5" w:rsidRPr="00967E16" w:rsidRDefault="00C274E5" w:rsidP="001E57FA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67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74E5" w:rsidRPr="00967E16" w14:paraId="55C1483C" w14:textId="77777777" w:rsidTr="00D73138">
        <w:trPr>
          <w:tblHeader/>
        </w:trPr>
        <w:tc>
          <w:tcPr>
            <w:tcW w:w="3780" w:type="dxa"/>
            <w:vAlign w:val="bottom"/>
            <w:hideMark/>
          </w:tcPr>
          <w:p w14:paraId="22ADBBB1" w14:textId="77777777" w:rsidR="00C274E5" w:rsidRPr="00967E16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7E1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7E062CF8" w14:textId="70D658D5" w:rsidR="00C274E5" w:rsidRPr="00967E16" w:rsidRDefault="00C274E5" w:rsidP="00AF29ED">
            <w:pPr>
              <w:pStyle w:val="NoSpacing"/>
              <w:tabs>
                <w:tab w:val="clear" w:pos="4678"/>
                <w:tab w:val="left" w:pos="818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96827" w:rsidRPr="0079682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967E16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70" w:type="dxa"/>
          </w:tcPr>
          <w:p w14:paraId="4DF824B9" w14:textId="77777777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hideMark/>
          </w:tcPr>
          <w:p w14:paraId="43A5A626" w14:textId="23ED24A3" w:rsidR="00C274E5" w:rsidRPr="00967E16" w:rsidRDefault="00C274E5" w:rsidP="00C63036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796827" w:rsidRPr="0079682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967E16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44E3CA95" w14:textId="77777777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1DF9A9B" w14:textId="22B2B33D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96827" w:rsidRPr="0079682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967E16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2A3B1C67" w14:textId="77777777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8BD6B11" w14:textId="6A513AED" w:rsidR="00C274E5" w:rsidRPr="00967E16" w:rsidRDefault="00C274E5" w:rsidP="00BD5C43">
            <w:pPr>
              <w:pStyle w:val="Pa38"/>
              <w:tabs>
                <w:tab w:val="left" w:pos="99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796827" w:rsidRPr="0079682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967E16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C274E5" w:rsidRPr="00967E16" w14:paraId="20FC2D66" w14:textId="77777777" w:rsidTr="00D73138">
        <w:trPr>
          <w:tblHeader/>
        </w:trPr>
        <w:tc>
          <w:tcPr>
            <w:tcW w:w="3780" w:type="dxa"/>
          </w:tcPr>
          <w:p w14:paraId="72FD1690" w14:textId="77777777" w:rsidR="00C274E5" w:rsidRPr="00967E16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8"/>
            <w:hideMark/>
          </w:tcPr>
          <w:p w14:paraId="72577A4F" w14:textId="0502FC6D" w:rsidR="00C274E5" w:rsidRPr="00967E16" w:rsidRDefault="00C274E5" w:rsidP="00C6303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74A0A" w:rsidRPr="00967E1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67E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74E5" w:rsidRPr="00967E16" w14:paraId="5F9547CA" w14:textId="77777777" w:rsidTr="00D73138">
        <w:tc>
          <w:tcPr>
            <w:tcW w:w="3780" w:type="dxa"/>
          </w:tcPr>
          <w:p w14:paraId="05666FE9" w14:textId="46610419" w:rsidR="00C274E5" w:rsidRPr="00967E16" w:rsidRDefault="00796827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45DFE68E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99CB62B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C056EA1" w14:textId="77777777" w:rsidR="00C274E5" w:rsidRPr="00967E16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71FC9F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502FB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8018E5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7EE7F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4E5" w:rsidRPr="00967E16" w14:paraId="2D27D329" w14:textId="77777777" w:rsidTr="00D73138">
        <w:tc>
          <w:tcPr>
            <w:tcW w:w="3780" w:type="dxa"/>
            <w:hideMark/>
          </w:tcPr>
          <w:p w14:paraId="7CEFFF6C" w14:textId="77777777" w:rsidR="00C274E5" w:rsidRPr="00967E16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67E1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1E26D9C8" w14:textId="4374BC17" w:rsidR="00C274E5" w:rsidRPr="00967E16" w:rsidRDefault="00796827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4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9" w:type="dxa"/>
            <w:gridSpan w:val="2"/>
          </w:tcPr>
          <w:p w14:paraId="537D97C2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433DFF8" w14:textId="43D8720E" w:rsidR="00C274E5" w:rsidRPr="00967E16" w:rsidRDefault="001401BE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523F58D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FEE7F" w14:textId="313933AF" w:rsidR="00C274E5" w:rsidRPr="00967E16" w:rsidRDefault="00796827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80" w:type="dxa"/>
          </w:tcPr>
          <w:p w14:paraId="7FBD7AE4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0674E" w14:textId="302FA305" w:rsidR="00C274E5" w:rsidRPr="00967E16" w:rsidRDefault="001401BE" w:rsidP="00C023A6">
            <w:pPr>
              <w:pStyle w:val="NoSpacing"/>
              <w:tabs>
                <w:tab w:val="clear" w:pos="907"/>
                <w:tab w:val="left" w:pos="9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74E5" w:rsidRPr="00967E16" w14:paraId="727B1CC1" w14:textId="77777777" w:rsidTr="00D73138">
        <w:tc>
          <w:tcPr>
            <w:tcW w:w="3780" w:type="dxa"/>
          </w:tcPr>
          <w:p w14:paraId="5378656D" w14:textId="77777777" w:rsidR="00C274E5" w:rsidRPr="00967E16" w:rsidRDefault="00C274E5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D7F99D" w14:textId="77777777" w:rsidR="00C274E5" w:rsidRPr="00967E16" w:rsidRDefault="00C274E5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48FCEE9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017012" w14:textId="77777777" w:rsidR="00C274E5" w:rsidRPr="00967E16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3561EC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A461E" w14:textId="77777777" w:rsidR="00C274E5" w:rsidRPr="00967E16" w:rsidRDefault="00C274E5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60CD42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F2714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74E5" w:rsidRPr="00967E16" w14:paraId="3EA69359" w14:textId="77777777" w:rsidTr="00D73138">
        <w:tc>
          <w:tcPr>
            <w:tcW w:w="3780" w:type="dxa"/>
          </w:tcPr>
          <w:p w14:paraId="780B06EE" w14:textId="7F299BB9" w:rsidR="00C274E5" w:rsidRPr="00967E16" w:rsidRDefault="00796827" w:rsidP="001E57FA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8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5A15CB2D" w14:textId="77777777" w:rsidR="00C274E5" w:rsidRPr="00967E16" w:rsidRDefault="00C274E5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1205AC9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4797E7" w14:textId="77777777" w:rsidR="00C274E5" w:rsidRPr="00967E16" w:rsidRDefault="00C274E5" w:rsidP="00C6303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B4C50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CB7946" w14:textId="77777777" w:rsidR="00C274E5" w:rsidRPr="00967E16" w:rsidRDefault="00C274E5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F82E99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077F3" w14:textId="77777777" w:rsidR="00C274E5" w:rsidRPr="00967E16" w:rsidRDefault="00C274E5" w:rsidP="00C6303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121" w:rsidRPr="00967E16" w14:paraId="05DCC47D" w14:textId="77777777" w:rsidTr="00D73138">
        <w:trPr>
          <w:trHeight w:val="209"/>
        </w:trPr>
        <w:tc>
          <w:tcPr>
            <w:tcW w:w="3780" w:type="dxa"/>
          </w:tcPr>
          <w:p w14:paraId="176F90BB" w14:textId="5B2CD4C5" w:rsidR="008A1121" w:rsidRPr="00967E16" w:rsidRDefault="008A1121" w:rsidP="008A1121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7E1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2E100FC8" w14:textId="0845E32D" w:rsidR="008A1121" w:rsidRPr="00967E16" w:rsidRDefault="00796827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A1121" w:rsidRPr="00967E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9" w:type="dxa"/>
            <w:gridSpan w:val="2"/>
          </w:tcPr>
          <w:p w14:paraId="393A27D3" w14:textId="77777777" w:rsidR="008A1121" w:rsidRPr="00967E16" w:rsidRDefault="008A1121" w:rsidP="008A112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7169E07" w14:textId="66FF355C" w:rsidR="008A1121" w:rsidRPr="00967E16" w:rsidRDefault="008A1121" w:rsidP="008A112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E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67E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967E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B913E4" w14:textId="77777777" w:rsidR="008A1121" w:rsidRPr="00967E16" w:rsidRDefault="008A1121" w:rsidP="008A112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CBECA" w14:textId="58589494" w:rsidR="008A1121" w:rsidRPr="00967E16" w:rsidRDefault="00796827" w:rsidP="004469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1121" w:rsidRPr="00967E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827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80" w:type="dxa"/>
          </w:tcPr>
          <w:p w14:paraId="616FFE42" w14:textId="77777777" w:rsidR="008A1121" w:rsidRPr="00967E16" w:rsidRDefault="008A1121" w:rsidP="008A112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A10A1" w14:textId="5D4116BB" w:rsidR="008A1121" w:rsidRPr="00967E16" w:rsidRDefault="008A1121" w:rsidP="008A112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E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7E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6827" w:rsidRPr="00796827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Pr="00967E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A427EC8" w14:textId="77777777" w:rsidR="00FE262D" w:rsidRPr="008B763C" w:rsidRDefault="00FE262D" w:rsidP="00A7416B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6B2F96D0" w14:textId="32A7F8F7" w:rsidR="00575580" w:rsidRPr="00383DE2" w:rsidRDefault="00575580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83DE2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51F1EFE5" w14:textId="4455503E" w:rsidR="00575580" w:rsidRPr="0038033C" w:rsidRDefault="00575580" w:rsidP="0038033C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1B639DDC" w14:textId="7C378C6A" w:rsidR="00136CB2" w:rsidRPr="00383DE2" w:rsidRDefault="00575580" w:rsidP="00136CB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DE2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3D42" w:rsidRPr="00383DE2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383DE2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</w:t>
      </w:r>
      <w:r w:rsidR="00136CB2" w:rsidRPr="00383DE2">
        <w:rPr>
          <w:rFonts w:ascii="Angsana New" w:hAnsi="Angsana New" w:hint="cs"/>
          <w:sz w:val="30"/>
          <w:szCs w:val="30"/>
          <w:cs/>
        </w:rPr>
        <w:t>ญ</w:t>
      </w:r>
    </w:p>
    <w:p w14:paraId="4EE61AFA" w14:textId="1D9A5EDC" w:rsidR="00F16844" w:rsidRDefault="00F1684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402079" w14:textId="25FDF9C4" w:rsidR="00B43339" w:rsidRPr="00935B93" w:rsidRDefault="00BF37A4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35B93">
        <w:rPr>
          <w:rFonts w:ascii="Angsana New" w:hAnsi="Angsana New"/>
          <w:bCs/>
          <w:sz w:val="30"/>
          <w:szCs w:val="30"/>
          <w:cs/>
        </w:rPr>
        <w:lastRenderedPageBreak/>
        <w:t>ภา</w:t>
      </w:r>
      <w:r w:rsidR="00A06FD7" w:rsidRPr="00935B93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935B93">
        <w:rPr>
          <w:rFonts w:ascii="Angsana New" w:hAnsi="Angsana New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E2A8013" w14:textId="356E81AB" w:rsidR="00A9387A" w:rsidRPr="00FE7DE9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89"/>
        <w:gridCol w:w="271"/>
        <w:gridCol w:w="1002"/>
        <w:gridCol w:w="271"/>
        <w:gridCol w:w="1082"/>
        <w:gridCol w:w="271"/>
        <w:gridCol w:w="1073"/>
      </w:tblGrid>
      <w:tr w:rsidR="00575580" w:rsidRPr="00935B93" w14:paraId="40E7EB4C" w14:textId="77777777" w:rsidTr="00A07D28">
        <w:trPr>
          <w:tblHeader/>
        </w:trPr>
        <w:tc>
          <w:tcPr>
            <w:tcW w:w="2328" w:type="pct"/>
            <w:shd w:val="clear" w:color="auto" w:fill="auto"/>
          </w:tcPr>
          <w:p w14:paraId="17250515" w14:textId="77777777" w:rsidR="00575580" w:rsidRPr="00935B93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pct"/>
            <w:gridSpan w:val="3"/>
            <w:shd w:val="clear" w:color="auto" w:fill="auto"/>
          </w:tcPr>
          <w:p w14:paraId="0240A96F" w14:textId="4C9B11CC" w:rsidR="00575580" w:rsidRPr="00935B93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5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5B0C0A6" w14:textId="77777777" w:rsidR="00575580" w:rsidRPr="00935B93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68DB520F" w14:textId="5E64659D" w:rsidR="00575580" w:rsidRPr="00935B93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5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5580" w:rsidRPr="00935B93" w14:paraId="4D08E976" w14:textId="77777777" w:rsidTr="00A07D28">
        <w:trPr>
          <w:trHeight w:val="344"/>
          <w:tblHeader/>
        </w:trPr>
        <w:tc>
          <w:tcPr>
            <w:tcW w:w="2328" w:type="pct"/>
            <w:shd w:val="clear" w:color="auto" w:fill="auto"/>
          </w:tcPr>
          <w:p w14:paraId="1C3A95B5" w14:textId="3FA18BDC" w:rsidR="00575580" w:rsidRPr="00935B93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E8E0518" w14:textId="1A63FD7E" w:rsidR="00575580" w:rsidRPr="00935B93" w:rsidRDefault="00796827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79661001" w14:textId="77777777" w:rsidR="00575580" w:rsidRPr="00935B93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B80EF99" w14:textId="697FE8E4" w:rsidR="00575580" w:rsidRPr="00935B93" w:rsidRDefault="00796827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7C749685" w14:textId="77777777" w:rsidR="00575580" w:rsidRPr="00935B93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BF79A2" w14:textId="7387E874" w:rsidR="00575580" w:rsidRPr="00935B93" w:rsidRDefault="00796827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0FAA0582" w14:textId="77777777" w:rsidR="00575580" w:rsidRPr="00935B93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8A214E9" w14:textId="0EE9AE4C" w:rsidR="00575580" w:rsidRPr="00935B93" w:rsidRDefault="00796827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75580" w:rsidRPr="00935B93" w14:paraId="5EC59213" w14:textId="77777777" w:rsidTr="00D940CC">
        <w:trPr>
          <w:tblHeader/>
        </w:trPr>
        <w:tc>
          <w:tcPr>
            <w:tcW w:w="2328" w:type="pct"/>
            <w:shd w:val="clear" w:color="auto" w:fill="auto"/>
            <w:vAlign w:val="center"/>
          </w:tcPr>
          <w:p w14:paraId="69F14442" w14:textId="77777777" w:rsidR="00575580" w:rsidRPr="00935B93" w:rsidRDefault="00575580" w:rsidP="008E77C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2" w:type="pct"/>
            <w:gridSpan w:val="7"/>
            <w:shd w:val="clear" w:color="auto" w:fill="auto"/>
          </w:tcPr>
          <w:p w14:paraId="67D4837F" w14:textId="7792DCA3" w:rsidR="00575580" w:rsidRPr="00935B93" w:rsidRDefault="00575580" w:rsidP="008E77C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5B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35B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35B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5580" w:rsidRPr="00935B93" w14:paraId="01A3ACEB" w14:textId="77777777" w:rsidTr="00F75448">
        <w:tc>
          <w:tcPr>
            <w:tcW w:w="2328" w:type="pct"/>
            <w:shd w:val="clear" w:color="auto" w:fill="auto"/>
          </w:tcPr>
          <w:p w14:paraId="5C81D52B" w14:textId="47D5ED17" w:rsidR="00575580" w:rsidRPr="00935B93" w:rsidRDefault="00575580" w:rsidP="008E77C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B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="004661FF" w:rsidRPr="00935B93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7BDBAC88" w14:textId="77777777" w:rsidR="00575580" w:rsidRPr="00935B93" w:rsidRDefault="00575580" w:rsidP="008E77C1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76DC69" w14:textId="77777777" w:rsidR="00575580" w:rsidRPr="00935B93" w:rsidRDefault="00575580" w:rsidP="008E77C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BF27D7D" w14:textId="77777777" w:rsidR="00575580" w:rsidRPr="00935B93" w:rsidRDefault="00575580" w:rsidP="008E77C1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0C4F9FB" w14:textId="77777777" w:rsidR="00575580" w:rsidRPr="00935B93" w:rsidRDefault="00575580" w:rsidP="008E77C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B6D64A" w14:textId="77777777" w:rsidR="00575580" w:rsidRPr="00935B93" w:rsidRDefault="00575580" w:rsidP="008E77C1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47D95B" w14:textId="77777777" w:rsidR="00575580" w:rsidRPr="00935B93" w:rsidRDefault="00575580" w:rsidP="008E77C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36A574A" w14:textId="77777777" w:rsidR="00575580" w:rsidRPr="00935B93" w:rsidRDefault="00575580" w:rsidP="008E77C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121" w:rsidRPr="00935B93" w14:paraId="4B39F733" w14:textId="77777777" w:rsidTr="00F75448">
        <w:tc>
          <w:tcPr>
            <w:tcW w:w="2328" w:type="pct"/>
            <w:shd w:val="clear" w:color="auto" w:fill="auto"/>
          </w:tcPr>
          <w:p w14:paraId="78794097" w14:textId="2574CDDB" w:rsidR="008A1121" w:rsidRPr="00935B93" w:rsidRDefault="008A1121" w:rsidP="008A112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B93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EAFE481" w14:textId="352F99CB" w:rsidR="008A1121" w:rsidRPr="00590069" w:rsidRDefault="001F2A9E" w:rsidP="00A50F2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00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CDE0840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0CEF3B7F" w14:textId="1637F37E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50CA2C1C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70B181E" w14:textId="7D760F22" w:rsidR="008A1121" w:rsidRPr="00590069" w:rsidRDefault="001F2A9E" w:rsidP="00A50F2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60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00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FA930F4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8C7FCCD" w14:textId="31AF242F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8A1121" w:rsidRPr="00935B93" w14:paraId="620A1E9B" w14:textId="77777777" w:rsidTr="00F75448">
        <w:tc>
          <w:tcPr>
            <w:tcW w:w="2328" w:type="pct"/>
            <w:shd w:val="clear" w:color="auto" w:fill="auto"/>
          </w:tcPr>
          <w:p w14:paraId="26587CA6" w14:textId="77777777" w:rsidR="008A1121" w:rsidRPr="00FE7DE9" w:rsidRDefault="008A1121" w:rsidP="008A112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2BB2ACAB" w14:textId="77777777" w:rsidR="008A1121" w:rsidRPr="00FE7DE9" w:rsidRDefault="008A1121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096F717" w14:textId="77777777" w:rsidR="008A1121" w:rsidRPr="00FE7DE9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3A91CE1A" w14:textId="77777777" w:rsidR="008A1121" w:rsidRPr="00FE7DE9" w:rsidRDefault="008A1121" w:rsidP="008A1121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69C7D63" w14:textId="77777777" w:rsidR="008A1121" w:rsidRPr="00FE7DE9" w:rsidRDefault="008A1121" w:rsidP="008A11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C82F7E9" w14:textId="77777777" w:rsidR="008A1121" w:rsidRPr="00FE7DE9" w:rsidRDefault="008A1121" w:rsidP="008A1121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6D8149" w14:textId="77777777" w:rsidR="008A1121" w:rsidRPr="00FE7DE9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F05869E" w14:textId="77777777" w:rsidR="008A1121" w:rsidRPr="00FE7DE9" w:rsidRDefault="008A1121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8A1121" w:rsidRPr="00935B93" w14:paraId="1BCA53E4" w14:textId="77777777" w:rsidTr="00A07D28">
        <w:tc>
          <w:tcPr>
            <w:tcW w:w="2328" w:type="pct"/>
            <w:shd w:val="clear" w:color="auto" w:fill="auto"/>
          </w:tcPr>
          <w:p w14:paraId="39451DE4" w14:textId="7E33DCF2" w:rsidR="008A1121" w:rsidRPr="00935B93" w:rsidRDefault="008A1121" w:rsidP="008A112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5B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35B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5B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3" w:type="pct"/>
            <w:shd w:val="clear" w:color="auto" w:fill="auto"/>
          </w:tcPr>
          <w:p w14:paraId="2B9877CA" w14:textId="77777777" w:rsidR="008A1121" w:rsidRPr="00935B93" w:rsidRDefault="008A1121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338508F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773F0F" w14:textId="77777777" w:rsidR="008A1121" w:rsidRPr="00935B93" w:rsidRDefault="008A1121" w:rsidP="008A1121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3BB1CBB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C4A1C8F" w14:textId="77777777" w:rsidR="008A1121" w:rsidRPr="00935B93" w:rsidRDefault="008A1121" w:rsidP="008A1121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2365FA1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AFFA0D8" w14:textId="77777777" w:rsidR="008A1121" w:rsidRPr="00935B93" w:rsidRDefault="008A1121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A1121" w:rsidRPr="00935B93" w14:paraId="3E573B34" w14:textId="77777777" w:rsidTr="00A07D28">
        <w:tc>
          <w:tcPr>
            <w:tcW w:w="2328" w:type="pct"/>
            <w:shd w:val="clear" w:color="auto" w:fill="auto"/>
          </w:tcPr>
          <w:p w14:paraId="3C010800" w14:textId="613A07C0" w:rsidR="008A1121" w:rsidRPr="00935B93" w:rsidRDefault="008A1121" w:rsidP="008A112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5B93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3" w:type="pct"/>
            <w:shd w:val="clear" w:color="auto" w:fill="auto"/>
          </w:tcPr>
          <w:p w14:paraId="0E9CCE5B" w14:textId="2AE22F28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282</w:t>
            </w:r>
            <w:r w:rsidR="007A2E8E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146" w:type="pct"/>
            <w:shd w:val="clear" w:color="auto" w:fill="auto"/>
          </w:tcPr>
          <w:p w14:paraId="30A5312E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C5C8D6C" w14:textId="3CD9DF8C" w:rsidR="008A1121" w:rsidRPr="00935B93" w:rsidRDefault="00796827" w:rsidP="008A1121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280</w:t>
            </w:r>
            <w:r w:rsidR="008A1121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46" w:type="pct"/>
            <w:shd w:val="clear" w:color="auto" w:fill="auto"/>
          </w:tcPr>
          <w:p w14:paraId="15AA4EAA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1988ED9" w14:textId="7B01DDB3" w:rsidR="008A1121" w:rsidRPr="00935B93" w:rsidRDefault="00796827" w:rsidP="008A1121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258</w:t>
            </w:r>
            <w:r w:rsidR="002E46B2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46" w:type="pct"/>
            <w:shd w:val="clear" w:color="auto" w:fill="auto"/>
          </w:tcPr>
          <w:p w14:paraId="14ACF26D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9DD0009" w14:textId="678825CB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251</w:t>
            </w:r>
            <w:r w:rsidR="008A1121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8A1121" w:rsidRPr="00935B93" w14:paraId="6D75C77E" w14:textId="77777777" w:rsidTr="00A07D28">
        <w:tc>
          <w:tcPr>
            <w:tcW w:w="2328" w:type="pct"/>
            <w:shd w:val="clear" w:color="auto" w:fill="auto"/>
          </w:tcPr>
          <w:p w14:paraId="676416E7" w14:textId="180FC186" w:rsidR="008A1121" w:rsidRPr="00935B93" w:rsidRDefault="008A1121" w:rsidP="008A112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B9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33" w:type="pct"/>
            <w:shd w:val="clear" w:color="auto" w:fill="auto"/>
          </w:tcPr>
          <w:p w14:paraId="05CF88DE" w14:textId="38FA9B21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49</w:t>
            </w:r>
            <w:r w:rsidR="00CA4DA2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146" w:type="pct"/>
            <w:shd w:val="clear" w:color="auto" w:fill="auto"/>
          </w:tcPr>
          <w:p w14:paraId="05C2642D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D89B651" w14:textId="3A645EED" w:rsidR="008A1121" w:rsidRPr="00935B93" w:rsidRDefault="00796827" w:rsidP="008A1121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203</w:t>
            </w:r>
            <w:r w:rsidR="008A1121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46" w:type="pct"/>
            <w:shd w:val="clear" w:color="auto" w:fill="auto"/>
          </w:tcPr>
          <w:p w14:paraId="7723FC17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8B072D" w14:textId="7B9BE150" w:rsidR="008A1121" w:rsidRPr="00935B93" w:rsidRDefault="00796827" w:rsidP="008A1121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44</w:t>
            </w:r>
            <w:r w:rsidR="001F2A9E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46" w:type="pct"/>
            <w:shd w:val="clear" w:color="auto" w:fill="auto"/>
          </w:tcPr>
          <w:p w14:paraId="029F16E7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C3E4F52" w14:textId="0727141A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 w:hint="cs"/>
                <w:sz w:val="30"/>
                <w:szCs w:val="30"/>
              </w:rPr>
              <w:t>196</w:t>
            </w:r>
            <w:r w:rsidR="008A1121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8A1121" w:rsidRPr="00935B93" w14:paraId="0B4A9BAB" w14:textId="77777777" w:rsidTr="00A07D28">
        <w:tc>
          <w:tcPr>
            <w:tcW w:w="2328" w:type="pct"/>
            <w:shd w:val="clear" w:color="auto" w:fill="auto"/>
          </w:tcPr>
          <w:p w14:paraId="0665881F" w14:textId="549EB213" w:rsidR="008A1121" w:rsidRPr="00935B93" w:rsidRDefault="008A1121" w:rsidP="008A1121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B93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533" w:type="pct"/>
            <w:shd w:val="clear" w:color="auto" w:fill="auto"/>
          </w:tcPr>
          <w:p w14:paraId="0023BD4C" w14:textId="19795D11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4</w:t>
            </w:r>
            <w:r w:rsidR="001F2A9E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6" w:type="pct"/>
            <w:shd w:val="clear" w:color="auto" w:fill="auto"/>
          </w:tcPr>
          <w:p w14:paraId="7621AA47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48E634E" w14:textId="4CEEDC3D" w:rsidR="008A1121" w:rsidRPr="00935B93" w:rsidRDefault="00796827" w:rsidP="008A1121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10</w:t>
            </w:r>
            <w:r w:rsidR="008A1121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146" w:type="pct"/>
            <w:shd w:val="clear" w:color="auto" w:fill="auto"/>
          </w:tcPr>
          <w:p w14:paraId="65844C6C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74C811" w14:textId="3EA26D2A" w:rsidR="008A1121" w:rsidRPr="00935B93" w:rsidRDefault="00796827" w:rsidP="008A1121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2</w:t>
            </w:r>
            <w:r w:rsidR="001F2A9E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46" w:type="pct"/>
            <w:shd w:val="clear" w:color="auto" w:fill="auto"/>
          </w:tcPr>
          <w:p w14:paraId="5E2BFF2D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8E95ABB" w14:textId="2EFA4E56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5</w:t>
            </w:r>
            <w:r w:rsidR="008A1121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8A1121" w:rsidRPr="00935B93" w14:paraId="02563204" w14:textId="77777777" w:rsidTr="00A07D28">
        <w:tc>
          <w:tcPr>
            <w:tcW w:w="2328" w:type="pct"/>
            <w:shd w:val="clear" w:color="auto" w:fill="auto"/>
          </w:tcPr>
          <w:p w14:paraId="26FCEC1A" w14:textId="06455ADF" w:rsidR="008A1121" w:rsidRPr="00935B93" w:rsidRDefault="008A1121" w:rsidP="008A1121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5B93">
              <w:rPr>
                <w:rFonts w:ascii="Angsana New" w:hAnsi="Angsana New" w:hint="cs"/>
                <w:sz w:val="30"/>
                <w:szCs w:val="30"/>
                <w:cs/>
              </w:rPr>
              <w:t>สัญญาอื่น ๆ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FFA7BA9" w14:textId="1A47788B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3</w:t>
            </w:r>
            <w:r w:rsidR="001F2A9E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46" w:type="pct"/>
            <w:shd w:val="clear" w:color="auto" w:fill="auto"/>
          </w:tcPr>
          <w:p w14:paraId="5766D08B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E5B4FA5" w14:textId="5FDA2837" w:rsidR="008A1121" w:rsidRPr="00935B93" w:rsidRDefault="00796827" w:rsidP="008A1121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9</w:t>
            </w:r>
            <w:r w:rsidR="008A1121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6" w:type="pct"/>
            <w:shd w:val="clear" w:color="auto" w:fill="auto"/>
          </w:tcPr>
          <w:p w14:paraId="300B3D0B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A318924" w14:textId="665658CC" w:rsidR="008A1121" w:rsidRPr="00935B93" w:rsidRDefault="00796827" w:rsidP="008A1121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1F2A9E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6" w:type="pct"/>
            <w:shd w:val="clear" w:color="auto" w:fill="auto"/>
          </w:tcPr>
          <w:p w14:paraId="1967021F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FC92326" w14:textId="4F452332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827">
              <w:rPr>
                <w:rFonts w:ascii="Angsana New" w:hAnsi="Angsana New"/>
                <w:sz w:val="30"/>
                <w:szCs w:val="30"/>
              </w:rPr>
              <w:t>1</w:t>
            </w:r>
            <w:r w:rsidR="008A1121" w:rsidRPr="00935B93">
              <w:rPr>
                <w:rFonts w:ascii="Angsana New" w:hAnsi="Angsana New"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8A1121" w:rsidRPr="00935B93" w14:paraId="20ECF51F" w14:textId="77777777" w:rsidTr="00A07D28">
        <w:tc>
          <w:tcPr>
            <w:tcW w:w="2328" w:type="pct"/>
            <w:shd w:val="clear" w:color="auto" w:fill="auto"/>
          </w:tcPr>
          <w:p w14:paraId="3FC96253" w14:textId="16713D28" w:rsidR="008A1121" w:rsidRPr="00935B93" w:rsidRDefault="008A1121" w:rsidP="008A1121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5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DDB4" w14:textId="3A60F066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  <w:r w:rsidR="00F21A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46" w:type="pct"/>
            <w:shd w:val="clear" w:color="auto" w:fill="auto"/>
          </w:tcPr>
          <w:p w14:paraId="13BEFAD1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8CEC9" w14:textId="4DA0E62E" w:rsidR="008A1121" w:rsidRPr="0048098B" w:rsidRDefault="00796827" w:rsidP="008A1121">
            <w:pPr>
              <w:pStyle w:val="BodyText"/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  <w:r w:rsidR="008A1121" w:rsidRPr="00E25D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146" w:type="pct"/>
            <w:shd w:val="clear" w:color="auto" w:fill="auto"/>
          </w:tcPr>
          <w:p w14:paraId="0711CAF7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2651" w14:textId="2DEF63B1" w:rsidR="008A1121" w:rsidRPr="00935B93" w:rsidRDefault="00796827" w:rsidP="008A1121">
            <w:pPr>
              <w:pStyle w:val="BodyText"/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2E46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146" w:type="pct"/>
            <w:shd w:val="clear" w:color="auto" w:fill="auto"/>
          </w:tcPr>
          <w:p w14:paraId="445EE14B" w14:textId="77777777" w:rsidR="008A1121" w:rsidRPr="00935B93" w:rsidRDefault="008A1121" w:rsidP="008A112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5DB5B" w14:textId="1096B0BC" w:rsidR="008A1121" w:rsidRPr="00935B93" w:rsidRDefault="00796827" w:rsidP="008A1121">
            <w:pPr>
              <w:pStyle w:val="BodyText"/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 w:rsidR="008A1121" w:rsidRPr="00935B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6827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</w:tr>
    </w:tbl>
    <w:p w14:paraId="0C6F07CA" w14:textId="29ED87FB" w:rsidR="00D73138" w:rsidRPr="00FE7DE9" w:rsidRDefault="00D73138">
      <w:pPr>
        <w:rPr>
          <w:rFonts w:ascii="Angsana New" w:hAnsi="Angsana New"/>
          <w:sz w:val="20"/>
          <w:szCs w:val="20"/>
        </w:rPr>
      </w:pPr>
    </w:p>
    <w:p w14:paraId="27E7418D" w14:textId="6E0A6953" w:rsidR="00575580" w:rsidRPr="00396501" w:rsidRDefault="00575580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96501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20777FDB" w14:textId="2370B1ED" w:rsidR="00451F92" w:rsidRPr="00FE7DE9" w:rsidRDefault="00451F92" w:rsidP="00451F9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2A2F13B9" w14:textId="41855E68" w:rsidR="00935B93" w:rsidRDefault="00C82201" w:rsidP="00A070FC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0A6C7B">
        <w:rPr>
          <w:rFonts w:ascii="Angsana New" w:hAnsi="Angsana New"/>
          <w:sz w:val="30"/>
          <w:szCs w:val="30"/>
          <w:cs/>
        </w:rPr>
        <w:t xml:space="preserve">ในปี </w:t>
      </w:r>
      <w:r w:rsidR="00796827" w:rsidRPr="00796827">
        <w:rPr>
          <w:rFonts w:ascii="Angsana New" w:hAnsi="Angsana New"/>
          <w:sz w:val="30"/>
          <w:szCs w:val="30"/>
        </w:rPr>
        <w:t>2562</w:t>
      </w:r>
      <w:r w:rsidRPr="000A6C7B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</w:t>
      </w:r>
      <w:r w:rsidR="009A0BD8" w:rsidRPr="000A6C7B">
        <w:rPr>
          <w:rFonts w:ascii="Angsana New" w:hAnsi="Angsana New"/>
          <w:sz w:val="30"/>
          <w:szCs w:val="30"/>
        </w:rPr>
        <w:t xml:space="preserve"> </w:t>
      </w:r>
      <w:r w:rsidR="000A6C7B">
        <w:rPr>
          <w:rFonts w:ascii="Angsana New" w:hAnsi="Angsana New"/>
          <w:sz w:val="30"/>
          <w:szCs w:val="30"/>
        </w:rPr>
        <w:t xml:space="preserve">  </w:t>
      </w:r>
      <w:r w:rsidRPr="000A6C7B">
        <w:rPr>
          <w:rFonts w:ascii="Angsana New" w:hAnsi="Angsana New"/>
          <w:sz w:val="30"/>
          <w:szCs w:val="30"/>
          <w:cs/>
        </w:rPr>
        <w:t>รีซอสเซส (ประเทศไทย) จำกัด (“</w:t>
      </w:r>
      <w:r w:rsidRPr="000A6C7B">
        <w:rPr>
          <w:rFonts w:ascii="Angsana New" w:hAnsi="Angsana New"/>
          <w:sz w:val="30"/>
          <w:szCs w:val="30"/>
        </w:rPr>
        <w:t xml:space="preserve">ECOR”) </w:t>
      </w:r>
      <w:r w:rsidRPr="000A6C7B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0A6C7B">
        <w:rPr>
          <w:rFonts w:ascii="Angsana New" w:hAnsi="Angsana New"/>
          <w:sz w:val="30"/>
          <w:szCs w:val="30"/>
        </w:rPr>
        <w:t xml:space="preserve">ECOR </w:t>
      </w:r>
      <w:r w:rsidRPr="000A6C7B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0A6C7B">
        <w:rPr>
          <w:rFonts w:ascii="Angsana New" w:hAnsi="Angsana New"/>
          <w:sz w:val="30"/>
          <w:szCs w:val="30"/>
        </w:rPr>
        <w:t>ECOR</w:t>
      </w:r>
      <w:r w:rsidR="009A0BD8" w:rsidRPr="000A6C7B">
        <w:rPr>
          <w:rFonts w:ascii="Angsana New" w:hAnsi="Angsana New"/>
          <w:sz w:val="30"/>
          <w:szCs w:val="30"/>
        </w:rPr>
        <w:t xml:space="preserve"> </w:t>
      </w:r>
      <w:r w:rsidR="000A6C7B">
        <w:rPr>
          <w:rFonts w:ascii="Angsana New" w:hAnsi="Angsana New"/>
          <w:sz w:val="30"/>
          <w:szCs w:val="30"/>
        </w:rPr>
        <w:t xml:space="preserve">           </w:t>
      </w:r>
      <w:r w:rsidRPr="000A6C7B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="00796827" w:rsidRPr="00796827">
        <w:rPr>
          <w:rFonts w:ascii="Angsana New" w:hAnsi="Angsana New"/>
          <w:sz w:val="30"/>
          <w:szCs w:val="30"/>
        </w:rPr>
        <w:t>22</w:t>
      </w:r>
      <w:r w:rsidRPr="000A6C7B">
        <w:rPr>
          <w:rFonts w:ascii="Angsana New" w:hAnsi="Angsana New"/>
          <w:sz w:val="30"/>
          <w:szCs w:val="30"/>
          <w:cs/>
        </w:rPr>
        <w:t xml:space="preserve"> มีนาคม </w:t>
      </w:r>
      <w:r w:rsidR="00796827" w:rsidRPr="00796827">
        <w:rPr>
          <w:rFonts w:ascii="Angsana New" w:hAnsi="Angsana New"/>
          <w:sz w:val="30"/>
          <w:szCs w:val="30"/>
        </w:rPr>
        <w:t>2564</w:t>
      </w:r>
      <w:r w:rsidRPr="000A6C7B">
        <w:rPr>
          <w:rFonts w:ascii="Angsana New" w:hAnsi="Angsana New"/>
          <w:sz w:val="30"/>
          <w:szCs w:val="30"/>
          <w:cs/>
        </w:rPr>
        <w:t xml:space="preserve"> บริษัทได้รับ</w:t>
      </w:r>
      <w:r w:rsidR="000A6C7B">
        <w:rPr>
          <w:rFonts w:ascii="Angsana New" w:hAnsi="Angsana New"/>
          <w:sz w:val="30"/>
          <w:szCs w:val="30"/>
        </w:rPr>
        <w:t xml:space="preserve">        </w:t>
      </w:r>
      <w:r w:rsidRPr="000A6C7B">
        <w:rPr>
          <w:rFonts w:ascii="Angsana New" w:hAnsi="Angsana New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0A6C7B">
        <w:rPr>
          <w:rFonts w:ascii="Angsana New" w:hAnsi="Angsana New"/>
          <w:sz w:val="30"/>
          <w:szCs w:val="30"/>
        </w:rPr>
        <w:t xml:space="preserve">ECOR </w:t>
      </w:r>
      <w:r w:rsidRPr="000A6C7B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="00796827" w:rsidRPr="00796827">
        <w:rPr>
          <w:rFonts w:ascii="Angsana New" w:hAnsi="Angsana New"/>
          <w:sz w:val="30"/>
          <w:szCs w:val="30"/>
        </w:rPr>
        <w:t>40</w:t>
      </w:r>
      <w:r w:rsidRPr="000A6C7B">
        <w:rPr>
          <w:rFonts w:ascii="Angsana New" w:hAnsi="Angsana New"/>
          <w:sz w:val="30"/>
          <w:szCs w:val="30"/>
          <w:cs/>
        </w:rPr>
        <w:t>.</w:t>
      </w:r>
      <w:r w:rsidR="00796827" w:rsidRPr="00796827">
        <w:rPr>
          <w:rFonts w:ascii="Angsana New" w:hAnsi="Angsana New"/>
          <w:sz w:val="30"/>
          <w:szCs w:val="30"/>
        </w:rPr>
        <w:t>71</w:t>
      </w:r>
      <w:r w:rsidR="000A6C7B">
        <w:rPr>
          <w:rFonts w:ascii="Angsana New" w:hAnsi="Angsana New"/>
          <w:sz w:val="30"/>
          <w:szCs w:val="30"/>
        </w:rPr>
        <w:t xml:space="preserve">        </w:t>
      </w:r>
      <w:r w:rsidRPr="000A6C7B">
        <w:rPr>
          <w:rFonts w:ascii="Angsana New" w:hAnsi="Angsana New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="00796827" w:rsidRPr="00796827">
        <w:rPr>
          <w:rFonts w:ascii="Angsana New" w:hAnsi="Angsana New"/>
          <w:sz w:val="30"/>
          <w:szCs w:val="30"/>
        </w:rPr>
        <w:t>7</w:t>
      </w:r>
      <w:r w:rsidRPr="000A6C7B">
        <w:rPr>
          <w:rFonts w:ascii="Angsana New" w:hAnsi="Angsana New"/>
          <w:sz w:val="30"/>
          <w:szCs w:val="30"/>
          <w:cs/>
        </w:rPr>
        <w:t>.</w:t>
      </w:r>
      <w:r w:rsidR="00796827" w:rsidRPr="00796827">
        <w:rPr>
          <w:rFonts w:ascii="Angsana New" w:hAnsi="Angsana New"/>
          <w:sz w:val="30"/>
          <w:szCs w:val="30"/>
        </w:rPr>
        <w:t>5</w:t>
      </w:r>
      <w:r w:rsidRPr="000A6C7B">
        <w:rPr>
          <w:rFonts w:ascii="Angsana New" w:hAnsi="Angsana New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0A6C7B">
        <w:rPr>
          <w:rFonts w:ascii="Angsana New" w:hAnsi="Angsana New"/>
          <w:sz w:val="30"/>
          <w:szCs w:val="30"/>
        </w:rPr>
        <w:t>ECOR</w:t>
      </w:r>
      <w:r w:rsidR="00495723" w:rsidRPr="000A6C7B">
        <w:rPr>
          <w:rFonts w:ascii="Angsana New" w:hAnsi="Angsana New"/>
          <w:sz w:val="30"/>
          <w:szCs w:val="30"/>
        </w:rPr>
        <w:t xml:space="preserve"> </w:t>
      </w:r>
      <w:r w:rsidRPr="000A6C7B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0A6C7B">
        <w:rPr>
          <w:rFonts w:ascii="Angsana New" w:hAnsi="Angsana New"/>
          <w:sz w:val="30"/>
          <w:szCs w:val="30"/>
        </w:rPr>
        <w:t xml:space="preserve">ECOR </w:t>
      </w:r>
      <w:r w:rsidRPr="000A6C7B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="00796827" w:rsidRPr="00796827">
        <w:rPr>
          <w:rFonts w:ascii="Angsana New" w:hAnsi="Angsana New"/>
          <w:sz w:val="30"/>
          <w:szCs w:val="30"/>
        </w:rPr>
        <w:t>24</w:t>
      </w:r>
      <w:r w:rsidRPr="000A6C7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796827" w:rsidRPr="00796827">
        <w:rPr>
          <w:rFonts w:ascii="Angsana New" w:hAnsi="Angsana New"/>
          <w:sz w:val="30"/>
          <w:szCs w:val="30"/>
        </w:rPr>
        <w:t>2564</w:t>
      </w:r>
      <w:r w:rsidRPr="000A6C7B">
        <w:rPr>
          <w:rFonts w:ascii="Angsana New" w:hAnsi="Angsana New"/>
          <w:sz w:val="30"/>
          <w:szCs w:val="30"/>
        </w:rPr>
        <w:t xml:space="preserve"> ECOR</w:t>
      </w:r>
      <w:r w:rsidR="00495723" w:rsidRPr="000A6C7B">
        <w:rPr>
          <w:rFonts w:ascii="Angsana New" w:hAnsi="Angsana New"/>
          <w:sz w:val="30"/>
          <w:szCs w:val="30"/>
        </w:rPr>
        <w:t xml:space="preserve"> </w:t>
      </w:r>
      <w:r w:rsidR="000A6C7B">
        <w:rPr>
          <w:rFonts w:ascii="Angsana New" w:hAnsi="Angsana New"/>
          <w:sz w:val="30"/>
          <w:szCs w:val="30"/>
        </w:rPr>
        <w:t xml:space="preserve">       </w:t>
      </w:r>
      <w:r w:rsidRPr="000A6C7B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="00796827" w:rsidRPr="00796827">
        <w:rPr>
          <w:rFonts w:ascii="Angsana New" w:hAnsi="Angsana New"/>
          <w:sz w:val="30"/>
          <w:szCs w:val="30"/>
        </w:rPr>
        <w:t>12</w:t>
      </w:r>
      <w:r w:rsidRPr="000A6C7B">
        <w:rPr>
          <w:rFonts w:ascii="Angsana New" w:hAnsi="Angsana New"/>
          <w:sz w:val="30"/>
          <w:szCs w:val="30"/>
          <w:cs/>
        </w:rPr>
        <w:t xml:space="preserve"> มกราคม </w:t>
      </w:r>
      <w:r w:rsidR="00796827" w:rsidRPr="00796827">
        <w:rPr>
          <w:rFonts w:ascii="Angsana New" w:hAnsi="Angsana New"/>
          <w:sz w:val="30"/>
          <w:szCs w:val="30"/>
        </w:rPr>
        <w:t>2565</w:t>
      </w:r>
      <w:r w:rsidRPr="000A6C7B">
        <w:rPr>
          <w:rFonts w:ascii="Angsana New" w:hAnsi="Angsana New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="00796827" w:rsidRPr="00796827">
        <w:rPr>
          <w:rFonts w:ascii="Angsana New" w:hAnsi="Angsana New"/>
          <w:sz w:val="30"/>
          <w:szCs w:val="30"/>
        </w:rPr>
        <w:t>26</w:t>
      </w:r>
      <w:r w:rsidRPr="000A6C7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796827" w:rsidRPr="00796827">
        <w:rPr>
          <w:rFonts w:ascii="Angsana New" w:hAnsi="Angsana New"/>
          <w:sz w:val="30"/>
          <w:szCs w:val="30"/>
        </w:rPr>
        <w:t>2565</w:t>
      </w:r>
      <w:r w:rsidRPr="000A6C7B">
        <w:rPr>
          <w:rFonts w:ascii="Angsana New" w:hAnsi="Angsana New"/>
          <w:sz w:val="30"/>
          <w:szCs w:val="30"/>
          <w:cs/>
        </w:rPr>
        <w:t xml:space="preserve"> ศาลแพ่งมีคำพิพากษาให้ </w:t>
      </w:r>
      <w:r w:rsidRPr="000A6C7B">
        <w:rPr>
          <w:rFonts w:ascii="Angsana New" w:hAnsi="Angsana New"/>
          <w:sz w:val="30"/>
          <w:szCs w:val="30"/>
        </w:rPr>
        <w:t xml:space="preserve">ECOR </w:t>
      </w:r>
      <w:r w:rsidRPr="000A6C7B">
        <w:rPr>
          <w:rFonts w:ascii="Angsana New" w:hAnsi="Angsana New"/>
          <w:sz w:val="30"/>
          <w:szCs w:val="30"/>
          <w:cs/>
        </w:rPr>
        <w:t xml:space="preserve">ปฏิบัติตามคำชี้ขาดของคณะอนุญาโตตุลาการและให้ยกคำร้องที่ </w:t>
      </w:r>
      <w:r w:rsidRPr="000A6C7B">
        <w:rPr>
          <w:rFonts w:ascii="Angsana New" w:hAnsi="Angsana New"/>
          <w:sz w:val="30"/>
          <w:szCs w:val="30"/>
        </w:rPr>
        <w:t xml:space="preserve">ECOR </w:t>
      </w:r>
      <w:r w:rsidRPr="000A6C7B">
        <w:rPr>
          <w:rFonts w:ascii="Angsana New" w:hAnsi="Angsana New"/>
          <w:sz w:val="30"/>
          <w:szCs w:val="30"/>
          <w:cs/>
        </w:rPr>
        <w:t>ขอให้เพิกถอนคำชี้ขาดของอนุญาโตตุลาการ ต่อมา</w:t>
      </w:r>
      <w:r w:rsidR="00495723" w:rsidRPr="000A6C7B">
        <w:rPr>
          <w:rFonts w:ascii="Angsana New" w:hAnsi="Angsana New"/>
          <w:sz w:val="30"/>
          <w:szCs w:val="30"/>
        </w:rPr>
        <w:t xml:space="preserve"> </w:t>
      </w:r>
      <w:r w:rsidRPr="000A6C7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96827" w:rsidRPr="00796827">
        <w:rPr>
          <w:rFonts w:ascii="Angsana New" w:hAnsi="Angsana New"/>
          <w:sz w:val="30"/>
          <w:szCs w:val="30"/>
        </w:rPr>
        <w:t>6</w:t>
      </w:r>
      <w:r w:rsidRPr="000A6C7B">
        <w:rPr>
          <w:rFonts w:ascii="Angsana New" w:hAnsi="Angsana New"/>
          <w:sz w:val="30"/>
          <w:szCs w:val="30"/>
          <w:cs/>
        </w:rPr>
        <w:t xml:space="preserve"> ตุลาคม </w:t>
      </w:r>
      <w:r w:rsidR="00796827" w:rsidRPr="00796827">
        <w:rPr>
          <w:rFonts w:ascii="Angsana New" w:hAnsi="Angsana New"/>
          <w:sz w:val="30"/>
          <w:szCs w:val="30"/>
        </w:rPr>
        <w:t>2565</w:t>
      </w:r>
      <w:r w:rsidRPr="000A6C7B">
        <w:rPr>
          <w:rFonts w:ascii="Angsana New" w:hAnsi="Angsana New"/>
          <w:sz w:val="30"/>
          <w:szCs w:val="30"/>
        </w:rPr>
        <w:t xml:space="preserve"> ECOR </w:t>
      </w:r>
      <w:r w:rsidRPr="000A6C7B">
        <w:rPr>
          <w:rFonts w:ascii="Angsana New" w:hAnsi="Angsana New"/>
          <w:sz w:val="30"/>
          <w:szCs w:val="30"/>
          <w:cs/>
        </w:rPr>
        <w:t xml:space="preserve">ใช้สิทธิอุทธรณ์และขอทุเลาการบังคับคดี </w:t>
      </w:r>
      <w:r w:rsidRPr="000A6C7B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796827" w:rsidRPr="00796827">
        <w:rPr>
          <w:rFonts w:ascii="Angsana New" w:hAnsi="Angsana New"/>
          <w:sz w:val="30"/>
          <w:szCs w:val="30"/>
        </w:rPr>
        <w:t>9</w:t>
      </w:r>
      <w:r w:rsidRPr="000A6C7B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796827" w:rsidRPr="00796827">
        <w:rPr>
          <w:rFonts w:ascii="Angsana New" w:hAnsi="Angsana New"/>
          <w:sz w:val="30"/>
          <w:szCs w:val="30"/>
        </w:rPr>
        <w:t>2566</w:t>
      </w:r>
      <w:r w:rsidRPr="000A6C7B">
        <w:rPr>
          <w:rFonts w:ascii="Angsana New" w:hAnsi="Angsana New"/>
          <w:sz w:val="30"/>
          <w:szCs w:val="30"/>
        </w:rPr>
        <w:t xml:space="preserve"> </w:t>
      </w:r>
      <w:r w:rsidRPr="000A6C7B">
        <w:rPr>
          <w:rFonts w:ascii="Angsana New" w:hAnsi="Angsana New"/>
          <w:sz w:val="30"/>
          <w:szCs w:val="30"/>
          <w:cs/>
        </w:rPr>
        <w:t>บริษัท</w:t>
      </w:r>
      <w:r w:rsidRPr="000A6C7B">
        <w:rPr>
          <w:rFonts w:ascii="Angsana New" w:hAnsi="Angsana New" w:hint="cs"/>
          <w:sz w:val="30"/>
          <w:szCs w:val="30"/>
          <w:cs/>
        </w:rPr>
        <w:t>ได้</w:t>
      </w:r>
      <w:r w:rsidRPr="000A6C7B">
        <w:rPr>
          <w:rFonts w:ascii="Angsana New" w:hAnsi="Angsana New"/>
          <w:sz w:val="30"/>
          <w:szCs w:val="30"/>
          <w:cs/>
        </w:rPr>
        <w:t>ยื่น</w:t>
      </w:r>
      <w:r w:rsidRPr="000A6C7B">
        <w:rPr>
          <w:rFonts w:ascii="Angsana New" w:hAnsi="Angsana New" w:hint="cs"/>
          <w:sz w:val="30"/>
          <w:szCs w:val="30"/>
          <w:cs/>
        </w:rPr>
        <w:t>คำแก้อุทธรณ์และคำคั</w:t>
      </w:r>
      <w:r w:rsidRPr="000A6C7B">
        <w:rPr>
          <w:rFonts w:ascii="Angsana New" w:hAnsi="Angsana New"/>
          <w:sz w:val="30"/>
          <w:szCs w:val="30"/>
          <w:cs/>
        </w:rPr>
        <w:t>ดค้าน</w:t>
      </w:r>
      <w:r w:rsidRPr="000A6C7B">
        <w:rPr>
          <w:rFonts w:ascii="Angsana New" w:hAnsi="Angsana New" w:hint="cs"/>
          <w:sz w:val="30"/>
          <w:szCs w:val="30"/>
          <w:cs/>
        </w:rPr>
        <w:t>คำร้องขอ</w:t>
      </w:r>
      <w:r w:rsidRPr="000A6C7B">
        <w:rPr>
          <w:rFonts w:ascii="Angsana New" w:hAnsi="Angsana New"/>
          <w:sz w:val="30"/>
          <w:szCs w:val="30"/>
          <w:cs/>
        </w:rPr>
        <w:t>ทุเลาการบังคับคดี</w:t>
      </w:r>
      <w:r w:rsidR="00BB0DB6">
        <w:rPr>
          <w:rFonts w:ascii="Angsana New" w:hAnsi="Angsana New" w:hint="cs"/>
          <w:sz w:val="30"/>
          <w:szCs w:val="30"/>
          <w:cs/>
        </w:rPr>
        <w:t>ของ</w:t>
      </w:r>
      <w:r w:rsidR="00BB0DB6">
        <w:rPr>
          <w:rFonts w:ascii="Angsana New" w:hAnsi="Angsana New"/>
          <w:sz w:val="30"/>
          <w:szCs w:val="30"/>
        </w:rPr>
        <w:t xml:space="preserve"> ECOR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 </w:t>
      </w:r>
      <w:r w:rsidR="00BB0DB6">
        <w:rPr>
          <w:rFonts w:ascii="Angsana New" w:hAnsi="Angsana New" w:hint="cs"/>
          <w:sz w:val="30"/>
          <w:szCs w:val="30"/>
          <w:cs/>
        </w:rPr>
        <w:t>โดย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สำนวนคดีได้ถูกรวบรวมส่งให้ศาลฎีกาพิจารณาวินิจฉัยและทำคำพิพากษา เมื่อวันที่ </w:t>
      </w:r>
      <w:r w:rsidR="00796827" w:rsidRPr="00796827">
        <w:rPr>
          <w:rFonts w:ascii="Angsana New" w:hAnsi="Angsana New"/>
          <w:sz w:val="30"/>
          <w:szCs w:val="30"/>
        </w:rPr>
        <w:t>28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ศาลฎีกาได้มีคำพิพากษาให้บังคับตามคำชี้ขาดของ</w:t>
      </w:r>
      <w:r w:rsidR="00584372">
        <w:rPr>
          <w:rFonts w:ascii="Angsana New" w:hAnsi="Angsana New"/>
          <w:sz w:val="30"/>
          <w:szCs w:val="30"/>
        </w:rPr>
        <w:t xml:space="preserve">             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คณะอนุญาโตตุลาการ ต่อมา </w:t>
      </w:r>
      <w:r w:rsidR="00BB0DB6" w:rsidRPr="00BB0DB6">
        <w:rPr>
          <w:rFonts w:ascii="Angsana New" w:hAnsi="Angsana New"/>
          <w:sz w:val="30"/>
          <w:szCs w:val="30"/>
        </w:rPr>
        <w:t xml:space="preserve">ECOR 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ได้วางเงินจำนวน </w:t>
      </w:r>
      <w:r w:rsidR="00796827" w:rsidRPr="00796827">
        <w:rPr>
          <w:rFonts w:ascii="Angsana New" w:hAnsi="Angsana New"/>
          <w:sz w:val="30"/>
          <w:szCs w:val="30"/>
        </w:rPr>
        <w:t>49</w:t>
      </w:r>
      <w:r w:rsidR="00BB0DB6" w:rsidRPr="00BB0DB6">
        <w:rPr>
          <w:rFonts w:ascii="Angsana New" w:hAnsi="Angsana New"/>
          <w:sz w:val="30"/>
          <w:szCs w:val="30"/>
          <w:cs/>
        </w:rPr>
        <w:t>.</w:t>
      </w:r>
      <w:r w:rsidR="00796827" w:rsidRPr="00796827">
        <w:rPr>
          <w:rFonts w:ascii="Angsana New" w:hAnsi="Angsana New"/>
          <w:sz w:val="30"/>
          <w:szCs w:val="30"/>
        </w:rPr>
        <w:t>68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 ล้านบาทต่อศาลแพ่ง อันเป็นจำนวนเงินยอดหนี้รวมกับดอกเบี้ยตามคำพิพากษาเพื่อช</w:t>
      </w:r>
      <w:r w:rsidR="00BB0DB6">
        <w:rPr>
          <w:rFonts w:ascii="Angsana New" w:hAnsi="Angsana New" w:hint="cs"/>
          <w:sz w:val="30"/>
          <w:szCs w:val="30"/>
          <w:cs/>
        </w:rPr>
        <w:t>ำ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ระหนี้ต่อบริษัท โดยบริษัทได้รับชำระจำนวนเงินดังกล่าวแล้วทั้งจำนวนในวันที่ </w:t>
      </w:r>
      <w:r w:rsidR="00796827" w:rsidRPr="00796827">
        <w:rPr>
          <w:rFonts w:ascii="Angsana New" w:hAnsi="Angsana New"/>
          <w:sz w:val="30"/>
          <w:szCs w:val="30"/>
        </w:rPr>
        <w:t>26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 เมษายน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495723" w:rsidRPr="000A6C7B">
        <w:rPr>
          <w:rFonts w:ascii="Angsana New" w:hAnsi="Angsana New"/>
          <w:sz w:val="30"/>
          <w:szCs w:val="30"/>
        </w:rPr>
        <w:t xml:space="preserve"> </w:t>
      </w:r>
    </w:p>
    <w:p w14:paraId="5FE93B78" w14:textId="620A1FA6" w:rsidR="00311B7C" w:rsidRDefault="009D41DD" w:rsidP="00495723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0A6C7B">
        <w:rPr>
          <w:rFonts w:ascii="Angsana New" w:hAnsi="Angsana New"/>
          <w:sz w:val="30"/>
          <w:szCs w:val="30"/>
          <w:cs/>
        </w:rPr>
        <w:lastRenderedPageBreak/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796827" w:rsidRPr="00796827">
        <w:rPr>
          <w:rFonts w:ascii="Angsana New" w:hAnsi="Angsana New"/>
          <w:sz w:val="30"/>
          <w:szCs w:val="30"/>
        </w:rPr>
        <w:t>17</w:t>
      </w:r>
      <w:r w:rsidR="00640378" w:rsidRPr="000A6C7B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59</w:t>
      </w:r>
      <w:r w:rsidRPr="000A6C7B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796827" w:rsidRPr="00796827">
        <w:rPr>
          <w:rFonts w:ascii="Angsana New" w:hAnsi="Angsana New"/>
          <w:sz w:val="30"/>
          <w:szCs w:val="30"/>
        </w:rPr>
        <w:t>4</w:t>
      </w:r>
      <w:r w:rsidR="00640378" w:rsidRPr="000A6C7B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82</w:t>
      </w:r>
      <w:r w:rsidRPr="000A6C7B">
        <w:rPr>
          <w:rFonts w:ascii="Angsana New" w:hAnsi="Angsana New"/>
          <w:sz w:val="30"/>
          <w:szCs w:val="30"/>
          <w:cs/>
        </w:rPr>
        <w:t xml:space="preserve"> ล้านบาทเมื่อวันที่ </w:t>
      </w:r>
      <w:r w:rsidR="00796827" w:rsidRPr="00796827">
        <w:rPr>
          <w:rFonts w:ascii="Angsana New" w:hAnsi="Angsana New"/>
          <w:sz w:val="30"/>
          <w:szCs w:val="30"/>
        </w:rPr>
        <w:t>18</w:t>
      </w:r>
      <w:r w:rsidRPr="000A6C7B">
        <w:rPr>
          <w:rFonts w:ascii="Angsana New" w:hAnsi="Angsana New"/>
          <w:sz w:val="30"/>
          <w:szCs w:val="30"/>
          <w:cs/>
        </w:rPr>
        <w:t xml:space="preserve"> กรกฎาคม </w:t>
      </w:r>
      <w:r w:rsidR="00796827" w:rsidRPr="00796827">
        <w:rPr>
          <w:rFonts w:ascii="Angsana New" w:hAnsi="Angsana New"/>
          <w:sz w:val="30"/>
          <w:szCs w:val="30"/>
        </w:rPr>
        <w:t>2565</w:t>
      </w:r>
      <w:r w:rsidRPr="000A6C7B">
        <w:rPr>
          <w:rFonts w:ascii="Angsana New" w:hAnsi="Angsana New"/>
          <w:sz w:val="30"/>
          <w:szCs w:val="30"/>
          <w:cs/>
        </w:rPr>
        <w:t xml:space="preserve"> ให้ชำระเงินแก่โจท</w:t>
      </w:r>
      <w:r w:rsidR="00BB0DB6">
        <w:rPr>
          <w:rFonts w:ascii="Angsana New" w:hAnsi="Angsana New" w:hint="cs"/>
          <w:sz w:val="30"/>
          <w:szCs w:val="30"/>
          <w:cs/>
        </w:rPr>
        <w:t>ก์</w:t>
      </w:r>
      <w:r w:rsidRPr="000A6C7B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96827" w:rsidRPr="00796827">
        <w:rPr>
          <w:rFonts w:ascii="Angsana New" w:hAnsi="Angsana New"/>
          <w:sz w:val="30"/>
          <w:szCs w:val="30"/>
        </w:rPr>
        <w:t>0</w:t>
      </w:r>
      <w:r w:rsidR="00640378" w:rsidRPr="000A6C7B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63</w:t>
      </w:r>
      <w:r w:rsidRPr="000A6C7B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796827" w:rsidRPr="00796827">
        <w:rPr>
          <w:rFonts w:ascii="Angsana New" w:hAnsi="Angsana New"/>
          <w:sz w:val="30"/>
          <w:szCs w:val="30"/>
        </w:rPr>
        <w:t>0</w:t>
      </w:r>
      <w:r w:rsidR="00640378" w:rsidRPr="000A6C7B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09</w:t>
      </w:r>
      <w:r w:rsidRPr="000A6C7B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796827" w:rsidRPr="00796827">
        <w:rPr>
          <w:rFonts w:ascii="Angsana New" w:hAnsi="Angsana New"/>
          <w:sz w:val="30"/>
          <w:szCs w:val="30"/>
        </w:rPr>
        <w:t>18</w:t>
      </w:r>
      <w:r w:rsidRPr="000A6C7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6827" w:rsidRPr="00796827">
        <w:rPr>
          <w:rFonts w:ascii="Angsana New" w:hAnsi="Angsana New"/>
          <w:sz w:val="30"/>
          <w:szCs w:val="30"/>
        </w:rPr>
        <w:t>2566</w:t>
      </w:r>
      <w:r w:rsidRPr="000A6C7B">
        <w:rPr>
          <w:rFonts w:ascii="Angsana New" w:hAnsi="Angsana New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796827" w:rsidRPr="00796827">
        <w:rPr>
          <w:rFonts w:ascii="Angsana New" w:hAnsi="Angsana New"/>
          <w:sz w:val="30"/>
          <w:szCs w:val="30"/>
        </w:rPr>
        <w:t>1</w:t>
      </w:r>
      <w:r w:rsidRPr="000A6C7B">
        <w:rPr>
          <w:rFonts w:ascii="Angsana New" w:hAnsi="Angsana New"/>
          <w:sz w:val="30"/>
          <w:szCs w:val="30"/>
          <w:cs/>
        </w:rPr>
        <w:t xml:space="preserve">) ร่วมกันชำระเงินเป็นจำนวน </w:t>
      </w:r>
      <w:r w:rsidR="00796827" w:rsidRPr="00796827">
        <w:rPr>
          <w:rFonts w:ascii="Angsana New" w:hAnsi="Angsana New"/>
          <w:sz w:val="30"/>
          <w:szCs w:val="30"/>
        </w:rPr>
        <w:t>4</w:t>
      </w:r>
      <w:r w:rsidRPr="000A6C7B">
        <w:rPr>
          <w:rFonts w:ascii="Angsana New" w:hAnsi="Angsana New"/>
          <w:sz w:val="30"/>
          <w:szCs w:val="30"/>
          <w:cs/>
        </w:rPr>
        <w:t>.</w:t>
      </w:r>
      <w:r w:rsidR="00796827" w:rsidRPr="00796827">
        <w:rPr>
          <w:rFonts w:ascii="Angsana New" w:hAnsi="Angsana New"/>
          <w:sz w:val="30"/>
          <w:szCs w:val="30"/>
        </w:rPr>
        <w:t>18</w:t>
      </w:r>
      <w:r w:rsidRPr="000A6C7B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796827" w:rsidRPr="00796827">
        <w:rPr>
          <w:rFonts w:ascii="Angsana New" w:hAnsi="Angsana New"/>
          <w:sz w:val="30"/>
          <w:szCs w:val="30"/>
        </w:rPr>
        <w:t>7</w:t>
      </w:r>
      <w:r w:rsidR="00640378" w:rsidRPr="000A6C7B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5</w:t>
      </w:r>
      <w:r w:rsidRPr="000A6C7B">
        <w:rPr>
          <w:rFonts w:ascii="Angsana New" w:hAnsi="Angsana New"/>
          <w:sz w:val="30"/>
          <w:szCs w:val="30"/>
          <w:cs/>
        </w:rPr>
        <w:t xml:space="preserve"> ต่อปีนับแต่วันฟ้องเป็นต้นไปจนถึงวันที่ </w:t>
      </w:r>
      <w:r w:rsidR="00BB0DB6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796827" w:rsidRPr="00796827">
        <w:rPr>
          <w:rFonts w:ascii="Angsana New" w:hAnsi="Angsana New"/>
          <w:sz w:val="30"/>
          <w:szCs w:val="30"/>
        </w:rPr>
        <w:t>10</w:t>
      </w:r>
      <w:r w:rsidRPr="000A6C7B">
        <w:rPr>
          <w:rFonts w:ascii="Angsana New" w:hAnsi="Angsana New"/>
          <w:sz w:val="30"/>
          <w:szCs w:val="30"/>
          <w:cs/>
        </w:rPr>
        <w:t xml:space="preserve"> เมษายน </w:t>
      </w:r>
      <w:r w:rsidR="00796827" w:rsidRPr="00796827">
        <w:rPr>
          <w:rFonts w:ascii="Angsana New" w:hAnsi="Angsana New"/>
          <w:sz w:val="30"/>
          <w:szCs w:val="30"/>
        </w:rPr>
        <w:t>2564</w:t>
      </w:r>
      <w:r w:rsidRPr="000A6C7B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 w:rsidR="00796827" w:rsidRPr="00796827">
        <w:rPr>
          <w:rFonts w:ascii="Angsana New" w:hAnsi="Angsana New"/>
          <w:sz w:val="30"/>
          <w:szCs w:val="30"/>
        </w:rPr>
        <w:t>5</w:t>
      </w:r>
      <w:r w:rsidRPr="000A6C7B">
        <w:rPr>
          <w:rFonts w:ascii="Angsana New" w:hAnsi="Angsana New"/>
          <w:sz w:val="30"/>
          <w:szCs w:val="30"/>
          <w:cs/>
        </w:rPr>
        <w:t xml:space="preserve"> ต่อปีนับตั้งแต่วันที่ </w:t>
      </w:r>
      <w:r w:rsidR="00796827" w:rsidRPr="00796827">
        <w:rPr>
          <w:rFonts w:ascii="Angsana New" w:hAnsi="Angsana New"/>
          <w:sz w:val="30"/>
          <w:szCs w:val="30"/>
        </w:rPr>
        <w:t>11</w:t>
      </w:r>
      <w:r w:rsidRPr="000A6C7B">
        <w:rPr>
          <w:rFonts w:ascii="Angsana New" w:hAnsi="Angsana New"/>
          <w:sz w:val="30"/>
          <w:szCs w:val="30"/>
          <w:cs/>
        </w:rPr>
        <w:t xml:space="preserve"> เมษายน </w:t>
      </w:r>
      <w:r w:rsidR="00796827" w:rsidRPr="00796827">
        <w:rPr>
          <w:rFonts w:ascii="Angsana New" w:hAnsi="Angsana New"/>
          <w:sz w:val="30"/>
          <w:szCs w:val="30"/>
        </w:rPr>
        <w:t>2564</w:t>
      </w:r>
      <w:r w:rsidRPr="000A6C7B">
        <w:rPr>
          <w:rFonts w:ascii="Angsana New" w:hAnsi="Angsana New"/>
          <w:sz w:val="30"/>
          <w:szCs w:val="30"/>
          <w:cs/>
        </w:rPr>
        <w:t xml:space="preserve"> เป็นต้นไปจนกว่าจะชำระเสร็จแก่โจท</w:t>
      </w:r>
      <w:r w:rsidR="00BB0DB6">
        <w:rPr>
          <w:rFonts w:ascii="Angsana New" w:hAnsi="Angsana New" w:hint="cs"/>
          <w:sz w:val="30"/>
          <w:szCs w:val="30"/>
          <w:cs/>
        </w:rPr>
        <w:t>ก์</w:t>
      </w:r>
      <w:r w:rsidR="007D0FBE" w:rsidRPr="000A6C7B">
        <w:rPr>
          <w:rFonts w:ascii="Angsana New" w:hAnsi="Angsana New"/>
          <w:sz w:val="30"/>
          <w:szCs w:val="30"/>
        </w:rPr>
        <w:t xml:space="preserve"> </w:t>
      </w:r>
      <w:r w:rsidR="000A6C7B">
        <w:rPr>
          <w:rFonts w:ascii="Angsana New" w:hAnsi="Angsana New"/>
          <w:sz w:val="30"/>
          <w:szCs w:val="30"/>
        </w:rPr>
        <w:t xml:space="preserve">      </w:t>
      </w:r>
      <w:r w:rsidRPr="000A6C7B">
        <w:rPr>
          <w:rFonts w:ascii="Angsana New" w:hAnsi="Angsana New"/>
          <w:sz w:val="30"/>
          <w:szCs w:val="30"/>
          <w:cs/>
        </w:rPr>
        <w:t xml:space="preserve">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796827" w:rsidRPr="00796827">
        <w:rPr>
          <w:rFonts w:ascii="Angsana New" w:hAnsi="Angsana New"/>
          <w:sz w:val="30"/>
          <w:szCs w:val="30"/>
        </w:rPr>
        <w:t>0</w:t>
      </w:r>
      <w:r w:rsidR="00640378" w:rsidRPr="000A6C7B">
        <w:rPr>
          <w:rFonts w:ascii="Angsana New" w:hAnsi="Angsana New"/>
          <w:sz w:val="30"/>
          <w:szCs w:val="30"/>
        </w:rPr>
        <w:t>.</w:t>
      </w:r>
      <w:r w:rsidR="00796827" w:rsidRPr="00796827">
        <w:rPr>
          <w:rFonts w:ascii="Angsana New" w:hAnsi="Angsana New"/>
          <w:sz w:val="30"/>
          <w:szCs w:val="30"/>
        </w:rPr>
        <w:t>85</w:t>
      </w:r>
      <w:r w:rsidR="000A6C7B">
        <w:rPr>
          <w:rFonts w:ascii="Angsana New" w:hAnsi="Angsana New"/>
          <w:sz w:val="30"/>
          <w:szCs w:val="30"/>
        </w:rPr>
        <w:t xml:space="preserve">         </w:t>
      </w:r>
      <w:r w:rsidRPr="000A6C7B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000A3E">
        <w:rPr>
          <w:rFonts w:ascii="Angsana New" w:hAnsi="Angsana New" w:hint="cs"/>
          <w:sz w:val="30"/>
          <w:szCs w:val="30"/>
          <w:cs/>
        </w:rPr>
        <w:t xml:space="preserve">         </w:t>
      </w:r>
      <w:r w:rsidR="00796827" w:rsidRPr="00796827">
        <w:rPr>
          <w:rFonts w:ascii="Angsana New" w:hAnsi="Angsana New"/>
          <w:sz w:val="30"/>
          <w:szCs w:val="30"/>
        </w:rPr>
        <w:t>18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 เมษายน </w:t>
      </w:r>
      <w:r w:rsidR="00796827" w:rsidRPr="00796827">
        <w:rPr>
          <w:rFonts w:ascii="Angsana New" w:hAnsi="Angsana New"/>
          <w:sz w:val="30"/>
          <w:szCs w:val="30"/>
        </w:rPr>
        <w:t>2567</w:t>
      </w:r>
      <w:r w:rsidR="00BB0DB6" w:rsidRPr="00BB0DB6">
        <w:rPr>
          <w:rFonts w:ascii="Angsana New" w:hAnsi="Angsana New"/>
          <w:sz w:val="30"/>
          <w:szCs w:val="30"/>
          <w:cs/>
        </w:rPr>
        <w:t xml:space="preserve"> บริษัทได้ยื่นอุทธรณ์ต่อศาลแพ่งกรุงเทพใต้ ปัจจุบันคดีอยู่ระหว่างการพิจารณาคดีของศาล ทั้งนี้ </w:t>
      </w:r>
      <w:r w:rsidR="00000A3E">
        <w:rPr>
          <w:rFonts w:ascii="Angsana New" w:hAnsi="Angsana New" w:hint="cs"/>
          <w:sz w:val="30"/>
          <w:szCs w:val="30"/>
          <w:cs/>
        </w:rPr>
        <w:t xml:space="preserve">    </w:t>
      </w:r>
      <w:r w:rsidR="00BB0DB6" w:rsidRPr="00BB0DB6">
        <w:rPr>
          <w:rFonts w:ascii="Angsana New" w:hAnsi="Angsana New"/>
          <w:sz w:val="30"/>
          <w:szCs w:val="30"/>
          <w:cs/>
        </w:rPr>
        <w:t>ผลของคดียังไม่ถึงที่สิ้นสุดและไม่แน่นอน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28419D80" w14:textId="77777777" w:rsidR="00FE7DE9" w:rsidRPr="000A6C7B" w:rsidRDefault="00FE7DE9" w:rsidP="00495723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</w:p>
    <w:p w14:paraId="45CBC7CF" w14:textId="0C919590" w:rsidR="009E24C6" w:rsidRPr="00061A23" w:rsidRDefault="009E24C6" w:rsidP="00AE2820">
      <w:pPr>
        <w:pStyle w:val="ListParagraph"/>
        <w:numPr>
          <w:ilvl w:val="0"/>
          <w:numId w:val="18"/>
        </w:numPr>
        <w:tabs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61A23">
        <w:rPr>
          <w:rFonts w:ascii="Angsana New" w:hAnsi="Angsana New"/>
          <w:bCs/>
          <w:sz w:val="30"/>
          <w:szCs w:val="30"/>
          <w:cs/>
        </w:rPr>
        <w:t>เหตุการณ์ภายหลังรอบระยะเวลารายงาน</w:t>
      </w:r>
      <w:r w:rsidR="00943825" w:rsidRPr="00061A23">
        <w:rPr>
          <w:rFonts w:ascii="Angsana New" w:hAnsi="Angsana New"/>
          <w:bCs/>
          <w:sz w:val="30"/>
          <w:szCs w:val="30"/>
        </w:rPr>
        <w:t xml:space="preserve"> </w:t>
      </w:r>
    </w:p>
    <w:p w14:paraId="403EC9E2" w14:textId="350ACB4D" w:rsidR="0042208D" w:rsidRDefault="0042208D" w:rsidP="00FD03AE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</w:p>
    <w:p w14:paraId="363D4E65" w14:textId="00D63820" w:rsidR="00796827" w:rsidRPr="00A37B12" w:rsidRDefault="00796827" w:rsidP="00796827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  <w:cs/>
        </w:rPr>
      </w:pPr>
      <w:r w:rsidRPr="0079682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96827">
        <w:rPr>
          <w:rFonts w:ascii="Angsana New" w:hAnsi="Angsana New"/>
          <w:sz w:val="30"/>
          <w:szCs w:val="30"/>
        </w:rPr>
        <w:t>16</w:t>
      </w:r>
      <w:r w:rsidRPr="00796827">
        <w:rPr>
          <w:rFonts w:ascii="Angsana New" w:hAnsi="Angsana New"/>
          <w:sz w:val="30"/>
          <w:szCs w:val="30"/>
          <w:cs/>
        </w:rPr>
        <w:t xml:space="preserve"> มกราคม </w:t>
      </w:r>
      <w:r w:rsidRPr="00796827">
        <w:rPr>
          <w:rFonts w:ascii="Angsana New" w:hAnsi="Angsana New"/>
          <w:sz w:val="30"/>
          <w:szCs w:val="30"/>
        </w:rPr>
        <w:t>2568</w:t>
      </w:r>
      <w:r w:rsidRPr="0079682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ที่ประชุมคณะกรรมการบริษัทมีมติอนุมัติการออกและเสนอขายหุ้นกู้ไม่เกิน </w:t>
      </w:r>
      <w:r w:rsidRPr="00796827">
        <w:rPr>
          <w:rFonts w:ascii="Angsana New" w:hAnsi="Angsana New"/>
          <w:sz w:val="30"/>
          <w:szCs w:val="30"/>
        </w:rPr>
        <w:t>150</w:t>
      </w:r>
      <w:r w:rsidRPr="00796827">
        <w:rPr>
          <w:rFonts w:ascii="Angsana New" w:hAnsi="Angsana New"/>
          <w:sz w:val="30"/>
          <w:szCs w:val="30"/>
          <w:cs/>
        </w:rPr>
        <w:t xml:space="preserve"> ล้านบาท ต่อมาในวันที่ </w:t>
      </w:r>
      <w:r w:rsidRPr="00796827">
        <w:rPr>
          <w:rFonts w:ascii="Angsana New" w:hAnsi="Angsana New"/>
          <w:sz w:val="30"/>
          <w:szCs w:val="30"/>
        </w:rPr>
        <w:t>24</w:t>
      </w:r>
      <w:r w:rsidRPr="0079682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796827">
        <w:rPr>
          <w:rFonts w:ascii="Angsana New" w:hAnsi="Angsana New"/>
          <w:sz w:val="30"/>
          <w:szCs w:val="30"/>
        </w:rPr>
        <w:t>2568</w:t>
      </w:r>
      <w:r w:rsidRPr="00796827">
        <w:rPr>
          <w:rFonts w:ascii="Angsana New" w:hAnsi="Angsana New"/>
          <w:sz w:val="30"/>
          <w:szCs w:val="30"/>
          <w:cs/>
        </w:rPr>
        <w:t xml:space="preserve"> สำนักงานคณะกรรมการกำกับหลักทรัพย์และตลาดหลักทรัพย์ได้อนุมัติ</w:t>
      </w:r>
      <w:r w:rsidR="00EE0015">
        <w:rPr>
          <w:rFonts w:ascii="Angsana New" w:hAnsi="Angsana New" w:hint="cs"/>
          <w:sz w:val="30"/>
          <w:szCs w:val="30"/>
          <w:cs/>
        </w:rPr>
        <w:t>การ</w:t>
      </w:r>
      <w:r w:rsidRPr="00796827">
        <w:rPr>
          <w:rFonts w:ascii="Angsana New" w:hAnsi="Angsana New"/>
          <w:sz w:val="30"/>
          <w:szCs w:val="30"/>
          <w:cs/>
        </w:rPr>
        <w:t xml:space="preserve">เสนอขายหุ้นกู้ของบริษัทจำนวน </w:t>
      </w:r>
      <w:r w:rsidRPr="00796827">
        <w:rPr>
          <w:rFonts w:ascii="Angsana New" w:hAnsi="Angsana New"/>
          <w:sz w:val="30"/>
          <w:szCs w:val="30"/>
        </w:rPr>
        <w:t>2</w:t>
      </w:r>
      <w:r w:rsidRPr="00796827">
        <w:rPr>
          <w:rFonts w:ascii="Angsana New" w:hAnsi="Angsana New"/>
          <w:sz w:val="30"/>
          <w:szCs w:val="30"/>
          <w:cs/>
        </w:rPr>
        <w:t xml:space="preserve"> ชุด ชุดที่ </w:t>
      </w:r>
      <w:r w:rsidRPr="00796827">
        <w:rPr>
          <w:rFonts w:ascii="Angsana New" w:hAnsi="Angsana New"/>
          <w:sz w:val="30"/>
          <w:szCs w:val="30"/>
        </w:rPr>
        <w:t>1</w:t>
      </w:r>
      <w:r w:rsidRPr="00796827">
        <w:rPr>
          <w:rFonts w:ascii="Angsana New" w:hAnsi="Angsana New"/>
          <w:sz w:val="30"/>
          <w:szCs w:val="30"/>
          <w:cs/>
        </w:rPr>
        <w:t xml:space="preserve"> หุ้นกู้มีหลักประกันจำนวนไม่เกิน </w:t>
      </w:r>
      <w:r w:rsidRPr="00796827">
        <w:rPr>
          <w:rFonts w:ascii="Angsana New" w:hAnsi="Angsana New"/>
          <w:sz w:val="30"/>
          <w:szCs w:val="30"/>
        </w:rPr>
        <w:t>50</w:t>
      </w:r>
      <w:r w:rsidRPr="00796827">
        <w:rPr>
          <w:rFonts w:ascii="Angsana New" w:hAnsi="Angsana New"/>
          <w:sz w:val="30"/>
          <w:szCs w:val="30"/>
          <w:cs/>
        </w:rPr>
        <w:t>,</w:t>
      </w:r>
      <w:r w:rsidRPr="00796827">
        <w:rPr>
          <w:rFonts w:ascii="Angsana New" w:hAnsi="Angsana New"/>
          <w:sz w:val="30"/>
          <w:szCs w:val="30"/>
        </w:rPr>
        <w:t>000</w:t>
      </w:r>
      <w:r w:rsidRPr="00796827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</w:t>
      </w:r>
      <w:r w:rsidRPr="00796827">
        <w:rPr>
          <w:rFonts w:ascii="Angsana New" w:hAnsi="Angsana New"/>
          <w:sz w:val="30"/>
          <w:szCs w:val="30"/>
        </w:rPr>
        <w:t>1</w:t>
      </w:r>
      <w:r w:rsidRPr="00796827">
        <w:rPr>
          <w:rFonts w:ascii="Angsana New" w:hAnsi="Angsana New"/>
          <w:sz w:val="30"/>
          <w:szCs w:val="30"/>
          <w:cs/>
        </w:rPr>
        <w:t>,</w:t>
      </w:r>
      <w:r w:rsidRPr="00796827">
        <w:rPr>
          <w:rFonts w:ascii="Angsana New" w:hAnsi="Angsana New"/>
          <w:sz w:val="30"/>
          <w:szCs w:val="30"/>
        </w:rPr>
        <w:t>000</w:t>
      </w:r>
      <w:r w:rsidRPr="00796827">
        <w:rPr>
          <w:rFonts w:ascii="Angsana New" w:hAnsi="Angsana New"/>
          <w:sz w:val="30"/>
          <w:szCs w:val="30"/>
          <w:cs/>
        </w:rPr>
        <w:t xml:space="preserve"> บาท มูลค่ารวมไม่เกิน </w:t>
      </w:r>
      <w:r w:rsidRPr="00796827">
        <w:rPr>
          <w:rFonts w:ascii="Angsana New" w:hAnsi="Angsana New"/>
          <w:sz w:val="30"/>
          <w:szCs w:val="30"/>
        </w:rPr>
        <w:t>50</w:t>
      </w:r>
      <w:r w:rsidRPr="00796827">
        <w:rPr>
          <w:rFonts w:ascii="Angsana New" w:hAnsi="Angsana New"/>
          <w:sz w:val="30"/>
          <w:szCs w:val="30"/>
          <w:cs/>
        </w:rPr>
        <w:t xml:space="preserve"> ล้านบาท ซึ่งมีอัตราดอกเบี้ยร้อยละ </w:t>
      </w:r>
      <w:r w:rsidRPr="00796827">
        <w:rPr>
          <w:rFonts w:ascii="Angsana New" w:hAnsi="Angsana New"/>
          <w:sz w:val="30"/>
          <w:szCs w:val="30"/>
        </w:rPr>
        <w:t>7</w:t>
      </w:r>
      <w:r w:rsidRPr="00796827">
        <w:rPr>
          <w:rFonts w:ascii="Angsana New" w:hAnsi="Angsana New"/>
          <w:sz w:val="30"/>
          <w:szCs w:val="30"/>
          <w:cs/>
        </w:rPr>
        <w:t>.</w:t>
      </w:r>
      <w:r w:rsidRPr="00796827">
        <w:rPr>
          <w:rFonts w:ascii="Angsana New" w:hAnsi="Angsana New"/>
          <w:sz w:val="30"/>
          <w:szCs w:val="30"/>
        </w:rPr>
        <w:t>00</w:t>
      </w:r>
      <w:r w:rsidRPr="00796827">
        <w:rPr>
          <w:rFonts w:ascii="Angsana New" w:hAnsi="Angsana New"/>
          <w:sz w:val="30"/>
          <w:szCs w:val="30"/>
          <w:cs/>
        </w:rPr>
        <w:t xml:space="preserve"> ต่อปี มีอายุ </w:t>
      </w:r>
      <w:r w:rsidRPr="00796827">
        <w:rPr>
          <w:rFonts w:ascii="Angsana New" w:hAnsi="Angsana New"/>
          <w:sz w:val="30"/>
          <w:szCs w:val="30"/>
        </w:rPr>
        <w:t>1</w:t>
      </w:r>
      <w:r w:rsidRPr="00796827">
        <w:rPr>
          <w:rFonts w:ascii="Angsana New" w:hAnsi="Angsana New"/>
          <w:sz w:val="30"/>
          <w:szCs w:val="30"/>
          <w:cs/>
        </w:rPr>
        <w:t xml:space="preserve"> ปี </w:t>
      </w:r>
      <w:r w:rsidRPr="00796827">
        <w:rPr>
          <w:rFonts w:ascii="Angsana New" w:hAnsi="Angsana New"/>
          <w:sz w:val="30"/>
          <w:szCs w:val="30"/>
        </w:rPr>
        <w:t>6</w:t>
      </w:r>
      <w:r w:rsidRPr="00796827">
        <w:rPr>
          <w:rFonts w:ascii="Angsana New" w:hAnsi="Angsana New"/>
          <w:sz w:val="30"/>
          <w:szCs w:val="30"/>
          <w:cs/>
        </w:rPr>
        <w:t xml:space="preserve"> เดือน และจะครบกำหนดไถ่ถอนหุ้นกู้ในวันที่ </w:t>
      </w:r>
      <w:r w:rsidRPr="00796827">
        <w:rPr>
          <w:rFonts w:ascii="Angsana New" w:hAnsi="Angsana New"/>
          <w:sz w:val="30"/>
          <w:szCs w:val="30"/>
        </w:rPr>
        <w:t>28</w:t>
      </w:r>
      <w:r w:rsidRPr="0079682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796827">
        <w:rPr>
          <w:rFonts w:ascii="Angsana New" w:hAnsi="Angsana New"/>
          <w:sz w:val="30"/>
          <w:szCs w:val="30"/>
        </w:rPr>
        <w:t>2569</w:t>
      </w:r>
      <w:r w:rsidRPr="00796827">
        <w:rPr>
          <w:rFonts w:ascii="Angsana New" w:hAnsi="Angsana New"/>
          <w:sz w:val="30"/>
          <w:szCs w:val="30"/>
          <w:cs/>
        </w:rPr>
        <w:t xml:space="preserve"> ชุดที่ </w:t>
      </w:r>
      <w:r w:rsidRPr="00796827">
        <w:rPr>
          <w:rFonts w:ascii="Angsana New" w:hAnsi="Angsana New"/>
          <w:sz w:val="30"/>
          <w:szCs w:val="30"/>
        </w:rPr>
        <w:t>2</w:t>
      </w:r>
      <w:r w:rsidRPr="00796827">
        <w:rPr>
          <w:rFonts w:ascii="Angsana New" w:hAnsi="Angsana New"/>
          <w:sz w:val="30"/>
          <w:szCs w:val="30"/>
          <w:cs/>
        </w:rPr>
        <w:t xml:space="preserve"> หุ้นกู้ไม่มีหลักประกันจำนวนไม่เกิน </w:t>
      </w:r>
      <w:r w:rsidRPr="00796827">
        <w:rPr>
          <w:rFonts w:ascii="Angsana New" w:hAnsi="Angsana New"/>
          <w:sz w:val="30"/>
          <w:szCs w:val="30"/>
        </w:rPr>
        <w:t>100</w:t>
      </w:r>
      <w:r w:rsidRPr="00796827">
        <w:rPr>
          <w:rFonts w:ascii="Angsana New" w:hAnsi="Angsana New"/>
          <w:sz w:val="30"/>
          <w:szCs w:val="30"/>
          <w:cs/>
        </w:rPr>
        <w:t>,</w:t>
      </w:r>
      <w:r w:rsidRPr="00796827">
        <w:rPr>
          <w:rFonts w:ascii="Angsana New" w:hAnsi="Angsana New"/>
          <w:sz w:val="30"/>
          <w:szCs w:val="30"/>
        </w:rPr>
        <w:t>000</w:t>
      </w:r>
      <w:r w:rsidRPr="00796827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</w:t>
      </w:r>
      <w:r w:rsidRPr="00796827">
        <w:rPr>
          <w:rFonts w:ascii="Angsana New" w:hAnsi="Angsana New"/>
          <w:sz w:val="30"/>
          <w:szCs w:val="30"/>
        </w:rPr>
        <w:t>1</w:t>
      </w:r>
      <w:r w:rsidRPr="00796827">
        <w:rPr>
          <w:rFonts w:ascii="Angsana New" w:hAnsi="Angsana New"/>
          <w:sz w:val="30"/>
          <w:szCs w:val="30"/>
          <w:cs/>
        </w:rPr>
        <w:t>,</w:t>
      </w:r>
      <w:r w:rsidRPr="00796827">
        <w:rPr>
          <w:rFonts w:ascii="Angsana New" w:hAnsi="Angsana New"/>
          <w:sz w:val="30"/>
          <w:szCs w:val="30"/>
        </w:rPr>
        <w:t>000</w:t>
      </w:r>
      <w:r w:rsidRPr="00796827">
        <w:rPr>
          <w:rFonts w:ascii="Angsana New" w:hAnsi="Angsana New"/>
          <w:sz w:val="30"/>
          <w:szCs w:val="30"/>
          <w:cs/>
        </w:rPr>
        <w:t xml:space="preserve"> บาท มูลค่ารวมไม่เกิน </w:t>
      </w:r>
      <w:r w:rsidRPr="00796827">
        <w:rPr>
          <w:rFonts w:ascii="Angsana New" w:hAnsi="Angsana New"/>
          <w:sz w:val="30"/>
          <w:szCs w:val="30"/>
        </w:rPr>
        <w:t>100</w:t>
      </w:r>
      <w:r w:rsidRPr="00796827">
        <w:rPr>
          <w:rFonts w:ascii="Angsana New" w:hAnsi="Angsana New"/>
          <w:sz w:val="30"/>
          <w:szCs w:val="30"/>
          <w:cs/>
        </w:rPr>
        <w:t xml:space="preserve"> ล้านบาท ซึ่งมีอัตราดอกเบี้ยร้อยละ </w:t>
      </w:r>
      <w:r w:rsidRPr="00796827">
        <w:rPr>
          <w:rFonts w:ascii="Angsana New" w:hAnsi="Angsana New"/>
          <w:sz w:val="30"/>
          <w:szCs w:val="30"/>
        </w:rPr>
        <w:t>7</w:t>
      </w:r>
      <w:r w:rsidRPr="00796827">
        <w:rPr>
          <w:rFonts w:ascii="Angsana New" w:hAnsi="Angsana New"/>
          <w:sz w:val="30"/>
          <w:szCs w:val="30"/>
          <w:cs/>
        </w:rPr>
        <w:t>.</w:t>
      </w:r>
      <w:r w:rsidRPr="00796827">
        <w:rPr>
          <w:rFonts w:ascii="Angsana New" w:hAnsi="Angsana New"/>
          <w:sz w:val="30"/>
          <w:szCs w:val="30"/>
        </w:rPr>
        <w:t>25</w:t>
      </w:r>
      <w:r w:rsidRPr="00796827">
        <w:rPr>
          <w:rFonts w:ascii="Angsana New" w:hAnsi="Angsana New"/>
          <w:sz w:val="30"/>
          <w:szCs w:val="30"/>
          <w:cs/>
        </w:rPr>
        <w:t xml:space="preserve"> ต่อปี มีอายุ </w:t>
      </w:r>
      <w:r w:rsidRPr="00796827">
        <w:rPr>
          <w:rFonts w:ascii="Angsana New" w:hAnsi="Angsana New"/>
          <w:sz w:val="30"/>
          <w:szCs w:val="30"/>
        </w:rPr>
        <w:t>11</w:t>
      </w:r>
      <w:r w:rsidRPr="00796827">
        <w:rPr>
          <w:rFonts w:ascii="Angsana New" w:hAnsi="Angsana New"/>
          <w:sz w:val="30"/>
          <w:szCs w:val="30"/>
          <w:cs/>
        </w:rPr>
        <w:t xml:space="preserve"> เดือน และจะครบกำหนดไถ่ถอนหุ้นกู้ในวันที่ </w:t>
      </w:r>
      <w:r w:rsidRPr="00796827">
        <w:rPr>
          <w:rFonts w:ascii="Angsana New" w:hAnsi="Angsana New"/>
          <w:sz w:val="30"/>
          <w:szCs w:val="30"/>
        </w:rPr>
        <w:t>28</w:t>
      </w:r>
      <w:r w:rsidRPr="00796827">
        <w:rPr>
          <w:rFonts w:ascii="Angsana New" w:hAnsi="Angsana New"/>
          <w:sz w:val="30"/>
          <w:szCs w:val="30"/>
          <w:cs/>
        </w:rPr>
        <w:t xml:space="preserve"> มกราคม </w:t>
      </w:r>
      <w:r w:rsidRPr="00796827">
        <w:rPr>
          <w:rFonts w:ascii="Angsana New" w:hAnsi="Angsana New"/>
          <w:sz w:val="30"/>
          <w:szCs w:val="30"/>
        </w:rPr>
        <w:t>256</w:t>
      </w:r>
      <w:r w:rsidRPr="00D2472C">
        <w:rPr>
          <w:rFonts w:ascii="Angsana New" w:hAnsi="Angsana New"/>
          <w:sz w:val="30"/>
          <w:szCs w:val="30"/>
        </w:rPr>
        <w:t>9</w:t>
      </w:r>
      <w:r w:rsidR="005C7992" w:rsidRPr="00D2472C">
        <w:rPr>
          <w:rFonts w:ascii="Angsana New" w:hAnsi="Angsana New" w:hint="cs"/>
          <w:sz w:val="30"/>
          <w:szCs w:val="30"/>
          <w:cs/>
        </w:rPr>
        <w:t xml:space="preserve"> โดยหุ้นกู้ดังกล่าว</w:t>
      </w:r>
      <w:r w:rsidR="00285DD3" w:rsidRPr="00D2472C">
        <w:rPr>
          <w:rFonts w:ascii="Angsana New" w:hAnsi="Angsana New" w:hint="cs"/>
          <w:sz w:val="30"/>
          <w:szCs w:val="30"/>
          <w:cs/>
        </w:rPr>
        <w:t>ไ</w:t>
      </w:r>
      <w:r w:rsidR="00847A58">
        <w:rPr>
          <w:rFonts w:ascii="Angsana New" w:hAnsi="Angsana New" w:hint="cs"/>
          <w:sz w:val="30"/>
          <w:szCs w:val="30"/>
          <w:cs/>
        </w:rPr>
        <w:t>ด้ออก</w:t>
      </w:r>
      <w:r w:rsidR="007D13B1">
        <w:rPr>
          <w:rFonts w:ascii="Angsana New" w:hAnsi="Angsana New" w:hint="cs"/>
          <w:sz w:val="30"/>
          <w:szCs w:val="30"/>
          <w:cs/>
        </w:rPr>
        <w:t xml:space="preserve">จำหน่ายในระหว่างวันที่ </w:t>
      </w:r>
      <w:r w:rsidR="007D13B1">
        <w:rPr>
          <w:rFonts w:ascii="Angsana New" w:hAnsi="Angsana New"/>
          <w:sz w:val="30"/>
          <w:szCs w:val="30"/>
        </w:rPr>
        <w:t>26</w:t>
      </w:r>
      <w:r w:rsidR="00757F73">
        <w:rPr>
          <w:rFonts w:ascii="Angsana New" w:hAnsi="Angsana New"/>
          <w:sz w:val="30"/>
          <w:szCs w:val="30"/>
        </w:rPr>
        <w:t xml:space="preserve"> </w:t>
      </w:r>
      <w:r w:rsidR="007D13B1">
        <w:rPr>
          <w:rFonts w:ascii="Angsana New" w:hAnsi="Angsana New"/>
          <w:sz w:val="30"/>
          <w:szCs w:val="30"/>
        </w:rPr>
        <w:t>-</w:t>
      </w:r>
      <w:r w:rsidR="00757F73">
        <w:rPr>
          <w:rFonts w:ascii="Angsana New" w:hAnsi="Angsana New"/>
          <w:sz w:val="30"/>
          <w:szCs w:val="30"/>
        </w:rPr>
        <w:t xml:space="preserve"> </w:t>
      </w:r>
      <w:r w:rsidR="007D13B1">
        <w:rPr>
          <w:rFonts w:ascii="Angsana New" w:hAnsi="Angsana New"/>
          <w:sz w:val="30"/>
          <w:szCs w:val="30"/>
        </w:rPr>
        <w:t xml:space="preserve">27 </w:t>
      </w:r>
      <w:r w:rsidR="007D13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D13B1">
        <w:rPr>
          <w:rFonts w:ascii="Angsana New" w:hAnsi="Angsana New"/>
          <w:sz w:val="30"/>
          <w:szCs w:val="30"/>
        </w:rPr>
        <w:t>2568</w:t>
      </w:r>
      <w:r w:rsidR="00B11141">
        <w:rPr>
          <w:rFonts w:ascii="Angsana New" w:hAnsi="Angsana New"/>
          <w:sz w:val="30"/>
          <w:szCs w:val="30"/>
        </w:rPr>
        <w:t xml:space="preserve"> </w:t>
      </w:r>
      <w:r w:rsidR="007D13B1">
        <w:rPr>
          <w:rFonts w:ascii="Angsana New" w:hAnsi="Angsana New" w:hint="cs"/>
          <w:sz w:val="30"/>
          <w:szCs w:val="30"/>
          <w:cs/>
        </w:rPr>
        <w:t>โดย</w:t>
      </w:r>
      <w:r w:rsidR="00B11141">
        <w:rPr>
          <w:rFonts w:ascii="Angsana New" w:hAnsi="Angsana New" w:hint="cs"/>
          <w:sz w:val="30"/>
          <w:szCs w:val="30"/>
          <w:cs/>
        </w:rPr>
        <w:t xml:space="preserve">หุ้นกู้ชุดที่ </w:t>
      </w:r>
      <w:r w:rsidR="00B11141">
        <w:rPr>
          <w:rFonts w:ascii="Angsana New" w:hAnsi="Angsana New"/>
          <w:sz w:val="30"/>
          <w:szCs w:val="30"/>
        </w:rPr>
        <w:t xml:space="preserve">1 </w:t>
      </w:r>
      <w:r w:rsidR="00B11141">
        <w:rPr>
          <w:rFonts w:ascii="Angsana New" w:hAnsi="Angsana New" w:hint="cs"/>
          <w:sz w:val="30"/>
          <w:szCs w:val="30"/>
          <w:cs/>
        </w:rPr>
        <w:t>จำหน่าย</w:t>
      </w:r>
      <w:r w:rsidR="00616B40">
        <w:rPr>
          <w:rFonts w:ascii="Angsana New" w:hAnsi="Angsana New" w:hint="cs"/>
          <w:sz w:val="30"/>
          <w:szCs w:val="30"/>
          <w:cs/>
        </w:rPr>
        <w:t>ได้ทั้งหมด</w:t>
      </w:r>
      <w:r w:rsidR="00285DD3" w:rsidRPr="00A37B1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936B4">
        <w:rPr>
          <w:rFonts w:ascii="Angsana New" w:hAnsi="Angsana New"/>
          <w:sz w:val="30"/>
          <w:szCs w:val="30"/>
        </w:rPr>
        <w:t>24</w:t>
      </w:r>
      <w:r w:rsidR="00E401BB" w:rsidRPr="00A37B12">
        <w:rPr>
          <w:rFonts w:ascii="Angsana New" w:hAnsi="Angsana New"/>
          <w:sz w:val="30"/>
          <w:szCs w:val="30"/>
        </w:rPr>
        <w:t>,</w:t>
      </w:r>
      <w:r w:rsidR="005936B4">
        <w:rPr>
          <w:rFonts w:ascii="Angsana New" w:hAnsi="Angsana New"/>
          <w:sz w:val="30"/>
          <w:szCs w:val="30"/>
        </w:rPr>
        <w:t>3</w:t>
      </w:r>
      <w:r w:rsidR="00E401BB" w:rsidRPr="00A37B12">
        <w:rPr>
          <w:rFonts w:ascii="Angsana New" w:hAnsi="Angsana New"/>
          <w:sz w:val="30"/>
          <w:szCs w:val="30"/>
        </w:rPr>
        <w:t xml:space="preserve">00 </w:t>
      </w:r>
      <w:r w:rsidR="00E401BB" w:rsidRPr="00A37B12">
        <w:rPr>
          <w:rFonts w:ascii="Angsana New" w:hAnsi="Angsana New" w:hint="cs"/>
          <w:sz w:val="30"/>
          <w:szCs w:val="30"/>
          <w:cs/>
        </w:rPr>
        <w:t>หน่วย เป็น</w:t>
      </w:r>
      <w:r w:rsidR="00984D4B" w:rsidRPr="00A37B12">
        <w:rPr>
          <w:rFonts w:ascii="Angsana New" w:hAnsi="Angsana New" w:hint="cs"/>
          <w:sz w:val="30"/>
          <w:szCs w:val="30"/>
          <w:cs/>
        </w:rPr>
        <w:t>จำนวนเงินรวม</w:t>
      </w:r>
      <w:r w:rsidR="00285DD3" w:rsidRPr="00A37B12">
        <w:rPr>
          <w:rFonts w:ascii="Angsana New" w:hAnsi="Angsana New" w:hint="cs"/>
          <w:sz w:val="30"/>
          <w:szCs w:val="30"/>
          <w:cs/>
        </w:rPr>
        <w:t xml:space="preserve"> </w:t>
      </w:r>
      <w:r w:rsidR="005936B4">
        <w:rPr>
          <w:rFonts w:ascii="Angsana New" w:hAnsi="Angsana New"/>
          <w:sz w:val="30"/>
          <w:szCs w:val="30"/>
        </w:rPr>
        <w:t>24</w:t>
      </w:r>
      <w:r w:rsidR="008B213B">
        <w:rPr>
          <w:rFonts w:ascii="Angsana New" w:hAnsi="Angsana New"/>
          <w:sz w:val="30"/>
          <w:szCs w:val="30"/>
        </w:rPr>
        <w:t>.30</w:t>
      </w:r>
      <w:r w:rsidR="00A038E8" w:rsidRPr="00A37B12">
        <w:rPr>
          <w:rFonts w:ascii="Angsana New" w:hAnsi="Angsana New"/>
          <w:sz w:val="30"/>
          <w:szCs w:val="30"/>
        </w:rPr>
        <w:t xml:space="preserve"> </w:t>
      </w:r>
      <w:r w:rsidR="00A038E8" w:rsidRPr="00A37B12">
        <w:rPr>
          <w:rFonts w:ascii="Angsana New" w:hAnsi="Angsana New" w:hint="cs"/>
          <w:sz w:val="30"/>
          <w:szCs w:val="30"/>
          <w:cs/>
        </w:rPr>
        <w:t>ล้านบาท</w:t>
      </w:r>
      <w:r w:rsidR="008B213B">
        <w:rPr>
          <w:rFonts w:ascii="Angsana New" w:hAnsi="Angsana New"/>
          <w:sz w:val="30"/>
          <w:szCs w:val="30"/>
        </w:rPr>
        <w:t xml:space="preserve"> </w:t>
      </w:r>
      <w:r w:rsidR="008B213B">
        <w:rPr>
          <w:rFonts w:ascii="Angsana New" w:hAnsi="Angsana New" w:hint="cs"/>
          <w:sz w:val="30"/>
          <w:szCs w:val="30"/>
          <w:cs/>
        </w:rPr>
        <w:t>และ</w:t>
      </w:r>
      <w:r w:rsidR="00740FB8">
        <w:rPr>
          <w:rFonts w:ascii="Angsana New" w:hAnsi="Angsana New" w:hint="cs"/>
          <w:sz w:val="30"/>
          <w:szCs w:val="30"/>
          <w:cs/>
        </w:rPr>
        <w:t>ชุ</w:t>
      </w:r>
      <w:r w:rsidR="008B213B">
        <w:rPr>
          <w:rFonts w:ascii="Angsana New" w:hAnsi="Angsana New" w:hint="cs"/>
          <w:sz w:val="30"/>
          <w:szCs w:val="30"/>
          <w:cs/>
        </w:rPr>
        <w:t xml:space="preserve">ดที่ </w:t>
      </w:r>
      <w:r w:rsidR="00740FB8">
        <w:rPr>
          <w:rFonts w:ascii="Angsana New" w:hAnsi="Angsana New"/>
          <w:sz w:val="30"/>
          <w:szCs w:val="30"/>
        </w:rPr>
        <w:t>2</w:t>
      </w:r>
      <w:r w:rsidR="00606DA7">
        <w:rPr>
          <w:rFonts w:ascii="Angsana New" w:hAnsi="Angsana New"/>
          <w:sz w:val="30"/>
          <w:szCs w:val="30"/>
        </w:rPr>
        <w:t xml:space="preserve"> </w:t>
      </w:r>
      <w:r w:rsidR="008B213B">
        <w:rPr>
          <w:rFonts w:ascii="Angsana New" w:hAnsi="Angsana New" w:hint="cs"/>
          <w:sz w:val="30"/>
          <w:szCs w:val="30"/>
          <w:cs/>
        </w:rPr>
        <w:t>จำหน่าย</w:t>
      </w:r>
      <w:r w:rsidR="00616B40">
        <w:rPr>
          <w:rFonts w:ascii="Angsana New" w:hAnsi="Angsana New" w:hint="cs"/>
          <w:sz w:val="30"/>
          <w:szCs w:val="30"/>
          <w:cs/>
        </w:rPr>
        <w:t>ได้ทั้งหมด</w:t>
      </w:r>
      <w:r w:rsidR="008B213B" w:rsidRPr="00A37B12">
        <w:rPr>
          <w:rFonts w:ascii="Angsana New" w:hAnsi="Angsana New" w:hint="cs"/>
          <w:sz w:val="30"/>
          <w:szCs w:val="30"/>
          <w:cs/>
        </w:rPr>
        <w:t>จำนวน</w:t>
      </w:r>
      <w:r w:rsidR="00584A5D">
        <w:rPr>
          <w:rFonts w:ascii="Angsana New" w:hAnsi="Angsana New"/>
          <w:sz w:val="30"/>
          <w:szCs w:val="30"/>
        </w:rPr>
        <w:t xml:space="preserve"> </w:t>
      </w:r>
      <w:r w:rsidR="00740FB8">
        <w:rPr>
          <w:rFonts w:ascii="Angsana New" w:hAnsi="Angsana New"/>
          <w:sz w:val="30"/>
          <w:szCs w:val="30"/>
        </w:rPr>
        <w:t>5</w:t>
      </w:r>
      <w:r w:rsidR="008B213B" w:rsidRPr="00A37B12">
        <w:rPr>
          <w:rFonts w:ascii="Angsana New" w:hAnsi="Angsana New"/>
          <w:sz w:val="30"/>
          <w:szCs w:val="30"/>
        </w:rPr>
        <w:t>,</w:t>
      </w:r>
      <w:r w:rsidR="008B213B">
        <w:rPr>
          <w:rFonts w:ascii="Angsana New" w:hAnsi="Angsana New"/>
          <w:sz w:val="30"/>
          <w:szCs w:val="30"/>
        </w:rPr>
        <w:t>3</w:t>
      </w:r>
      <w:r w:rsidR="008B213B" w:rsidRPr="00A37B12">
        <w:rPr>
          <w:rFonts w:ascii="Angsana New" w:hAnsi="Angsana New"/>
          <w:sz w:val="30"/>
          <w:szCs w:val="30"/>
        </w:rPr>
        <w:t xml:space="preserve">00 </w:t>
      </w:r>
      <w:r w:rsidR="008B213B" w:rsidRPr="00A37B12">
        <w:rPr>
          <w:rFonts w:ascii="Angsana New" w:hAnsi="Angsana New" w:hint="cs"/>
          <w:sz w:val="30"/>
          <w:szCs w:val="30"/>
          <w:cs/>
        </w:rPr>
        <w:t xml:space="preserve">หน่วย เป็นจำนวนเงินรวม </w:t>
      </w:r>
      <w:r w:rsidR="00740FB8">
        <w:rPr>
          <w:rFonts w:ascii="Angsana New" w:hAnsi="Angsana New"/>
          <w:sz w:val="30"/>
          <w:szCs w:val="30"/>
        </w:rPr>
        <w:t>5</w:t>
      </w:r>
      <w:r w:rsidR="008B213B">
        <w:rPr>
          <w:rFonts w:ascii="Angsana New" w:hAnsi="Angsana New"/>
          <w:sz w:val="30"/>
          <w:szCs w:val="30"/>
        </w:rPr>
        <w:t>.30</w:t>
      </w:r>
      <w:r w:rsidR="008B213B" w:rsidRPr="00A37B12">
        <w:rPr>
          <w:rFonts w:ascii="Angsana New" w:hAnsi="Angsana New"/>
          <w:sz w:val="30"/>
          <w:szCs w:val="30"/>
        </w:rPr>
        <w:t xml:space="preserve"> </w:t>
      </w:r>
      <w:r w:rsidR="008B213B" w:rsidRPr="00A37B12">
        <w:rPr>
          <w:rFonts w:ascii="Angsana New" w:hAnsi="Angsana New" w:hint="cs"/>
          <w:sz w:val="30"/>
          <w:szCs w:val="30"/>
          <w:cs/>
        </w:rPr>
        <w:t>ล้านบาท</w:t>
      </w:r>
    </w:p>
    <w:p w14:paraId="68F54185" w14:textId="79912FCA" w:rsidR="0051160C" w:rsidRDefault="0051160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6C2A384" w14:textId="1283B16A" w:rsidR="00433D11" w:rsidRPr="00A37B12" w:rsidRDefault="00433D11" w:rsidP="00796827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  <w:cs/>
        </w:rPr>
      </w:pPr>
      <w:r w:rsidRPr="00A37B12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A37B12">
        <w:rPr>
          <w:rFonts w:ascii="Angsana New" w:hAnsi="Angsana New"/>
          <w:sz w:val="30"/>
          <w:szCs w:val="30"/>
        </w:rPr>
        <w:t>28</w:t>
      </w:r>
      <w:r w:rsidRPr="00A37B1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37B12">
        <w:rPr>
          <w:rFonts w:ascii="Angsana New" w:hAnsi="Angsana New"/>
          <w:sz w:val="30"/>
          <w:szCs w:val="30"/>
        </w:rPr>
        <w:t>2568</w:t>
      </w:r>
      <w:r w:rsidRPr="00A37B12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</w:t>
      </w:r>
      <w:r w:rsidR="004D4841" w:rsidRPr="00A37B12">
        <w:rPr>
          <w:rFonts w:ascii="Angsana New" w:hAnsi="Angsana New"/>
          <w:sz w:val="30"/>
          <w:szCs w:val="30"/>
          <w:cs/>
        </w:rPr>
        <w:t>มีมต</w:t>
      </w:r>
      <w:r w:rsidR="004D4841" w:rsidRPr="00A37B12">
        <w:rPr>
          <w:rFonts w:ascii="Angsana New" w:hAnsi="Angsana New" w:hint="cs"/>
          <w:sz w:val="30"/>
          <w:szCs w:val="30"/>
          <w:cs/>
        </w:rPr>
        <w:t>ิ</w:t>
      </w:r>
      <w:r w:rsidR="00061321">
        <w:rPr>
          <w:rFonts w:ascii="Angsana New" w:hAnsi="Angsana New" w:hint="cs"/>
          <w:sz w:val="30"/>
          <w:szCs w:val="30"/>
          <w:cs/>
        </w:rPr>
        <w:t>เห็นชอบ</w:t>
      </w:r>
      <w:r w:rsidR="00154717">
        <w:rPr>
          <w:rFonts w:ascii="Angsana New" w:hAnsi="Angsana New" w:hint="cs"/>
          <w:sz w:val="30"/>
          <w:szCs w:val="30"/>
          <w:cs/>
        </w:rPr>
        <w:t>ให้</w:t>
      </w:r>
      <w:r w:rsidR="00465D05" w:rsidRPr="00A37B12">
        <w:rPr>
          <w:rFonts w:ascii="Angsana New" w:hAnsi="Angsana New" w:hint="cs"/>
          <w:sz w:val="30"/>
          <w:szCs w:val="30"/>
          <w:cs/>
        </w:rPr>
        <w:t>เสนอที่ประชุมผู้ถือหุ้นเพื่อ</w:t>
      </w:r>
      <w:r w:rsidR="00342A73">
        <w:rPr>
          <w:rFonts w:ascii="Angsana New" w:hAnsi="Angsana New" w:hint="cs"/>
          <w:sz w:val="30"/>
          <w:szCs w:val="30"/>
          <w:cs/>
        </w:rPr>
        <w:t>อนุมัติ</w:t>
      </w:r>
      <w:r w:rsidR="004D4841" w:rsidRPr="00A37B12">
        <w:rPr>
          <w:rFonts w:ascii="Angsana New" w:hAnsi="Angsana New" w:hint="cs"/>
          <w:sz w:val="30"/>
          <w:szCs w:val="30"/>
          <w:cs/>
        </w:rPr>
        <w:t>ในเรื่องดังต</w:t>
      </w:r>
      <w:r w:rsidR="001C6E1A" w:rsidRPr="00A37B12">
        <w:rPr>
          <w:rFonts w:ascii="Angsana New" w:hAnsi="Angsana New" w:hint="cs"/>
          <w:sz w:val="30"/>
          <w:szCs w:val="30"/>
          <w:cs/>
        </w:rPr>
        <w:t>่</w:t>
      </w:r>
      <w:r w:rsidR="004D4841" w:rsidRPr="00A37B12">
        <w:rPr>
          <w:rFonts w:ascii="Angsana New" w:hAnsi="Angsana New" w:hint="cs"/>
          <w:sz w:val="30"/>
          <w:szCs w:val="30"/>
          <w:cs/>
        </w:rPr>
        <w:t>อไปนี้</w:t>
      </w:r>
    </w:p>
    <w:p w14:paraId="2BA92D39" w14:textId="75A863E8" w:rsidR="00190F26" w:rsidRDefault="00465D05" w:rsidP="001C6E1A">
      <w:pPr>
        <w:pStyle w:val="ListParagraph"/>
        <w:numPr>
          <w:ilvl w:val="0"/>
          <w:numId w:val="43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37B12">
        <w:rPr>
          <w:rFonts w:ascii="Angsana New" w:hAnsi="Angsana New" w:hint="cs"/>
          <w:sz w:val="30"/>
          <w:szCs w:val="30"/>
          <w:cs/>
        </w:rPr>
        <w:t>การ</w:t>
      </w:r>
      <w:r w:rsidR="00796827" w:rsidRPr="00A37B12">
        <w:rPr>
          <w:rFonts w:ascii="Angsana New" w:hAnsi="Angsana New"/>
          <w:sz w:val="30"/>
          <w:szCs w:val="30"/>
          <w:cs/>
        </w:rPr>
        <w:t>ลดทุนจดทะเบียนของบริษัท</w:t>
      </w:r>
      <w:r w:rsidR="00654C8B" w:rsidRPr="00A37B12">
        <w:rPr>
          <w:rFonts w:ascii="Angsana New" w:hAnsi="Angsana New" w:hint="cs"/>
          <w:sz w:val="30"/>
          <w:szCs w:val="30"/>
          <w:cs/>
        </w:rPr>
        <w:t xml:space="preserve"> </w:t>
      </w:r>
      <w:r w:rsidR="00796827" w:rsidRPr="00A37B12">
        <w:rPr>
          <w:rFonts w:ascii="Angsana New" w:hAnsi="Angsana New"/>
          <w:sz w:val="30"/>
          <w:szCs w:val="30"/>
          <w:cs/>
        </w:rPr>
        <w:t>จากทุนจดทะเบียน</w:t>
      </w:r>
      <w:r w:rsidR="00CE4EA0">
        <w:rPr>
          <w:rFonts w:ascii="Angsana New" w:hAnsi="Angsana New" w:hint="cs"/>
          <w:sz w:val="30"/>
          <w:szCs w:val="30"/>
          <w:cs/>
        </w:rPr>
        <w:t>เดิม</w:t>
      </w:r>
      <w:r w:rsidR="00796827" w:rsidRPr="00A37B12">
        <w:rPr>
          <w:rFonts w:ascii="Angsana New" w:hAnsi="Angsana New"/>
          <w:sz w:val="30"/>
          <w:szCs w:val="30"/>
          <w:cs/>
        </w:rPr>
        <w:t xml:space="preserve"> </w:t>
      </w:r>
      <w:r w:rsidR="00796827" w:rsidRPr="00A37B12">
        <w:rPr>
          <w:rFonts w:ascii="Angsana New" w:hAnsi="Angsana New"/>
          <w:sz w:val="30"/>
          <w:szCs w:val="30"/>
        </w:rPr>
        <w:t>866,113,673</w:t>
      </w:r>
      <w:r w:rsidR="00796827" w:rsidRPr="00A37B12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796827" w:rsidRPr="00A37B12">
        <w:rPr>
          <w:rFonts w:ascii="Angsana New" w:hAnsi="Angsana New"/>
          <w:sz w:val="30"/>
          <w:szCs w:val="30"/>
        </w:rPr>
        <w:t>666,858,399</w:t>
      </w:r>
      <w:r w:rsidR="00796827" w:rsidRPr="00A37B12">
        <w:rPr>
          <w:rFonts w:ascii="Angsana New" w:hAnsi="Angsana New"/>
          <w:sz w:val="30"/>
          <w:szCs w:val="30"/>
          <w:cs/>
        </w:rPr>
        <w:t xml:space="preserve"> บาท โดยลดหุ้นสามัญจดทะเบียนที่ยังไม่ได้จำหน่าย จำนวน </w:t>
      </w:r>
      <w:r w:rsidR="00796827" w:rsidRPr="00A37B12">
        <w:rPr>
          <w:rFonts w:ascii="Angsana New" w:hAnsi="Angsana New"/>
          <w:sz w:val="30"/>
          <w:szCs w:val="30"/>
        </w:rPr>
        <w:t>398,510,548</w:t>
      </w:r>
      <w:r w:rsidR="00796827" w:rsidRPr="00A37B12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796827" w:rsidRPr="00A37B12">
        <w:rPr>
          <w:rFonts w:ascii="Angsana New" w:hAnsi="Angsana New"/>
          <w:sz w:val="30"/>
          <w:szCs w:val="30"/>
        </w:rPr>
        <w:t>0</w:t>
      </w:r>
      <w:r w:rsidR="00796827" w:rsidRPr="00A37B12">
        <w:rPr>
          <w:rFonts w:ascii="Angsana New" w:hAnsi="Angsana New"/>
          <w:sz w:val="30"/>
          <w:szCs w:val="30"/>
          <w:cs/>
        </w:rPr>
        <w:t>.</w:t>
      </w:r>
      <w:r w:rsidR="00796827" w:rsidRPr="00A37B12">
        <w:rPr>
          <w:rFonts w:ascii="Angsana New" w:hAnsi="Angsana New"/>
          <w:sz w:val="30"/>
          <w:szCs w:val="30"/>
        </w:rPr>
        <w:t>50</w:t>
      </w:r>
      <w:r w:rsidR="00796827" w:rsidRPr="00A37B12">
        <w:rPr>
          <w:rFonts w:ascii="Angsana New" w:hAnsi="Angsana New"/>
          <w:sz w:val="30"/>
          <w:szCs w:val="30"/>
          <w:cs/>
        </w:rPr>
        <w:t xml:space="preserve"> บาท ซี่งเป็นหุ้นคงเหลือจากการรอ</w:t>
      </w:r>
      <w:r w:rsidR="00796827" w:rsidRPr="001C6E1A">
        <w:rPr>
          <w:rFonts w:ascii="Angsana New" w:hAnsi="Angsana New"/>
          <w:sz w:val="30"/>
          <w:szCs w:val="30"/>
          <w:cs/>
        </w:rPr>
        <w:t xml:space="preserve">งรับการใช้สิทธิตามใบสำคัญแสดงสิทธิที่จะซื้อหุ้นสามัญของบริษัท ครั้งที่ </w:t>
      </w:r>
      <w:r w:rsidR="00796827" w:rsidRPr="001C6E1A">
        <w:rPr>
          <w:rFonts w:ascii="Angsana New" w:hAnsi="Angsana New"/>
          <w:sz w:val="30"/>
          <w:szCs w:val="30"/>
        </w:rPr>
        <w:t>3</w:t>
      </w:r>
      <w:r w:rsidR="00796827" w:rsidRPr="001C6E1A">
        <w:rPr>
          <w:rFonts w:ascii="Angsana New" w:hAnsi="Angsana New"/>
          <w:sz w:val="30"/>
          <w:szCs w:val="30"/>
          <w:cs/>
        </w:rPr>
        <w:t xml:space="preserve"> (“</w:t>
      </w:r>
      <w:r w:rsidR="00796827" w:rsidRPr="001C6E1A">
        <w:rPr>
          <w:rFonts w:ascii="Angsana New" w:hAnsi="Angsana New"/>
          <w:sz w:val="30"/>
          <w:szCs w:val="30"/>
        </w:rPr>
        <w:t>SCN-W3</w:t>
      </w:r>
      <w:r w:rsidR="00796827" w:rsidRPr="001C6E1A">
        <w:rPr>
          <w:rFonts w:ascii="Angsana New" w:hAnsi="Angsana New"/>
          <w:sz w:val="30"/>
          <w:szCs w:val="30"/>
          <w:cs/>
        </w:rPr>
        <w:t xml:space="preserve">”) ซึ่งหมดอายุระยะเวลาใช้สิทธิแล้วเมื่อวันที่ </w:t>
      </w:r>
      <w:r w:rsidR="00796827" w:rsidRPr="001C6E1A">
        <w:rPr>
          <w:rFonts w:ascii="Angsana New" w:hAnsi="Angsana New"/>
          <w:sz w:val="30"/>
          <w:szCs w:val="30"/>
        </w:rPr>
        <w:t>26</w:t>
      </w:r>
      <w:r w:rsidR="00796827" w:rsidRPr="001C6E1A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796827" w:rsidRPr="001C6E1A">
        <w:rPr>
          <w:rFonts w:ascii="Angsana New" w:hAnsi="Angsana New"/>
          <w:sz w:val="30"/>
          <w:szCs w:val="30"/>
        </w:rPr>
        <w:t>2567</w:t>
      </w:r>
      <w:r w:rsidR="00D11658" w:rsidRPr="001C6E1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7FD2B2" w14:textId="7FBA040F" w:rsidR="00261C34" w:rsidRPr="002B5C3A" w:rsidRDefault="006E2572" w:rsidP="002B5C3A">
      <w:pPr>
        <w:pStyle w:val="ListParagraph"/>
        <w:numPr>
          <w:ilvl w:val="0"/>
          <w:numId w:val="43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E2572">
        <w:rPr>
          <w:rFonts w:ascii="Angsana New" w:hAnsi="Angsana New"/>
          <w:sz w:val="30"/>
          <w:szCs w:val="30"/>
          <w:cs/>
        </w:rPr>
        <w:t xml:space="preserve">การจัดสรรหุ้นสามัญเพิ่มทุนของบริษัทจำนวน </w:t>
      </w:r>
      <w:r w:rsidRPr="006E2572">
        <w:rPr>
          <w:rFonts w:ascii="Angsana New" w:hAnsi="Angsana New"/>
          <w:sz w:val="30"/>
          <w:szCs w:val="30"/>
        </w:rPr>
        <w:t>404,572,266</w:t>
      </w:r>
      <w:r w:rsidRPr="006E2572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6E2572">
        <w:rPr>
          <w:rFonts w:ascii="Angsana New" w:hAnsi="Angsana New"/>
          <w:sz w:val="30"/>
          <w:szCs w:val="30"/>
        </w:rPr>
        <w:t>0.50</w:t>
      </w:r>
      <w:r w:rsidRPr="006E2572">
        <w:rPr>
          <w:rFonts w:ascii="Angsana New" w:hAnsi="Angsana New"/>
          <w:sz w:val="30"/>
          <w:szCs w:val="30"/>
          <w:cs/>
        </w:rPr>
        <w:t xml:space="preserve"> บาท เพื่อเสนอขายให้แก่ผู้ถือหุ้นเดิมตามสัดส่วนการถือหุ้น (</w:t>
      </w:r>
      <w:r w:rsidRPr="006E2572">
        <w:rPr>
          <w:rFonts w:ascii="Angsana New" w:hAnsi="Angsana New"/>
          <w:sz w:val="30"/>
          <w:szCs w:val="30"/>
        </w:rPr>
        <w:t xml:space="preserve">Right Offering) </w:t>
      </w:r>
      <w:r w:rsidRPr="006E2572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Pr="006E257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6E2572"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 w:rsidRPr="006E2572">
        <w:rPr>
          <w:rFonts w:ascii="Angsana New" w:hAnsi="Angsana New"/>
          <w:sz w:val="30"/>
          <w:szCs w:val="30"/>
        </w:rPr>
        <w:t>1</w:t>
      </w:r>
      <w:r w:rsidRPr="006E2572">
        <w:rPr>
          <w:rFonts w:ascii="Angsana New" w:hAnsi="Angsana New"/>
          <w:sz w:val="30"/>
          <w:szCs w:val="30"/>
          <w:cs/>
        </w:rPr>
        <w:t xml:space="preserve"> หุ้นสามัญใหม่ ที่ราคาเสนอขายหุ้นละ </w:t>
      </w:r>
      <w:r w:rsidRPr="006E2572">
        <w:rPr>
          <w:rFonts w:ascii="Angsana New" w:hAnsi="Angsana New"/>
          <w:sz w:val="30"/>
          <w:szCs w:val="30"/>
        </w:rPr>
        <w:t>0.50</w:t>
      </w:r>
      <w:r w:rsidRPr="006E2572">
        <w:rPr>
          <w:rFonts w:ascii="Angsana New" w:hAnsi="Angsana New"/>
          <w:sz w:val="30"/>
          <w:szCs w:val="30"/>
          <w:cs/>
        </w:rPr>
        <w:t xml:space="preserve"> บาท มูลค่ารวมไม่เกิน </w:t>
      </w:r>
      <w:r w:rsidRPr="006E2572">
        <w:rPr>
          <w:rFonts w:ascii="Angsana New" w:hAnsi="Angsana New"/>
          <w:sz w:val="30"/>
          <w:szCs w:val="30"/>
        </w:rPr>
        <w:t>202,286,133</w:t>
      </w:r>
      <w:r w:rsidRPr="006E2572">
        <w:rPr>
          <w:rFonts w:ascii="Angsana New" w:hAnsi="Angsana New"/>
          <w:sz w:val="30"/>
          <w:szCs w:val="30"/>
          <w:cs/>
        </w:rPr>
        <w:t xml:space="preserve"> บาท โดยกำหนดให้วันกําหนดรายชื่อผู้ถือหุ้นที่มีสิทธิได้รับการจัดสรรและเสนอขายหุ้นสามัญเพิ่มทุนเป็นวันที่ </w:t>
      </w:r>
      <w:r w:rsidRPr="006E2572">
        <w:rPr>
          <w:rFonts w:ascii="Angsana New" w:hAnsi="Angsana New"/>
          <w:sz w:val="30"/>
          <w:szCs w:val="30"/>
        </w:rPr>
        <w:t>30</w:t>
      </w:r>
      <w:r w:rsidRPr="006E2572">
        <w:rPr>
          <w:rFonts w:ascii="Angsana New" w:hAnsi="Angsana New"/>
          <w:sz w:val="30"/>
          <w:szCs w:val="30"/>
          <w:cs/>
        </w:rPr>
        <w:t xml:space="preserve"> เมษายน </w:t>
      </w:r>
      <w:r w:rsidR="0051160C">
        <w:rPr>
          <w:rFonts w:ascii="Angsana New" w:hAnsi="Angsana New"/>
          <w:sz w:val="30"/>
          <w:szCs w:val="30"/>
        </w:rPr>
        <w:t>2</w:t>
      </w:r>
      <w:r w:rsidRPr="006E2572">
        <w:rPr>
          <w:rFonts w:ascii="Angsana New" w:hAnsi="Angsana New"/>
          <w:sz w:val="30"/>
          <w:szCs w:val="30"/>
        </w:rPr>
        <w:t>568</w:t>
      </w:r>
    </w:p>
    <w:p w14:paraId="5582F992" w14:textId="14B6BD24" w:rsidR="00A37B12" w:rsidRPr="00965DE5" w:rsidRDefault="00465D05" w:rsidP="00DD12CA">
      <w:pPr>
        <w:pStyle w:val="ListParagraph"/>
        <w:numPr>
          <w:ilvl w:val="0"/>
          <w:numId w:val="43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65DE5">
        <w:rPr>
          <w:rFonts w:ascii="Angsana New" w:hAnsi="Angsana New" w:hint="cs"/>
          <w:sz w:val="30"/>
          <w:szCs w:val="30"/>
          <w:cs/>
        </w:rPr>
        <w:t>การ</w:t>
      </w:r>
      <w:r w:rsidR="00DE1393" w:rsidRPr="00965DE5">
        <w:rPr>
          <w:rFonts w:ascii="Angsana New" w:hAnsi="Angsana New"/>
          <w:sz w:val="30"/>
          <w:szCs w:val="30"/>
          <w:cs/>
        </w:rPr>
        <w:t>เพิ่มทุนจดทะเบียน</w:t>
      </w:r>
      <w:r w:rsidR="00244C0F" w:rsidRPr="00965DE5">
        <w:rPr>
          <w:rFonts w:ascii="Angsana New" w:hAnsi="Angsana New" w:hint="cs"/>
          <w:sz w:val="30"/>
          <w:szCs w:val="30"/>
          <w:cs/>
        </w:rPr>
        <w:t xml:space="preserve"> จากทุนจดทะเบียน </w:t>
      </w:r>
      <w:r w:rsidR="00244C0F" w:rsidRPr="00965DE5">
        <w:rPr>
          <w:rFonts w:ascii="Angsana New" w:hAnsi="Angsana New"/>
          <w:sz w:val="30"/>
          <w:szCs w:val="30"/>
        </w:rPr>
        <w:t xml:space="preserve">666,858,399 </w:t>
      </w:r>
      <w:r w:rsidR="00244C0F" w:rsidRPr="00965DE5">
        <w:rPr>
          <w:rFonts w:ascii="Angsana New" w:hAnsi="Angsana New"/>
          <w:sz w:val="30"/>
          <w:szCs w:val="30"/>
          <w:cs/>
        </w:rPr>
        <w:t>บาท</w:t>
      </w:r>
      <w:r w:rsidR="00244C0F" w:rsidRPr="00965DE5">
        <w:rPr>
          <w:rFonts w:ascii="Angsana New" w:hAnsi="Angsana New" w:hint="cs"/>
          <w:sz w:val="30"/>
          <w:szCs w:val="30"/>
          <w:cs/>
        </w:rPr>
        <w:t xml:space="preserve"> เป็น</w:t>
      </w:r>
      <w:r w:rsidR="00E87ADB" w:rsidRPr="00965DE5">
        <w:rPr>
          <w:rFonts w:ascii="Angsana New" w:hAnsi="Angsana New" w:hint="cs"/>
          <w:sz w:val="30"/>
          <w:szCs w:val="30"/>
          <w:cs/>
        </w:rPr>
        <w:t xml:space="preserve"> </w:t>
      </w:r>
      <w:r w:rsidR="00AD6DC3">
        <w:rPr>
          <w:rFonts w:ascii="Angsana New" w:hAnsi="Angsana New"/>
          <w:sz w:val="30"/>
          <w:szCs w:val="30"/>
        </w:rPr>
        <w:t>869</w:t>
      </w:r>
      <w:r w:rsidR="00E87ADB" w:rsidRPr="00965DE5">
        <w:rPr>
          <w:rFonts w:ascii="Angsana New" w:hAnsi="Angsana New"/>
          <w:sz w:val="30"/>
          <w:szCs w:val="30"/>
        </w:rPr>
        <w:t>,</w:t>
      </w:r>
      <w:r w:rsidR="00E87ADB" w:rsidRPr="00965DE5">
        <w:rPr>
          <w:rFonts w:ascii="Angsana New" w:hAnsi="Angsana New"/>
          <w:sz w:val="30"/>
          <w:szCs w:val="30"/>
          <w:cs/>
        </w:rPr>
        <w:t>144</w:t>
      </w:r>
      <w:r w:rsidR="00E87ADB" w:rsidRPr="00965DE5">
        <w:rPr>
          <w:rFonts w:ascii="Angsana New" w:hAnsi="Angsana New"/>
          <w:sz w:val="30"/>
          <w:szCs w:val="30"/>
        </w:rPr>
        <w:t>,</w:t>
      </w:r>
      <w:r w:rsidR="00052A4D">
        <w:rPr>
          <w:rFonts w:ascii="Angsana New" w:hAnsi="Angsana New"/>
          <w:sz w:val="30"/>
          <w:szCs w:val="30"/>
        </w:rPr>
        <w:t>532</w:t>
      </w:r>
      <w:r w:rsidR="00E87ADB" w:rsidRPr="00965DE5">
        <w:rPr>
          <w:rFonts w:ascii="Angsana New" w:hAnsi="Angsana New"/>
          <w:sz w:val="30"/>
          <w:szCs w:val="30"/>
          <w:cs/>
        </w:rPr>
        <w:t xml:space="preserve"> บาท</w:t>
      </w:r>
      <w:r w:rsidR="00E87ADB" w:rsidRPr="00965DE5">
        <w:rPr>
          <w:rFonts w:ascii="Angsana New" w:hAnsi="Angsana New" w:hint="cs"/>
          <w:sz w:val="30"/>
          <w:szCs w:val="30"/>
          <w:cs/>
        </w:rPr>
        <w:t xml:space="preserve"> โดยการ</w:t>
      </w:r>
      <w:r w:rsidR="00E87ADB" w:rsidRPr="00965DE5">
        <w:rPr>
          <w:rFonts w:ascii="Angsana New" w:hAnsi="Angsana New"/>
          <w:sz w:val="30"/>
          <w:szCs w:val="30"/>
          <w:cs/>
        </w:rPr>
        <w:t>ออกหุ้นสามัญเพิ่มทุนใหม่</w:t>
      </w:r>
      <w:r w:rsidR="00E87ADB" w:rsidRPr="00965DE5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="00E87ADB" w:rsidRPr="00965DE5">
        <w:rPr>
          <w:rFonts w:ascii="Angsana New" w:hAnsi="Angsana New"/>
          <w:sz w:val="30"/>
          <w:szCs w:val="30"/>
        </w:rPr>
        <w:t xml:space="preserve">404,572,266 </w:t>
      </w:r>
      <w:r w:rsidR="00E87ADB" w:rsidRPr="00965DE5">
        <w:rPr>
          <w:rFonts w:ascii="Angsana New" w:hAnsi="Angsana New"/>
          <w:sz w:val="30"/>
          <w:szCs w:val="30"/>
          <w:cs/>
        </w:rPr>
        <w:t>หุ้น</w:t>
      </w:r>
      <w:r w:rsidR="001B3EDC" w:rsidRPr="00965DE5">
        <w:rPr>
          <w:rFonts w:ascii="Angsana New" w:hAnsi="Angsana New" w:hint="cs"/>
          <w:sz w:val="30"/>
          <w:szCs w:val="30"/>
          <w:cs/>
        </w:rPr>
        <w:t xml:space="preserve"> มูลค่าหุ้นละ</w:t>
      </w:r>
      <w:r w:rsidR="003C15B8" w:rsidRPr="00965DE5">
        <w:rPr>
          <w:rFonts w:ascii="Angsana New" w:hAnsi="Angsana New" w:hint="cs"/>
          <w:sz w:val="30"/>
          <w:szCs w:val="30"/>
          <w:cs/>
        </w:rPr>
        <w:t xml:space="preserve"> </w:t>
      </w:r>
      <w:r w:rsidR="003C15B8" w:rsidRPr="00965DE5">
        <w:rPr>
          <w:rFonts w:ascii="Angsana New" w:hAnsi="Angsana New"/>
          <w:sz w:val="30"/>
          <w:szCs w:val="30"/>
        </w:rPr>
        <w:t xml:space="preserve">0.50 </w:t>
      </w:r>
      <w:r w:rsidR="003C15B8" w:rsidRPr="00965DE5">
        <w:rPr>
          <w:rFonts w:ascii="Angsana New" w:hAnsi="Angsana New"/>
          <w:sz w:val="30"/>
          <w:szCs w:val="30"/>
          <w:cs/>
        </w:rPr>
        <w:t>บาท</w:t>
      </w:r>
    </w:p>
    <w:p w14:paraId="098D3573" w14:textId="77777777" w:rsidR="00DC10DA" w:rsidRPr="00DC10DA" w:rsidRDefault="00DC10DA" w:rsidP="00DC10D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sectPr w:rsidR="00DC10DA" w:rsidRPr="00DC10DA" w:rsidSect="00586A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4639" w14:textId="77777777" w:rsidR="00887E6D" w:rsidRDefault="00887E6D">
      <w:r>
        <w:separator/>
      </w:r>
    </w:p>
  </w:endnote>
  <w:endnote w:type="continuationSeparator" w:id="0">
    <w:p w14:paraId="500E4516" w14:textId="77777777" w:rsidR="00887E6D" w:rsidRDefault="0088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9948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0FBFDA" w14:textId="30F90C41" w:rsidR="00684535" w:rsidRPr="00684535" w:rsidRDefault="006845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845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845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845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845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845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54B1" w14:textId="1728209D" w:rsidR="000A5C0F" w:rsidRPr="00136FE4" w:rsidRDefault="000A5C0F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</w:t>
    </w:r>
    <w:r w:rsidR="00796827" w:rsidRPr="00796827">
      <w:rPr>
        <w:rFonts w:ascii="Angsana New" w:hAnsi="Angsana New"/>
        <w:noProof/>
        <w:sz w:val="30"/>
        <w:szCs w:val="30"/>
        <w:lang w:val="en-US"/>
      </w:rPr>
      <w:t>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298B" w14:textId="509D7052" w:rsidR="000A5C0F" w:rsidRPr="006D2137" w:rsidRDefault="000A5C0F" w:rsidP="006D2137">
    <w:pPr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3B4E29">
      <w:rPr>
        <w:rFonts w:ascii="Angsana New" w:hAnsi="Angsana New"/>
        <w:i/>
        <w:iCs/>
        <w:noProof/>
        <w:sz w:val="30"/>
        <w:szCs w:val="30"/>
      </w:rPr>
      <w:t>FS_SCN_TH_YE24_V.31 27_Feb.docx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7A5B" w14:textId="728564B6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="00796827" w:rsidRPr="00796827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22465" w14:textId="77777777" w:rsidR="00887E6D" w:rsidRDefault="00887E6D">
      <w:r>
        <w:separator/>
      </w:r>
    </w:p>
  </w:footnote>
  <w:footnote w:type="continuationSeparator" w:id="0">
    <w:p w14:paraId="6A3F5F62" w14:textId="77777777" w:rsidR="00887E6D" w:rsidRDefault="0088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1BA1E" w14:textId="77777777" w:rsidR="000F6845" w:rsidRDefault="000A5C0F" w:rsidP="000F6845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</w:t>
    </w:r>
    <w:r w:rsidR="008C1459">
      <w:rPr>
        <w:rFonts w:ascii="Angsana New" w:hAnsi="Angsana New" w:hint="cs"/>
        <w:b/>
        <w:bCs/>
        <w:sz w:val="32"/>
        <w:szCs w:val="32"/>
        <w:cs/>
      </w:rPr>
      <w:t>ย</w:t>
    </w:r>
  </w:p>
  <w:p w14:paraId="4131243A" w14:textId="3BAB2AB2" w:rsidR="008C1459" w:rsidRDefault="000A5C0F" w:rsidP="000F6845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ab/>
    </w:r>
  </w:p>
  <w:p w14:paraId="5A45BF0A" w14:textId="4BBDBB48" w:rsidR="00D05E65" w:rsidRDefault="000A5C0F" w:rsidP="000F6845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796827" w:rsidRPr="0079682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96827" w:rsidRPr="00796827">
      <w:rPr>
        <w:rFonts w:ascii="Angsana New" w:hAnsi="Angsana New" w:hint="cs"/>
        <w:b/>
        <w:bCs/>
        <w:sz w:val="32"/>
        <w:szCs w:val="32"/>
      </w:rPr>
      <w:t>25</w:t>
    </w:r>
    <w:r w:rsidR="00796827" w:rsidRPr="00796827">
      <w:rPr>
        <w:rFonts w:ascii="Angsana New" w:hAnsi="Angsana New"/>
        <w:b/>
        <w:bCs/>
        <w:sz w:val="32"/>
        <w:szCs w:val="32"/>
      </w:rPr>
      <w:t>67</w:t>
    </w:r>
  </w:p>
  <w:p w14:paraId="2064AA49" w14:textId="77777777" w:rsidR="000F6845" w:rsidRPr="0040163C" w:rsidRDefault="000F6845" w:rsidP="000F6845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8AC79" w14:textId="77777777" w:rsidR="000A5C0F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20D7B9F" w14:textId="77777777" w:rsidR="000A5C0F" w:rsidRPr="002C284C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4C3830" w14:textId="0397E29C" w:rsidR="000A5C0F" w:rsidRPr="001F774B" w:rsidRDefault="000A5C0F" w:rsidP="00DC2AC8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796827" w:rsidRPr="00796827">
      <w:rPr>
        <w:rFonts w:ascii="Angsana New" w:hAnsi="Angsana New" w:hint="cs"/>
        <w:b/>
        <w:bCs/>
        <w:sz w:val="32"/>
        <w:szCs w:val="32"/>
      </w:rPr>
      <w:t>3</w:t>
    </w:r>
    <w:r w:rsidR="00796827" w:rsidRPr="00796827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96827" w:rsidRPr="00796827">
      <w:rPr>
        <w:rFonts w:ascii="Angsana New" w:hAnsi="Angsana New" w:hint="cs"/>
        <w:b/>
        <w:bCs/>
        <w:sz w:val="32"/>
        <w:szCs w:val="32"/>
      </w:rPr>
      <w:t>25</w:t>
    </w:r>
    <w:r w:rsidR="00796827" w:rsidRPr="00796827">
      <w:rPr>
        <w:rFonts w:ascii="Angsana New" w:hAnsi="Angsana New"/>
        <w:b/>
        <w:bCs/>
        <w:sz w:val="32"/>
        <w:szCs w:val="32"/>
      </w:rPr>
      <w:t>67</w:t>
    </w:r>
  </w:p>
  <w:p w14:paraId="49145078" w14:textId="77777777" w:rsidR="000A5C0F" w:rsidRPr="00F30A95" w:rsidRDefault="000A5C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46D9" w14:textId="377F0A07" w:rsidR="000A5C0F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4CD0C374" w14:textId="77777777" w:rsidR="000A5C0F" w:rsidRPr="002C284C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FE7240F" w14:textId="6182D908" w:rsidR="000A5C0F" w:rsidRPr="001F774B" w:rsidRDefault="000A5C0F" w:rsidP="00142AE0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796827" w:rsidRPr="00796827">
      <w:rPr>
        <w:rFonts w:ascii="Angsana New" w:hAnsi="Angsana New" w:hint="cs"/>
        <w:b/>
        <w:bCs/>
        <w:sz w:val="32"/>
        <w:szCs w:val="32"/>
      </w:rPr>
      <w:t>3</w:t>
    </w:r>
    <w:r w:rsidR="00796827" w:rsidRPr="00796827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96827" w:rsidRPr="00796827">
      <w:rPr>
        <w:rFonts w:ascii="Angsana New" w:hAnsi="Angsana New" w:hint="cs"/>
        <w:b/>
        <w:bCs/>
        <w:sz w:val="32"/>
        <w:szCs w:val="32"/>
      </w:rPr>
      <w:t>25</w:t>
    </w:r>
    <w:r w:rsidR="00796827" w:rsidRPr="00796827">
      <w:rPr>
        <w:rFonts w:ascii="Angsana New" w:hAnsi="Angsana New"/>
        <w:b/>
        <w:bCs/>
        <w:sz w:val="32"/>
        <w:szCs w:val="32"/>
      </w:rPr>
      <w:t>67</w:t>
    </w:r>
  </w:p>
  <w:p w14:paraId="0987A8BB" w14:textId="77777777" w:rsidR="00DA550F" w:rsidRPr="002C284C" w:rsidRDefault="00DA550F" w:rsidP="002C284C">
    <w:pPr>
      <w:pStyle w:val="Header"/>
      <w:tabs>
        <w:tab w:val="clear" w:pos="4536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FF6D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4F9D283" w14:textId="77777777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F0DC43B" w14:textId="27744C61" w:rsidR="000A5C0F" w:rsidRPr="00F9367B" w:rsidRDefault="000A5C0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796827" w:rsidRPr="00796827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796827" w:rsidRPr="00796827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796827" w:rsidRPr="00796827">
      <w:rPr>
        <w:rFonts w:ascii="Angsana New" w:hAnsi="Angsana New" w:hint="cs"/>
        <w:b/>
        <w:bCs/>
        <w:sz w:val="32"/>
        <w:szCs w:val="32"/>
      </w:rPr>
      <w:t>2548</w:t>
    </w:r>
  </w:p>
  <w:p w14:paraId="6E2DE0B3" w14:textId="77777777" w:rsidR="000A5C0F" w:rsidRPr="00F9367B" w:rsidRDefault="000A5C0F" w:rsidP="00A02394">
    <w:pPr>
      <w:pStyle w:val="Header"/>
      <w:rPr>
        <w:sz w:val="16"/>
        <w:szCs w:val="16"/>
      </w:rPr>
    </w:pPr>
  </w:p>
  <w:p w14:paraId="711227FD" w14:textId="77777777" w:rsidR="000A5C0F" w:rsidRPr="00F9367B" w:rsidRDefault="000A5C0F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55C1DC3"/>
    <w:multiLevelType w:val="hybridMultilevel"/>
    <w:tmpl w:val="48F6705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69314A"/>
    <w:multiLevelType w:val="hybridMultilevel"/>
    <w:tmpl w:val="CAF0F02C"/>
    <w:lvl w:ilvl="0" w:tplc="EAE048D6">
      <w:start w:val="4"/>
      <w:numFmt w:val="bullet"/>
      <w:lvlText w:val="-"/>
      <w:lvlJc w:val="left"/>
      <w:pPr>
        <w:ind w:left="2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6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F50EF2"/>
    <w:multiLevelType w:val="hybridMultilevel"/>
    <w:tmpl w:val="1422D3D4"/>
    <w:lvl w:ilvl="0" w:tplc="A4C6CBA0">
      <w:start w:val="1"/>
      <w:numFmt w:val="bullet"/>
      <w:lvlText w:val="-"/>
      <w:lvlJc w:val="left"/>
      <w:pPr>
        <w:ind w:left="194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F1165A"/>
    <w:multiLevelType w:val="hybridMultilevel"/>
    <w:tmpl w:val="5EA6649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F21DB"/>
    <w:multiLevelType w:val="multilevel"/>
    <w:tmpl w:val="F01C1478"/>
    <w:lvl w:ilvl="0">
      <w:start w:val="1"/>
      <w:numFmt w:val="decimal"/>
      <w:lvlText w:val="%1.0-"/>
      <w:lvlJc w:val="left"/>
      <w:pPr>
        <w:ind w:left="296" w:hanging="37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72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36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945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88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457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39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969" w:hanging="1440"/>
      </w:pPr>
      <w:rPr>
        <w:rFonts w:hint="default"/>
      </w:rPr>
    </w:lvl>
  </w:abstractNum>
  <w:abstractNum w:abstractNumId="30" w15:restartNumberingAfterBreak="0">
    <w:nsid w:val="4E3161E8"/>
    <w:multiLevelType w:val="hybridMultilevel"/>
    <w:tmpl w:val="3934FC0E"/>
    <w:lvl w:ilvl="0" w:tplc="79D2084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504B21B1"/>
    <w:multiLevelType w:val="hybridMultilevel"/>
    <w:tmpl w:val="7286D970"/>
    <w:lvl w:ilvl="0" w:tplc="C818F14E">
      <w:start w:val="1"/>
      <w:numFmt w:val="bullet"/>
      <w:lvlText w:val="-"/>
      <w:lvlJc w:val="left"/>
      <w:pPr>
        <w:ind w:left="977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2" w15:restartNumberingAfterBreak="0">
    <w:nsid w:val="5B755AFC"/>
    <w:multiLevelType w:val="hybridMultilevel"/>
    <w:tmpl w:val="19089D6E"/>
    <w:lvl w:ilvl="0" w:tplc="F714719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cs"/>
        <w:b w:val="0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E46A31"/>
    <w:multiLevelType w:val="hybridMultilevel"/>
    <w:tmpl w:val="A560E31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bCs/>
        <w:i w:val="0"/>
        <w:iCs/>
        <w:color w:val="auto"/>
        <w:sz w:val="30"/>
        <w:szCs w:val="30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26D0AD8"/>
    <w:multiLevelType w:val="hybridMultilevel"/>
    <w:tmpl w:val="DFE623EA"/>
    <w:lvl w:ilvl="0" w:tplc="FFFFFFFF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72531244">
    <w:abstractNumId w:val="6"/>
  </w:num>
  <w:num w:numId="2" w16cid:durableId="298417490">
    <w:abstractNumId w:val="5"/>
  </w:num>
  <w:num w:numId="3" w16cid:durableId="1478108303">
    <w:abstractNumId w:val="9"/>
  </w:num>
  <w:num w:numId="4" w16cid:durableId="1215383595">
    <w:abstractNumId w:val="7"/>
  </w:num>
  <w:num w:numId="5" w16cid:durableId="1914125369">
    <w:abstractNumId w:val="8"/>
  </w:num>
  <w:num w:numId="6" w16cid:durableId="26223626">
    <w:abstractNumId w:val="3"/>
  </w:num>
  <w:num w:numId="7" w16cid:durableId="487475756">
    <w:abstractNumId w:val="2"/>
  </w:num>
  <w:num w:numId="8" w16cid:durableId="1273242022">
    <w:abstractNumId w:val="0"/>
  </w:num>
  <w:num w:numId="9" w16cid:durableId="772819693">
    <w:abstractNumId w:val="1"/>
  </w:num>
  <w:num w:numId="10" w16cid:durableId="689061764">
    <w:abstractNumId w:val="4"/>
  </w:num>
  <w:num w:numId="11" w16cid:durableId="202179138">
    <w:abstractNumId w:val="22"/>
  </w:num>
  <w:num w:numId="12" w16cid:durableId="1271233183">
    <w:abstractNumId w:val="16"/>
  </w:num>
  <w:num w:numId="13" w16cid:durableId="1319335916">
    <w:abstractNumId w:val="33"/>
  </w:num>
  <w:num w:numId="14" w16cid:durableId="109011669">
    <w:abstractNumId w:val="20"/>
  </w:num>
  <w:num w:numId="15" w16cid:durableId="1694069373">
    <w:abstractNumId w:val="25"/>
  </w:num>
  <w:num w:numId="16" w16cid:durableId="803039912">
    <w:abstractNumId w:val="37"/>
  </w:num>
  <w:num w:numId="17" w16cid:durableId="908542392">
    <w:abstractNumId w:val="38"/>
  </w:num>
  <w:num w:numId="18" w16cid:durableId="615331478">
    <w:abstractNumId w:val="28"/>
  </w:num>
  <w:num w:numId="19" w16cid:durableId="1382553684">
    <w:abstractNumId w:val="26"/>
  </w:num>
  <w:num w:numId="20" w16cid:durableId="201868501">
    <w:abstractNumId w:val="14"/>
  </w:num>
  <w:num w:numId="21" w16cid:durableId="977880108">
    <w:abstractNumId w:val="13"/>
  </w:num>
  <w:num w:numId="22" w16cid:durableId="34820163">
    <w:abstractNumId w:val="40"/>
  </w:num>
  <w:num w:numId="23" w16cid:durableId="1954702319">
    <w:abstractNumId w:val="15"/>
  </w:num>
  <w:num w:numId="24" w16cid:durableId="239340333">
    <w:abstractNumId w:val="34"/>
  </w:num>
  <w:num w:numId="25" w16cid:durableId="548154977">
    <w:abstractNumId w:val="18"/>
  </w:num>
  <w:num w:numId="26" w16cid:durableId="1830973536">
    <w:abstractNumId w:val="41"/>
  </w:num>
  <w:num w:numId="27" w16cid:durableId="671686550">
    <w:abstractNumId w:val="19"/>
  </w:num>
  <w:num w:numId="28" w16cid:durableId="1460681029">
    <w:abstractNumId w:val="11"/>
  </w:num>
  <w:num w:numId="29" w16cid:durableId="642195924">
    <w:abstractNumId w:val="39"/>
  </w:num>
  <w:num w:numId="30" w16cid:durableId="2026244602">
    <w:abstractNumId w:val="21"/>
  </w:num>
  <w:num w:numId="31" w16cid:durableId="636683166">
    <w:abstractNumId w:val="10"/>
  </w:num>
  <w:num w:numId="32" w16cid:durableId="2112969081">
    <w:abstractNumId w:val="23"/>
  </w:num>
  <w:num w:numId="33" w16cid:durableId="401219488">
    <w:abstractNumId w:val="29"/>
  </w:num>
  <w:num w:numId="34" w16cid:durableId="1516651435">
    <w:abstractNumId w:val="24"/>
  </w:num>
  <w:num w:numId="35" w16cid:durableId="220294193">
    <w:abstractNumId w:val="27"/>
  </w:num>
  <w:num w:numId="36" w16cid:durableId="1175531516">
    <w:abstractNumId w:val="20"/>
  </w:num>
  <w:num w:numId="37" w16cid:durableId="2011978699">
    <w:abstractNumId w:val="36"/>
  </w:num>
  <w:num w:numId="38" w16cid:durableId="1231038009">
    <w:abstractNumId w:val="31"/>
  </w:num>
  <w:num w:numId="39" w16cid:durableId="1077364806">
    <w:abstractNumId w:val="32"/>
  </w:num>
  <w:num w:numId="40" w16cid:durableId="1626034931">
    <w:abstractNumId w:val="17"/>
  </w:num>
  <w:num w:numId="41" w16cid:durableId="2029289322">
    <w:abstractNumId w:val="12"/>
  </w:num>
  <w:num w:numId="42" w16cid:durableId="2089299942">
    <w:abstractNumId w:val="30"/>
  </w:num>
  <w:num w:numId="43" w16cid:durableId="501118665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A3E"/>
    <w:rsid w:val="00000CAE"/>
    <w:rsid w:val="00000D00"/>
    <w:rsid w:val="00000F80"/>
    <w:rsid w:val="000011B8"/>
    <w:rsid w:val="0000124A"/>
    <w:rsid w:val="0000127F"/>
    <w:rsid w:val="000013CE"/>
    <w:rsid w:val="00001715"/>
    <w:rsid w:val="00001828"/>
    <w:rsid w:val="0000189B"/>
    <w:rsid w:val="00001A90"/>
    <w:rsid w:val="00001BE7"/>
    <w:rsid w:val="00001D8E"/>
    <w:rsid w:val="00001EA7"/>
    <w:rsid w:val="00002207"/>
    <w:rsid w:val="000024D0"/>
    <w:rsid w:val="00002544"/>
    <w:rsid w:val="000025E7"/>
    <w:rsid w:val="0000296B"/>
    <w:rsid w:val="00002ED0"/>
    <w:rsid w:val="00002EF8"/>
    <w:rsid w:val="000034EC"/>
    <w:rsid w:val="00003540"/>
    <w:rsid w:val="0000365E"/>
    <w:rsid w:val="0000389C"/>
    <w:rsid w:val="00003905"/>
    <w:rsid w:val="00003B73"/>
    <w:rsid w:val="00003E4C"/>
    <w:rsid w:val="00003EC0"/>
    <w:rsid w:val="0000414B"/>
    <w:rsid w:val="00004190"/>
    <w:rsid w:val="00004386"/>
    <w:rsid w:val="000046C2"/>
    <w:rsid w:val="000047B8"/>
    <w:rsid w:val="0000481B"/>
    <w:rsid w:val="000048CC"/>
    <w:rsid w:val="00004A31"/>
    <w:rsid w:val="00004D4F"/>
    <w:rsid w:val="00004FB9"/>
    <w:rsid w:val="0000505B"/>
    <w:rsid w:val="00005144"/>
    <w:rsid w:val="00005173"/>
    <w:rsid w:val="0000518E"/>
    <w:rsid w:val="00005218"/>
    <w:rsid w:val="000057C9"/>
    <w:rsid w:val="00005910"/>
    <w:rsid w:val="00005ACD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67"/>
    <w:rsid w:val="00006A97"/>
    <w:rsid w:val="00006C25"/>
    <w:rsid w:val="00006D8F"/>
    <w:rsid w:val="00006E55"/>
    <w:rsid w:val="000070BC"/>
    <w:rsid w:val="0000713D"/>
    <w:rsid w:val="000072BA"/>
    <w:rsid w:val="000073B9"/>
    <w:rsid w:val="00007495"/>
    <w:rsid w:val="00007872"/>
    <w:rsid w:val="000078AF"/>
    <w:rsid w:val="0000796E"/>
    <w:rsid w:val="00007C4B"/>
    <w:rsid w:val="00007DD6"/>
    <w:rsid w:val="00007FEE"/>
    <w:rsid w:val="00010063"/>
    <w:rsid w:val="000100A8"/>
    <w:rsid w:val="00010482"/>
    <w:rsid w:val="00010497"/>
    <w:rsid w:val="0001056F"/>
    <w:rsid w:val="000107C8"/>
    <w:rsid w:val="000107D4"/>
    <w:rsid w:val="00010826"/>
    <w:rsid w:val="00010AA4"/>
    <w:rsid w:val="00010ABF"/>
    <w:rsid w:val="00010C8C"/>
    <w:rsid w:val="00010CC5"/>
    <w:rsid w:val="00010D39"/>
    <w:rsid w:val="00010E04"/>
    <w:rsid w:val="00010F8A"/>
    <w:rsid w:val="00010FE5"/>
    <w:rsid w:val="0001106F"/>
    <w:rsid w:val="00011195"/>
    <w:rsid w:val="000111C4"/>
    <w:rsid w:val="0001189B"/>
    <w:rsid w:val="000118B0"/>
    <w:rsid w:val="00011934"/>
    <w:rsid w:val="000119C8"/>
    <w:rsid w:val="00011F69"/>
    <w:rsid w:val="0001204C"/>
    <w:rsid w:val="00012158"/>
    <w:rsid w:val="0001218C"/>
    <w:rsid w:val="000131EC"/>
    <w:rsid w:val="00013297"/>
    <w:rsid w:val="000132A8"/>
    <w:rsid w:val="0001330E"/>
    <w:rsid w:val="00013340"/>
    <w:rsid w:val="00013408"/>
    <w:rsid w:val="00013682"/>
    <w:rsid w:val="000137CC"/>
    <w:rsid w:val="000138DA"/>
    <w:rsid w:val="00013D36"/>
    <w:rsid w:val="00013D4F"/>
    <w:rsid w:val="00013D9D"/>
    <w:rsid w:val="00013E8C"/>
    <w:rsid w:val="00013EE1"/>
    <w:rsid w:val="00014183"/>
    <w:rsid w:val="000142B6"/>
    <w:rsid w:val="0001448B"/>
    <w:rsid w:val="00014584"/>
    <w:rsid w:val="0001469E"/>
    <w:rsid w:val="000146DF"/>
    <w:rsid w:val="00014724"/>
    <w:rsid w:val="00014A4B"/>
    <w:rsid w:val="00014ED6"/>
    <w:rsid w:val="0001516F"/>
    <w:rsid w:val="0001523D"/>
    <w:rsid w:val="00015280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5FB"/>
    <w:rsid w:val="00016668"/>
    <w:rsid w:val="00016762"/>
    <w:rsid w:val="0001682E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3B3"/>
    <w:rsid w:val="0001760A"/>
    <w:rsid w:val="00017718"/>
    <w:rsid w:val="00017C12"/>
    <w:rsid w:val="00017C5A"/>
    <w:rsid w:val="00017DCC"/>
    <w:rsid w:val="00017FAC"/>
    <w:rsid w:val="0002026C"/>
    <w:rsid w:val="0002034C"/>
    <w:rsid w:val="0002043D"/>
    <w:rsid w:val="000205E4"/>
    <w:rsid w:val="00020770"/>
    <w:rsid w:val="000207C5"/>
    <w:rsid w:val="0002085B"/>
    <w:rsid w:val="0002085F"/>
    <w:rsid w:val="00020913"/>
    <w:rsid w:val="00020C52"/>
    <w:rsid w:val="00020CB7"/>
    <w:rsid w:val="00020D51"/>
    <w:rsid w:val="000212FC"/>
    <w:rsid w:val="00021412"/>
    <w:rsid w:val="000217F0"/>
    <w:rsid w:val="0002189C"/>
    <w:rsid w:val="00021CB6"/>
    <w:rsid w:val="00022577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8B5"/>
    <w:rsid w:val="00023A10"/>
    <w:rsid w:val="00023A77"/>
    <w:rsid w:val="00023AD3"/>
    <w:rsid w:val="00023AEC"/>
    <w:rsid w:val="00023CE7"/>
    <w:rsid w:val="00023EB0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263"/>
    <w:rsid w:val="0002535F"/>
    <w:rsid w:val="0002540D"/>
    <w:rsid w:val="00025587"/>
    <w:rsid w:val="00025B62"/>
    <w:rsid w:val="00025BCA"/>
    <w:rsid w:val="00025BDB"/>
    <w:rsid w:val="00025BFA"/>
    <w:rsid w:val="00025CDF"/>
    <w:rsid w:val="00025F0B"/>
    <w:rsid w:val="00025F32"/>
    <w:rsid w:val="00026055"/>
    <w:rsid w:val="00026185"/>
    <w:rsid w:val="0002659A"/>
    <w:rsid w:val="0002664A"/>
    <w:rsid w:val="000267D1"/>
    <w:rsid w:val="000267F3"/>
    <w:rsid w:val="00026E6A"/>
    <w:rsid w:val="00026FF0"/>
    <w:rsid w:val="000271FB"/>
    <w:rsid w:val="00027629"/>
    <w:rsid w:val="00027701"/>
    <w:rsid w:val="0002781D"/>
    <w:rsid w:val="00027937"/>
    <w:rsid w:val="00027A4F"/>
    <w:rsid w:val="00027CCF"/>
    <w:rsid w:val="0003023B"/>
    <w:rsid w:val="00030326"/>
    <w:rsid w:val="00030364"/>
    <w:rsid w:val="000304F7"/>
    <w:rsid w:val="000305CA"/>
    <w:rsid w:val="00030697"/>
    <w:rsid w:val="0003072E"/>
    <w:rsid w:val="00030938"/>
    <w:rsid w:val="00030CCE"/>
    <w:rsid w:val="00030DAD"/>
    <w:rsid w:val="00030F85"/>
    <w:rsid w:val="0003102E"/>
    <w:rsid w:val="00031088"/>
    <w:rsid w:val="0003115F"/>
    <w:rsid w:val="0003123A"/>
    <w:rsid w:val="0003126A"/>
    <w:rsid w:val="0003181F"/>
    <w:rsid w:val="00031B6D"/>
    <w:rsid w:val="00031F10"/>
    <w:rsid w:val="00032492"/>
    <w:rsid w:val="00032546"/>
    <w:rsid w:val="000328FB"/>
    <w:rsid w:val="0003295A"/>
    <w:rsid w:val="000329B2"/>
    <w:rsid w:val="00032A0B"/>
    <w:rsid w:val="00032C1A"/>
    <w:rsid w:val="00032C2F"/>
    <w:rsid w:val="00032C89"/>
    <w:rsid w:val="00032E07"/>
    <w:rsid w:val="0003307A"/>
    <w:rsid w:val="000330A2"/>
    <w:rsid w:val="000332E7"/>
    <w:rsid w:val="0003363B"/>
    <w:rsid w:val="00033705"/>
    <w:rsid w:val="00033750"/>
    <w:rsid w:val="00033900"/>
    <w:rsid w:val="00033A6A"/>
    <w:rsid w:val="00033BDA"/>
    <w:rsid w:val="00033E6B"/>
    <w:rsid w:val="000344A9"/>
    <w:rsid w:val="0003466A"/>
    <w:rsid w:val="00034B35"/>
    <w:rsid w:val="00034DDD"/>
    <w:rsid w:val="0003505D"/>
    <w:rsid w:val="000350F8"/>
    <w:rsid w:val="000351C3"/>
    <w:rsid w:val="000352C9"/>
    <w:rsid w:val="00035321"/>
    <w:rsid w:val="00035427"/>
    <w:rsid w:val="0003551E"/>
    <w:rsid w:val="0003575A"/>
    <w:rsid w:val="000357D8"/>
    <w:rsid w:val="0003582A"/>
    <w:rsid w:val="00035930"/>
    <w:rsid w:val="00035BB5"/>
    <w:rsid w:val="00036188"/>
    <w:rsid w:val="000365B1"/>
    <w:rsid w:val="000366A2"/>
    <w:rsid w:val="000366F7"/>
    <w:rsid w:val="0003673C"/>
    <w:rsid w:val="00036AF6"/>
    <w:rsid w:val="00036BE1"/>
    <w:rsid w:val="00036C97"/>
    <w:rsid w:val="00036DD0"/>
    <w:rsid w:val="00036F17"/>
    <w:rsid w:val="000370B8"/>
    <w:rsid w:val="000372BE"/>
    <w:rsid w:val="0003758A"/>
    <w:rsid w:val="0003787A"/>
    <w:rsid w:val="000379B0"/>
    <w:rsid w:val="00037A27"/>
    <w:rsid w:val="00037B3A"/>
    <w:rsid w:val="00037D07"/>
    <w:rsid w:val="00037DC8"/>
    <w:rsid w:val="00037F45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962"/>
    <w:rsid w:val="00040CB2"/>
    <w:rsid w:val="00040CFC"/>
    <w:rsid w:val="00040D69"/>
    <w:rsid w:val="00040E4F"/>
    <w:rsid w:val="00040F0A"/>
    <w:rsid w:val="00040F59"/>
    <w:rsid w:val="000414C5"/>
    <w:rsid w:val="0004160A"/>
    <w:rsid w:val="00041697"/>
    <w:rsid w:val="00041708"/>
    <w:rsid w:val="0004188C"/>
    <w:rsid w:val="00041C99"/>
    <w:rsid w:val="00042063"/>
    <w:rsid w:val="000424F2"/>
    <w:rsid w:val="00042582"/>
    <w:rsid w:val="000426B9"/>
    <w:rsid w:val="0004277E"/>
    <w:rsid w:val="00042864"/>
    <w:rsid w:val="000428FE"/>
    <w:rsid w:val="00042EBF"/>
    <w:rsid w:val="00042FF6"/>
    <w:rsid w:val="000431D8"/>
    <w:rsid w:val="00043291"/>
    <w:rsid w:val="000433A6"/>
    <w:rsid w:val="00043561"/>
    <w:rsid w:val="0004379D"/>
    <w:rsid w:val="000439F7"/>
    <w:rsid w:val="00043A2B"/>
    <w:rsid w:val="00043A75"/>
    <w:rsid w:val="00043C60"/>
    <w:rsid w:val="00043D2E"/>
    <w:rsid w:val="000446EA"/>
    <w:rsid w:val="000447B2"/>
    <w:rsid w:val="000447B7"/>
    <w:rsid w:val="000447B8"/>
    <w:rsid w:val="00044BEA"/>
    <w:rsid w:val="00044D6F"/>
    <w:rsid w:val="00044F4F"/>
    <w:rsid w:val="00045126"/>
    <w:rsid w:val="00045186"/>
    <w:rsid w:val="0004539A"/>
    <w:rsid w:val="000453BC"/>
    <w:rsid w:val="0004560C"/>
    <w:rsid w:val="00045625"/>
    <w:rsid w:val="0004570C"/>
    <w:rsid w:val="000457F4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1EA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804"/>
    <w:rsid w:val="000478BE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C39"/>
    <w:rsid w:val="00050E3D"/>
    <w:rsid w:val="00050FDB"/>
    <w:rsid w:val="00051079"/>
    <w:rsid w:val="0005109F"/>
    <w:rsid w:val="000515CE"/>
    <w:rsid w:val="00051BED"/>
    <w:rsid w:val="00052175"/>
    <w:rsid w:val="0005238D"/>
    <w:rsid w:val="000523D1"/>
    <w:rsid w:val="0005246B"/>
    <w:rsid w:val="0005246C"/>
    <w:rsid w:val="00052831"/>
    <w:rsid w:val="00052A4D"/>
    <w:rsid w:val="00052AAE"/>
    <w:rsid w:val="00052C43"/>
    <w:rsid w:val="00052D2C"/>
    <w:rsid w:val="00052D78"/>
    <w:rsid w:val="00052DC0"/>
    <w:rsid w:val="00052DC7"/>
    <w:rsid w:val="00052F3E"/>
    <w:rsid w:val="0005352D"/>
    <w:rsid w:val="0005365F"/>
    <w:rsid w:val="0005373E"/>
    <w:rsid w:val="000539B9"/>
    <w:rsid w:val="00053A5F"/>
    <w:rsid w:val="00053AEE"/>
    <w:rsid w:val="00053FA0"/>
    <w:rsid w:val="00054000"/>
    <w:rsid w:val="000543AC"/>
    <w:rsid w:val="0005454F"/>
    <w:rsid w:val="000548C6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C06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818"/>
    <w:rsid w:val="000579C8"/>
    <w:rsid w:val="00057A96"/>
    <w:rsid w:val="00057AEF"/>
    <w:rsid w:val="00057B67"/>
    <w:rsid w:val="00057EB6"/>
    <w:rsid w:val="00060426"/>
    <w:rsid w:val="00060600"/>
    <w:rsid w:val="0006060D"/>
    <w:rsid w:val="00060AA7"/>
    <w:rsid w:val="00060AD0"/>
    <w:rsid w:val="00060E6E"/>
    <w:rsid w:val="0006115F"/>
    <w:rsid w:val="00061302"/>
    <w:rsid w:val="00061321"/>
    <w:rsid w:val="00061503"/>
    <w:rsid w:val="0006189A"/>
    <w:rsid w:val="000619B9"/>
    <w:rsid w:val="00061A23"/>
    <w:rsid w:val="00061E39"/>
    <w:rsid w:val="00061EB7"/>
    <w:rsid w:val="00062275"/>
    <w:rsid w:val="0006235E"/>
    <w:rsid w:val="0006242A"/>
    <w:rsid w:val="0006270A"/>
    <w:rsid w:val="00062854"/>
    <w:rsid w:val="00062B9E"/>
    <w:rsid w:val="00062D0E"/>
    <w:rsid w:val="00062DBC"/>
    <w:rsid w:val="00063026"/>
    <w:rsid w:val="000630B6"/>
    <w:rsid w:val="0006335E"/>
    <w:rsid w:val="000634C2"/>
    <w:rsid w:val="0006362E"/>
    <w:rsid w:val="000636FE"/>
    <w:rsid w:val="000638D1"/>
    <w:rsid w:val="00063CB4"/>
    <w:rsid w:val="00063CF4"/>
    <w:rsid w:val="00063E4C"/>
    <w:rsid w:val="00064002"/>
    <w:rsid w:val="000641A3"/>
    <w:rsid w:val="000641B3"/>
    <w:rsid w:val="000641DD"/>
    <w:rsid w:val="000642D3"/>
    <w:rsid w:val="000643D4"/>
    <w:rsid w:val="00064784"/>
    <w:rsid w:val="000647A6"/>
    <w:rsid w:val="0006482C"/>
    <w:rsid w:val="00064ABA"/>
    <w:rsid w:val="00064B8B"/>
    <w:rsid w:val="00064CC6"/>
    <w:rsid w:val="00064D86"/>
    <w:rsid w:val="00064FCF"/>
    <w:rsid w:val="000651B1"/>
    <w:rsid w:val="000651E6"/>
    <w:rsid w:val="00065233"/>
    <w:rsid w:val="000653B7"/>
    <w:rsid w:val="00065428"/>
    <w:rsid w:val="00065847"/>
    <w:rsid w:val="00065982"/>
    <w:rsid w:val="00065D88"/>
    <w:rsid w:val="00065E1F"/>
    <w:rsid w:val="00065E3A"/>
    <w:rsid w:val="00065ED6"/>
    <w:rsid w:val="00065F73"/>
    <w:rsid w:val="000660E6"/>
    <w:rsid w:val="000661FF"/>
    <w:rsid w:val="0006637E"/>
    <w:rsid w:val="00066447"/>
    <w:rsid w:val="000667B6"/>
    <w:rsid w:val="000668FC"/>
    <w:rsid w:val="000669B0"/>
    <w:rsid w:val="00066B57"/>
    <w:rsid w:val="00066EAF"/>
    <w:rsid w:val="00066F3A"/>
    <w:rsid w:val="00067062"/>
    <w:rsid w:val="000672E9"/>
    <w:rsid w:val="00067363"/>
    <w:rsid w:val="00067739"/>
    <w:rsid w:val="00067A1F"/>
    <w:rsid w:val="00067AD8"/>
    <w:rsid w:val="00067BA5"/>
    <w:rsid w:val="00067CD2"/>
    <w:rsid w:val="00067EE9"/>
    <w:rsid w:val="00067F59"/>
    <w:rsid w:val="00067F93"/>
    <w:rsid w:val="00070355"/>
    <w:rsid w:val="00070479"/>
    <w:rsid w:val="0007049C"/>
    <w:rsid w:val="000705E4"/>
    <w:rsid w:val="00070786"/>
    <w:rsid w:val="00070792"/>
    <w:rsid w:val="000708D0"/>
    <w:rsid w:val="00070916"/>
    <w:rsid w:val="000709DF"/>
    <w:rsid w:val="00070BE0"/>
    <w:rsid w:val="00070C00"/>
    <w:rsid w:val="00070DA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2EB7"/>
    <w:rsid w:val="000733C3"/>
    <w:rsid w:val="00073415"/>
    <w:rsid w:val="0007346C"/>
    <w:rsid w:val="000735A3"/>
    <w:rsid w:val="000737FA"/>
    <w:rsid w:val="00073A03"/>
    <w:rsid w:val="00073B38"/>
    <w:rsid w:val="00073D8E"/>
    <w:rsid w:val="00074169"/>
    <w:rsid w:val="000744F1"/>
    <w:rsid w:val="00074A93"/>
    <w:rsid w:val="00074C22"/>
    <w:rsid w:val="00074D34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763"/>
    <w:rsid w:val="000769A3"/>
    <w:rsid w:val="00076D7E"/>
    <w:rsid w:val="00077112"/>
    <w:rsid w:val="000771C7"/>
    <w:rsid w:val="000774D8"/>
    <w:rsid w:val="000778C5"/>
    <w:rsid w:val="000779B6"/>
    <w:rsid w:val="000779C5"/>
    <w:rsid w:val="00077CC8"/>
    <w:rsid w:val="00077D2D"/>
    <w:rsid w:val="00077DD3"/>
    <w:rsid w:val="00077EEF"/>
    <w:rsid w:val="00077FC0"/>
    <w:rsid w:val="00080198"/>
    <w:rsid w:val="00080690"/>
    <w:rsid w:val="00080CFB"/>
    <w:rsid w:val="00080E39"/>
    <w:rsid w:val="00080EF3"/>
    <w:rsid w:val="00081141"/>
    <w:rsid w:val="0008123C"/>
    <w:rsid w:val="00081618"/>
    <w:rsid w:val="00081E72"/>
    <w:rsid w:val="00081F48"/>
    <w:rsid w:val="00082176"/>
    <w:rsid w:val="000823DB"/>
    <w:rsid w:val="000824E7"/>
    <w:rsid w:val="00082652"/>
    <w:rsid w:val="000826ED"/>
    <w:rsid w:val="00082714"/>
    <w:rsid w:val="00082B5A"/>
    <w:rsid w:val="00082CB4"/>
    <w:rsid w:val="00082D49"/>
    <w:rsid w:val="00082D79"/>
    <w:rsid w:val="00082E0D"/>
    <w:rsid w:val="00083099"/>
    <w:rsid w:val="00083356"/>
    <w:rsid w:val="000836EF"/>
    <w:rsid w:val="000838CE"/>
    <w:rsid w:val="000839F7"/>
    <w:rsid w:val="00083B7A"/>
    <w:rsid w:val="00083DC0"/>
    <w:rsid w:val="00083E5A"/>
    <w:rsid w:val="00084C07"/>
    <w:rsid w:val="00084D99"/>
    <w:rsid w:val="00084EC4"/>
    <w:rsid w:val="00085582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56E"/>
    <w:rsid w:val="000866C6"/>
    <w:rsid w:val="0008679F"/>
    <w:rsid w:val="0008686B"/>
    <w:rsid w:val="00086BF5"/>
    <w:rsid w:val="00086C09"/>
    <w:rsid w:val="00086C66"/>
    <w:rsid w:val="00086DF9"/>
    <w:rsid w:val="00086E2D"/>
    <w:rsid w:val="00086F03"/>
    <w:rsid w:val="00086FB6"/>
    <w:rsid w:val="0008702A"/>
    <w:rsid w:val="000872E4"/>
    <w:rsid w:val="000874A3"/>
    <w:rsid w:val="000875DD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0F07"/>
    <w:rsid w:val="000911E1"/>
    <w:rsid w:val="00091252"/>
    <w:rsid w:val="00091293"/>
    <w:rsid w:val="00091328"/>
    <w:rsid w:val="00091390"/>
    <w:rsid w:val="000916D1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089"/>
    <w:rsid w:val="0009325E"/>
    <w:rsid w:val="00093492"/>
    <w:rsid w:val="000934A0"/>
    <w:rsid w:val="00093881"/>
    <w:rsid w:val="000939F4"/>
    <w:rsid w:val="00093AE6"/>
    <w:rsid w:val="00093E4B"/>
    <w:rsid w:val="00093E7A"/>
    <w:rsid w:val="000941AA"/>
    <w:rsid w:val="000944F9"/>
    <w:rsid w:val="00094B02"/>
    <w:rsid w:val="00094C14"/>
    <w:rsid w:val="00094D07"/>
    <w:rsid w:val="00094D91"/>
    <w:rsid w:val="0009546E"/>
    <w:rsid w:val="000957B0"/>
    <w:rsid w:val="000958C4"/>
    <w:rsid w:val="000958E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5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873"/>
    <w:rsid w:val="000A0947"/>
    <w:rsid w:val="000A099D"/>
    <w:rsid w:val="000A0ABA"/>
    <w:rsid w:val="000A0B7F"/>
    <w:rsid w:val="000A0BEC"/>
    <w:rsid w:val="000A0CAB"/>
    <w:rsid w:val="000A0D7F"/>
    <w:rsid w:val="000A1097"/>
    <w:rsid w:val="000A13B7"/>
    <w:rsid w:val="000A17D7"/>
    <w:rsid w:val="000A18AA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3E1"/>
    <w:rsid w:val="000A33F4"/>
    <w:rsid w:val="000A35BD"/>
    <w:rsid w:val="000A3917"/>
    <w:rsid w:val="000A3A4C"/>
    <w:rsid w:val="000A3D1B"/>
    <w:rsid w:val="000A3D77"/>
    <w:rsid w:val="000A3D96"/>
    <w:rsid w:val="000A3FA1"/>
    <w:rsid w:val="000A435D"/>
    <w:rsid w:val="000A45E8"/>
    <w:rsid w:val="000A4A70"/>
    <w:rsid w:val="000A4C33"/>
    <w:rsid w:val="000A4CDB"/>
    <w:rsid w:val="000A4E58"/>
    <w:rsid w:val="000A4EDA"/>
    <w:rsid w:val="000A4FF3"/>
    <w:rsid w:val="000A5192"/>
    <w:rsid w:val="000A5261"/>
    <w:rsid w:val="000A5417"/>
    <w:rsid w:val="000A563E"/>
    <w:rsid w:val="000A56CD"/>
    <w:rsid w:val="000A58F3"/>
    <w:rsid w:val="000A5C0F"/>
    <w:rsid w:val="000A5C58"/>
    <w:rsid w:val="000A5FA5"/>
    <w:rsid w:val="000A5FA7"/>
    <w:rsid w:val="000A604C"/>
    <w:rsid w:val="000A61CE"/>
    <w:rsid w:val="000A640F"/>
    <w:rsid w:val="000A642E"/>
    <w:rsid w:val="000A6550"/>
    <w:rsid w:val="000A65BC"/>
    <w:rsid w:val="000A6C7B"/>
    <w:rsid w:val="000A6F7A"/>
    <w:rsid w:val="000A70CE"/>
    <w:rsid w:val="000A7164"/>
    <w:rsid w:val="000A7416"/>
    <w:rsid w:val="000A75C3"/>
    <w:rsid w:val="000A7688"/>
    <w:rsid w:val="000A7946"/>
    <w:rsid w:val="000A7C69"/>
    <w:rsid w:val="000A7CB4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98D"/>
    <w:rsid w:val="000B1A49"/>
    <w:rsid w:val="000B1BCF"/>
    <w:rsid w:val="000B1D42"/>
    <w:rsid w:val="000B27AD"/>
    <w:rsid w:val="000B27FB"/>
    <w:rsid w:val="000B28CF"/>
    <w:rsid w:val="000B2A63"/>
    <w:rsid w:val="000B2AE0"/>
    <w:rsid w:val="000B2BED"/>
    <w:rsid w:val="000B2EF3"/>
    <w:rsid w:val="000B3287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7D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4F9"/>
    <w:rsid w:val="000B5534"/>
    <w:rsid w:val="000B5568"/>
    <w:rsid w:val="000B57E4"/>
    <w:rsid w:val="000B59AD"/>
    <w:rsid w:val="000B5A2E"/>
    <w:rsid w:val="000B5A8C"/>
    <w:rsid w:val="000B5C19"/>
    <w:rsid w:val="000B5C77"/>
    <w:rsid w:val="000B5F53"/>
    <w:rsid w:val="000B60E0"/>
    <w:rsid w:val="000B610E"/>
    <w:rsid w:val="000B61D7"/>
    <w:rsid w:val="000B63AC"/>
    <w:rsid w:val="000B64D4"/>
    <w:rsid w:val="000B65F7"/>
    <w:rsid w:val="000B6699"/>
    <w:rsid w:val="000B689E"/>
    <w:rsid w:val="000B6ACF"/>
    <w:rsid w:val="000B6B71"/>
    <w:rsid w:val="000B6F50"/>
    <w:rsid w:val="000B7127"/>
    <w:rsid w:val="000B74C7"/>
    <w:rsid w:val="000B76CC"/>
    <w:rsid w:val="000B76D0"/>
    <w:rsid w:val="000B78F7"/>
    <w:rsid w:val="000B7AD3"/>
    <w:rsid w:val="000B7CAE"/>
    <w:rsid w:val="000C021B"/>
    <w:rsid w:val="000C032B"/>
    <w:rsid w:val="000C04B5"/>
    <w:rsid w:val="000C08FB"/>
    <w:rsid w:val="000C0B73"/>
    <w:rsid w:val="000C0C35"/>
    <w:rsid w:val="000C0E62"/>
    <w:rsid w:val="000C0EF4"/>
    <w:rsid w:val="000C0FFE"/>
    <w:rsid w:val="000C11BF"/>
    <w:rsid w:val="000C1261"/>
    <w:rsid w:val="000C13D5"/>
    <w:rsid w:val="000C1434"/>
    <w:rsid w:val="000C1707"/>
    <w:rsid w:val="000C1930"/>
    <w:rsid w:val="000C1AB6"/>
    <w:rsid w:val="000C1C29"/>
    <w:rsid w:val="000C1C6C"/>
    <w:rsid w:val="000C1CC7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BC6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39F"/>
    <w:rsid w:val="000C44F5"/>
    <w:rsid w:val="000C498D"/>
    <w:rsid w:val="000C5010"/>
    <w:rsid w:val="000C5172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8F9"/>
    <w:rsid w:val="000C5B63"/>
    <w:rsid w:val="000C5B76"/>
    <w:rsid w:val="000C5BA6"/>
    <w:rsid w:val="000C5DB9"/>
    <w:rsid w:val="000C5EC2"/>
    <w:rsid w:val="000C5F55"/>
    <w:rsid w:val="000C6163"/>
    <w:rsid w:val="000C616A"/>
    <w:rsid w:val="000C6363"/>
    <w:rsid w:val="000C648A"/>
    <w:rsid w:val="000C66E6"/>
    <w:rsid w:val="000C68B0"/>
    <w:rsid w:val="000C6901"/>
    <w:rsid w:val="000C6906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AA2"/>
    <w:rsid w:val="000D0CFF"/>
    <w:rsid w:val="000D0E1A"/>
    <w:rsid w:val="000D0EDC"/>
    <w:rsid w:val="000D0EDF"/>
    <w:rsid w:val="000D1463"/>
    <w:rsid w:val="000D1782"/>
    <w:rsid w:val="000D1925"/>
    <w:rsid w:val="000D1C5C"/>
    <w:rsid w:val="000D2173"/>
    <w:rsid w:val="000D2340"/>
    <w:rsid w:val="000D2485"/>
    <w:rsid w:val="000D252E"/>
    <w:rsid w:val="000D27EE"/>
    <w:rsid w:val="000D29D9"/>
    <w:rsid w:val="000D3019"/>
    <w:rsid w:val="000D30AE"/>
    <w:rsid w:val="000D3189"/>
    <w:rsid w:val="000D337A"/>
    <w:rsid w:val="000D3697"/>
    <w:rsid w:val="000D3B0F"/>
    <w:rsid w:val="000D3B36"/>
    <w:rsid w:val="000D3C8D"/>
    <w:rsid w:val="000D4369"/>
    <w:rsid w:val="000D44EA"/>
    <w:rsid w:val="000D4577"/>
    <w:rsid w:val="000D45DD"/>
    <w:rsid w:val="000D4640"/>
    <w:rsid w:val="000D46B0"/>
    <w:rsid w:val="000D46FB"/>
    <w:rsid w:val="000D4753"/>
    <w:rsid w:val="000D4B1E"/>
    <w:rsid w:val="000D4EA8"/>
    <w:rsid w:val="000D5068"/>
    <w:rsid w:val="000D56FA"/>
    <w:rsid w:val="000D5970"/>
    <w:rsid w:val="000D59EE"/>
    <w:rsid w:val="000D5BBA"/>
    <w:rsid w:val="000D5C21"/>
    <w:rsid w:val="000D600D"/>
    <w:rsid w:val="000D6438"/>
    <w:rsid w:val="000D666A"/>
    <w:rsid w:val="000D6700"/>
    <w:rsid w:val="000D6896"/>
    <w:rsid w:val="000D68D4"/>
    <w:rsid w:val="000D69DF"/>
    <w:rsid w:val="000D6A07"/>
    <w:rsid w:val="000D6B87"/>
    <w:rsid w:val="000D6D1F"/>
    <w:rsid w:val="000D6EAD"/>
    <w:rsid w:val="000D6F10"/>
    <w:rsid w:val="000D7924"/>
    <w:rsid w:val="000D7B1A"/>
    <w:rsid w:val="000D7B7E"/>
    <w:rsid w:val="000E02A6"/>
    <w:rsid w:val="000E0349"/>
    <w:rsid w:val="000E049A"/>
    <w:rsid w:val="000E09F3"/>
    <w:rsid w:val="000E0AF5"/>
    <w:rsid w:val="000E0BE6"/>
    <w:rsid w:val="000E0DFC"/>
    <w:rsid w:val="000E12CF"/>
    <w:rsid w:val="000E15F6"/>
    <w:rsid w:val="000E1729"/>
    <w:rsid w:val="000E176D"/>
    <w:rsid w:val="000E190B"/>
    <w:rsid w:val="000E19DE"/>
    <w:rsid w:val="000E1A93"/>
    <w:rsid w:val="000E1DF2"/>
    <w:rsid w:val="000E1E02"/>
    <w:rsid w:val="000E20F7"/>
    <w:rsid w:val="000E2231"/>
    <w:rsid w:val="000E24C8"/>
    <w:rsid w:val="000E255A"/>
    <w:rsid w:val="000E2998"/>
    <w:rsid w:val="000E2BCC"/>
    <w:rsid w:val="000E2F34"/>
    <w:rsid w:val="000E3191"/>
    <w:rsid w:val="000E35DE"/>
    <w:rsid w:val="000E3639"/>
    <w:rsid w:val="000E3706"/>
    <w:rsid w:val="000E384D"/>
    <w:rsid w:val="000E3A23"/>
    <w:rsid w:val="000E3DF7"/>
    <w:rsid w:val="000E3EE5"/>
    <w:rsid w:val="000E3F35"/>
    <w:rsid w:val="000E3F43"/>
    <w:rsid w:val="000E42C3"/>
    <w:rsid w:val="000E4618"/>
    <w:rsid w:val="000E4751"/>
    <w:rsid w:val="000E4798"/>
    <w:rsid w:val="000E479E"/>
    <w:rsid w:val="000E483C"/>
    <w:rsid w:val="000E48A5"/>
    <w:rsid w:val="000E49B5"/>
    <w:rsid w:val="000E49EB"/>
    <w:rsid w:val="000E4AAA"/>
    <w:rsid w:val="000E4BB6"/>
    <w:rsid w:val="000E4D0A"/>
    <w:rsid w:val="000E4DF1"/>
    <w:rsid w:val="000E51EF"/>
    <w:rsid w:val="000E53B0"/>
    <w:rsid w:val="000E5418"/>
    <w:rsid w:val="000E5601"/>
    <w:rsid w:val="000E5690"/>
    <w:rsid w:val="000E5AC1"/>
    <w:rsid w:val="000E5BAA"/>
    <w:rsid w:val="000E5E98"/>
    <w:rsid w:val="000E5EB8"/>
    <w:rsid w:val="000E5FCA"/>
    <w:rsid w:val="000E6043"/>
    <w:rsid w:val="000E6117"/>
    <w:rsid w:val="000E6210"/>
    <w:rsid w:val="000E62C9"/>
    <w:rsid w:val="000E6570"/>
    <w:rsid w:val="000E66E4"/>
    <w:rsid w:val="000E69D9"/>
    <w:rsid w:val="000E6DC5"/>
    <w:rsid w:val="000E6F18"/>
    <w:rsid w:val="000E70CA"/>
    <w:rsid w:val="000E720A"/>
    <w:rsid w:val="000E73B6"/>
    <w:rsid w:val="000E7527"/>
    <w:rsid w:val="000E76CD"/>
    <w:rsid w:val="000E786B"/>
    <w:rsid w:val="000E7D75"/>
    <w:rsid w:val="000F00B9"/>
    <w:rsid w:val="000F017F"/>
    <w:rsid w:val="000F01E9"/>
    <w:rsid w:val="000F0200"/>
    <w:rsid w:val="000F033C"/>
    <w:rsid w:val="000F03CA"/>
    <w:rsid w:val="000F040D"/>
    <w:rsid w:val="000F0482"/>
    <w:rsid w:val="000F061C"/>
    <w:rsid w:val="000F0837"/>
    <w:rsid w:val="000F097A"/>
    <w:rsid w:val="000F0A58"/>
    <w:rsid w:val="000F0E3E"/>
    <w:rsid w:val="000F0F93"/>
    <w:rsid w:val="000F13D7"/>
    <w:rsid w:val="000F16E1"/>
    <w:rsid w:val="000F175D"/>
    <w:rsid w:val="000F18FF"/>
    <w:rsid w:val="000F1D3D"/>
    <w:rsid w:val="000F1D6D"/>
    <w:rsid w:val="000F1E8B"/>
    <w:rsid w:val="000F1F65"/>
    <w:rsid w:val="000F23FD"/>
    <w:rsid w:val="000F249B"/>
    <w:rsid w:val="000F290C"/>
    <w:rsid w:val="000F2960"/>
    <w:rsid w:val="000F2A50"/>
    <w:rsid w:val="000F3093"/>
    <w:rsid w:val="000F3136"/>
    <w:rsid w:val="000F31AE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3EC8"/>
    <w:rsid w:val="000F44D6"/>
    <w:rsid w:val="000F4B64"/>
    <w:rsid w:val="000F4D17"/>
    <w:rsid w:val="000F4E27"/>
    <w:rsid w:val="000F4F7C"/>
    <w:rsid w:val="000F500F"/>
    <w:rsid w:val="000F53A2"/>
    <w:rsid w:val="000F5439"/>
    <w:rsid w:val="000F54A1"/>
    <w:rsid w:val="000F5522"/>
    <w:rsid w:val="000F55BE"/>
    <w:rsid w:val="000F56CF"/>
    <w:rsid w:val="000F579D"/>
    <w:rsid w:val="000F5816"/>
    <w:rsid w:val="000F59B8"/>
    <w:rsid w:val="000F5C51"/>
    <w:rsid w:val="000F5E15"/>
    <w:rsid w:val="000F5F5B"/>
    <w:rsid w:val="000F609E"/>
    <w:rsid w:val="000F621B"/>
    <w:rsid w:val="000F6405"/>
    <w:rsid w:val="000F675A"/>
    <w:rsid w:val="000F6845"/>
    <w:rsid w:val="000F6A64"/>
    <w:rsid w:val="000F6C17"/>
    <w:rsid w:val="000F6C72"/>
    <w:rsid w:val="000F6DD5"/>
    <w:rsid w:val="000F7085"/>
    <w:rsid w:val="000F729D"/>
    <w:rsid w:val="000F72BB"/>
    <w:rsid w:val="000F7761"/>
    <w:rsid w:val="000F78C0"/>
    <w:rsid w:val="000F78EA"/>
    <w:rsid w:val="000F78F6"/>
    <w:rsid w:val="000F7A31"/>
    <w:rsid w:val="000F7A47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04E"/>
    <w:rsid w:val="001022B4"/>
    <w:rsid w:val="001022EC"/>
    <w:rsid w:val="0010254B"/>
    <w:rsid w:val="001026DF"/>
    <w:rsid w:val="00102897"/>
    <w:rsid w:val="00102BE5"/>
    <w:rsid w:val="00103209"/>
    <w:rsid w:val="0010326D"/>
    <w:rsid w:val="0010330A"/>
    <w:rsid w:val="0010363D"/>
    <w:rsid w:val="00103751"/>
    <w:rsid w:val="00103861"/>
    <w:rsid w:val="0010386E"/>
    <w:rsid w:val="001038F5"/>
    <w:rsid w:val="00103AD6"/>
    <w:rsid w:val="00103ADD"/>
    <w:rsid w:val="00103C73"/>
    <w:rsid w:val="00103D75"/>
    <w:rsid w:val="001042F3"/>
    <w:rsid w:val="00104377"/>
    <w:rsid w:val="00104435"/>
    <w:rsid w:val="001045EF"/>
    <w:rsid w:val="0010463A"/>
    <w:rsid w:val="001048B8"/>
    <w:rsid w:val="00104A81"/>
    <w:rsid w:val="00104CF2"/>
    <w:rsid w:val="00104DE9"/>
    <w:rsid w:val="00105189"/>
    <w:rsid w:val="0010550F"/>
    <w:rsid w:val="00105617"/>
    <w:rsid w:val="001056F1"/>
    <w:rsid w:val="001059AB"/>
    <w:rsid w:val="001059B2"/>
    <w:rsid w:val="00105C64"/>
    <w:rsid w:val="00105C87"/>
    <w:rsid w:val="00105E15"/>
    <w:rsid w:val="00106264"/>
    <w:rsid w:val="00106347"/>
    <w:rsid w:val="00106401"/>
    <w:rsid w:val="001067C2"/>
    <w:rsid w:val="00106814"/>
    <w:rsid w:val="00106B31"/>
    <w:rsid w:val="00106B51"/>
    <w:rsid w:val="00106C20"/>
    <w:rsid w:val="00106ED7"/>
    <w:rsid w:val="00106FD0"/>
    <w:rsid w:val="00107118"/>
    <w:rsid w:val="001071AA"/>
    <w:rsid w:val="00107EC0"/>
    <w:rsid w:val="00107F0D"/>
    <w:rsid w:val="001101F3"/>
    <w:rsid w:val="00110253"/>
    <w:rsid w:val="001103BB"/>
    <w:rsid w:val="001105C1"/>
    <w:rsid w:val="0011062F"/>
    <w:rsid w:val="00110A5A"/>
    <w:rsid w:val="001111F3"/>
    <w:rsid w:val="0011131F"/>
    <w:rsid w:val="00111416"/>
    <w:rsid w:val="0011158A"/>
    <w:rsid w:val="00111614"/>
    <w:rsid w:val="0011197B"/>
    <w:rsid w:val="00111B28"/>
    <w:rsid w:val="00111C69"/>
    <w:rsid w:val="00111C81"/>
    <w:rsid w:val="00112261"/>
    <w:rsid w:val="00112560"/>
    <w:rsid w:val="00112707"/>
    <w:rsid w:val="00112708"/>
    <w:rsid w:val="00112763"/>
    <w:rsid w:val="0011277D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65D"/>
    <w:rsid w:val="0011399B"/>
    <w:rsid w:val="00113BA2"/>
    <w:rsid w:val="00113BBF"/>
    <w:rsid w:val="00113D5D"/>
    <w:rsid w:val="00113DF5"/>
    <w:rsid w:val="00113F3C"/>
    <w:rsid w:val="00114052"/>
    <w:rsid w:val="00114346"/>
    <w:rsid w:val="00114432"/>
    <w:rsid w:val="0011460E"/>
    <w:rsid w:val="00114C40"/>
    <w:rsid w:val="0011523E"/>
    <w:rsid w:val="001155D5"/>
    <w:rsid w:val="0011562D"/>
    <w:rsid w:val="001158E5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8E1"/>
    <w:rsid w:val="001179AF"/>
    <w:rsid w:val="00117C00"/>
    <w:rsid w:val="001201C4"/>
    <w:rsid w:val="00120237"/>
    <w:rsid w:val="00120319"/>
    <w:rsid w:val="00120877"/>
    <w:rsid w:val="00120881"/>
    <w:rsid w:val="00120921"/>
    <w:rsid w:val="00120DED"/>
    <w:rsid w:val="00121119"/>
    <w:rsid w:val="0012122F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48"/>
    <w:rsid w:val="00123177"/>
    <w:rsid w:val="00123235"/>
    <w:rsid w:val="0012329C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364"/>
    <w:rsid w:val="0012545D"/>
    <w:rsid w:val="00125514"/>
    <w:rsid w:val="00125526"/>
    <w:rsid w:val="001255ED"/>
    <w:rsid w:val="00125673"/>
    <w:rsid w:val="00125D13"/>
    <w:rsid w:val="00125D27"/>
    <w:rsid w:val="00125EE5"/>
    <w:rsid w:val="001260FB"/>
    <w:rsid w:val="00126155"/>
    <w:rsid w:val="0012623A"/>
    <w:rsid w:val="0012634A"/>
    <w:rsid w:val="001263D0"/>
    <w:rsid w:val="00126529"/>
    <w:rsid w:val="001266D2"/>
    <w:rsid w:val="00126722"/>
    <w:rsid w:val="00126AA3"/>
    <w:rsid w:val="00126B07"/>
    <w:rsid w:val="00126B4F"/>
    <w:rsid w:val="00126C1B"/>
    <w:rsid w:val="00126D01"/>
    <w:rsid w:val="00126E5D"/>
    <w:rsid w:val="00126F8E"/>
    <w:rsid w:val="0012700D"/>
    <w:rsid w:val="00127026"/>
    <w:rsid w:val="00127586"/>
    <w:rsid w:val="00127697"/>
    <w:rsid w:val="00127EB0"/>
    <w:rsid w:val="00127FA0"/>
    <w:rsid w:val="00127FDA"/>
    <w:rsid w:val="00130229"/>
    <w:rsid w:val="0013027C"/>
    <w:rsid w:val="001303E7"/>
    <w:rsid w:val="00130487"/>
    <w:rsid w:val="001305E6"/>
    <w:rsid w:val="0013075F"/>
    <w:rsid w:val="001307FA"/>
    <w:rsid w:val="001309B1"/>
    <w:rsid w:val="00130A4F"/>
    <w:rsid w:val="00130BB3"/>
    <w:rsid w:val="00130D59"/>
    <w:rsid w:val="00130D5A"/>
    <w:rsid w:val="00130FF9"/>
    <w:rsid w:val="0013101C"/>
    <w:rsid w:val="00131025"/>
    <w:rsid w:val="0013106B"/>
    <w:rsid w:val="0013139F"/>
    <w:rsid w:val="001313BB"/>
    <w:rsid w:val="00131509"/>
    <w:rsid w:val="00131689"/>
    <w:rsid w:val="00131755"/>
    <w:rsid w:val="001317D0"/>
    <w:rsid w:val="00131AB2"/>
    <w:rsid w:val="00131E2C"/>
    <w:rsid w:val="001322CE"/>
    <w:rsid w:val="001322EF"/>
    <w:rsid w:val="001324D5"/>
    <w:rsid w:val="001326A6"/>
    <w:rsid w:val="0013278A"/>
    <w:rsid w:val="001330D0"/>
    <w:rsid w:val="00133523"/>
    <w:rsid w:val="00133837"/>
    <w:rsid w:val="00133AC7"/>
    <w:rsid w:val="00133C4A"/>
    <w:rsid w:val="00133CAC"/>
    <w:rsid w:val="00133E5F"/>
    <w:rsid w:val="00134061"/>
    <w:rsid w:val="00134114"/>
    <w:rsid w:val="00134531"/>
    <w:rsid w:val="001345F0"/>
    <w:rsid w:val="0013467C"/>
    <w:rsid w:val="00134AD2"/>
    <w:rsid w:val="00134B1E"/>
    <w:rsid w:val="00134D08"/>
    <w:rsid w:val="00134D09"/>
    <w:rsid w:val="00134E8C"/>
    <w:rsid w:val="00134F04"/>
    <w:rsid w:val="00135208"/>
    <w:rsid w:val="00135253"/>
    <w:rsid w:val="00135292"/>
    <w:rsid w:val="001354BD"/>
    <w:rsid w:val="0013550B"/>
    <w:rsid w:val="001358B1"/>
    <w:rsid w:val="00135A5F"/>
    <w:rsid w:val="00135A95"/>
    <w:rsid w:val="00135CE1"/>
    <w:rsid w:val="00135D11"/>
    <w:rsid w:val="00135DEE"/>
    <w:rsid w:val="001363B9"/>
    <w:rsid w:val="00136469"/>
    <w:rsid w:val="00136482"/>
    <w:rsid w:val="001365A3"/>
    <w:rsid w:val="0013688C"/>
    <w:rsid w:val="001368CC"/>
    <w:rsid w:val="001368DD"/>
    <w:rsid w:val="00136CB2"/>
    <w:rsid w:val="00136D09"/>
    <w:rsid w:val="00136E62"/>
    <w:rsid w:val="00136F6D"/>
    <w:rsid w:val="00136FE4"/>
    <w:rsid w:val="0013713C"/>
    <w:rsid w:val="00137245"/>
    <w:rsid w:val="001375AB"/>
    <w:rsid w:val="00137748"/>
    <w:rsid w:val="0013799A"/>
    <w:rsid w:val="001379C9"/>
    <w:rsid w:val="00137A80"/>
    <w:rsid w:val="00137C73"/>
    <w:rsid w:val="00137DE9"/>
    <w:rsid w:val="00137F8D"/>
    <w:rsid w:val="001401BE"/>
    <w:rsid w:val="0014041E"/>
    <w:rsid w:val="00140513"/>
    <w:rsid w:val="00140A29"/>
    <w:rsid w:val="00140BBD"/>
    <w:rsid w:val="00140D78"/>
    <w:rsid w:val="00140FA9"/>
    <w:rsid w:val="00141102"/>
    <w:rsid w:val="001412A5"/>
    <w:rsid w:val="00141510"/>
    <w:rsid w:val="001417BC"/>
    <w:rsid w:val="00141BB6"/>
    <w:rsid w:val="00141BC1"/>
    <w:rsid w:val="00141EF3"/>
    <w:rsid w:val="00141F7D"/>
    <w:rsid w:val="00142129"/>
    <w:rsid w:val="00142168"/>
    <w:rsid w:val="00142342"/>
    <w:rsid w:val="001425BC"/>
    <w:rsid w:val="001427FD"/>
    <w:rsid w:val="001428E1"/>
    <w:rsid w:val="00142AE0"/>
    <w:rsid w:val="00142E91"/>
    <w:rsid w:val="00142F28"/>
    <w:rsid w:val="0014301C"/>
    <w:rsid w:val="001432F2"/>
    <w:rsid w:val="0014332B"/>
    <w:rsid w:val="00143349"/>
    <w:rsid w:val="0014337B"/>
    <w:rsid w:val="0014342F"/>
    <w:rsid w:val="00143466"/>
    <w:rsid w:val="001435EA"/>
    <w:rsid w:val="001438A9"/>
    <w:rsid w:val="00143E70"/>
    <w:rsid w:val="00143F12"/>
    <w:rsid w:val="00143F59"/>
    <w:rsid w:val="00143FAF"/>
    <w:rsid w:val="00144239"/>
    <w:rsid w:val="00144504"/>
    <w:rsid w:val="00144569"/>
    <w:rsid w:val="00144783"/>
    <w:rsid w:val="0014485D"/>
    <w:rsid w:val="00144883"/>
    <w:rsid w:val="001448C9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944"/>
    <w:rsid w:val="00146A5D"/>
    <w:rsid w:val="00146F19"/>
    <w:rsid w:val="0014702F"/>
    <w:rsid w:val="00147047"/>
    <w:rsid w:val="001471BB"/>
    <w:rsid w:val="00147634"/>
    <w:rsid w:val="0014777E"/>
    <w:rsid w:val="00147AAA"/>
    <w:rsid w:val="00147C21"/>
    <w:rsid w:val="00147D7B"/>
    <w:rsid w:val="00147EAE"/>
    <w:rsid w:val="00150964"/>
    <w:rsid w:val="00150BC8"/>
    <w:rsid w:val="0015119A"/>
    <w:rsid w:val="001512B4"/>
    <w:rsid w:val="001512F9"/>
    <w:rsid w:val="00151355"/>
    <w:rsid w:val="001513D9"/>
    <w:rsid w:val="001514ED"/>
    <w:rsid w:val="0015152C"/>
    <w:rsid w:val="00151541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59D"/>
    <w:rsid w:val="00152644"/>
    <w:rsid w:val="00152710"/>
    <w:rsid w:val="0015273A"/>
    <w:rsid w:val="001528F8"/>
    <w:rsid w:val="00152981"/>
    <w:rsid w:val="00152A1C"/>
    <w:rsid w:val="00152A56"/>
    <w:rsid w:val="00152ACF"/>
    <w:rsid w:val="00152B13"/>
    <w:rsid w:val="00152B56"/>
    <w:rsid w:val="00152C62"/>
    <w:rsid w:val="00152EFC"/>
    <w:rsid w:val="00153042"/>
    <w:rsid w:val="00153394"/>
    <w:rsid w:val="001533DA"/>
    <w:rsid w:val="001534C2"/>
    <w:rsid w:val="0015368B"/>
    <w:rsid w:val="00153772"/>
    <w:rsid w:val="0015399A"/>
    <w:rsid w:val="00153A0C"/>
    <w:rsid w:val="00153A45"/>
    <w:rsid w:val="00153B81"/>
    <w:rsid w:val="00153F2B"/>
    <w:rsid w:val="001540FC"/>
    <w:rsid w:val="00154160"/>
    <w:rsid w:val="00154560"/>
    <w:rsid w:val="00154717"/>
    <w:rsid w:val="00154751"/>
    <w:rsid w:val="00154B5C"/>
    <w:rsid w:val="00154B82"/>
    <w:rsid w:val="00154E5D"/>
    <w:rsid w:val="00154F60"/>
    <w:rsid w:val="00154F62"/>
    <w:rsid w:val="00155053"/>
    <w:rsid w:val="0015535B"/>
    <w:rsid w:val="00155442"/>
    <w:rsid w:val="001556D6"/>
    <w:rsid w:val="00155721"/>
    <w:rsid w:val="0015578E"/>
    <w:rsid w:val="001557C9"/>
    <w:rsid w:val="001559F6"/>
    <w:rsid w:val="00155A68"/>
    <w:rsid w:val="00155B43"/>
    <w:rsid w:val="00155C35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D95"/>
    <w:rsid w:val="00156EA4"/>
    <w:rsid w:val="00156FE2"/>
    <w:rsid w:val="001572AF"/>
    <w:rsid w:val="001572C4"/>
    <w:rsid w:val="00157389"/>
    <w:rsid w:val="001573C7"/>
    <w:rsid w:val="001574AD"/>
    <w:rsid w:val="001574BB"/>
    <w:rsid w:val="0015788A"/>
    <w:rsid w:val="001578EF"/>
    <w:rsid w:val="00157B94"/>
    <w:rsid w:val="001605BC"/>
    <w:rsid w:val="00160613"/>
    <w:rsid w:val="0016090C"/>
    <w:rsid w:val="0016091E"/>
    <w:rsid w:val="00160952"/>
    <w:rsid w:val="001609F6"/>
    <w:rsid w:val="00160FB6"/>
    <w:rsid w:val="0016103F"/>
    <w:rsid w:val="001611C8"/>
    <w:rsid w:val="00161265"/>
    <w:rsid w:val="0016158D"/>
    <w:rsid w:val="001615BE"/>
    <w:rsid w:val="00161623"/>
    <w:rsid w:val="00161796"/>
    <w:rsid w:val="001618A9"/>
    <w:rsid w:val="00161A2C"/>
    <w:rsid w:val="00161B66"/>
    <w:rsid w:val="00161DA3"/>
    <w:rsid w:val="00161DE8"/>
    <w:rsid w:val="00161F93"/>
    <w:rsid w:val="00161FA4"/>
    <w:rsid w:val="00162178"/>
    <w:rsid w:val="001623C7"/>
    <w:rsid w:val="0016267A"/>
    <w:rsid w:val="001626F9"/>
    <w:rsid w:val="0016272D"/>
    <w:rsid w:val="0016276F"/>
    <w:rsid w:val="001627DD"/>
    <w:rsid w:val="001628BE"/>
    <w:rsid w:val="0016295B"/>
    <w:rsid w:val="00162BCF"/>
    <w:rsid w:val="001632D0"/>
    <w:rsid w:val="00163759"/>
    <w:rsid w:val="00163995"/>
    <w:rsid w:val="00163A2B"/>
    <w:rsid w:val="00163C3F"/>
    <w:rsid w:val="00163DFB"/>
    <w:rsid w:val="0016445A"/>
    <w:rsid w:val="00164A24"/>
    <w:rsid w:val="00164B4D"/>
    <w:rsid w:val="00164BFA"/>
    <w:rsid w:val="00164DC1"/>
    <w:rsid w:val="00164DC2"/>
    <w:rsid w:val="00164E07"/>
    <w:rsid w:val="00164E75"/>
    <w:rsid w:val="00164EA8"/>
    <w:rsid w:val="0016519F"/>
    <w:rsid w:val="00165672"/>
    <w:rsid w:val="00165B77"/>
    <w:rsid w:val="00165CE1"/>
    <w:rsid w:val="00165D9D"/>
    <w:rsid w:val="00165EB6"/>
    <w:rsid w:val="00165EEC"/>
    <w:rsid w:val="00165F62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6D8"/>
    <w:rsid w:val="00166923"/>
    <w:rsid w:val="00166E4C"/>
    <w:rsid w:val="00167107"/>
    <w:rsid w:val="0016712C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7A3"/>
    <w:rsid w:val="00170864"/>
    <w:rsid w:val="001709B5"/>
    <w:rsid w:val="00170BE0"/>
    <w:rsid w:val="00170CCB"/>
    <w:rsid w:val="00170D0D"/>
    <w:rsid w:val="00170D3B"/>
    <w:rsid w:val="00170DB3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50"/>
    <w:rsid w:val="00171EE6"/>
    <w:rsid w:val="00171F1F"/>
    <w:rsid w:val="00172254"/>
    <w:rsid w:val="001724DD"/>
    <w:rsid w:val="00172627"/>
    <w:rsid w:val="00172751"/>
    <w:rsid w:val="001727E6"/>
    <w:rsid w:val="00172BF0"/>
    <w:rsid w:val="00172C2B"/>
    <w:rsid w:val="00172D5E"/>
    <w:rsid w:val="00172F89"/>
    <w:rsid w:val="00172FD3"/>
    <w:rsid w:val="0017314A"/>
    <w:rsid w:val="001733E0"/>
    <w:rsid w:val="001737BA"/>
    <w:rsid w:val="001737E2"/>
    <w:rsid w:val="001739E5"/>
    <w:rsid w:val="00173B8E"/>
    <w:rsid w:val="00173C49"/>
    <w:rsid w:val="00173D29"/>
    <w:rsid w:val="0017436B"/>
    <w:rsid w:val="00174415"/>
    <w:rsid w:val="001744BE"/>
    <w:rsid w:val="0017459B"/>
    <w:rsid w:val="001748B0"/>
    <w:rsid w:val="00174C49"/>
    <w:rsid w:val="00175132"/>
    <w:rsid w:val="00175257"/>
    <w:rsid w:val="001753DF"/>
    <w:rsid w:val="00175403"/>
    <w:rsid w:val="001755C2"/>
    <w:rsid w:val="00175751"/>
    <w:rsid w:val="0017590E"/>
    <w:rsid w:val="00175DC8"/>
    <w:rsid w:val="00175E63"/>
    <w:rsid w:val="00175EC3"/>
    <w:rsid w:val="00176023"/>
    <w:rsid w:val="0017607E"/>
    <w:rsid w:val="0017653E"/>
    <w:rsid w:val="0017695B"/>
    <w:rsid w:val="00176A04"/>
    <w:rsid w:val="00176D67"/>
    <w:rsid w:val="0017730D"/>
    <w:rsid w:val="00177382"/>
    <w:rsid w:val="001773B5"/>
    <w:rsid w:val="00177721"/>
    <w:rsid w:val="00177C96"/>
    <w:rsid w:val="00177CEB"/>
    <w:rsid w:val="00177F7E"/>
    <w:rsid w:val="001800AD"/>
    <w:rsid w:val="001801F6"/>
    <w:rsid w:val="00180275"/>
    <w:rsid w:val="0018027F"/>
    <w:rsid w:val="00180311"/>
    <w:rsid w:val="00180627"/>
    <w:rsid w:val="0018085E"/>
    <w:rsid w:val="001809DD"/>
    <w:rsid w:val="00180B21"/>
    <w:rsid w:val="0018107C"/>
    <w:rsid w:val="00181159"/>
    <w:rsid w:val="001812E9"/>
    <w:rsid w:val="001814BE"/>
    <w:rsid w:val="001814E0"/>
    <w:rsid w:val="001815B4"/>
    <w:rsid w:val="0018181A"/>
    <w:rsid w:val="00181A1A"/>
    <w:rsid w:val="00181A6F"/>
    <w:rsid w:val="00181CC2"/>
    <w:rsid w:val="001825FB"/>
    <w:rsid w:val="00182628"/>
    <w:rsid w:val="001828D5"/>
    <w:rsid w:val="0018296C"/>
    <w:rsid w:val="00182973"/>
    <w:rsid w:val="00182978"/>
    <w:rsid w:val="00182B69"/>
    <w:rsid w:val="00182E81"/>
    <w:rsid w:val="00182E9D"/>
    <w:rsid w:val="00182EC6"/>
    <w:rsid w:val="00183097"/>
    <w:rsid w:val="0018346B"/>
    <w:rsid w:val="001834CF"/>
    <w:rsid w:val="0018353F"/>
    <w:rsid w:val="00183558"/>
    <w:rsid w:val="0018372C"/>
    <w:rsid w:val="001837CD"/>
    <w:rsid w:val="001838FC"/>
    <w:rsid w:val="0018399F"/>
    <w:rsid w:val="00183A1D"/>
    <w:rsid w:val="00183BD0"/>
    <w:rsid w:val="00184074"/>
    <w:rsid w:val="001840A5"/>
    <w:rsid w:val="001840D3"/>
    <w:rsid w:val="00184166"/>
    <w:rsid w:val="001841F5"/>
    <w:rsid w:val="0018434C"/>
    <w:rsid w:val="00184376"/>
    <w:rsid w:val="0018443E"/>
    <w:rsid w:val="001844D6"/>
    <w:rsid w:val="0018480A"/>
    <w:rsid w:val="00184881"/>
    <w:rsid w:val="00184923"/>
    <w:rsid w:val="00185022"/>
    <w:rsid w:val="001851D8"/>
    <w:rsid w:val="0018528A"/>
    <w:rsid w:val="00185604"/>
    <w:rsid w:val="0018571B"/>
    <w:rsid w:val="00185813"/>
    <w:rsid w:val="00185A57"/>
    <w:rsid w:val="00185B5F"/>
    <w:rsid w:val="00185BF4"/>
    <w:rsid w:val="00185C6C"/>
    <w:rsid w:val="00185CAC"/>
    <w:rsid w:val="00185D05"/>
    <w:rsid w:val="00185F95"/>
    <w:rsid w:val="00186501"/>
    <w:rsid w:val="00186575"/>
    <w:rsid w:val="001866C5"/>
    <w:rsid w:val="00186704"/>
    <w:rsid w:val="00186752"/>
    <w:rsid w:val="00186781"/>
    <w:rsid w:val="001868CC"/>
    <w:rsid w:val="00186A58"/>
    <w:rsid w:val="00186AB1"/>
    <w:rsid w:val="00186B36"/>
    <w:rsid w:val="00186D15"/>
    <w:rsid w:val="00186D49"/>
    <w:rsid w:val="00186DB2"/>
    <w:rsid w:val="00186DB3"/>
    <w:rsid w:val="00187053"/>
    <w:rsid w:val="00187195"/>
    <w:rsid w:val="0018727D"/>
    <w:rsid w:val="001875A2"/>
    <w:rsid w:val="001875AB"/>
    <w:rsid w:val="001879CC"/>
    <w:rsid w:val="00187A0D"/>
    <w:rsid w:val="00187B8F"/>
    <w:rsid w:val="00187FC3"/>
    <w:rsid w:val="00190598"/>
    <w:rsid w:val="001909B9"/>
    <w:rsid w:val="00190F26"/>
    <w:rsid w:val="00190F99"/>
    <w:rsid w:val="0019106C"/>
    <w:rsid w:val="001910D6"/>
    <w:rsid w:val="0019129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7BC"/>
    <w:rsid w:val="00193836"/>
    <w:rsid w:val="0019384A"/>
    <w:rsid w:val="001939E4"/>
    <w:rsid w:val="001940B5"/>
    <w:rsid w:val="00194507"/>
    <w:rsid w:val="001949A1"/>
    <w:rsid w:val="00194C38"/>
    <w:rsid w:val="00194E71"/>
    <w:rsid w:val="00195119"/>
    <w:rsid w:val="0019517B"/>
    <w:rsid w:val="00195252"/>
    <w:rsid w:val="0019559A"/>
    <w:rsid w:val="001955EB"/>
    <w:rsid w:val="00195644"/>
    <w:rsid w:val="001956B8"/>
    <w:rsid w:val="00195872"/>
    <w:rsid w:val="001958E6"/>
    <w:rsid w:val="00195961"/>
    <w:rsid w:val="00195A3C"/>
    <w:rsid w:val="00195BB0"/>
    <w:rsid w:val="00195E68"/>
    <w:rsid w:val="00195EC5"/>
    <w:rsid w:val="00195F7D"/>
    <w:rsid w:val="001961C7"/>
    <w:rsid w:val="001962AA"/>
    <w:rsid w:val="001963E2"/>
    <w:rsid w:val="001965BA"/>
    <w:rsid w:val="00196637"/>
    <w:rsid w:val="001966BA"/>
    <w:rsid w:val="0019678B"/>
    <w:rsid w:val="001967E5"/>
    <w:rsid w:val="00196C2D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896"/>
    <w:rsid w:val="001A0A9E"/>
    <w:rsid w:val="001A0B0C"/>
    <w:rsid w:val="001A0B42"/>
    <w:rsid w:val="001A0D01"/>
    <w:rsid w:val="001A0E3E"/>
    <w:rsid w:val="001A0EE0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3606"/>
    <w:rsid w:val="001A37C9"/>
    <w:rsid w:val="001A3BC8"/>
    <w:rsid w:val="001A3DE7"/>
    <w:rsid w:val="001A43B3"/>
    <w:rsid w:val="001A448E"/>
    <w:rsid w:val="001A479F"/>
    <w:rsid w:val="001A4812"/>
    <w:rsid w:val="001A49F1"/>
    <w:rsid w:val="001A4A70"/>
    <w:rsid w:val="001A4B2E"/>
    <w:rsid w:val="001A4DA1"/>
    <w:rsid w:val="001A5206"/>
    <w:rsid w:val="001A52D5"/>
    <w:rsid w:val="001A52E9"/>
    <w:rsid w:val="001A53D5"/>
    <w:rsid w:val="001A5511"/>
    <w:rsid w:val="001A5626"/>
    <w:rsid w:val="001A573D"/>
    <w:rsid w:val="001A592D"/>
    <w:rsid w:val="001A593B"/>
    <w:rsid w:val="001A59E9"/>
    <w:rsid w:val="001A5DF6"/>
    <w:rsid w:val="001A5EEC"/>
    <w:rsid w:val="001A5F5B"/>
    <w:rsid w:val="001A5FC2"/>
    <w:rsid w:val="001A641A"/>
    <w:rsid w:val="001A6439"/>
    <w:rsid w:val="001A6576"/>
    <w:rsid w:val="001A65C9"/>
    <w:rsid w:val="001A68AB"/>
    <w:rsid w:val="001A69F7"/>
    <w:rsid w:val="001A6C93"/>
    <w:rsid w:val="001A6CB0"/>
    <w:rsid w:val="001A6CF4"/>
    <w:rsid w:val="001A6D01"/>
    <w:rsid w:val="001A6EB0"/>
    <w:rsid w:val="001A735A"/>
    <w:rsid w:val="001A7607"/>
    <w:rsid w:val="001A774B"/>
    <w:rsid w:val="001A77D7"/>
    <w:rsid w:val="001A786B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92"/>
    <w:rsid w:val="001B09E7"/>
    <w:rsid w:val="001B09FD"/>
    <w:rsid w:val="001B0C29"/>
    <w:rsid w:val="001B0C8B"/>
    <w:rsid w:val="001B0CC2"/>
    <w:rsid w:val="001B0D7E"/>
    <w:rsid w:val="001B0EA5"/>
    <w:rsid w:val="001B144D"/>
    <w:rsid w:val="001B1697"/>
    <w:rsid w:val="001B194C"/>
    <w:rsid w:val="001B1A81"/>
    <w:rsid w:val="001B1AA1"/>
    <w:rsid w:val="001B1B05"/>
    <w:rsid w:val="001B24CE"/>
    <w:rsid w:val="001B26C0"/>
    <w:rsid w:val="001B2709"/>
    <w:rsid w:val="001B29AA"/>
    <w:rsid w:val="001B2CBB"/>
    <w:rsid w:val="001B2E14"/>
    <w:rsid w:val="001B2FF2"/>
    <w:rsid w:val="001B2FF5"/>
    <w:rsid w:val="001B3178"/>
    <w:rsid w:val="001B3241"/>
    <w:rsid w:val="001B37F0"/>
    <w:rsid w:val="001B3846"/>
    <w:rsid w:val="001B38F0"/>
    <w:rsid w:val="001B3BBA"/>
    <w:rsid w:val="001B3EDC"/>
    <w:rsid w:val="001B425E"/>
    <w:rsid w:val="001B43C2"/>
    <w:rsid w:val="001B446B"/>
    <w:rsid w:val="001B44BD"/>
    <w:rsid w:val="001B47D7"/>
    <w:rsid w:val="001B49D8"/>
    <w:rsid w:val="001B4BA2"/>
    <w:rsid w:val="001B4CB3"/>
    <w:rsid w:val="001B4D29"/>
    <w:rsid w:val="001B4D73"/>
    <w:rsid w:val="001B4FCF"/>
    <w:rsid w:val="001B53D5"/>
    <w:rsid w:val="001B5423"/>
    <w:rsid w:val="001B5495"/>
    <w:rsid w:val="001B54D1"/>
    <w:rsid w:val="001B58B4"/>
    <w:rsid w:val="001B5B97"/>
    <w:rsid w:val="001B5C49"/>
    <w:rsid w:val="001B5E77"/>
    <w:rsid w:val="001B5F79"/>
    <w:rsid w:val="001B60B3"/>
    <w:rsid w:val="001B62FE"/>
    <w:rsid w:val="001B6379"/>
    <w:rsid w:val="001B6456"/>
    <w:rsid w:val="001B6669"/>
    <w:rsid w:val="001B6888"/>
    <w:rsid w:val="001B6C03"/>
    <w:rsid w:val="001B72FB"/>
    <w:rsid w:val="001B7309"/>
    <w:rsid w:val="001B74AD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87C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5F8"/>
    <w:rsid w:val="001C28CF"/>
    <w:rsid w:val="001C29EA"/>
    <w:rsid w:val="001C2C4D"/>
    <w:rsid w:val="001C300E"/>
    <w:rsid w:val="001C3525"/>
    <w:rsid w:val="001C36CE"/>
    <w:rsid w:val="001C3769"/>
    <w:rsid w:val="001C394E"/>
    <w:rsid w:val="001C3AF9"/>
    <w:rsid w:val="001C3B3F"/>
    <w:rsid w:val="001C3D06"/>
    <w:rsid w:val="001C450F"/>
    <w:rsid w:val="001C487B"/>
    <w:rsid w:val="001C490D"/>
    <w:rsid w:val="001C4D57"/>
    <w:rsid w:val="001C4FBC"/>
    <w:rsid w:val="001C50C5"/>
    <w:rsid w:val="001C5256"/>
    <w:rsid w:val="001C549B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936"/>
    <w:rsid w:val="001C6C27"/>
    <w:rsid w:val="001C6D02"/>
    <w:rsid w:val="001C6DBB"/>
    <w:rsid w:val="001C6E1A"/>
    <w:rsid w:val="001C7066"/>
    <w:rsid w:val="001C70E5"/>
    <w:rsid w:val="001C711F"/>
    <w:rsid w:val="001C7210"/>
    <w:rsid w:val="001C73DC"/>
    <w:rsid w:val="001C74BF"/>
    <w:rsid w:val="001C7527"/>
    <w:rsid w:val="001C76B9"/>
    <w:rsid w:val="001C76D2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8AC"/>
    <w:rsid w:val="001D0B95"/>
    <w:rsid w:val="001D0E0A"/>
    <w:rsid w:val="001D1116"/>
    <w:rsid w:val="001D1120"/>
    <w:rsid w:val="001D1140"/>
    <w:rsid w:val="001D11EF"/>
    <w:rsid w:val="001D13F0"/>
    <w:rsid w:val="001D15D7"/>
    <w:rsid w:val="001D174F"/>
    <w:rsid w:val="001D17B1"/>
    <w:rsid w:val="001D18C8"/>
    <w:rsid w:val="001D1A89"/>
    <w:rsid w:val="001D1C91"/>
    <w:rsid w:val="001D1CC5"/>
    <w:rsid w:val="001D1E55"/>
    <w:rsid w:val="001D2017"/>
    <w:rsid w:val="001D213E"/>
    <w:rsid w:val="001D21CA"/>
    <w:rsid w:val="001D227E"/>
    <w:rsid w:val="001D2331"/>
    <w:rsid w:val="001D2461"/>
    <w:rsid w:val="001D24E2"/>
    <w:rsid w:val="001D29BC"/>
    <w:rsid w:val="001D2AF5"/>
    <w:rsid w:val="001D2E67"/>
    <w:rsid w:val="001D2F4A"/>
    <w:rsid w:val="001D311E"/>
    <w:rsid w:val="001D3248"/>
    <w:rsid w:val="001D327C"/>
    <w:rsid w:val="001D36C6"/>
    <w:rsid w:val="001D371D"/>
    <w:rsid w:val="001D38A1"/>
    <w:rsid w:val="001D39C6"/>
    <w:rsid w:val="001D3CFD"/>
    <w:rsid w:val="001D4472"/>
    <w:rsid w:val="001D456D"/>
    <w:rsid w:val="001D4687"/>
    <w:rsid w:val="001D46FC"/>
    <w:rsid w:val="001D49CC"/>
    <w:rsid w:val="001D4FAC"/>
    <w:rsid w:val="001D5006"/>
    <w:rsid w:val="001D51C7"/>
    <w:rsid w:val="001D532A"/>
    <w:rsid w:val="001D5482"/>
    <w:rsid w:val="001D54D5"/>
    <w:rsid w:val="001D550C"/>
    <w:rsid w:val="001D56B0"/>
    <w:rsid w:val="001D585D"/>
    <w:rsid w:val="001D5FCA"/>
    <w:rsid w:val="001D624D"/>
    <w:rsid w:val="001D6286"/>
    <w:rsid w:val="001D644A"/>
    <w:rsid w:val="001D69DB"/>
    <w:rsid w:val="001D6A9F"/>
    <w:rsid w:val="001D6B6A"/>
    <w:rsid w:val="001D6BA2"/>
    <w:rsid w:val="001D6DF0"/>
    <w:rsid w:val="001D6E5F"/>
    <w:rsid w:val="001D720A"/>
    <w:rsid w:val="001D7270"/>
    <w:rsid w:val="001D744A"/>
    <w:rsid w:val="001D75DA"/>
    <w:rsid w:val="001D7645"/>
    <w:rsid w:val="001D774B"/>
    <w:rsid w:val="001D7AB1"/>
    <w:rsid w:val="001D7C8A"/>
    <w:rsid w:val="001D7D35"/>
    <w:rsid w:val="001D7DFA"/>
    <w:rsid w:val="001E036B"/>
    <w:rsid w:val="001E072E"/>
    <w:rsid w:val="001E0833"/>
    <w:rsid w:val="001E089D"/>
    <w:rsid w:val="001E0C2D"/>
    <w:rsid w:val="001E10A5"/>
    <w:rsid w:val="001E116B"/>
    <w:rsid w:val="001E15FD"/>
    <w:rsid w:val="001E175B"/>
    <w:rsid w:val="001E197C"/>
    <w:rsid w:val="001E19B8"/>
    <w:rsid w:val="001E1A60"/>
    <w:rsid w:val="001E1B3B"/>
    <w:rsid w:val="001E1B56"/>
    <w:rsid w:val="001E1B80"/>
    <w:rsid w:val="001E1E0F"/>
    <w:rsid w:val="001E2011"/>
    <w:rsid w:val="001E21C4"/>
    <w:rsid w:val="001E22DB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98"/>
    <w:rsid w:val="001E35F4"/>
    <w:rsid w:val="001E38D4"/>
    <w:rsid w:val="001E3A07"/>
    <w:rsid w:val="001E3C0C"/>
    <w:rsid w:val="001E3D52"/>
    <w:rsid w:val="001E3EE6"/>
    <w:rsid w:val="001E3F36"/>
    <w:rsid w:val="001E4013"/>
    <w:rsid w:val="001E40B9"/>
    <w:rsid w:val="001E416A"/>
    <w:rsid w:val="001E41DC"/>
    <w:rsid w:val="001E4239"/>
    <w:rsid w:val="001E428F"/>
    <w:rsid w:val="001E42CA"/>
    <w:rsid w:val="001E45D5"/>
    <w:rsid w:val="001E494B"/>
    <w:rsid w:val="001E4B9A"/>
    <w:rsid w:val="001E5087"/>
    <w:rsid w:val="001E52AE"/>
    <w:rsid w:val="001E536A"/>
    <w:rsid w:val="001E537F"/>
    <w:rsid w:val="001E563E"/>
    <w:rsid w:val="001E57FA"/>
    <w:rsid w:val="001E588B"/>
    <w:rsid w:val="001E5E85"/>
    <w:rsid w:val="001E5FAD"/>
    <w:rsid w:val="001E6549"/>
    <w:rsid w:val="001E65A5"/>
    <w:rsid w:val="001E6690"/>
    <w:rsid w:val="001E6899"/>
    <w:rsid w:val="001E6BE7"/>
    <w:rsid w:val="001E6E89"/>
    <w:rsid w:val="001E6F00"/>
    <w:rsid w:val="001E6FFD"/>
    <w:rsid w:val="001E70EF"/>
    <w:rsid w:val="001E722D"/>
    <w:rsid w:val="001E7544"/>
    <w:rsid w:val="001E75DE"/>
    <w:rsid w:val="001E76CA"/>
    <w:rsid w:val="001F009D"/>
    <w:rsid w:val="001F0276"/>
    <w:rsid w:val="001F0596"/>
    <w:rsid w:val="001F05F8"/>
    <w:rsid w:val="001F0821"/>
    <w:rsid w:val="001F0A31"/>
    <w:rsid w:val="001F0CBD"/>
    <w:rsid w:val="001F12AD"/>
    <w:rsid w:val="001F12DA"/>
    <w:rsid w:val="001F13D4"/>
    <w:rsid w:val="001F161C"/>
    <w:rsid w:val="001F16B0"/>
    <w:rsid w:val="001F1859"/>
    <w:rsid w:val="001F1937"/>
    <w:rsid w:val="001F1B69"/>
    <w:rsid w:val="001F1C3E"/>
    <w:rsid w:val="001F1E1F"/>
    <w:rsid w:val="001F1F48"/>
    <w:rsid w:val="001F1F67"/>
    <w:rsid w:val="001F20AF"/>
    <w:rsid w:val="001F23B3"/>
    <w:rsid w:val="001F2446"/>
    <w:rsid w:val="001F2504"/>
    <w:rsid w:val="001F26BF"/>
    <w:rsid w:val="001F2717"/>
    <w:rsid w:val="001F28ED"/>
    <w:rsid w:val="001F29FE"/>
    <w:rsid w:val="001F2A9E"/>
    <w:rsid w:val="001F2DBE"/>
    <w:rsid w:val="001F3193"/>
    <w:rsid w:val="001F3788"/>
    <w:rsid w:val="001F3889"/>
    <w:rsid w:val="001F3937"/>
    <w:rsid w:val="001F3C29"/>
    <w:rsid w:val="001F3DE2"/>
    <w:rsid w:val="001F3E98"/>
    <w:rsid w:val="001F3EBD"/>
    <w:rsid w:val="001F438F"/>
    <w:rsid w:val="001F44C6"/>
    <w:rsid w:val="001F4516"/>
    <w:rsid w:val="001F463D"/>
    <w:rsid w:val="001F481D"/>
    <w:rsid w:val="001F4A8A"/>
    <w:rsid w:val="001F4D40"/>
    <w:rsid w:val="001F51C1"/>
    <w:rsid w:val="001F5465"/>
    <w:rsid w:val="001F555C"/>
    <w:rsid w:val="001F57DA"/>
    <w:rsid w:val="001F5E02"/>
    <w:rsid w:val="001F61F4"/>
    <w:rsid w:val="001F63D5"/>
    <w:rsid w:val="001F63DA"/>
    <w:rsid w:val="001F64AC"/>
    <w:rsid w:val="001F64AE"/>
    <w:rsid w:val="001F68FD"/>
    <w:rsid w:val="001F6BA2"/>
    <w:rsid w:val="001F6EB9"/>
    <w:rsid w:val="001F71AF"/>
    <w:rsid w:val="001F7311"/>
    <w:rsid w:val="001F732F"/>
    <w:rsid w:val="001F738E"/>
    <w:rsid w:val="001F75C6"/>
    <w:rsid w:val="001F767D"/>
    <w:rsid w:val="001F774B"/>
    <w:rsid w:val="001F7A30"/>
    <w:rsid w:val="001F7D7D"/>
    <w:rsid w:val="001F7E2D"/>
    <w:rsid w:val="00200402"/>
    <w:rsid w:val="002004EE"/>
    <w:rsid w:val="0020080E"/>
    <w:rsid w:val="00200C1B"/>
    <w:rsid w:val="00200C31"/>
    <w:rsid w:val="00200D09"/>
    <w:rsid w:val="00200F14"/>
    <w:rsid w:val="0020117E"/>
    <w:rsid w:val="002013AA"/>
    <w:rsid w:val="002013B0"/>
    <w:rsid w:val="0020143E"/>
    <w:rsid w:val="00201757"/>
    <w:rsid w:val="002018B5"/>
    <w:rsid w:val="00201E47"/>
    <w:rsid w:val="00202144"/>
    <w:rsid w:val="00202157"/>
    <w:rsid w:val="00202188"/>
    <w:rsid w:val="00202265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334"/>
    <w:rsid w:val="0020364F"/>
    <w:rsid w:val="0020376B"/>
    <w:rsid w:val="0020394D"/>
    <w:rsid w:val="002039D6"/>
    <w:rsid w:val="00203AA1"/>
    <w:rsid w:val="00203CA9"/>
    <w:rsid w:val="00203CBF"/>
    <w:rsid w:val="0020455B"/>
    <w:rsid w:val="002046A1"/>
    <w:rsid w:val="00204B0C"/>
    <w:rsid w:val="00204BCD"/>
    <w:rsid w:val="00204D20"/>
    <w:rsid w:val="00204F79"/>
    <w:rsid w:val="00205132"/>
    <w:rsid w:val="00205195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6D7"/>
    <w:rsid w:val="00207947"/>
    <w:rsid w:val="0020796B"/>
    <w:rsid w:val="00207AF3"/>
    <w:rsid w:val="00207CB8"/>
    <w:rsid w:val="00210122"/>
    <w:rsid w:val="00210358"/>
    <w:rsid w:val="002103FA"/>
    <w:rsid w:val="002104F0"/>
    <w:rsid w:val="00210599"/>
    <w:rsid w:val="00210657"/>
    <w:rsid w:val="0021065B"/>
    <w:rsid w:val="00210A49"/>
    <w:rsid w:val="00210C77"/>
    <w:rsid w:val="00210D58"/>
    <w:rsid w:val="00211322"/>
    <w:rsid w:val="00211343"/>
    <w:rsid w:val="00211751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5C9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945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77A"/>
    <w:rsid w:val="00214809"/>
    <w:rsid w:val="00214828"/>
    <w:rsid w:val="002148E9"/>
    <w:rsid w:val="0021491F"/>
    <w:rsid w:val="00214C19"/>
    <w:rsid w:val="00214C39"/>
    <w:rsid w:val="00214EE7"/>
    <w:rsid w:val="00214F12"/>
    <w:rsid w:val="00214F14"/>
    <w:rsid w:val="00214FD9"/>
    <w:rsid w:val="00215382"/>
    <w:rsid w:val="002154F2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37E"/>
    <w:rsid w:val="002163C7"/>
    <w:rsid w:val="00216496"/>
    <w:rsid w:val="00216582"/>
    <w:rsid w:val="00216726"/>
    <w:rsid w:val="002167D6"/>
    <w:rsid w:val="00216D00"/>
    <w:rsid w:val="00216DF3"/>
    <w:rsid w:val="00216EF8"/>
    <w:rsid w:val="00217280"/>
    <w:rsid w:val="00217294"/>
    <w:rsid w:val="0021730B"/>
    <w:rsid w:val="0021751F"/>
    <w:rsid w:val="00217788"/>
    <w:rsid w:val="002177EB"/>
    <w:rsid w:val="002178C8"/>
    <w:rsid w:val="0021792C"/>
    <w:rsid w:val="00217A6F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99F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6B"/>
    <w:rsid w:val="00221CFA"/>
    <w:rsid w:val="00221E29"/>
    <w:rsid w:val="00221FA1"/>
    <w:rsid w:val="0022215C"/>
    <w:rsid w:val="002222E4"/>
    <w:rsid w:val="00222CC2"/>
    <w:rsid w:val="00223264"/>
    <w:rsid w:val="0022336F"/>
    <w:rsid w:val="00223509"/>
    <w:rsid w:val="00223651"/>
    <w:rsid w:val="002237A7"/>
    <w:rsid w:val="00223824"/>
    <w:rsid w:val="002239B2"/>
    <w:rsid w:val="00223B6D"/>
    <w:rsid w:val="00223BAD"/>
    <w:rsid w:val="00224BAB"/>
    <w:rsid w:val="00224CD3"/>
    <w:rsid w:val="00224E95"/>
    <w:rsid w:val="00224F65"/>
    <w:rsid w:val="002256B4"/>
    <w:rsid w:val="00225934"/>
    <w:rsid w:val="00225ABA"/>
    <w:rsid w:val="00225E3B"/>
    <w:rsid w:val="00225EC1"/>
    <w:rsid w:val="00225ED4"/>
    <w:rsid w:val="00226082"/>
    <w:rsid w:val="00226266"/>
    <w:rsid w:val="002265F1"/>
    <w:rsid w:val="0022692B"/>
    <w:rsid w:val="002269C3"/>
    <w:rsid w:val="00226C17"/>
    <w:rsid w:val="002270A6"/>
    <w:rsid w:val="0022734F"/>
    <w:rsid w:val="002274E3"/>
    <w:rsid w:val="002275BD"/>
    <w:rsid w:val="002275D8"/>
    <w:rsid w:val="0022796D"/>
    <w:rsid w:val="00227C3D"/>
    <w:rsid w:val="00227CAE"/>
    <w:rsid w:val="00227DC5"/>
    <w:rsid w:val="00230267"/>
    <w:rsid w:val="002302EF"/>
    <w:rsid w:val="002304C4"/>
    <w:rsid w:val="002307A4"/>
    <w:rsid w:val="00230ED2"/>
    <w:rsid w:val="00230ED5"/>
    <w:rsid w:val="002315ED"/>
    <w:rsid w:val="00231678"/>
    <w:rsid w:val="002316D9"/>
    <w:rsid w:val="002318B1"/>
    <w:rsid w:val="00231A71"/>
    <w:rsid w:val="00231C38"/>
    <w:rsid w:val="00231CBA"/>
    <w:rsid w:val="00231FF0"/>
    <w:rsid w:val="00232181"/>
    <w:rsid w:val="002321F2"/>
    <w:rsid w:val="00232446"/>
    <w:rsid w:val="0023246F"/>
    <w:rsid w:val="002324A3"/>
    <w:rsid w:val="002324AA"/>
    <w:rsid w:val="002324B5"/>
    <w:rsid w:val="00232568"/>
    <w:rsid w:val="00232583"/>
    <w:rsid w:val="0023265A"/>
    <w:rsid w:val="002327B4"/>
    <w:rsid w:val="00232AA5"/>
    <w:rsid w:val="00232D06"/>
    <w:rsid w:val="00232F11"/>
    <w:rsid w:val="0023305E"/>
    <w:rsid w:val="0023318C"/>
    <w:rsid w:val="00233431"/>
    <w:rsid w:val="00233586"/>
    <w:rsid w:val="00233652"/>
    <w:rsid w:val="002337A5"/>
    <w:rsid w:val="00233A56"/>
    <w:rsid w:val="00233AD5"/>
    <w:rsid w:val="00233BBC"/>
    <w:rsid w:val="00233C2F"/>
    <w:rsid w:val="0023403D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C3F"/>
    <w:rsid w:val="00234DA6"/>
    <w:rsid w:val="00234F4A"/>
    <w:rsid w:val="00234FC2"/>
    <w:rsid w:val="0023523F"/>
    <w:rsid w:val="002352FD"/>
    <w:rsid w:val="00235375"/>
    <w:rsid w:val="00235733"/>
    <w:rsid w:val="00235744"/>
    <w:rsid w:val="00235903"/>
    <w:rsid w:val="00235A4D"/>
    <w:rsid w:val="00235B0F"/>
    <w:rsid w:val="00235BE8"/>
    <w:rsid w:val="00235DA1"/>
    <w:rsid w:val="00235EB9"/>
    <w:rsid w:val="00235EED"/>
    <w:rsid w:val="00235F6E"/>
    <w:rsid w:val="0023640F"/>
    <w:rsid w:val="0023642A"/>
    <w:rsid w:val="0023646B"/>
    <w:rsid w:val="002364A0"/>
    <w:rsid w:val="002365DF"/>
    <w:rsid w:val="002368BC"/>
    <w:rsid w:val="00237107"/>
    <w:rsid w:val="002373FC"/>
    <w:rsid w:val="00237930"/>
    <w:rsid w:val="0023794F"/>
    <w:rsid w:val="00237984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361"/>
    <w:rsid w:val="0024045C"/>
    <w:rsid w:val="00240564"/>
    <w:rsid w:val="0024074F"/>
    <w:rsid w:val="00240CEF"/>
    <w:rsid w:val="00240FA6"/>
    <w:rsid w:val="00241336"/>
    <w:rsid w:val="00241441"/>
    <w:rsid w:val="00241515"/>
    <w:rsid w:val="00241551"/>
    <w:rsid w:val="00241B93"/>
    <w:rsid w:val="00241E0F"/>
    <w:rsid w:val="002420C5"/>
    <w:rsid w:val="00242127"/>
    <w:rsid w:val="002422AC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66"/>
    <w:rsid w:val="002436C1"/>
    <w:rsid w:val="002438B8"/>
    <w:rsid w:val="002438FA"/>
    <w:rsid w:val="00243A30"/>
    <w:rsid w:val="00243B15"/>
    <w:rsid w:val="00243BD1"/>
    <w:rsid w:val="00243D66"/>
    <w:rsid w:val="0024406B"/>
    <w:rsid w:val="00244199"/>
    <w:rsid w:val="00244499"/>
    <w:rsid w:val="0024470C"/>
    <w:rsid w:val="00244741"/>
    <w:rsid w:val="002449EC"/>
    <w:rsid w:val="00244A7E"/>
    <w:rsid w:val="00244AD3"/>
    <w:rsid w:val="00244C0F"/>
    <w:rsid w:val="00244E6B"/>
    <w:rsid w:val="00245146"/>
    <w:rsid w:val="00245D33"/>
    <w:rsid w:val="00245E95"/>
    <w:rsid w:val="00245EDE"/>
    <w:rsid w:val="00245F9A"/>
    <w:rsid w:val="00246281"/>
    <w:rsid w:val="002463A2"/>
    <w:rsid w:val="002465CE"/>
    <w:rsid w:val="00246691"/>
    <w:rsid w:val="00246708"/>
    <w:rsid w:val="00246754"/>
    <w:rsid w:val="002469D6"/>
    <w:rsid w:val="00246BCB"/>
    <w:rsid w:val="0024722F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470"/>
    <w:rsid w:val="0025050A"/>
    <w:rsid w:val="00250943"/>
    <w:rsid w:val="002509D6"/>
    <w:rsid w:val="00250DED"/>
    <w:rsid w:val="0025120B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48"/>
    <w:rsid w:val="00251D82"/>
    <w:rsid w:val="002520FA"/>
    <w:rsid w:val="002521AE"/>
    <w:rsid w:val="002521FB"/>
    <w:rsid w:val="002523BA"/>
    <w:rsid w:val="00252456"/>
    <w:rsid w:val="0025295B"/>
    <w:rsid w:val="00252C31"/>
    <w:rsid w:val="00252E82"/>
    <w:rsid w:val="002531A2"/>
    <w:rsid w:val="00253474"/>
    <w:rsid w:val="002535D2"/>
    <w:rsid w:val="00253635"/>
    <w:rsid w:val="00253780"/>
    <w:rsid w:val="00253B29"/>
    <w:rsid w:val="00253B9B"/>
    <w:rsid w:val="00253EA8"/>
    <w:rsid w:val="00253F4A"/>
    <w:rsid w:val="0025406C"/>
    <w:rsid w:val="002540D7"/>
    <w:rsid w:val="0025411B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A1"/>
    <w:rsid w:val="002555FD"/>
    <w:rsid w:val="00255A44"/>
    <w:rsid w:val="00255A6A"/>
    <w:rsid w:val="00255E1C"/>
    <w:rsid w:val="00255FBC"/>
    <w:rsid w:val="002560CE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E4A"/>
    <w:rsid w:val="00257F3E"/>
    <w:rsid w:val="00257F9F"/>
    <w:rsid w:val="00260155"/>
    <w:rsid w:val="00260207"/>
    <w:rsid w:val="0026075D"/>
    <w:rsid w:val="00260C7F"/>
    <w:rsid w:val="00260D01"/>
    <w:rsid w:val="00260DBB"/>
    <w:rsid w:val="00260EAA"/>
    <w:rsid w:val="00261211"/>
    <w:rsid w:val="002612A5"/>
    <w:rsid w:val="002613AB"/>
    <w:rsid w:val="00261651"/>
    <w:rsid w:val="0026183B"/>
    <w:rsid w:val="00261924"/>
    <w:rsid w:val="00261B86"/>
    <w:rsid w:val="00261C04"/>
    <w:rsid w:val="00261C34"/>
    <w:rsid w:val="00261D70"/>
    <w:rsid w:val="002623C2"/>
    <w:rsid w:val="00262966"/>
    <w:rsid w:val="00262C8B"/>
    <w:rsid w:val="00262D4D"/>
    <w:rsid w:val="00263117"/>
    <w:rsid w:val="002632B3"/>
    <w:rsid w:val="00263337"/>
    <w:rsid w:val="002633E8"/>
    <w:rsid w:val="0026377F"/>
    <w:rsid w:val="00263785"/>
    <w:rsid w:val="002639A0"/>
    <w:rsid w:val="00263BDF"/>
    <w:rsid w:val="00263BF5"/>
    <w:rsid w:val="00263E45"/>
    <w:rsid w:val="0026445B"/>
    <w:rsid w:val="002644B5"/>
    <w:rsid w:val="0026453F"/>
    <w:rsid w:val="0026454E"/>
    <w:rsid w:val="00264982"/>
    <w:rsid w:val="002649CC"/>
    <w:rsid w:val="00265024"/>
    <w:rsid w:val="0026504B"/>
    <w:rsid w:val="002650B0"/>
    <w:rsid w:val="0026528A"/>
    <w:rsid w:val="00265559"/>
    <w:rsid w:val="00265C2E"/>
    <w:rsid w:val="00265C9A"/>
    <w:rsid w:val="00265CEE"/>
    <w:rsid w:val="00265E63"/>
    <w:rsid w:val="00265F0B"/>
    <w:rsid w:val="00265F27"/>
    <w:rsid w:val="00265FCE"/>
    <w:rsid w:val="00266049"/>
    <w:rsid w:val="00266152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0B7"/>
    <w:rsid w:val="0027046C"/>
    <w:rsid w:val="002704F7"/>
    <w:rsid w:val="00270777"/>
    <w:rsid w:val="00270AA2"/>
    <w:rsid w:val="00270DC0"/>
    <w:rsid w:val="00271308"/>
    <w:rsid w:val="00271325"/>
    <w:rsid w:val="002714D8"/>
    <w:rsid w:val="00271629"/>
    <w:rsid w:val="002716F6"/>
    <w:rsid w:val="002717EB"/>
    <w:rsid w:val="00271C14"/>
    <w:rsid w:val="00271DAC"/>
    <w:rsid w:val="00271ECE"/>
    <w:rsid w:val="00271F27"/>
    <w:rsid w:val="00271FD3"/>
    <w:rsid w:val="002722C3"/>
    <w:rsid w:val="0027237A"/>
    <w:rsid w:val="002724E3"/>
    <w:rsid w:val="00272636"/>
    <w:rsid w:val="00272683"/>
    <w:rsid w:val="0027295D"/>
    <w:rsid w:val="00272D42"/>
    <w:rsid w:val="00273331"/>
    <w:rsid w:val="002733B7"/>
    <w:rsid w:val="00273410"/>
    <w:rsid w:val="00273583"/>
    <w:rsid w:val="002737AD"/>
    <w:rsid w:val="002737CE"/>
    <w:rsid w:val="0027383E"/>
    <w:rsid w:val="00273847"/>
    <w:rsid w:val="00273A9A"/>
    <w:rsid w:val="00273EAD"/>
    <w:rsid w:val="002741BE"/>
    <w:rsid w:val="0027450D"/>
    <w:rsid w:val="002745E4"/>
    <w:rsid w:val="00274790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EBE"/>
    <w:rsid w:val="00275F61"/>
    <w:rsid w:val="00276091"/>
    <w:rsid w:val="002760D3"/>
    <w:rsid w:val="0027616E"/>
    <w:rsid w:val="0027633B"/>
    <w:rsid w:val="0027635B"/>
    <w:rsid w:val="0027693F"/>
    <w:rsid w:val="00276C26"/>
    <w:rsid w:val="00277064"/>
    <w:rsid w:val="0027720C"/>
    <w:rsid w:val="00277387"/>
    <w:rsid w:val="0027755A"/>
    <w:rsid w:val="0027765B"/>
    <w:rsid w:val="00277985"/>
    <w:rsid w:val="00277C00"/>
    <w:rsid w:val="00277CDB"/>
    <w:rsid w:val="00280462"/>
    <w:rsid w:val="00280807"/>
    <w:rsid w:val="00280B7B"/>
    <w:rsid w:val="00280C84"/>
    <w:rsid w:val="0028104B"/>
    <w:rsid w:val="002811C1"/>
    <w:rsid w:val="002812C7"/>
    <w:rsid w:val="00281581"/>
    <w:rsid w:val="0028163C"/>
    <w:rsid w:val="00281C9E"/>
    <w:rsid w:val="00282292"/>
    <w:rsid w:val="00282330"/>
    <w:rsid w:val="0028236E"/>
    <w:rsid w:val="0028244D"/>
    <w:rsid w:val="002826C4"/>
    <w:rsid w:val="00282831"/>
    <w:rsid w:val="00282888"/>
    <w:rsid w:val="002828D2"/>
    <w:rsid w:val="00282935"/>
    <w:rsid w:val="00282A87"/>
    <w:rsid w:val="00282B07"/>
    <w:rsid w:val="00282CE1"/>
    <w:rsid w:val="00282D77"/>
    <w:rsid w:val="00282DF8"/>
    <w:rsid w:val="00282FBE"/>
    <w:rsid w:val="00283285"/>
    <w:rsid w:val="00283346"/>
    <w:rsid w:val="002835BA"/>
    <w:rsid w:val="002836FB"/>
    <w:rsid w:val="00283829"/>
    <w:rsid w:val="0028389F"/>
    <w:rsid w:val="00283A7A"/>
    <w:rsid w:val="00283B03"/>
    <w:rsid w:val="00283BC6"/>
    <w:rsid w:val="00284000"/>
    <w:rsid w:val="00284056"/>
    <w:rsid w:val="00284163"/>
    <w:rsid w:val="00284438"/>
    <w:rsid w:val="002845E6"/>
    <w:rsid w:val="00284704"/>
    <w:rsid w:val="00284AA0"/>
    <w:rsid w:val="00284BEE"/>
    <w:rsid w:val="00285084"/>
    <w:rsid w:val="002852F6"/>
    <w:rsid w:val="002854B6"/>
    <w:rsid w:val="00285578"/>
    <w:rsid w:val="0028559A"/>
    <w:rsid w:val="002856D3"/>
    <w:rsid w:val="00285725"/>
    <w:rsid w:val="002858EF"/>
    <w:rsid w:val="00285AF1"/>
    <w:rsid w:val="00285DD3"/>
    <w:rsid w:val="00285E0A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04E"/>
    <w:rsid w:val="002870CF"/>
    <w:rsid w:val="002873AB"/>
    <w:rsid w:val="002873CC"/>
    <w:rsid w:val="00287791"/>
    <w:rsid w:val="002879EE"/>
    <w:rsid w:val="00287C50"/>
    <w:rsid w:val="00287CAB"/>
    <w:rsid w:val="00287CB8"/>
    <w:rsid w:val="00287F2F"/>
    <w:rsid w:val="00290032"/>
    <w:rsid w:val="00290067"/>
    <w:rsid w:val="00290254"/>
    <w:rsid w:val="002903AF"/>
    <w:rsid w:val="0029044E"/>
    <w:rsid w:val="002904EE"/>
    <w:rsid w:val="002904EF"/>
    <w:rsid w:val="00290589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802"/>
    <w:rsid w:val="00291A4E"/>
    <w:rsid w:val="00291A64"/>
    <w:rsid w:val="00291A6D"/>
    <w:rsid w:val="00291DDE"/>
    <w:rsid w:val="00291EF1"/>
    <w:rsid w:val="00291F96"/>
    <w:rsid w:val="002920FC"/>
    <w:rsid w:val="002923B6"/>
    <w:rsid w:val="002925CB"/>
    <w:rsid w:val="0029282D"/>
    <w:rsid w:val="002928DB"/>
    <w:rsid w:val="0029293F"/>
    <w:rsid w:val="00292AA9"/>
    <w:rsid w:val="00292C76"/>
    <w:rsid w:val="00292F19"/>
    <w:rsid w:val="00293227"/>
    <w:rsid w:val="0029340E"/>
    <w:rsid w:val="0029361F"/>
    <w:rsid w:val="0029364B"/>
    <w:rsid w:val="002936ED"/>
    <w:rsid w:val="00293844"/>
    <w:rsid w:val="002938A0"/>
    <w:rsid w:val="00293BEC"/>
    <w:rsid w:val="00293C5F"/>
    <w:rsid w:val="00293C6D"/>
    <w:rsid w:val="00293D21"/>
    <w:rsid w:val="00293E4C"/>
    <w:rsid w:val="00293E62"/>
    <w:rsid w:val="00293EA4"/>
    <w:rsid w:val="00294110"/>
    <w:rsid w:val="002941ED"/>
    <w:rsid w:val="0029429D"/>
    <w:rsid w:val="002942C2"/>
    <w:rsid w:val="00294518"/>
    <w:rsid w:val="00294897"/>
    <w:rsid w:val="002948B1"/>
    <w:rsid w:val="00294978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DA2"/>
    <w:rsid w:val="00296E0F"/>
    <w:rsid w:val="00296E70"/>
    <w:rsid w:val="00297089"/>
    <w:rsid w:val="002970B7"/>
    <w:rsid w:val="0029731F"/>
    <w:rsid w:val="00297A37"/>
    <w:rsid w:val="00297A6F"/>
    <w:rsid w:val="00297A88"/>
    <w:rsid w:val="00297AD1"/>
    <w:rsid w:val="00297CE2"/>
    <w:rsid w:val="00297FC9"/>
    <w:rsid w:val="002A0365"/>
    <w:rsid w:val="002A03BF"/>
    <w:rsid w:val="002A08CB"/>
    <w:rsid w:val="002A0952"/>
    <w:rsid w:val="002A099D"/>
    <w:rsid w:val="002A09CD"/>
    <w:rsid w:val="002A0AB4"/>
    <w:rsid w:val="002A0B76"/>
    <w:rsid w:val="002A0F3D"/>
    <w:rsid w:val="002A1019"/>
    <w:rsid w:val="002A10B5"/>
    <w:rsid w:val="002A10C9"/>
    <w:rsid w:val="002A11CE"/>
    <w:rsid w:val="002A1287"/>
    <w:rsid w:val="002A1381"/>
    <w:rsid w:val="002A13E2"/>
    <w:rsid w:val="002A1567"/>
    <w:rsid w:val="002A161C"/>
    <w:rsid w:val="002A16D4"/>
    <w:rsid w:val="002A1735"/>
    <w:rsid w:val="002A22C3"/>
    <w:rsid w:val="002A238A"/>
    <w:rsid w:val="002A2548"/>
    <w:rsid w:val="002A25E0"/>
    <w:rsid w:val="002A28CB"/>
    <w:rsid w:val="002A2A6E"/>
    <w:rsid w:val="002A2B73"/>
    <w:rsid w:val="002A2BAC"/>
    <w:rsid w:val="002A2D9D"/>
    <w:rsid w:val="002A2E39"/>
    <w:rsid w:val="002A2FBE"/>
    <w:rsid w:val="002A311C"/>
    <w:rsid w:val="002A318B"/>
    <w:rsid w:val="002A33C7"/>
    <w:rsid w:val="002A340B"/>
    <w:rsid w:val="002A3556"/>
    <w:rsid w:val="002A3D07"/>
    <w:rsid w:val="002A3F03"/>
    <w:rsid w:val="002A3F0C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E7A"/>
    <w:rsid w:val="002A4F5D"/>
    <w:rsid w:val="002A4F66"/>
    <w:rsid w:val="002A536A"/>
    <w:rsid w:val="002A5727"/>
    <w:rsid w:val="002A585F"/>
    <w:rsid w:val="002A5BB6"/>
    <w:rsid w:val="002A5D05"/>
    <w:rsid w:val="002A5F57"/>
    <w:rsid w:val="002A60D8"/>
    <w:rsid w:val="002A6429"/>
    <w:rsid w:val="002A6506"/>
    <w:rsid w:val="002A67DC"/>
    <w:rsid w:val="002A697C"/>
    <w:rsid w:val="002A6AE3"/>
    <w:rsid w:val="002A6CCC"/>
    <w:rsid w:val="002A6E6F"/>
    <w:rsid w:val="002A6F30"/>
    <w:rsid w:val="002A768A"/>
    <w:rsid w:val="002A78F1"/>
    <w:rsid w:val="002A7918"/>
    <w:rsid w:val="002A7A71"/>
    <w:rsid w:val="002A7B38"/>
    <w:rsid w:val="002A7C81"/>
    <w:rsid w:val="002A7D30"/>
    <w:rsid w:val="002A7E38"/>
    <w:rsid w:val="002A7F3D"/>
    <w:rsid w:val="002A7FAC"/>
    <w:rsid w:val="002B011F"/>
    <w:rsid w:val="002B0244"/>
    <w:rsid w:val="002B04F6"/>
    <w:rsid w:val="002B05CC"/>
    <w:rsid w:val="002B08C4"/>
    <w:rsid w:val="002B0A5D"/>
    <w:rsid w:val="002B0AEC"/>
    <w:rsid w:val="002B0C85"/>
    <w:rsid w:val="002B0CBA"/>
    <w:rsid w:val="002B0FB1"/>
    <w:rsid w:val="002B0FFC"/>
    <w:rsid w:val="002B10BC"/>
    <w:rsid w:val="002B12EC"/>
    <w:rsid w:val="002B1409"/>
    <w:rsid w:val="002B16A0"/>
    <w:rsid w:val="002B17DC"/>
    <w:rsid w:val="002B184E"/>
    <w:rsid w:val="002B1A50"/>
    <w:rsid w:val="002B1B12"/>
    <w:rsid w:val="002B1B29"/>
    <w:rsid w:val="002B1BB6"/>
    <w:rsid w:val="002B1D4B"/>
    <w:rsid w:val="002B1EBA"/>
    <w:rsid w:val="002B1EFD"/>
    <w:rsid w:val="002B1F5C"/>
    <w:rsid w:val="002B21EB"/>
    <w:rsid w:val="002B2333"/>
    <w:rsid w:val="002B24BA"/>
    <w:rsid w:val="002B27A1"/>
    <w:rsid w:val="002B2995"/>
    <w:rsid w:val="002B2A71"/>
    <w:rsid w:val="002B2B52"/>
    <w:rsid w:val="002B2DA1"/>
    <w:rsid w:val="002B2F39"/>
    <w:rsid w:val="002B3107"/>
    <w:rsid w:val="002B3340"/>
    <w:rsid w:val="002B33EF"/>
    <w:rsid w:val="002B35A5"/>
    <w:rsid w:val="002B367F"/>
    <w:rsid w:val="002B3690"/>
    <w:rsid w:val="002B3A4E"/>
    <w:rsid w:val="002B3B05"/>
    <w:rsid w:val="002B3F33"/>
    <w:rsid w:val="002B3F9C"/>
    <w:rsid w:val="002B408C"/>
    <w:rsid w:val="002B42D5"/>
    <w:rsid w:val="002B4404"/>
    <w:rsid w:val="002B4472"/>
    <w:rsid w:val="002B456C"/>
    <w:rsid w:val="002B46EA"/>
    <w:rsid w:val="002B4831"/>
    <w:rsid w:val="002B4891"/>
    <w:rsid w:val="002B4B7A"/>
    <w:rsid w:val="002B4C36"/>
    <w:rsid w:val="002B4E45"/>
    <w:rsid w:val="002B51CB"/>
    <w:rsid w:val="002B534F"/>
    <w:rsid w:val="002B53AA"/>
    <w:rsid w:val="002B5568"/>
    <w:rsid w:val="002B5778"/>
    <w:rsid w:val="002B57DE"/>
    <w:rsid w:val="002B589F"/>
    <w:rsid w:val="002B5AF1"/>
    <w:rsid w:val="002B5C3A"/>
    <w:rsid w:val="002B5D59"/>
    <w:rsid w:val="002B5E53"/>
    <w:rsid w:val="002B6087"/>
    <w:rsid w:val="002B6371"/>
    <w:rsid w:val="002B63D3"/>
    <w:rsid w:val="002B660C"/>
    <w:rsid w:val="002B6A07"/>
    <w:rsid w:val="002B6CA8"/>
    <w:rsid w:val="002B6D08"/>
    <w:rsid w:val="002B6D7D"/>
    <w:rsid w:val="002B71CE"/>
    <w:rsid w:val="002B720D"/>
    <w:rsid w:val="002B72A3"/>
    <w:rsid w:val="002B7406"/>
    <w:rsid w:val="002B768F"/>
    <w:rsid w:val="002B76BA"/>
    <w:rsid w:val="002B772E"/>
    <w:rsid w:val="002B7914"/>
    <w:rsid w:val="002B79C9"/>
    <w:rsid w:val="002B79F4"/>
    <w:rsid w:val="002B7A60"/>
    <w:rsid w:val="002B7B68"/>
    <w:rsid w:val="002C01FC"/>
    <w:rsid w:val="002C025F"/>
    <w:rsid w:val="002C071C"/>
    <w:rsid w:val="002C0877"/>
    <w:rsid w:val="002C0933"/>
    <w:rsid w:val="002C0AD1"/>
    <w:rsid w:val="002C0BFA"/>
    <w:rsid w:val="002C0C47"/>
    <w:rsid w:val="002C12BC"/>
    <w:rsid w:val="002C1808"/>
    <w:rsid w:val="002C19EA"/>
    <w:rsid w:val="002C1A32"/>
    <w:rsid w:val="002C1D5F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58A"/>
    <w:rsid w:val="002C4A67"/>
    <w:rsid w:val="002C4C10"/>
    <w:rsid w:val="002C4D12"/>
    <w:rsid w:val="002C4D7A"/>
    <w:rsid w:val="002C4DEE"/>
    <w:rsid w:val="002C506D"/>
    <w:rsid w:val="002C5087"/>
    <w:rsid w:val="002C5163"/>
    <w:rsid w:val="002C521C"/>
    <w:rsid w:val="002C5233"/>
    <w:rsid w:val="002C528C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8F6"/>
    <w:rsid w:val="002C795B"/>
    <w:rsid w:val="002C7AF1"/>
    <w:rsid w:val="002C7C14"/>
    <w:rsid w:val="002C7F88"/>
    <w:rsid w:val="002C7FD1"/>
    <w:rsid w:val="002D0135"/>
    <w:rsid w:val="002D0273"/>
    <w:rsid w:val="002D02A0"/>
    <w:rsid w:val="002D037F"/>
    <w:rsid w:val="002D0601"/>
    <w:rsid w:val="002D09DA"/>
    <w:rsid w:val="002D0C04"/>
    <w:rsid w:val="002D0E15"/>
    <w:rsid w:val="002D1182"/>
    <w:rsid w:val="002D1376"/>
    <w:rsid w:val="002D1610"/>
    <w:rsid w:val="002D1753"/>
    <w:rsid w:val="002D1804"/>
    <w:rsid w:val="002D1B6F"/>
    <w:rsid w:val="002D1B8A"/>
    <w:rsid w:val="002D1BE9"/>
    <w:rsid w:val="002D1D51"/>
    <w:rsid w:val="002D1F1D"/>
    <w:rsid w:val="002D2003"/>
    <w:rsid w:val="002D2155"/>
    <w:rsid w:val="002D248F"/>
    <w:rsid w:val="002D2616"/>
    <w:rsid w:val="002D28DC"/>
    <w:rsid w:val="002D29D9"/>
    <w:rsid w:val="002D2B07"/>
    <w:rsid w:val="002D2BC7"/>
    <w:rsid w:val="002D2CB3"/>
    <w:rsid w:val="002D3265"/>
    <w:rsid w:val="002D3724"/>
    <w:rsid w:val="002D37FD"/>
    <w:rsid w:val="002D3AB4"/>
    <w:rsid w:val="002D3FFC"/>
    <w:rsid w:val="002D44B1"/>
    <w:rsid w:val="002D4563"/>
    <w:rsid w:val="002D4677"/>
    <w:rsid w:val="002D4850"/>
    <w:rsid w:val="002D4A06"/>
    <w:rsid w:val="002D4C98"/>
    <w:rsid w:val="002D4CAE"/>
    <w:rsid w:val="002D4EF1"/>
    <w:rsid w:val="002D508E"/>
    <w:rsid w:val="002D53FE"/>
    <w:rsid w:val="002D588E"/>
    <w:rsid w:val="002D58DE"/>
    <w:rsid w:val="002D5A45"/>
    <w:rsid w:val="002D5D17"/>
    <w:rsid w:val="002D5D18"/>
    <w:rsid w:val="002D5F23"/>
    <w:rsid w:val="002D6095"/>
    <w:rsid w:val="002D60F2"/>
    <w:rsid w:val="002D6909"/>
    <w:rsid w:val="002D6913"/>
    <w:rsid w:val="002D69F4"/>
    <w:rsid w:val="002D6A34"/>
    <w:rsid w:val="002D6D55"/>
    <w:rsid w:val="002D6E71"/>
    <w:rsid w:val="002D71C4"/>
    <w:rsid w:val="002D7242"/>
    <w:rsid w:val="002D73E7"/>
    <w:rsid w:val="002D7611"/>
    <w:rsid w:val="002D7C5F"/>
    <w:rsid w:val="002D7E35"/>
    <w:rsid w:val="002E020F"/>
    <w:rsid w:val="002E0568"/>
    <w:rsid w:val="002E0630"/>
    <w:rsid w:val="002E0828"/>
    <w:rsid w:val="002E0852"/>
    <w:rsid w:val="002E0953"/>
    <w:rsid w:val="002E0B5C"/>
    <w:rsid w:val="002E0BE3"/>
    <w:rsid w:val="002E0C47"/>
    <w:rsid w:val="002E0CFC"/>
    <w:rsid w:val="002E0EFA"/>
    <w:rsid w:val="002E11F7"/>
    <w:rsid w:val="002E120D"/>
    <w:rsid w:val="002E1233"/>
    <w:rsid w:val="002E12BF"/>
    <w:rsid w:val="002E130B"/>
    <w:rsid w:val="002E1433"/>
    <w:rsid w:val="002E1489"/>
    <w:rsid w:val="002E1587"/>
    <w:rsid w:val="002E1658"/>
    <w:rsid w:val="002E175E"/>
    <w:rsid w:val="002E1AEC"/>
    <w:rsid w:val="002E1BA4"/>
    <w:rsid w:val="002E2174"/>
    <w:rsid w:val="002E221D"/>
    <w:rsid w:val="002E2492"/>
    <w:rsid w:val="002E25C1"/>
    <w:rsid w:val="002E2677"/>
    <w:rsid w:val="002E2738"/>
    <w:rsid w:val="002E297C"/>
    <w:rsid w:val="002E2B8E"/>
    <w:rsid w:val="002E2DDA"/>
    <w:rsid w:val="002E2DE2"/>
    <w:rsid w:val="002E3126"/>
    <w:rsid w:val="002E345E"/>
    <w:rsid w:val="002E3764"/>
    <w:rsid w:val="002E37C0"/>
    <w:rsid w:val="002E3AC7"/>
    <w:rsid w:val="002E3CEF"/>
    <w:rsid w:val="002E3D97"/>
    <w:rsid w:val="002E403F"/>
    <w:rsid w:val="002E449D"/>
    <w:rsid w:val="002E46B2"/>
    <w:rsid w:val="002E49D7"/>
    <w:rsid w:val="002E4BC6"/>
    <w:rsid w:val="002E4C23"/>
    <w:rsid w:val="002E4F4A"/>
    <w:rsid w:val="002E5009"/>
    <w:rsid w:val="002E520D"/>
    <w:rsid w:val="002E52D3"/>
    <w:rsid w:val="002E53A1"/>
    <w:rsid w:val="002E5502"/>
    <w:rsid w:val="002E5616"/>
    <w:rsid w:val="002E5999"/>
    <w:rsid w:val="002E5AA8"/>
    <w:rsid w:val="002E5B07"/>
    <w:rsid w:val="002E5CD6"/>
    <w:rsid w:val="002E5DCD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AA9"/>
    <w:rsid w:val="002E7F01"/>
    <w:rsid w:val="002F02A5"/>
    <w:rsid w:val="002F030B"/>
    <w:rsid w:val="002F07E0"/>
    <w:rsid w:val="002F07E9"/>
    <w:rsid w:val="002F0999"/>
    <w:rsid w:val="002F0F45"/>
    <w:rsid w:val="002F0FE9"/>
    <w:rsid w:val="002F13DF"/>
    <w:rsid w:val="002F1CD5"/>
    <w:rsid w:val="002F2027"/>
    <w:rsid w:val="002F2033"/>
    <w:rsid w:val="002F21BE"/>
    <w:rsid w:val="002F2209"/>
    <w:rsid w:val="002F2451"/>
    <w:rsid w:val="002F25B9"/>
    <w:rsid w:val="002F27A4"/>
    <w:rsid w:val="002F29B6"/>
    <w:rsid w:val="002F29E7"/>
    <w:rsid w:val="002F2AA5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3F9F"/>
    <w:rsid w:val="002F404B"/>
    <w:rsid w:val="002F40B7"/>
    <w:rsid w:val="002F423E"/>
    <w:rsid w:val="002F447F"/>
    <w:rsid w:val="002F4730"/>
    <w:rsid w:val="002F4964"/>
    <w:rsid w:val="002F4A3C"/>
    <w:rsid w:val="002F4A5E"/>
    <w:rsid w:val="002F4B9F"/>
    <w:rsid w:val="002F4C64"/>
    <w:rsid w:val="002F5388"/>
    <w:rsid w:val="002F54C2"/>
    <w:rsid w:val="002F555F"/>
    <w:rsid w:val="002F55F0"/>
    <w:rsid w:val="002F5682"/>
    <w:rsid w:val="002F5B9A"/>
    <w:rsid w:val="002F5D29"/>
    <w:rsid w:val="002F5DC4"/>
    <w:rsid w:val="002F5FFF"/>
    <w:rsid w:val="002F658B"/>
    <w:rsid w:val="002F66AA"/>
    <w:rsid w:val="002F675C"/>
    <w:rsid w:val="002F67E5"/>
    <w:rsid w:val="002F6AD2"/>
    <w:rsid w:val="002F6E01"/>
    <w:rsid w:val="002F6ECF"/>
    <w:rsid w:val="002F752C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7CE"/>
    <w:rsid w:val="003018C4"/>
    <w:rsid w:val="00301A5E"/>
    <w:rsid w:val="00301B54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07D"/>
    <w:rsid w:val="00303137"/>
    <w:rsid w:val="003031D3"/>
    <w:rsid w:val="003032E4"/>
    <w:rsid w:val="0030359A"/>
    <w:rsid w:val="003037E5"/>
    <w:rsid w:val="003038B8"/>
    <w:rsid w:val="0030393F"/>
    <w:rsid w:val="00303CBE"/>
    <w:rsid w:val="00303F4D"/>
    <w:rsid w:val="003041D9"/>
    <w:rsid w:val="00304596"/>
    <w:rsid w:val="0030478A"/>
    <w:rsid w:val="003048C3"/>
    <w:rsid w:val="00304C16"/>
    <w:rsid w:val="00304E36"/>
    <w:rsid w:val="00304EAD"/>
    <w:rsid w:val="003051F9"/>
    <w:rsid w:val="003057E9"/>
    <w:rsid w:val="00305BE7"/>
    <w:rsid w:val="0030605F"/>
    <w:rsid w:val="003060A6"/>
    <w:rsid w:val="00306153"/>
    <w:rsid w:val="00306246"/>
    <w:rsid w:val="00306267"/>
    <w:rsid w:val="0030630A"/>
    <w:rsid w:val="00306489"/>
    <w:rsid w:val="00306527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132"/>
    <w:rsid w:val="00307261"/>
    <w:rsid w:val="0030731E"/>
    <w:rsid w:val="003073E5"/>
    <w:rsid w:val="00307407"/>
    <w:rsid w:val="00307542"/>
    <w:rsid w:val="00307853"/>
    <w:rsid w:val="0030793F"/>
    <w:rsid w:val="0030797E"/>
    <w:rsid w:val="00307A43"/>
    <w:rsid w:val="00307B8D"/>
    <w:rsid w:val="00307BD7"/>
    <w:rsid w:val="00307D66"/>
    <w:rsid w:val="0031038D"/>
    <w:rsid w:val="003103EC"/>
    <w:rsid w:val="00310421"/>
    <w:rsid w:val="00310519"/>
    <w:rsid w:val="0031059D"/>
    <w:rsid w:val="003107B4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7C"/>
    <w:rsid w:val="00311BF0"/>
    <w:rsid w:val="00311DFC"/>
    <w:rsid w:val="003120B0"/>
    <w:rsid w:val="00312387"/>
    <w:rsid w:val="003124A1"/>
    <w:rsid w:val="003127D1"/>
    <w:rsid w:val="0031285F"/>
    <w:rsid w:val="00312AF4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3EB"/>
    <w:rsid w:val="0031455E"/>
    <w:rsid w:val="0031460A"/>
    <w:rsid w:val="0031465F"/>
    <w:rsid w:val="00314678"/>
    <w:rsid w:val="00314679"/>
    <w:rsid w:val="00314A16"/>
    <w:rsid w:val="00314BFF"/>
    <w:rsid w:val="00314DCE"/>
    <w:rsid w:val="00314F53"/>
    <w:rsid w:val="00314FE5"/>
    <w:rsid w:val="00315484"/>
    <w:rsid w:val="0031559B"/>
    <w:rsid w:val="00315693"/>
    <w:rsid w:val="00315A6C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4DD"/>
    <w:rsid w:val="0031756D"/>
    <w:rsid w:val="0031768E"/>
    <w:rsid w:val="00317730"/>
    <w:rsid w:val="00317878"/>
    <w:rsid w:val="003178DA"/>
    <w:rsid w:val="00317AD6"/>
    <w:rsid w:val="0032015C"/>
    <w:rsid w:val="0032052F"/>
    <w:rsid w:val="003205BF"/>
    <w:rsid w:val="0032061B"/>
    <w:rsid w:val="0032065D"/>
    <w:rsid w:val="00320B7D"/>
    <w:rsid w:val="00320BDF"/>
    <w:rsid w:val="00320CA2"/>
    <w:rsid w:val="00320D12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7F4"/>
    <w:rsid w:val="00322842"/>
    <w:rsid w:val="00322C6B"/>
    <w:rsid w:val="00323012"/>
    <w:rsid w:val="0032306A"/>
    <w:rsid w:val="00323114"/>
    <w:rsid w:val="00323933"/>
    <w:rsid w:val="00323E1B"/>
    <w:rsid w:val="00323E5C"/>
    <w:rsid w:val="00323EE8"/>
    <w:rsid w:val="0032430B"/>
    <w:rsid w:val="00324344"/>
    <w:rsid w:val="003243B6"/>
    <w:rsid w:val="0032467E"/>
    <w:rsid w:val="003247D9"/>
    <w:rsid w:val="003249AE"/>
    <w:rsid w:val="00324C5A"/>
    <w:rsid w:val="00324FB3"/>
    <w:rsid w:val="00325103"/>
    <w:rsid w:val="00325171"/>
    <w:rsid w:val="00325335"/>
    <w:rsid w:val="00325351"/>
    <w:rsid w:val="00325601"/>
    <w:rsid w:val="00325C57"/>
    <w:rsid w:val="00325C97"/>
    <w:rsid w:val="00325E05"/>
    <w:rsid w:val="00325E13"/>
    <w:rsid w:val="00325E36"/>
    <w:rsid w:val="00326084"/>
    <w:rsid w:val="00326A49"/>
    <w:rsid w:val="00326B67"/>
    <w:rsid w:val="00326C90"/>
    <w:rsid w:val="00326F36"/>
    <w:rsid w:val="00326F4D"/>
    <w:rsid w:val="00327347"/>
    <w:rsid w:val="0032740F"/>
    <w:rsid w:val="003274C5"/>
    <w:rsid w:val="0032752B"/>
    <w:rsid w:val="003279E0"/>
    <w:rsid w:val="00327B98"/>
    <w:rsid w:val="00327D27"/>
    <w:rsid w:val="00327D88"/>
    <w:rsid w:val="00327DA9"/>
    <w:rsid w:val="00327F50"/>
    <w:rsid w:val="00330334"/>
    <w:rsid w:val="0033058E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4BE"/>
    <w:rsid w:val="003316D3"/>
    <w:rsid w:val="0033188C"/>
    <w:rsid w:val="003318AF"/>
    <w:rsid w:val="003318B0"/>
    <w:rsid w:val="00331997"/>
    <w:rsid w:val="00331A41"/>
    <w:rsid w:val="00332179"/>
    <w:rsid w:val="003321BB"/>
    <w:rsid w:val="00332381"/>
    <w:rsid w:val="003324D0"/>
    <w:rsid w:val="003326A7"/>
    <w:rsid w:val="00332757"/>
    <w:rsid w:val="0033278D"/>
    <w:rsid w:val="00332B2B"/>
    <w:rsid w:val="00332BDD"/>
    <w:rsid w:val="00333ABF"/>
    <w:rsid w:val="00333BC9"/>
    <w:rsid w:val="00333CF5"/>
    <w:rsid w:val="00333D08"/>
    <w:rsid w:val="00333F3C"/>
    <w:rsid w:val="00333F6F"/>
    <w:rsid w:val="0033407C"/>
    <w:rsid w:val="003342A5"/>
    <w:rsid w:val="003342FD"/>
    <w:rsid w:val="003348CE"/>
    <w:rsid w:val="00334C8C"/>
    <w:rsid w:val="00334D6E"/>
    <w:rsid w:val="00334D99"/>
    <w:rsid w:val="00334DF4"/>
    <w:rsid w:val="00334DFC"/>
    <w:rsid w:val="00335015"/>
    <w:rsid w:val="003351A5"/>
    <w:rsid w:val="00335395"/>
    <w:rsid w:val="00335424"/>
    <w:rsid w:val="003355B2"/>
    <w:rsid w:val="00335846"/>
    <w:rsid w:val="0033588C"/>
    <w:rsid w:val="00335925"/>
    <w:rsid w:val="00335B72"/>
    <w:rsid w:val="00335E25"/>
    <w:rsid w:val="00335F56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9FE"/>
    <w:rsid w:val="00341D96"/>
    <w:rsid w:val="00341F83"/>
    <w:rsid w:val="0034206B"/>
    <w:rsid w:val="003420F2"/>
    <w:rsid w:val="003421CE"/>
    <w:rsid w:val="003421EA"/>
    <w:rsid w:val="0034228B"/>
    <w:rsid w:val="00342366"/>
    <w:rsid w:val="0034243B"/>
    <w:rsid w:val="00342578"/>
    <w:rsid w:val="00342587"/>
    <w:rsid w:val="0034272A"/>
    <w:rsid w:val="0034276A"/>
    <w:rsid w:val="00342A73"/>
    <w:rsid w:val="00342B93"/>
    <w:rsid w:val="00342EE4"/>
    <w:rsid w:val="00342F85"/>
    <w:rsid w:val="003433C0"/>
    <w:rsid w:val="00343876"/>
    <w:rsid w:val="00343C0E"/>
    <w:rsid w:val="00343E75"/>
    <w:rsid w:val="00343EA3"/>
    <w:rsid w:val="00344030"/>
    <w:rsid w:val="003443B1"/>
    <w:rsid w:val="00344873"/>
    <w:rsid w:val="0034493E"/>
    <w:rsid w:val="0034494B"/>
    <w:rsid w:val="00344BDA"/>
    <w:rsid w:val="00344DCE"/>
    <w:rsid w:val="00344EB9"/>
    <w:rsid w:val="003450F6"/>
    <w:rsid w:val="00345273"/>
    <w:rsid w:val="00345674"/>
    <w:rsid w:val="0034574C"/>
    <w:rsid w:val="00345938"/>
    <w:rsid w:val="00345973"/>
    <w:rsid w:val="00345AEA"/>
    <w:rsid w:val="00345D22"/>
    <w:rsid w:val="00345E67"/>
    <w:rsid w:val="0034621A"/>
    <w:rsid w:val="00346277"/>
    <w:rsid w:val="00346BBC"/>
    <w:rsid w:val="00346C6D"/>
    <w:rsid w:val="00346E38"/>
    <w:rsid w:val="00346E9F"/>
    <w:rsid w:val="00346FE1"/>
    <w:rsid w:val="00346FF4"/>
    <w:rsid w:val="00347051"/>
    <w:rsid w:val="0034709C"/>
    <w:rsid w:val="003471AA"/>
    <w:rsid w:val="00347272"/>
    <w:rsid w:val="0034732C"/>
    <w:rsid w:val="00347346"/>
    <w:rsid w:val="0034767B"/>
    <w:rsid w:val="003477D5"/>
    <w:rsid w:val="00347B12"/>
    <w:rsid w:val="00347B51"/>
    <w:rsid w:val="00347B6D"/>
    <w:rsid w:val="00347E5D"/>
    <w:rsid w:val="00347FC5"/>
    <w:rsid w:val="0035017A"/>
    <w:rsid w:val="0035039A"/>
    <w:rsid w:val="003503FC"/>
    <w:rsid w:val="00350402"/>
    <w:rsid w:val="00350761"/>
    <w:rsid w:val="00350771"/>
    <w:rsid w:val="00350958"/>
    <w:rsid w:val="00350966"/>
    <w:rsid w:val="00350AE7"/>
    <w:rsid w:val="00350BFB"/>
    <w:rsid w:val="00351058"/>
    <w:rsid w:val="00351260"/>
    <w:rsid w:val="003512CD"/>
    <w:rsid w:val="00351A87"/>
    <w:rsid w:val="00351D05"/>
    <w:rsid w:val="003521B7"/>
    <w:rsid w:val="003525D9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C24"/>
    <w:rsid w:val="00353F7F"/>
    <w:rsid w:val="00353FC1"/>
    <w:rsid w:val="003546FE"/>
    <w:rsid w:val="0035475C"/>
    <w:rsid w:val="00354AE6"/>
    <w:rsid w:val="00354C1B"/>
    <w:rsid w:val="0035514C"/>
    <w:rsid w:val="00355153"/>
    <w:rsid w:val="0035519D"/>
    <w:rsid w:val="0035529A"/>
    <w:rsid w:val="00355524"/>
    <w:rsid w:val="00355750"/>
    <w:rsid w:val="00355CB1"/>
    <w:rsid w:val="00355D6C"/>
    <w:rsid w:val="00355E8E"/>
    <w:rsid w:val="003560DA"/>
    <w:rsid w:val="003560F9"/>
    <w:rsid w:val="0035638E"/>
    <w:rsid w:val="003564C2"/>
    <w:rsid w:val="00356818"/>
    <w:rsid w:val="00356AB0"/>
    <w:rsid w:val="00356B23"/>
    <w:rsid w:val="00356CD6"/>
    <w:rsid w:val="0035711B"/>
    <w:rsid w:val="003574CE"/>
    <w:rsid w:val="0035759D"/>
    <w:rsid w:val="0035765A"/>
    <w:rsid w:val="00357787"/>
    <w:rsid w:val="003577C0"/>
    <w:rsid w:val="003577F5"/>
    <w:rsid w:val="003577F6"/>
    <w:rsid w:val="00357855"/>
    <w:rsid w:val="003579E5"/>
    <w:rsid w:val="00357A8F"/>
    <w:rsid w:val="00357DFD"/>
    <w:rsid w:val="00357E93"/>
    <w:rsid w:val="00357F84"/>
    <w:rsid w:val="00360198"/>
    <w:rsid w:val="00360350"/>
    <w:rsid w:val="0036061A"/>
    <w:rsid w:val="003608E5"/>
    <w:rsid w:val="00360C3A"/>
    <w:rsid w:val="00360E73"/>
    <w:rsid w:val="00360E8A"/>
    <w:rsid w:val="003610D1"/>
    <w:rsid w:val="00361193"/>
    <w:rsid w:val="003611E1"/>
    <w:rsid w:val="0036128C"/>
    <w:rsid w:val="003612BF"/>
    <w:rsid w:val="0036151E"/>
    <w:rsid w:val="00361778"/>
    <w:rsid w:val="00361A82"/>
    <w:rsid w:val="00361C1B"/>
    <w:rsid w:val="00361C42"/>
    <w:rsid w:val="00361CE0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418F"/>
    <w:rsid w:val="0036421F"/>
    <w:rsid w:val="003643BE"/>
    <w:rsid w:val="00364496"/>
    <w:rsid w:val="00364589"/>
    <w:rsid w:val="003645EF"/>
    <w:rsid w:val="003647CD"/>
    <w:rsid w:val="00364810"/>
    <w:rsid w:val="00364870"/>
    <w:rsid w:val="0036496E"/>
    <w:rsid w:val="00364ADD"/>
    <w:rsid w:val="00364C22"/>
    <w:rsid w:val="00364DE0"/>
    <w:rsid w:val="00364DE5"/>
    <w:rsid w:val="00364E83"/>
    <w:rsid w:val="00365045"/>
    <w:rsid w:val="00365384"/>
    <w:rsid w:val="003654EA"/>
    <w:rsid w:val="003657B8"/>
    <w:rsid w:val="00365AB9"/>
    <w:rsid w:val="00365BF1"/>
    <w:rsid w:val="00365E85"/>
    <w:rsid w:val="00365FB9"/>
    <w:rsid w:val="00366040"/>
    <w:rsid w:val="003662A5"/>
    <w:rsid w:val="003662BF"/>
    <w:rsid w:val="003663E5"/>
    <w:rsid w:val="003663FA"/>
    <w:rsid w:val="003664A6"/>
    <w:rsid w:val="0036664B"/>
    <w:rsid w:val="00366B92"/>
    <w:rsid w:val="00366E59"/>
    <w:rsid w:val="00367321"/>
    <w:rsid w:val="003676AD"/>
    <w:rsid w:val="00367974"/>
    <w:rsid w:val="00367A66"/>
    <w:rsid w:val="00367B13"/>
    <w:rsid w:val="00367C97"/>
    <w:rsid w:val="00367E55"/>
    <w:rsid w:val="003701EA"/>
    <w:rsid w:val="0037064D"/>
    <w:rsid w:val="00370723"/>
    <w:rsid w:val="00370732"/>
    <w:rsid w:val="0037086F"/>
    <w:rsid w:val="00370972"/>
    <w:rsid w:val="00370C73"/>
    <w:rsid w:val="00370D7C"/>
    <w:rsid w:val="00370E6F"/>
    <w:rsid w:val="0037126C"/>
    <w:rsid w:val="0037144E"/>
    <w:rsid w:val="003718DD"/>
    <w:rsid w:val="003718E1"/>
    <w:rsid w:val="0037191F"/>
    <w:rsid w:val="003719DF"/>
    <w:rsid w:val="00371A31"/>
    <w:rsid w:val="00371B86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31"/>
    <w:rsid w:val="00372EE9"/>
    <w:rsid w:val="00372F04"/>
    <w:rsid w:val="003731C1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42B"/>
    <w:rsid w:val="0037554E"/>
    <w:rsid w:val="0037559F"/>
    <w:rsid w:val="003756F9"/>
    <w:rsid w:val="00375A84"/>
    <w:rsid w:val="00375BE5"/>
    <w:rsid w:val="00375D0E"/>
    <w:rsid w:val="00375DDB"/>
    <w:rsid w:val="003760C7"/>
    <w:rsid w:val="0037621C"/>
    <w:rsid w:val="00376237"/>
    <w:rsid w:val="00376649"/>
    <w:rsid w:val="00376679"/>
    <w:rsid w:val="00376C07"/>
    <w:rsid w:val="00377359"/>
    <w:rsid w:val="003777C8"/>
    <w:rsid w:val="00377D9C"/>
    <w:rsid w:val="00380110"/>
    <w:rsid w:val="0038014D"/>
    <w:rsid w:val="0038029F"/>
    <w:rsid w:val="003802F8"/>
    <w:rsid w:val="0038033C"/>
    <w:rsid w:val="003803DD"/>
    <w:rsid w:val="00380483"/>
    <w:rsid w:val="003806A8"/>
    <w:rsid w:val="003806D5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6D"/>
    <w:rsid w:val="0038149A"/>
    <w:rsid w:val="003814D7"/>
    <w:rsid w:val="0038154E"/>
    <w:rsid w:val="00381617"/>
    <w:rsid w:val="003816E3"/>
    <w:rsid w:val="00381A64"/>
    <w:rsid w:val="00381F12"/>
    <w:rsid w:val="00381FBA"/>
    <w:rsid w:val="003822FB"/>
    <w:rsid w:val="00382868"/>
    <w:rsid w:val="00382ACC"/>
    <w:rsid w:val="00382E05"/>
    <w:rsid w:val="00382EC1"/>
    <w:rsid w:val="003830CE"/>
    <w:rsid w:val="003831CE"/>
    <w:rsid w:val="0038358E"/>
    <w:rsid w:val="00383624"/>
    <w:rsid w:val="00383BE7"/>
    <w:rsid w:val="00383DE2"/>
    <w:rsid w:val="00383EDB"/>
    <w:rsid w:val="00383FB7"/>
    <w:rsid w:val="00384402"/>
    <w:rsid w:val="00384497"/>
    <w:rsid w:val="00384513"/>
    <w:rsid w:val="00384775"/>
    <w:rsid w:val="00384B00"/>
    <w:rsid w:val="00384BCF"/>
    <w:rsid w:val="00384C3F"/>
    <w:rsid w:val="0038518F"/>
    <w:rsid w:val="003853DC"/>
    <w:rsid w:val="003855A4"/>
    <w:rsid w:val="00385C32"/>
    <w:rsid w:val="00385D05"/>
    <w:rsid w:val="003860CE"/>
    <w:rsid w:val="00386865"/>
    <w:rsid w:val="00386975"/>
    <w:rsid w:val="003869BA"/>
    <w:rsid w:val="00386B37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04FD"/>
    <w:rsid w:val="0039085C"/>
    <w:rsid w:val="00390F65"/>
    <w:rsid w:val="00390FD3"/>
    <w:rsid w:val="003914A2"/>
    <w:rsid w:val="003916AF"/>
    <w:rsid w:val="00391753"/>
    <w:rsid w:val="003918D8"/>
    <w:rsid w:val="003919B5"/>
    <w:rsid w:val="00391A7F"/>
    <w:rsid w:val="00391AF5"/>
    <w:rsid w:val="00391EA3"/>
    <w:rsid w:val="00391EDD"/>
    <w:rsid w:val="00392376"/>
    <w:rsid w:val="00392629"/>
    <w:rsid w:val="003927F3"/>
    <w:rsid w:val="00392A59"/>
    <w:rsid w:val="00392B3C"/>
    <w:rsid w:val="00392C28"/>
    <w:rsid w:val="00392C5D"/>
    <w:rsid w:val="00392C67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B1A"/>
    <w:rsid w:val="00393C81"/>
    <w:rsid w:val="00393C82"/>
    <w:rsid w:val="00393E22"/>
    <w:rsid w:val="00393F9B"/>
    <w:rsid w:val="00394014"/>
    <w:rsid w:val="003940BF"/>
    <w:rsid w:val="003942DB"/>
    <w:rsid w:val="003944A8"/>
    <w:rsid w:val="003944CE"/>
    <w:rsid w:val="00394569"/>
    <w:rsid w:val="003945A9"/>
    <w:rsid w:val="003945F6"/>
    <w:rsid w:val="0039489B"/>
    <w:rsid w:val="003949E3"/>
    <w:rsid w:val="00394D10"/>
    <w:rsid w:val="00394EF2"/>
    <w:rsid w:val="003950E4"/>
    <w:rsid w:val="0039510D"/>
    <w:rsid w:val="00395250"/>
    <w:rsid w:val="0039541D"/>
    <w:rsid w:val="003954C7"/>
    <w:rsid w:val="00395531"/>
    <w:rsid w:val="003955E4"/>
    <w:rsid w:val="00395668"/>
    <w:rsid w:val="00395733"/>
    <w:rsid w:val="003957D3"/>
    <w:rsid w:val="0039588E"/>
    <w:rsid w:val="003958EE"/>
    <w:rsid w:val="00395A8A"/>
    <w:rsid w:val="00395D34"/>
    <w:rsid w:val="00395D3C"/>
    <w:rsid w:val="00395E5F"/>
    <w:rsid w:val="003960D6"/>
    <w:rsid w:val="00396501"/>
    <w:rsid w:val="003968AC"/>
    <w:rsid w:val="00396ACD"/>
    <w:rsid w:val="00397179"/>
    <w:rsid w:val="00397354"/>
    <w:rsid w:val="00397473"/>
    <w:rsid w:val="00397985"/>
    <w:rsid w:val="00397A65"/>
    <w:rsid w:val="00397A8B"/>
    <w:rsid w:val="00397A9E"/>
    <w:rsid w:val="00397AF7"/>
    <w:rsid w:val="00397E6C"/>
    <w:rsid w:val="003A018B"/>
    <w:rsid w:val="003A01EB"/>
    <w:rsid w:val="003A0416"/>
    <w:rsid w:val="003A04BA"/>
    <w:rsid w:val="003A08F5"/>
    <w:rsid w:val="003A0968"/>
    <w:rsid w:val="003A0E0C"/>
    <w:rsid w:val="003A0F6D"/>
    <w:rsid w:val="003A125D"/>
    <w:rsid w:val="003A1672"/>
    <w:rsid w:val="003A17B0"/>
    <w:rsid w:val="003A1AF3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27"/>
    <w:rsid w:val="003A3366"/>
    <w:rsid w:val="003A339D"/>
    <w:rsid w:val="003A3A3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A87"/>
    <w:rsid w:val="003A4AE9"/>
    <w:rsid w:val="003A4B2D"/>
    <w:rsid w:val="003A4EC5"/>
    <w:rsid w:val="003A535E"/>
    <w:rsid w:val="003A53F2"/>
    <w:rsid w:val="003A5670"/>
    <w:rsid w:val="003A59F3"/>
    <w:rsid w:val="003A5C30"/>
    <w:rsid w:val="003A5C35"/>
    <w:rsid w:val="003A5C36"/>
    <w:rsid w:val="003A5D23"/>
    <w:rsid w:val="003A5D4E"/>
    <w:rsid w:val="003A5FDB"/>
    <w:rsid w:val="003A64D6"/>
    <w:rsid w:val="003A6611"/>
    <w:rsid w:val="003A69FD"/>
    <w:rsid w:val="003A6CB6"/>
    <w:rsid w:val="003A6CD2"/>
    <w:rsid w:val="003A6DCA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1CB"/>
    <w:rsid w:val="003B0876"/>
    <w:rsid w:val="003B08A8"/>
    <w:rsid w:val="003B0A9F"/>
    <w:rsid w:val="003B0C1F"/>
    <w:rsid w:val="003B0C5E"/>
    <w:rsid w:val="003B0CE5"/>
    <w:rsid w:val="003B0F85"/>
    <w:rsid w:val="003B1099"/>
    <w:rsid w:val="003B10E8"/>
    <w:rsid w:val="003B1339"/>
    <w:rsid w:val="003B166B"/>
    <w:rsid w:val="003B17CF"/>
    <w:rsid w:val="003B1B8A"/>
    <w:rsid w:val="003B229B"/>
    <w:rsid w:val="003B22AE"/>
    <w:rsid w:val="003B2309"/>
    <w:rsid w:val="003B246B"/>
    <w:rsid w:val="003B2481"/>
    <w:rsid w:val="003B2570"/>
    <w:rsid w:val="003B25C5"/>
    <w:rsid w:val="003B27EB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83F"/>
    <w:rsid w:val="003B3DA5"/>
    <w:rsid w:val="003B3F9A"/>
    <w:rsid w:val="003B410E"/>
    <w:rsid w:val="003B452B"/>
    <w:rsid w:val="003B4813"/>
    <w:rsid w:val="003B492D"/>
    <w:rsid w:val="003B4932"/>
    <w:rsid w:val="003B49C7"/>
    <w:rsid w:val="003B4BCA"/>
    <w:rsid w:val="003B4E29"/>
    <w:rsid w:val="003B4F77"/>
    <w:rsid w:val="003B4F89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67C"/>
    <w:rsid w:val="003B6775"/>
    <w:rsid w:val="003B68C6"/>
    <w:rsid w:val="003B691A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3"/>
    <w:rsid w:val="003B75A8"/>
    <w:rsid w:val="003B79B8"/>
    <w:rsid w:val="003B7A8B"/>
    <w:rsid w:val="003B7AA0"/>
    <w:rsid w:val="003B7C01"/>
    <w:rsid w:val="003B7DE8"/>
    <w:rsid w:val="003B7F78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5B8"/>
    <w:rsid w:val="003C19CD"/>
    <w:rsid w:val="003C2057"/>
    <w:rsid w:val="003C2146"/>
    <w:rsid w:val="003C2577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28E"/>
    <w:rsid w:val="003C344E"/>
    <w:rsid w:val="003C3561"/>
    <w:rsid w:val="003C3824"/>
    <w:rsid w:val="003C384B"/>
    <w:rsid w:val="003C3CD4"/>
    <w:rsid w:val="003C3D30"/>
    <w:rsid w:val="003C3D85"/>
    <w:rsid w:val="003C4036"/>
    <w:rsid w:val="003C42A9"/>
    <w:rsid w:val="003C438F"/>
    <w:rsid w:val="003C447F"/>
    <w:rsid w:val="003C4650"/>
    <w:rsid w:val="003C4872"/>
    <w:rsid w:val="003C4985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1F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1A7"/>
    <w:rsid w:val="003C6279"/>
    <w:rsid w:val="003C63D9"/>
    <w:rsid w:val="003C63FC"/>
    <w:rsid w:val="003C65AD"/>
    <w:rsid w:val="003C66AB"/>
    <w:rsid w:val="003C66E0"/>
    <w:rsid w:val="003C6954"/>
    <w:rsid w:val="003C6BEB"/>
    <w:rsid w:val="003C6C49"/>
    <w:rsid w:val="003C6CBA"/>
    <w:rsid w:val="003C6F50"/>
    <w:rsid w:val="003C72C7"/>
    <w:rsid w:val="003C73D0"/>
    <w:rsid w:val="003C741F"/>
    <w:rsid w:val="003C7493"/>
    <w:rsid w:val="003C7565"/>
    <w:rsid w:val="003C778E"/>
    <w:rsid w:val="003C7A03"/>
    <w:rsid w:val="003C7A17"/>
    <w:rsid w:val="003C7A7C"/>
    <w:rsid w:val="003C7AB7"/>
    <w:rsid w:val="003C7D8E"/>
    <w:rsid w:val="003C7F44"/>
    <w:rsid w:val="003D02A1"/>
    <w:rsid w:val="003D03E0"/>
    <w:rsid w:val="003D0463"/>
    <w:rsid w:val="003D0495"/>
    <w:rsid w:val="003D0540"/>
    <w:rsid w:val="003D05AF"/>
    <w:rsid w:val="003D0AB9"/>
    <w:rsid w:val="003D0C28"/>
    <w:rsid w:val="003D0C64"/>
    <w:rsid w:val="003D0E75"/>
    <w:rsid w:val="003D0EAE"/>
    <w:rsid w:val="003D13AE"/>
    <w:rsid w:val="003D1464"/>
    <w:rsid w:val="003D14AE"/>
    <w:rsid w:val="003D167A"/>
    <w:rsid w:val="003D170C"/>
    <w:rsid w:val="003D1874"/>
    <w:rsid w:val="003D1993"/>
    <w:rsid w:val="003D1BF8"/>
    <w:rsid w:val="003D1CF2"/>
    <w:rsid w:val="003D1EE0"/>
    <w:rsid w:val="003D2108"/>
    <w:rsid w:val="003D22E5"/>
    <w:rsid w:val="003D260A"/>
    <w:rsid w:val="003D284D"/>
    <w:rsid w:val="003D2BCF"/>
    <w:rsid w:val="003D2DB4"/>
    <w:rsid w:val="003D3007"/>
    <w:rsid w:val="003D30EA"/>
    <w:rsid w:val="003D333D"/>
    <w:rsid w:val="003D33B8"/>
    <w:rsid w:val="003D34B8"/>
    <w:rsid w:val="003D35F4"/>
    <w:rsid w:val="003D3606"/>
    <w:rsid w:val="003D3868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DF3"/>
    <w:rsid w:val="003D4E1C"/>
    <w:rsid w:val="003D4EB7"/>
    <w:rsid w:val="003D4FA1"/>
    <w:rsid w:val="003D523E"/>
    <w:rsid w:val="003D52DD"/>
    <w:rsid w:val="003D5327"/>
    <w:rsid w:val="003D5691"/>
    <w:rsid w:val="003D58D8"/>
    <w:rsid w:val="003D5A85"/>
    <w:rsid w:val="003D5AA0"/>
    <w:rsid w:val="003D5EF6"/>
    <w:rsid w:val="003D5F42"/>
    <w:rsid w:val="003D5F89"/>
    <w:rsid w:val="003D620F"/>
    <w:rsid w:val="003D626F"/>
    <w:rsid w:val="003D6282"/>
    <w:rsid w:val="003D63AE"/>
    <w:rsid w:val="003D6482"/>
    <w:rsid w:val="003D6733"/>
    <w:rsid w:val="003D67D0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18"/>
    <w:rsid w:val="003E004C"/>
    <w:rsid w:val="003E00D3"/>
    <w:rsid w:val="003E012A"/>
    <w:rsid w:val="003E0337"/>
    <w:rsid w:val="003E0777"/>
    <w:rsid w:val="003E085D"/>
    <w:rsid w:val="003E0A73"/>
    <w:rsid w:val="003E0AE0"/>
    <w:rsid w:val="003E1003"/>
    <w:rsid w:val="003E110A"/>
    <w:rsid w:val="003E13C4"/>
    <w:rsid w:val="003E1609"/>
    <w:rsid w:val="003E1A0F"/>
    <w:rsid w:val="003E1BA3"/>
    <w:rsid w:val="003E20E4"/>
    <w:rsid w:val="003E21B6"/>
    <w:rsid w:val="003E2253"/>
    <w:rsid w:val="003E2339"/>
    <w:rsid w:val="003E27A2"/>
    <w:rsid w:val="003E286A"/>
    <w:rsid w:val="003E295F"/>
    <w:rsid w:val="003E29CE"/>
    <w:rsid w:val="003E2BB1"/>
    <w:rsid w:val="003E2C86"/>
    <w:rsid w:val="003E2DB7"/>
    <w:rsid w:val="003E2E4A"/>
    <w:rsid w:val="003E2F0D"/>
    <w:rsid w:val="003E3020"/>
    <w:rsid w:val="003E31B2"/>
    <w:rsid w:val="003E3368"/>
    <w:rsid w:val="003E3430"/>
    <w:rsid w:val="003E3589"/>
    <w:rsid w:val="003E35FD"/>
    <w:rsid w:val="003E36F3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14F"/>
    <w:rsid w:val="003E4205"/>
    <w:rsid w:val="003E42CA"/>
    <w:rsid w:val="003E4353"/>
    <w:rsid w:val="003E463E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439"/>
    <w:rsid w:val="003E5626"/>
    <w:rsid w:val="003E5A42"/>
    <w:rsid w:val="003E5DDE"/>
    <w:rsid w:val="003E60D7"/>
    <w:rsid w:val="003E6648"/>
    <w:rsid w:val="003E6821"/>
    <w:rsid w:val="003E6877"/>
    <w:rsid w:val="003E6B61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E11"/>
    <w:rsid w:val="003E7F95"/>
    <w:rsid w:val="003F015E"/>
    <w:rsid w:val="003F01F5"/>
    <w:rsid w:val="003F0241"/>
    <w:rsid w:val="003F0495"/>
    <w:rsid w:val="003F04EE"/>
    <w:rsid w:val="003F05F1"/>
    <w:rsid w:val="003F0730"/>
    <w:rsid w:val="003F07E7"/>
    <w:rsid w:val="003F086D"/>
    <w:rsid w:val="003F090E"/>
    <w:rsid w:val="003F0B00"/>
    <w:rsid w:val="003F0BB5"/>
    <w:rsid w:val="003F0C55"/>
    <w:rsid w:val="003F0EDA"/>
    <w:rsid w:val="003F0F11"/>
    <w:rsid w:val="003F0F3F"/>
    <w:rsid w:val="003F1155"/>
    <w:rsid w:val="003F1312"/>
    <w:rsid w:val="003F1670"/>
    <w:rsid w:val="003F16C1"/>
    <w:rsid w:val="003F1BF6"/>
    <w:rsid w:val="003F1DF6"/>
    <w:rsid w:val="003F1E59"/>
    <w:rsid w:val="003F1F59"/>
    <w:rsid w:val="003F202B"/>
    <w:rsid w:val="003F2073"/>
    <w:rsid w:val="003F20B3"/>
    <w:rsid w:val="003F20F9"/>
    <w:rsid w:val="003F24AF"/>
    <w:rsid w:val="003F250D"/>
    <w:rsid w:val="003F25D7"/>
    <w:rsid w:val="003F26D5"/>
    <w:rsid w:val="003F2711"/>
    <w:rsid w:val="003F2A9C"/>
    <w:rsid w:val="003F2AD8"/>
    <w:rsid w:val="003F2B44"/>
    <w:rsid w:val="003F2B4D"/>
    <w:rsid w:val="003F32A8"/>
    <w:rsid w:val="003F3628"/>
    <w:rsid w:val="003F3A8F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946"/>
    <w:rsid w:val="003F595D"/>
    <w:rsid w:val="003F5C80"/>
    <w:rsid w:val="003F5EC0"/>
    <w:rsid w:val="003F5F87"/>
    <w:rsid w:val="003F602A"/>
    <w:rsid w:val="003F63E0"/>
    <w:rsid w:val="003F6486"/>
    <w:rsid w:val="003F65FD"/>
    <w:rsid w:val="003F6689"/>
    <w:rsid w:val="003F68C8"/>
    <w:rsid w:val="003F6B24"/>
    <w:rsid w:val="003F6CE4"/>
    <w:rsid w:val="003F6D5E"/>
    <w:rsid w:val="003F705A"/>
    <w:rsid w:val="003F7236"/>
    <w:rsid w:val="003F737C"/>
    <w:rsid w:val="003F7438"/>
    <w:rsid w:val="003F77D9"/>
    <w:rsid w:val="003F78B7"/>
    <w:rsid w:val="003F78BC"/>
    <w:rsid w:val="003F7A88"/>
    <w:rsid w:val="003F7B0E"/>
    <w:rsid w:val="003F7B9C"/>
    <w:rsid w:val="003F7C84"/>
    <w:rsid w:val="003F7F8C"/>
    <w:rsid w:val="003F7FDE"/>
    <w:rsid w:val="00400043"/>
    <w:rsid w:val="004000D0"/>
    <w:rsid w:val="00400151"/>
    <w:rsid w:val="00400154"/>
    <w:rsid w:val="004002B0"/>
    <w:rsid w:val="004003B0"/>
    <w:rsid w:val="00400435"/>
    <w:rsid w:val="004004C1"/>
    <w:rsid w:val="004006A7"/>
    <w:rsid w:val="004009FD"/>
    <w:rsid w:val="00400AC4"/>
    <w:rsid w:val="00400C52"/>
    <w:rsid w:val="00400D12"/>
    <w:rsid w:val="00400EE0"/>
    <w:rsid w:val="004012A7"/>
    <w:rsid w:val="004015BB"/>
    <w:rsid w:val="0040163C"/>
    <w:rsid w:val="00401771"/>
    <w:rsid w:val="00401931"/>
    <w:rsid w:val="00401A7E"/>
    <w:rsid w:val="00401AA0"/>
    <w:rsid w:val="00401D13"/>
    <w:rsid w:val="00401F5E"/>
    <w:rsid w:val="00401F83"/>
    <w:rsid w:val="0040203F"/>
    <w:rsid w:val="00402068"/>
    <w:rsid w:val="00402166"/>
    <w:rsid w:val="004023E6"/>
    <w:rsid w:val="004024E9"/>
    <w:rsid w:val="00402659"/>
    <w:rsid w:val="00402A5C"/>
    <w:rsid w:val="00402EE7"/>
    <w:rsid w:val="00402F8A"/>
    <w:rsid w:val="00403552"/>
    <w:rsid w:val="004036AF"/>
    <w:rsid w:val="00403823"/>
    <w:rsid w:val="00403A05"/>
    <w:rsid w:val="00403A64"/>
    <w:rsid w:val="00403C48"/>
    <w:rsid w:val="00403E26"/>
    <w:rsid w:val="00404054"/>
    <w:rsid w:val="00404071"/>
    <w:rsid w:val="004042D8"/>
    <w:rsid w:val="00404A0E"/>
    <w:rsid w:val="00404A52"/>
    <w:rsid w:val="00404C8D"/>
    <w:rsid w:val="00404CC4"/>
    <w:rsid w:val="00404CFC"/>
    <w:rsid w:val="00404ED5"/>
    <w:rsid w:val="004050E2"/>
    <w:rsid w:val="0040515F"/>
    <w:rsid w:val="004051C9"/>
    <w:rsid w:val="004056D9"/>
    <w:rsid w:val="00405723"/>
    <w:rsid w:val="00405A80"/>
    <w:rsid w:val="00405A86"/>
    <w:rsid w:val="00405AAB"/>
    <w:rsid w:val="00405E05"/>
    <w:rsid w:val="004061C9"/>
    <w:rsid w:val="004064EF"/>
    <w:rsid w:val="00406509"/>
    <w:rsid w:val="00406905"/>
    <w:rsid w:val="004069AA"/>
    <w:rsid w:val="004069DD"/>
    <w:rsid w:val="00406AA2"/>
    <w:rsid w:val="00406E4C"/>
    <w:rsid w:val="00406EA7"/>
    <w:rsid w:val="00406F64"/>
    <w:rsid w:val="00407010"/>
    <w:rsid w:val="004076E0"/>
    <w:rsid w:val="00407758"/>
    <w:rsid w:val="004077EF"/>
    <w:rsid w:val="00407AD0"/>
    <w:rsid w:val="00407B35"/>
    <w:rsid w:val="00407B38"/>
    <w:rsid w:val="00407B48"/>
    <w:rsid w:val="00407C75"/>
    <w:rsid w:val="00407D1E"/>
    <w:rsid w:val="00407D39"/>
    <w:rsid w:val="00407F67"/>
    <w:rsid w:val="0041034A"/>
    <w:rsid w:val="00410431"/>
    <w:rsid w:val="004104A8"/>
    <w:rsid w:val="00410590"/>
    <w:rsid w:val="00410B4C"/>
    <w:rsid w:val="00410E69"/>
    <w:rsid w:val="00411206"/>
    <w:rsid w:val="004112FE"/>
    <w:rsid w:val="00411568"/>
    <w:rsid w:val="00411960"/>
    <w:rsid w:val="00411C65"/>
    <w:rsid w:val="00411FE5"/>
    <w:rsid w:val="00412018"/>
    <w:rsid w:val="004121B7"/>
    <w:rsid w:val="0041235E"/>
    <w:rsid w:val="004125D0"/>
    <w:rsid w:val="0041307B"/>
    <w:rsid w:val="00413100"/>
    <w:rsid w:val="004132AA"/>
    <w:rsid w:val="00413316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7D5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29"/>
    <w:rsid w:val="00415FDB"/>
    <w:rsid w:val="00416095"/>
    <w:rsid w:val="004161EE"/>
    <w:rsid w:val="004164FB"/>
    <w:rsid w:val="004166F8"/>
    <w:rsid w:val="0041699A"/>
    <w:rsid w:val="00416A35"/>
    <w:rsid w:val="00416B6D"/>
    <w:rsid w:val="00416BFA"/>
    <w:rsid w:val="00416C14"/>
    <w:rsid w:val="00416D76"/>
    <w:rsid w:val="00416F50"/>
    <w:rsid w:val="00416FA3"/>
    <w:rsid w:val="0041700E"/>
    <w:rsid w:val="00417138"/>
    <w:rsid w:val="00417559"/>
    <w:rsid w:val="004175E4"/>
    <w:rsid w:val="0041770F"/>
    <w:rsid w:val="004177C0"/>
    <w:rsid w:val="004177D9"/>
    <w:rsid w:val="00417B6E"/>
    <w:rsid w:val="00417C9B"/>
    <w:rsid w:val="00417CD6"/>
    <w:rsid w:val="00417F1D"/>
    <w:rsid w:val="0042035A"/>
    <w:rsid w:val="0042036F"/>
    <w:rsid w:val="00420406"/>
    <w:rsid w:val="004204CB"/>
    <w:rsid w:val="0042054B"/>
    <w:rsid w:val="0042096C"/>
    <w:rsid w:val="004209FE"/>
    <w:rsid w:val="00420BA4"/>
    <w:rsid w:val="00420E6C"/>
    <w:rsid w:val="00420EEE"/>
    <w:rsid w:val="00420F18"/>
    <w:rsid w:val="00421463"/>
    <w:rsid w:val="0042178E"/>
    <w:rsid w:val="004218A6"/>
    <w:rsid w:val="004218D1"/>
    <w:rsid w:val="00421B96"/>
    <w:rsid w:val="00421B9D"/>
    <w:rsid w:val="00421D3D"/>
    <w:rsid w:val="00421EDE"/>
    <w:rsid w:val="00421F83"/>
    <w:rsid w:val="0042208D"/>
    <w:rsid w:val="0042249B"/>
    <w:rsid w:val="004227AB"/>
    <w:rsid w:val="00422BD1"/>
    <w:rsid w:val="00422C1B"/>
    <w:rsid w:val="0042305E"/>
    <w:rsid w:val="004230D0"/>
    <w:rsid w:val="004232A7"/>
    <w:rsid w:val="0042330F"/>
    <w:rsid w:val="00423398"/>
    <w:rsid w:val="004236AB"/>
    <w:rsid w:val="0042387B"/>
    <w:rsid w:val="004238DD"/>
    <w:rsid w:val="0042391D"/>
    <w:rsid w:val="00423938"/>
    <w:rsid w:val="00423BD4"/>
    <w:rsid w:val="00423CD9"/>
    <w:rsid w:val="00423E86"/>
    <w:rsid w:val="00424364"/>
    <w:rsid w:val="0042450D"/>
    <w:rsid w:val="00424669"/>
    <w:rsid w:val="0042499C"/>
    <w:rsid w:val="00424CF8"/>
    <w:rsid w:val="00424D9D"/>
    <w:rsid w:val="00424EB0"/>
    <w:rsid w:val="00425161"/>
    <w:rsid w:val="004251CD"/>
    <w:rsid w:val="00425328"/>
    <w:rsid w:val="0042533D"/>
    <w:rsid w:val="004256C8"/>
    <w:rsid w:val="00425776"/>
    <w:rsid w:val="004258FD"/>
    <w:rsid w:val="004259AA"/>
    <w:rsid w:val="00425BAA"/>
    <w:rsid w:val="00426215"/>
    <w:rsid w:val="004262D7"/>
    <w:rsid w:val="00426729"/>
    <w:rsid w:val="0042680A"/>
    <w:rsid w:val="00426843"/>
    <w:rsid w:val="00426A1E"/>
    <w:rsid w:val="00426FAE"/>
    <w:rsid w:val="00426FBA"/>
    <w:rsid w:val="004270B0"/>
    <w:rsid w:val="0042717E"/>
    <w:rsid w:val="0042728C"/>
    <w:rsid w:val="00427291"/>
    <w:rsid w:val="004274C9"/>
    <w:rsid w:val="004274D7"/>
    <w:rsid w:val="004275F8"/>
    <w:rsid w:val="004278DB"/>
    <w:rsid w:val="00427913"/>
    <w:rsid w:val="00427A84"/>
    <w:rsid w:val="00427B5B"/>
    <w:rsid w:val="00427C03"/>
    <w:rsid w:val="00427C16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3B2"/>
    <w:rsid w:val="004314B4"/>
    <w:rsid w:val="0043162F"/>
    <w:rsid w:val="004319B5"/>
    <w:rsid w:val="00431BAA"/>
    <w:rsid w:val="00431BB2"/>
    <w:rsid w:val="00431DD8"/>
    <w:rsid w:val="00431EDE"/>
    <w:rsid w:val="00431F34"/>
    <w:rsid w:val="0043251A"/>
    <w:rsid w:val="00432A01"/>
    <w:rsid w:val="00432C7E"/>
    <w:rsid w:val="00432F68"/>
    <w:rsid w:val="00433119"/>
    <w:rsid w:val="0043341C"/>
    <w:rsid w:val="00433458"/>
    <w:rsid w:val="00433470"/>
    <w:rsid w:val="00433C86"/>
    <w:rsid w:val="00433D11"/>
    <w:rsid w:val="00433DEB"/>
    <w:rsid w:val="004341C8"/>
    <w:rsid w:val="00434200"/>
    <w:rsid w:val="00434444"/>
    <w:rsid w:val="00434623"/>
    <w:rsid w:val="0043464B"/>
    <w:rsid w:val="004346FF"/>
    <w:rsid w:val="004349CA"/>
    <w:rsid w:val="00434A03"/>
    <w:rsid w:val="00434B1E"/>
    <w:rsid w:val="0043514A"/>
    <w:rsid w:val="004351E4"/>
    <w:rsid w:val="004352D5"/>
    <w:rsid w:val="004356F4"/>
    <w:rsid w:val="004357D1"/>
    <w:rsid w:val="0043585E"/>
    <w:rsid w:val="00435933"/>
    <w:rsid w:val="00435AEB"/>
    <w:rsid w:val="00435B06"/>
    <w:rsid w:val="00436221"/>
    <w:rsid w:val="00436224"/>
    <w:rsid w:val="00436651"/>
    <w:rsid w:val="00436781"/>
    <w:rsid w:val="00436B25"/>
    <w:rsid w:val="00436B6F"/>
    <w:rsid w:val="00436FB4"/>
    <w:rsid w:val="00437131"/>
    <w:rsid w:val="004373A2"/>
    <w:rsid w:val="00437470"/>
    <w:rsid w:val="004376DE"/>
    <w:rsid w:val="0043795C"/>
    <w:rsid w:val="0043796B"/>
    <w:rsid w:val="00437A50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85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C58"/>
    <w:rsid w:val="00441DED"/>
    <w:rsid w:val="00442057"/>
    <w:rsid w:val="004420A5"/>
    <w:rsid w:val="0044225D"/>
    <w:rsid w:val="004423D1"/>
    <w:rsid w:val="0044244E"/>
    <w:rsid w:val="00442587"/>
    <w:rsid w:val="00442894"/>
    <w:rsid w:val="00442A20"/>
    <w:rsid w:val="00442C3F"/>
    <w:rsid w:val="00442DB9"/>
    <w:rsid w:val="00442DE4"/>
    <w:rsid w:val="0044335E"/>
    <w:rsid w:val="004433EC"/>
    <w:rsid w:val="0044346A"/>
    <w:rsid w:val="004434E9"/>
    <w:rsid w:val="004435EA"/>
    <w:rsid w:val="004435EC"/>
    <w:rsid w:val="00443607"/>
    <w:rsid w:val="0044362A"/>
    <w:rsid w:val="004437BF"/>
    <w:rsid w:val="00443928"/>
    <w:rsid w:val="004439A1"/>
    <w:rsid w:val="00443A52"/>
    <w:rsid w:val="00443BF7"/>
    <w:rsid w:val="00443C4D"/>
    <w:rsid w:val="00443D22"/>
    <w:rsid w:val="00443ECC"/>
    <w:rsid w:val="00444131"/>
    <w:rsid w:val="0044429D"/>
    <w:rsid w:val="0044469F"/>
    <w:rsid w:val="00444877"/>
    <w:rsid w:val="004449E9"/>
    <w:rsid w:val="00444A90"/>
    <w:rsid w:val="00444BD9"/>
    <w:rsid w:val="004450BB"/>
    <w:rsid w:val="0044512C"/>
    <w:rsid w:val="00445380"/>
    <w:rsid w:val="004453F1"/>
    <w:rsid w:val="004456A7"/>
    <w:rsid w:val="00445912"/>
    <w:rsid w:val="00445A47"/>
    <w:rsid w:val="00445CC6"/>
    <w:rsid w:val="00445CF0"/>
    <w:rsid w:val="00445D51"/>
    <w:rsid w:val="00445E50"/>
    <w:rsid w:val="00445EE5"/>
    <w:rsid w:val="00446556"/>
    <w:rsid w:val="0044670C"/>
    <w:rsid w:val="00446830"/>
    <w:rsid w:val="00446962"/>
    <w:rsid w:val="00446974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B04"/>
    <w:rsid w:val="00450C86"/>
    <w:rsid w:val="00450EE7"/>
    <w:rsid w:val="00450F13"/>
    <w:rsid w:val="00451280"/>
    <w:rsid w:val="004512D4"/>
    <w:rsid w:val="00451320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3B0"/>
    <w:rsid w:val="004526F0"/>
    <w:rsid w:val="0045291C"/>
    <w:rsid w:val="00452BFD"/>
    <w:rsid w:val="00452E99"/>
    <w:rsid w:val="004537AD"/>
    <w:rsid w:val="00453FC4"/>
    <w:rsid w:val="0045435A"/>
    <w:rsid w:val="00454498"/>
    <w:rsid w:val="00454759"/>
    <w:rsid w:val="00454A57"/>
    <w:rsid w:val="00454D43"/>
    <w:rsid w:val="00454F3B"/>
    <w:rsid w:val="00454FFC"/>
    <w:rsid w:val="00455331"/>
    <w:rsid w:val="00455371"/>
    <w:rsid w:val="00455381"/>
    <w:rsid w:val="004553B2"/>
    <w:rsid w:val="004554FD"/>
    <w:rsid w:val="004555CE"/>
    <w:rsid w:val="004555E2"/>
    <w:rsid w:val="00455696"/>
    <w:rsid w:val="004556A2"/>
    <w:rsid w:val="00455709"/>
    <w:rsid w:val="0045578E"/>
    <w:rsid w:val="004557D2"/>
    <w:rsid w:val="0045585E"/>
    <w:rsid w:val="0045598E"/>
    <w:rsid w:val="00455CEF"/>
    <w:rsid w:val="00455E5D"/>
    <w:rsid w:val="00455F61"/>
    <w:rsid w:val="0045604F"/>
    <w:rsid w:val="004562D2"/>
    <w:rsid w:val="004563AF"/>
    <w:rsid w:val="0045670E"/>
    <w:rsid w:val="004567EC"/>
    <w:rsid w:val="004568AE"/>
    <w:rsid w:val="00456B9E"/>
    <w:rsid w:val="00456C28"/>
    <w:rsid w:val="00456C94"/>
    <w:rsid w:val="00456D17"/>
    <w:rsid w:val="00456D95"/>
    <w:rsid w:val="00456F20"/>
    <w:rsid w:val="00457222"/>
    <w:rsid w:val="00457A00"/>
    <w:rsid w:val="00457A7F"/>
    <w:rsid w:val="00457D0C"/>
    <w:rsid w:val="00457FFD"/>
    <w:rsid w:val="0046020B"/>
    <w:rsid w:val="0046043E"/>
    <w:rsid w:val="0046058F"/>
    <w:rsid w:val="00460720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BD"/>
    <w:rsid w:val="0046252B"/>
    <w:rsid w:val="0046252C"/>
    <w:rsid w:val="00462559"/>
    <w:rsid w:val="00462574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335"/>
    <w:rsid w:val="004648BA"/>
    <w:rsid w:val="0046498B"/>
    <w:rsid w:val="00464AD2"/>
    <w:rsid w:val="00464DBC"/>
    <w:rsid w:val="00464FB3"/>
    <w:rsid w:val="0046510A"/>
    <w:rsid w:val="0046562D"/>
    <w:rsid w:val="0046582C"/>
    <w:rsid w:val="00465988"/>
    <w:rsid w:val="00465D05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6ED3"/>
    <w:rsid w:val="004670EB"/>
    <w:rsid w:val="00467187"/>
    <w:rsid w:val="004672D6"/>
    <w:rsid w:val="004674E4"/>
    <w:rsid w:val="004677D6"/>
    <w:rsid w:val="004679FC"/>
    <w:rsid w:val="00467C42"/>
    <w:rsid w:val="00467CBB"/>
    <w:rsid w:val="0047001C"/>
    <w:rsid w:val="004704A6"/>
    <w:rsid w:val="0047063A"/>
    <w:rsid w:val="00470655"/>
    <w:rsid w:val="004707D6"/>
    <w:rsid w:val="00470910"/>
    <w:rsid w:val="0047097E"/>
    <w:rsid w:val="00470ACE"/>
    <w:rsid w:val="00470DFF"/>
    <w:rsid w:val="00471001"/>
    <w:rsid w:val="00471118"/>
    <w:rsid w:val="00471539"/>
    <w:rsid w:val="00471946"/>
    <w:rsid w:val="004719B8"/>
    <w:rsid w:val="00471A84"/>
    <w:rsid w:val="00471C0F"/>
    <w:rsid w:val="0047200B"/>
    <w:rsid w:val="0047205F"/>
    <w:rsid w:val="004721CC"/>
    <w:rsid w:val="0047281F"/>
    <w:rsid w:val="004728FE"/>
    <w:rsid w:val="00472906"/>
    <w:rsid w:val="00472A8E"/>
    <w:rsid w:val="00472CBA"/>
    <w:rsid w:val="00472CDE"/>
    <w:rsid w:val="00472E4F"/>
    <w:rsid w:val="00472F78"/>
    <w:rsid w:val="00473378"/>
    <w:rsid w:val="004733C1"/>
    <w:rsid w:val="00473415"/>
    <w:rsid w:val="00473450"/>
    <w:rsid w:val="004736DB"/>
    <w:rsid w:val="00473734"/>
    <w:rsid w:val="004737CD"/>
    <w:rsid w:val="00473927"/>
    <w:rsid w:val="00473970"/>
    <w:rsid w:val="00473A07"/>
    <w:rsid w:val="00473FAE"/>
    <w:rsid w:val="00473FC7"/>
    <w:rsid w:val="00474117"/>
    <w:rsid w:val="00474411"/>
    <w:rsid w:val="004746C4"/>
    <w:rsid w:val="0047483D"/>
    <w:rsid w:val="00474910"/>
    <w:rsid w:val="00474943"/>
    <w:rsid w:val="00474A93"/>
    <w:rsid w:val="00474BD9"/>
    <w:rsid w:val="00474D67"/>
    <w:rsid w:val="00474DD3"/>
    <w:rsid w:val="00475020"/>
    <w:rsid w:val="004751E2"/>
    <w:rsid w:val="00475244"/>
    <w:rsid w:val="00475281"/>
    <w:rsid w:val="004755AE"/>
    <w:rsid w:val="00475625"/>
    <w:rsid w:val="004756E1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98F"/>
    <w:rsid w:val="00476AC5"/>
    <w:rsid w:val="00476B64"/>
    <w:rsid w:val="00476C9D"/>
    <w:rsid w:val="00477061"/>
    <w:rsid w:val="0047706E"/>
    <w:rsid w:val="004771B5"/>
    <w:rsid w:val="00477455"/>
    <w:rsid w:val="0047780A"/>
    <w:rsid w:val="004778C9"/>
    <w:rsid w:val="00477958"/>
    <w:rsid w:val="00477961"/>
    <w:rsid w:val="004779CF"/>
    <w:rsid w:val="00477AEC"/>
    <w:rsid w:val="00477C8E"/>
    <w:rsid w:val="00477FAC"/>
    <w:rsid w:val="0048024F"/>
    <w:rsid w:val="004802F2"/>
    <w:rsid w:val="004807E4"/>
    <w:rsid w:val="004808AF"/>
    <w:rsid w:val="0048098B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8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2CF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613"/>
    <w:rsid w:val="0048576C"/>
    <w:rsid w:val="00485937"/>
    <w:rsid w:val="00485A8C"/>
    <w:rsid w:val="00485CA6"/>
    <w:rsid w:val="00485E50"/>
    <w:rsid w:val="00485EB0"/>
    <w:rsid w:val="00485FC4"/>
    <w:rsid w:val="0048601C"/>
    <w:rsid w:val="004862A7"/>
    <w:rsid w:val="00486816"/>
    <w:rsid w:val="00486B1C"/>
    <w:rsid w:val="00486B3B"/>
    <w:rsid w:val="00486C19"/>
    <w:rsid w:val="00486CA8"/>
    <w:rsid w:val="00486CAE"/>
    <w:rsid w:val="00486F15"/>
    <w:rsid w:val="004872A1"/>
    <w:rsid w:val="004872C7"/>
    <w:rsid w:val="004872CC"/>
    <w:rsid w:val="004876BC"/>
    <w:rsid w:val="0048786E"/>
    <w:rsid w:val="00487A31"/>
    <w:rsid w:val="00487A72"/>
    <w:rsid w:val="00487AF9"/>
    <w:rsid w:val="00487B08"/>
    <w:rsid w:val="00487D1A"/>
    <w:rsid w:val="00487E36"/>
    <w:rsid w:val="00487FE8"/>
    <w:rsid w:val="00490149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6CA"/>
    <w:rsid w:val="0049290E"/>
    <w:rsid w:val="00492A47"/>
    <w:rsid w:val="00492A59"/>
    <w:rsid w:val="00492B34"/>
    <w:rsid w:val="00492E5F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20"/>
    <w:rsid w:val="00493DB6"/>
    <w:rsid w:val="00493F63"/>
    <w:rsid w:val="004946A7"/>
    <w:rsid w:val="004946F5"/>
    <w:rsid w:val="004947DA"/>
    <w:rsid w:val="00494AE8"/>
    <w:rsid w:val="00495365"/>
    <w:rsid w:val="00495676"/>
    <w:rsid w:val="004956B1"/>
    <w:rsid w:val="004956F7"/>
    <w:rsid w:val="00495723"/>
    <w:rsid w:val="0049593E"/>
    <w:rsid w:val="00495AD5"/>
    <w:rsid w:val="00495BE8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35A"/>
    <w:rsid w:val="004974B7"/>
    <w:rsid w:val="00497801"/>
    <w:rsid w:val="0049788B"/>
    <w:rsid w:val="00497AE2"/>
    <w:rsid w:val="00497C82"/>
    <w:rsid w:val="00497E51"/>
    <w:rsid w:val="004A05FD"/>
    <w:rsid w:val="004A0710"/>
    <w:rsid w:val="004A0736"/>
    <w:rsid w:val="004A08F9"/>
    <w:rsid w:val="004A098E"/>
    <w:rsid w:val="004A09EF"/>
    <w:rsid w:val="004A09F8"/>
    <w:rsid w:val="004A0D5B"/>
    <w:rsid w:val="004A0D6E"/>
    <w:rsid w:val="004A0EB1"/>
    <w:rsid w:val="004A0F3F"/>
    <w:rsid w:val="004A10FE"/>
    <w:rsid w:val="004A1353"/>
    <w:rsid w:val="004A145C"/>
    <w:rsid w:val="004A15DE"/>
    <w:rsid w:val="004A15E9"/>
    <w:rsid w:val="004A1930"/>
    <w:rsid w:val="004A1934"/>
    <w:rsid w:val="004A19E3"/>
    <w:rsid w:val="004A1AD1"/>
    <w:rsid w:val="004A1D10"/>
    <w:rsid w:val="004A1F80"/>
    <w:rsid w:val="004A2221"/>
    <w:rsid w:val="004A23BA"/>
    <w:rsid w:val="004A2704"/>
    <w:rsid w:val="004A2856"/>
    <w:rsid w:val="004A2B23"/>
    <w:rsid w:val="004A306B"/>
    <w:rsid w:val="004A3196"/>
    <w:rsid w:val="004A366E"/>
    <w:rsid w:val="004A3935"/>
    <w:rsid w:val="004A3AFC"/>
    <w:rsid w:val="004A3CB2"/>
    <w:rsid w:val="004A3DA8"/>
    <w:rsid w:val="004A3DBE"/>
    <w:rsid w:val="004A449C"/>
    <w:rsid w:val="004A45E1"/>
    <w:rsid w:val="004A467D"/>
    <w:rsid w:val="004A467E"/>
    <w:rsid w:val="004A489B"/>
    <w:rsid w:val="004A4A4F"/>
    <w:rsid w:val="004A4C67"/>
    <w:rsid w:val="004A53F5"/>
    <w:rsid w:val="004A58BA"/>
    <w:rsid w:val="004A599B"/>
    <w:rsid w:val="004A59C0"/>
    <w:rsid w:val="004A5EFD"/>
    <w:rsid w:val="004A5F47"/>
    <w:rsid w:val="004A64DC"/>
    <w:rsid w:val="004A6658"/>
    <w:rsid w:val="004A668A"/>
    <w:rsid w:val="004A6A6F"/>
    <w:rsid w:val="004A6ACD"/>
    <w:rsid w:val="004A6B5F"/>
    <w:rsid w:val="004A6E1D"/>
    <w:rsid w:val="004A6E75"/>
    <w:rsid w:val="004A708C"/>
    <w:rsid w:val="004A71D3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3BC"/>
    <w:rsid w:val="004B24C3"/>
    <w:rsid w:val="004B2743"/>
    <w:rsid w:val="004B27CC"/>
    <w:rsid w:val="004B2967"/>
    <w:rsid w:val="004B2ACF"/>
    <w:rsid w:val="004B2ADC"/>
    <w:rsid w:val="004B2B2E"/>
    <w:rsid w:val="004B2D6F"/>
    <w:rsid w:val="004B2FE9"/>
    <w:rsid w:val="004B3202"/>
    <w:rsid w:val="004B3290"/>
    <w:rsid w:val="004B3309"/>
    <w:rsid w:val="004B3843"/>
    <w:rsid w:val="004B3926"/>
    <w:rsid w:val="004B3AC6"/>
    <w:rsid w:val="004B3B9F"/>
    <w:rsid w:val="004B3E1B"/>
    <w:rsid w:val="004B3E44"/>
    <w:rsid w:val="004B3F82"/>
    <w:rsid w:val="004B4013"/>
    <w:rsid w:val="004B4028"/>
    <w:rsid w:val="004B4751"/>
    <w:rsid w:val="004B4A78"/>
    <w:rsid w:val="004B4F12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310"/>
    <w:rsid w:val="004B6394"/>
    <w:rsid w:val="004B63D9"/>
    <w:rsid w:val="004B643B"/>
    <w:rsid w:val="004B6591"/>
    <w:rsid w:val="004B67B4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8B3"/>
    <w:rsid w:val="004C0B2F"/>
    <w:rsid w:val="004C0C9C"/>
    <w:rsid w:val="004C0CAE"/>
    <w:rsid w:val="004C0DD1"/>
    <w:rsid w:val="004C0E5B"/>
    <w:rsid w:val="004C11F0"/>
    <w:rsid w:val="004C126E"/>
    <w:rsid w:val="004C12C5"/>
    <w:rsid w:val="004C1667"/>
    <w:rsid w:val="004C18EA"/>
    <w:rsid w:val="004C1A7D"/>
    <w:rsid w:val="004C1B06"/>
    <w:rsid w:val="004C1CB4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8D0"/>
    <w:rsid w:val="004C4987"/>
    <w:rsid w:val="004C4A77"/>
    <w:rsid w:val="004C4AE6"/>
    <w:rsid w:val="004C4C01"/>
    <w:rsid w:val="004C4F30"/>
    <w:rsid w:val="004C5116"/>
    <w:rsid w:val="004C5118"/>
    <w:rsid w:val="004C5154"/>
    <w:rsid w:val="004C5233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6E6F"/>
    <w:rsid w:val="004C7304"/>
    <w:rsid w:val="004C731B"/>
    <w:rsid w:val="004C73A6"/>
    <w:rsid w:val="004C773A"/>
    <w:rsid w:val="004C77BD"/>
    <w:rsid w:val="004C77EE"/>
    <w:rsid w:val="004C791D"/>
    <w:rsid w:val="004C7A0C"/>
    <w:rsid w:val="004C7EE6"/>
    <w:rsid w:val="004D040E"/>
    <w:rsid w:val="004D077C"/>
    <w:rsid w:val="004D09DB"/>
    <w:rsid w:val="004D0DF0"/>
    <w:rsid w:val="004D108A"/>
    <w:rsid w:val="004D11C7"/>
    <w:rsid w:val="004D1462"/>
    <w:rsid w:val="004D1641"/>
    <w:rsid w:val="004D1642"/>
    <w:rsid w:val="004D16EF"/>
    <w:rsid w:val="004D1BF9"/>
    <w:rsid w:val="004D1C19"/>
    <w:rsid w:val="004D1E2F"/>
    <w:rsid w:val="004D1F15"/>
    <w:rsid w:val="004D2478"/>
    <w:rsid w:val="004D24B2"/>
    <w:rsid w:val="004D26AF"/>
    <w:rsid w:val="004D2756"/>
    <w:rsid w:val="004D2AFC"/>
    <w:rsid w:val="004D2C50"/>
    <w:rsid w:val="004D2CC1"/>
    <w:rsid w:val="004D2E1B"/>
    <w:rsid w:val="004D30B8"/>
    <w:rsid w:val="004D3279"/>
    <w:rsid w:val="004D3341"/>
    <w:rsid w:val="004D344C"/>
    <w:rsid w:val="004D34BE"/>
    <w:rsid w:val="004D376B"/>
    <w:rsid w:val="004D3878"/>
    <w:rsid w:val="004D3966"/>
    <w:rsid w:val="004D39B8"/>
    <w:rsid w:val="004D3ABA"/>
    <w:rsid w:val="004D3B14"/>
    <w:rsid w:val="004D3B49"/>
    <w:rsid w:val="004D3B9B"/>
    <w:rsid w:val="004D3C98"/>
    <w:rsid w:val="004D3D6A"/>
    <w:rsid w:val="004D4146"/>
    <w:rsid w:val="004D41CE"/>
    <w:rsid w:val="004D471F"/>
    <w:rsid w:val="004D47E0"/>
    <w:rsid w:val="004D4841"/>
    <w:rsid w:val="004D4849"/>
    <w:rsid w:val="004D4A68"/>
    <w:rsid w:val="004D4A8E"/>
    <w:rsid w:val="004D4CDC"/>
    <w:rsid w:val="004D4E01"/>
    <w:rsid w:val="004D544B"/>
    <w:rsid w:val="004D5530"/>
    <w:rsid w:val="004D59FC"/>
    <w:rsid w:val="004D5DCF"/>
    <w:rsid w:val="004D5F8A"/>
    <w:rsid w:val="004D631A"/>
    <w:rsid w:val="004D64D4"/>
    <w:rsid w:val="004D651E"/>
    <w:rsid w:val="004D6731"/>
    <w:rsid w:val="004D69F9"/>
    <w:rsid w:val="004D6CD9"/>
    <w:rsid w:val="004D71A4"/>
    <w:rsid w:val="004D71F7"/>
    <w:rsid w:val="004D75E8"/>
    <w:rsid w:val="004D779E"/>
    <w:rsid w:val="004D78BB"/>
    <w:rsid w:val="004D7D1F"/>
    <w:rsid w:val="004D7E1F"/>
    <w:rsid w:val="004D7FB1"/>
    <w:rsid w:val="004E001E"/>
    <w:rsid w:val="004E016B"/>
    <w:rsid w:val="004E0733"/>
    <w:rsid w:val="004E08B1"/>
    <w:rsid w:val="004E0BC0"/>
    <w:rsid w:val="004E0D6D"/>
    <w:rsid w:val="004E0E3A"/>
    <w:rsid w:val="004E101C"/>
    <w:rsid w:val="004E122A"/>
    <w:rsid w:val="004E15DD"/>
    <w:rsid w:val="004E1798"/>
    <w:rsid w:val="004E1A66"/>
    <w:rsid w:val="004E1A9C"/>
    <w:rsid w:val="004E1C77"/>
    <w:rsid w:val="004E1F06"/>
    <w:rsid w:val="004E20DA"/>
    <w:rsid w:val="004E230D"/>
    <w:rsid w:val="004E2676"/>
    <w:rsid w:val="004E26BB"/>
    <w:rsid w:val="004E2A32"/>
    <w:rsid w:val="004E2B44"/>
    <w:rsid w:val="004E2E5D"/>
    <w:rsid w:val="004E30D4"/>
    <w:rsid w:val="004E30D6"/>
    <w:rsid w:val="004E3145"/>
    <w:rsid w:val="004E3169"/>
    <w:rsid w:val="004E32E5"/>
    <w:rsid w:val="004E35DF"/>
    <w:rsid w:val="004E3757"/>
    <w:rsid w:val="004E389E"/>
    <w:rsid w:val="004E39B8"/>
    <w:rsid w:val="004E3AAF"/>
    <w:rsid w:val="004E3ABD"/>
    <w:rsid w:val="004E3DC5"/>
    <w:rsid w:val="004E48BF"/>
    <w:rsid w:val="004E4961"/>
    <w:rsid w:val="004E4BDA"/>
    <w:rsid w:val="004E4C91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AF8"/>
    <w:rsid w:val="004E6B99"/>
    <w:rsid w:val="004E6C19"/>
    <w:rsid w:val="004E6C83"/>
    <w:rsid w:val="004E6CE4"/>
    <w:rsid w:val="004E6D0A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2B"/>
    <w:rsid w:val="004E7EBE"/>
    <w:rsid w:val="004F0068"/>
    <w:rsid w:val="004F0162"/>
    <w:rsid w:val="004F026D"/>
    <w:rsid w:val="004F044C"/>
    <w:rsid w:val="004F056F"/>
    <w:rsid w:val="004F05F6"/>
    <w:rsid w:val="004F08A3"/>
    <w:rsid w:val="004F0A4B"/>
    <w:rsid w:val="004F0C0D"/>
    <w:rsid w:val="004F0FC2"/>
    <w:rsid w:val="004F11AC"/>
    <w:rsid w:val="004F1312"/>
    <w:rsid w:val="004F13D1"/>
    <w:rsid w:val="004F13F1"/>
    <w:rsid w:val="004F149D"/>
    <w:rsid w:val="004F1674"/>
    <w:rsid w:val="004F1864"/>
    <w:rsid w:val="004F1AA9"/>
    <w:rsid w:val="004F1E9B"/>
    <w:rsid w:val="004F1FAD"/>
    <w:rsid w:val="004F22F7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A49"/>
    <w:rsid w:val="004F3AE0"/>
    <w:rsid w:val="004F3B0F"/>
    <w:rsid w:val="004F3B34"/>
    <w:rsid w:val="004F3E39"/>
    <w:rsid w:val="004F3F8D"/>
    <w:rsid w:val="004F4082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315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A15"/>
    <w:rsid w:val="00500C28"/>
    <w:rsid w:val="00501004"/>
    <w:rsid w:val="00501039"/>
    <w:rsid w:val="00501729"/>
    <w:rsid w:val="0050174F"/>
    <w:rsid w:val="0050178E"/>
    <w:rsid w:val="00501E5B"/>
    <w:rsid w:val="005023A1"/>
    <w:rsid w:val="0050249E"/>
    <w:rsid w:val="00502514"/>
    <w:rsid w:val="0050254D"/>
    <w:rsid w:val="00502813"/>
    <w:rsid w:val="0050281E"/>
    <w:rsid w:val="00502C50"/>
    <w:rsid w:val="00502C7D"/>
    <w:rsid w:val="00502D03"/>
    <w:rsid w:val="00503017"/>
    <w:rsid w:val="0050322F"/>
    <w:rsid w:val="005036B1"/>
    <w:rsid w:val="00503757"/>
    <w:rsid w:val="005037FB"/>
    <w:rsid w:val="005039E5"/>
    <w:rsid w:val="00503AFD"/>
    <w:rsid w:val="00503BB8"/>
    <w:rsid w:val="00503BD6"/>
    <w:rsid w:val="00503C37"/>
    <w:rsid w:val="00503E85"/>
    <w:rsid w:val="00503EA1"/>
    <w:rsid w:val="00504382"/>
    <w:rsid w:val="005048C6"/>
    <w:rsid w:val="00504A1D"/>
    <w:rsid w:val="00504A9A"/>
    <w:rsid w:val="00505083"/>
    <w:rsid w:val="005052DB"/>
    <w:rsid w:val="005054AE"/>
    <w:rsid w:val="00505578"/>
    <w:rsid w:val="00505A93"/>
    <w:rsid w:val="00505D7E"/>
    <w:rsid w:val="005060F1"/>
    <w:rsid w:val="005065F0"/>
    <w:rsid w:val="00506608"/>
    <w:rsid w:val="00507184"/>
    <w:rsid w:val="005075D0"/>
    <w:rsid w:val="0050777E"/>
    <w:rsid w:val="0050787E"/>
    <w:rsid w:val="00507A23"/>
    <w:rsid w:val="00507A49"/>
    <w:rsid w:val="00507B6E"/>
    <w:rsid w:val="00507C32"/>
    <w:rsid w:val="00507C73"/>
    <w:rsid w:val="00507C95"/>
    <w:rsid w:val="00507DDB"/>
    <w:rsid w:val="00507EDE"/>
    <w:rsid w:val="005100B0"/>
    <w:rsid w:val="005100F5"/>
    <w:rsid w:val="005101A5"/>
    <w:rsid w:val="0051052C"/>
    <w:rsid w:val="005105CE"/>
    <w:rsid w:val="00510683"/>
    <w:rsid w:val="005109E8"/>
    <w:rsid w:val="00510C96"/>
    <w:rsid w:val="00510EF8"/>
    <w:rsid w:val="005113C5"/>
    <w:rsid w:val="0051147D"/>
    <w:rsid w:val="0051156F"/>
    <w:rsid w:val="00511601"/>
    <w:rsid w:val="0051160C"/>
    <w:rsid w:val="005116AF"/>
    <w:rsid w:val="00511810"/>
    <w:rsid w:val="0051184B"/>
    <w:rsid w:val="00511AFD"/>
    <w:rsid w:val="00511B02"/>
    <w:rsid w:val="00511F50"/>
    <w:rsid w:val="00511FE2"/>
    <w:rsid w:val="00512087"/>
    <w:rsid w:val="00512155"/>
    <w:rsid w:val="005125EC"/>
    <w:rsid w:val="00512629"/>
    <w:rsid w:val="00512721"/>
    <w:rsid w:val="0051286B"/>
    <w:rsid w:val="00512D16"/>
    <w:rsid w:val="00512D25"/>
    <w:rsid w:val="00512E3B"/>
    <w:rsid w:val="00513097"/>
    <w:rsid w:val="00513317"/>
    <w:rsid w:val="00513332"/>
    <w:rsid w:val="005134E1"/>
    <w:rsid w:val="005134EC"/>
    <w:rsid w:val="005137AB"/>
    <w:rsid w:val="00513848"/>
    <w:rsid w:val="005138FC"/>
    <w:rsid w:val="00513905"/>
    <w:rsid w:val="00513A7E"/>
    <w:rsid w:val="00513B0A"/>
    <w:rsid w:val="00513CE0"/>
    <w:rsid w:val="00513EC6"/>
    <w:rsid w:val="00514099"/>
    <w:rsid w:val="00514234"/>
    <w:rsid w:val="005143BE"/>
    <w:rsid w:val="0051442E"/>
    <w:rsid w:val="005144EE"/>
    <w:rsid w:val="005146DC"/>
    <w:rsid w:val="0051495A"/>
    <w:rsid w:val="00514A17"/>
    <w:rsid w:val="00514BB3"/>
    <w:rsid w:val="00514BE6"/>
    <w:rsid w:val="00514C8C"/>
    <w:rsid w:val="00514CFA"/>
    <w:rsid w:val="00515372"/>
    <w:rsid w:val="005155E9"/>
    <w:rsid w:val="0051567C"/>
    <w:rsid w:val="00515710"/>
    <w:rsid w:val="005157DA"/>
    <w:rsid w:val="005158F3"/>
    <w:rsid w:val="005159B0"/>
    <w:rsid w:val="00515DFA"/>
    <w:rsid w:val="00515F55"/>
    <w:rsid w:val="005161BC"/>
    <w:rsid w:val="00516BA8"/>
    <w:rsid w:val="00516EB4"/>
    <w:rsid w:val="00517172"/>
    <w:rsid w:val="0051750E"/>
    <w:rsid w:val="00517967"/>
    <w:rsid w:val="00517BAB"/>
    <w:rsid w:val="005201FE"/>
    <w:rsid w:val="005202A4"/>
    <w:rsid w:val="00520566"/>
    <w:rsid w:val="005205F7"/>
    <w:rsid w:val="00520682"/>
    <w:rsid w:val="005206D9"/>
    <w:rsid w:val="005209C9"/>
    <w:rsid w:val="00520AA0"/>
    <w:rsid w:val="0052101E"/>
    <w:rsid w:val="0052145B"/>
    <w:rsid w:val="005216D7"/>
    <w:rsid w:val="00521982"/>
    <w:rsid w:val="00521B7F"/>
    <w:rsid w:val="00521BA4"/>
    <w:rsid w:val="0052238E"/>
    <w:rsid w:val="005223C1"/>
    <w:rsid w:val="005225E0"/>
    <w:rsid w:val="0052266D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413"/>
    <w:rsid w:val="00524552"/>
    <w:rsid w:val="00524976"/>
    <w:rsid w:val="00524BEE"/>
    <w:rsid w:val="00524C8F"/>
    <w:rsid w:val="005250B4"/>
    <w:rsid w:val="005251DE"/>
    <w:rsid w:val="00525335"/>
    <w:rsid w:val="00525528"/>
    <w:rsid w:val="00525AC5"/>
    <w:rsid w:val="00525AE3"/>
    <w:rsid w:val="00525BBA"/>
    <w:rsid w:val="00525BE0"/>
    <w:rsid w:val="00525FEA"/>
    <w:rsid w:val="0052625C"/>
    <w:rsid w:val="005262A2"/>
    <w:rsid w:val="00526479"/>
    <w:rsid w:val="00526556"/>
    <w:rsid w:val="00526599"/>
    <w:rsid w:val="0052660C"/>
    <w:rsid w:val="005267B8"/>
    <w:rsid w:val="00526864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858"/>
    <w:rsid w:val="00527963"/>
    <w:rsid w:val="005279AC"/>
    <w:rsid w:val="00527D8D"/>
    <w:rsid w:val="005301FE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812"/>
    <w:rsid w:val="00531E3C"/>
    <w:rsid w:val="00531ED7"/>
    <w:rsid w:val="00531F17"/>
    <w:rsid w:val="0053217D"/>
    <w:rsid w:val="0053249E"/>
    <w:rsid w:val="00532666"/>
    <w:rsid w:val="0053278D"/>
    <w:rsid w:val="005329E9"/>
    <w:rsid w:val="00532BBB"/>
    <w:rsid w:val="00532D6A"/>
    <w:rsid w:val="00532E28"/>
    <w:rsid w:val="0053323A"/>
    <w:rsid w:val="0053347C"/>
    <w:rsid w:val="005334A1"/>
    <w:rsid w:val="005334DA"/>
    <w:rsid w:val="005335EC"/>
    <w:rsid w:val="00533749"/>
    <w:rsid w:val="00533763"/>
    <w:rsid w:val="005337A4"/>
    <w:rsid w:val="0053389D"/>
    <w:rsid w:val="00533DD1"/>
    <w:rsid w:val="0053418D"/>
    <w:rsid w:val="005341ED"/>
    <w:rsid w:val="00534271"/>
    <w:rsid w:val="0053432C"/>
    <w:rsid w:val="005345A6"/>
    <w:rsid w:val="00534718"/>
    <w:rsid w:val="0053496C"/>
    <w:rsid w:val="00534A47"/>
    <w:rsid w:val="00534B53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CC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1B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0F94"/>
    <w:rsid w:val="0054110C"/>
    <w:rsid w:val="00541277"/>
    <w:rsid w:val="0054144F"/>
    <w:rsid w:val="0054150E"/>
    <w:rsid w:val="0054151B"/>
    <w:rsid w:val="00541559"/>
    <w:rsid w:val="0054199E"/>
    <w:rsid w:val="00541FC2"/>
    <w:rsid w:val="00541FE7"/>
    <w:rsid w:val="005421AD"/>
    <w:rsid w:val="0054222D"/>
    <w:rsid w:val="00542266"/>
    <w:rsid w:val="005423BF"/>
    <w:rsid w:val="005424AE"/>
    <w:rsid w:val="005425A2"/>
    <w:rsid w:val="0054263C"/>
    <w:rsid w:val="0054268C"/>
    <w:rsid w:val="00542ADF"/>
    <w:rsid w:val="00542B04"/>
    <w:rsid w:val="00542E70"/>
    <w:rsid w:val="00542F1A"/>
    <w:rsid w:val="00542FE8"/>
    <w:rsid w:val="00543047"/>
    <w:rsid w:val="005431B9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4689"/>
    <w:rsid w:val="00545235"/>
    <w:rsid w:val="005452D5"/>
    <w:rsid w:val="0054532A"/>
    <w:rsid w:val="0054545C"/>
    <w:rsid w:val="00545566"/>
    <w:rsid w:val="005457B3"/>
    <w:rsid w:val="00545999"/>
    <w:rsid w:val="00545C28"/>
    <w:rsid w:val="00545DF3"/>
    <w:rsid w:val="00545EF9"/>
    <w:rsid w:val="0054644A"/>
    <w:rsid w:val="0054665D"/>
    <w:rsid w:val="005468F9"/>
    <w:rsid w:val="00546BB4"/>
    <w:rsid w:val="00546EBF"/>
    <w:rsid w:val="005474C7"/>
    <w:rsid w:val="00547592"/>
    <w:rsid w:val="005476D3"/>
    <w:rsid w:val="0054776B"/>
    <w:rsid w:val="0054785A"/>
    <w:rsid w:val="00547A92"/>
    <w:rsid w:val="00547BDD"/>
    <w:rsid w:val="00547C58"/>
    <w:rsid w:val="00547D78"/>
    <w:rsid w:val="00547E15"/>
    <w:rsid w:val="00547EEF"/>
    <w:rsid w:val="00547F27"/>
    <w:rsid w:val="005500CD"/>
    <w:rsid w:val="0055027A"/>
    <w:rsid w:val="0055054B"/>
    <w:rsid w:val="00550590"/>
    <w:rsid w:val="00550816"/>
    <w:rsid w:val="0055084E"/>
    <w:rsid w:val="00550C67"/>
    <w:rsid w:val="005510E5"/>
    <w:rsid w:val="00551307"/>
    <w:rsid w:val="0055190D"/>
    <w:rsid w:val="00551B4B"/>
    <w:rsid w:val="00551B81"/>
    <w:rsid w:val="00551C85"/>
    <w:rsid w:val="00551E4D"/>
    <w:rsid w:val="00551E73"/>
    <w:rsid w:val="0055221F"/>
    <w:rsid w:val="00552349"/>
    <w:rsid w:val="00552377"/>
    <w:rsid w:val="005528F0"/>
    <w:rsid w:val="00552D56"/>
    <w:rsid w:val="00552F24"/>
    <w:rsid w:val="005533D9"/>
    <w:rsid w:val="005534B3"/>
    <w:rsid w:val="00553690"/>
    <w:rsid w:val="00553749"/>
    <w:rsid w:val="00553833"/>
    <w:rsid w:val="00553BEC"/>
    <w:rsid w:val="00553BEF"/>
    <w:rsid w:val="00553C20"/>
    <w:rsid w:val="00553CF0"/>
    <w:rsid w:val="00553D8E"/>
    <w:rsid w:val="005546D2"/>
    <w:rsid w:val="0055493A"/>
    <w:rsid w:val="00554A09"/>
    <w:rsid w:val="00554BF9"/>
    <w:rsid w:val="00554D3B"/>
    <w:rsid w:val="00554DE0"/>
    <w:rsid w:val="005550F0"/>
    <w:rsid w:val="0055518A"/>
    <w:rsid w:val="005551F4"/>
    <w:rsid w:val="005555C2"/>
    <w:rsid w:val="005556B0"/>
    <w:rsid w:val="00555E84"/>
    <w:rsid w:val="0055617D"/>
    <w:rsid w:val="00556198"/>
    <w:rsid w:val="00556312"/>
    <w:rsid w:val="0055647D"/>
    <w:rsid w:val="005565BD"/>
    <w:rsid w:val="0055688C"/>
    <w:rsid w:val="00556AA7"/>
    <w:rsid w:val="00556D97"/>
    <w:rsid w:val="00556F06"/>
    <w:rsid w:val="0055753C"/>
    <w:rsid w:val="005578CC"/>
    <w:rsid w:val="00557C1A"/>
    <w:rsid w:val="00560104"/>
    <w:rsid w:val="00560234"/>
    <w:rsid w:val="00560357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AFB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48"/>
    <w:rsid w:val="00563071"/>
    <w:rsid w:val="005633E9"/>
    <w:rsid w:val="00563A14"/>
    <w:rsid w:val="00563C20"/>
    <w:rsid w:val="005644BC"/>
    <w:rsid w:val="00564573"/>
    <w:rsid w:val="00564691"/>
    <w:rsid w:val="0056480C"/>
    <w:rsid w:val="005648C4"/>
    <w:rsid w:val="00564E8A"/>
    <w:rsid w:val="00565115"/>
    <w:rsid w:val="005651CA"/>
    <w:rsid w:val="00565565"/>
    <w:rsid w:val="0056564B"/>
    <w:rsid w:val="005656AA"/>
    <w:rsid w:val="0056587B"/>
    <w:rsid w:val="0056595D"/>
    <w:rsid w:val="005662CD"/>
    <w:rsid w:val="005662D4"/>
    <w:rsid w:val="005666F8"/>
    <w:rsid w:val="00566873"/>
    <w:rsid w:val="00566899"/>
    <w:rsid w:val="005668E8"/>
    <w:rsid w:val="00566EDA"/>
    <w:rsid w:val="00567006"/>
    <w:rsid w:val="00567110"/>
    <w:rsid w:val="00567319"/>
    <w:rsid w:val="00567630"/>
    <w:rsid w:val="00567840"/>
    <w:rsid w:val="00567D26"/>
    <w:rsid w:val="005703A3"/>
    <w:rsid w:val="00570539"/>
    <w:rsid w:val="0057055A"/>
    <w:rsid w:val="00570636"/>
    <w:rsid w:val="00570A23"/>
    <w:rsid w:val="00570AAD"/>
    <w:rsid w:val="00570AB2"/>
    <w:rsid w:val="00570C03"/>
    <w:rsid w:val="00570C71"/>
    <w:rsid w:val="00570EDC"/>
    <w:rsid w:val="00570F62"/>
    <w:rsid w:val="00571559"/>
    <w:rsid w:val="00571699"/>
    <w:rsid w:val="005717B0"/>
    <w:rsid w:val="005718AE"/>
    <w:rsid w:val="0057192C"/>
    <w:rsid w:val="00571B50"/>
    <w:rsid w:val="00571C11"/>
    <w:rsid w:val="00571D72"/>
    <w:rsid w:val="00571F06"/>
    <w:rsid w:val="00571FD3"/>
    <w:rsid w:val="0057208B"/>
    <w:rsid w:val="00572143"/>
    <w:rsid w:val="0057239E"/>
    <w:rsid w:val="0057269F"/>
    <w:rsid w:val="00572C1E"/>
    <w:rsid w:val="0057315C"/>
    <w:rsid w:val="005731AF"/>
    <w:rsid w:val="00573241"/>
    <w:rsid w:val="0057326F"/>
    <w:rsid w:val="005732A8"/>
    <w:rsid w:val="00573356"/>
    <w:rsid w:val="005735B3"/>
    <w:rsid w:val="00573610"/>
    <w:rsid w:val="00573661"/>
    <w:rsid w:val="0057397B"/>
    <w:rsid w:val="005739D5"/>
    <w:rsid w:val="005739D7"/>
    <w:rsid w:val="00573C80"/>
    <w:rsid w:val="00573CA1"/>
    <w:rsid w:val="005740D3"/>
    <w:rsid w:val="00574352"/>
    <w:rsid w:val="0057479D"/>
    <w:rsid w:val="0057489F"/>
    <w:rsid w:val="0057499D"/>
    <w:rsid w:val="00574A0A"/>
    <w:rsid w:val="00574AD0"/>
    <w:rsid w:val="00574BCF"/>
    <w:rsid w:val="00574D5B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8B1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2F3"/>
    <w:rsid w:val="0057734F"/>
    <w:rsid w:val="0057742A"/>
    <w:rsid w:val="00577498"/>
    <w:rsid w:val="005774B0"/>
    <w:rsid w:val="005775D8"/>
    <w:rsid w:val="0057761D"/>
    <w:rsid w:val="00577678"/>
    <w:rsid w:val="00577B3A"/>
    <w:rsid w:val="00577B47"/>
    <w:rsid w:val="00577BAD"/>
    <w:rsid w:val="00577BE4"/>
    <w:rsid w:val="00577CED"/>
    <w:rsid w:val="00577F0E"/>
    <w:rsid w:val="005801B6"/>
    <w:rsid w:val="00580254"/>
    <w:rsid w:val="0058040E"/>
    <w:rsid w:val="005804C1"/>
    <w:rsid w:val="0058054D"/>
    <w:rsid w:val="005808C7"/>
    <w:rsid w:val="00580B8D"/>
    <w:rsid w:val="00580BE1"/>
    <w:rsid w:val="0058105F"/>
    <w:rsid w:val="005811EA"/>
    <w:rsid w:val="00581212"/>
    <w:rsid w:val="0058123A"/>
    <w:rsid w:val="00581517"/>
    <w:rsid w:val="0058157C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282A"/>
    <w:rsid w:val="00582F5F"/>
    <w:rsid w:val="0058387E"/>
    <w:rsid w:val="00583886"/>
    <w:rsid w:val="0058390C"/>
    <w:rsid w:val="00583A2F"/>
    <w:rsid w:val="00583C67"/>
    <w:rsid w:val="00583D19"/>
    <w:rsid w:val="00583F1E"/>
    <w:rsid w:val="00584372"/>
    <w:rsid w:val="00584634"/>
    <w:rsid w:val="005847A7"/>
    <w:rsid w:val="005847E8"/>
    <w:rsid w:val="00584A5D"/>
    <w:rsid w:val="00584B21"/>
    <w:rsid w:val="00584CFD"/>
    <w:rsid w:val="00584D85"/>
    <w:rsid w:val="00584DB5"/>
    <w:rsid w:val="005854B3"/>
    <w:rsid w:val="00585565"/>
    <w:rsid w:val="00585642"/>
    <w:rsid w:val="00585871"/>
    <w:rsid w:val="00585B0F"/>
    <w:rsid w:val="00585F6B"/>
    <w:rsid w:val="00585FE8"/>
    <w:rsid w:val="005866DA"/>
    <w:rsid w:val="005866FE"/>
    <w:rsid w:val="00586787"/>
    <w:rsid w:val="005867A4"/>
    <w:rsid w:val="00586835"/>
    <w:rsid w:val="00586838"/>
    <w:rsid w:val="00586A24"/>
    <w:rsid w:val="00586A25"/>
    <w:rsid w:val="00586A38"/>
    <w:rsid w:val="00586A95"/>
    <w:rsid w:val="00586AF2"/>
    <w:rsid w:val="00586DD9"/>
    <w:rsid w:val="00586DE1"/>
    <w:rsid w:val="00586FCD"/>
    <w:rsid w:val="00586FF3"/>
    <w:rsid w:val="0058723F"/>
    <w:rsid w:val="005872B1"/>
    <w:rsid w:val="00587632"/>
    <w:rsid w:val="00587635"/>
    <w:rsid w:val="005877E7"/>
    <w:rsid w:val="005877E8"/>
    <w:rsid w:val="00587A36"/>
    <w:rsid w:val="00587BB9"/>
    <w:rsid w:val="00587BFD"/>
    <w:rsid w:val="00587C3A"/>
    <w:rsid w:val="00587C91"/>
    <w:rsid w:val="00587CB7"/>
    <w:rsid w:val="00587D6D"/>
    <w:rsid w:val="00590069"/>
    <w:rsid w:val="00590120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975"/>
    <w:rsid w:val="00591D38"/>
    <w:rsid w:val="00591DD1"/>
    <w:rsid w:val="00591F1A"/>
    <w:rsid w:val="00592204"/>
    <w:rsid w:val="005927A1"/>
    <w:rsid w:val="0059284E"/>
    <w:rsid w:val="0059288A"/>
    <w:rsid w:val="005929E3"/>
    <w:rsid w:val="00592B37"/>
    <w:rsid w:val="00592C8F"/>
    <w:rsid w:val="00592D79"/>
    <w:rsid w:val="00592EC0"/>
    <w:rsid w:val="00592F0D"/>
    <w:rsid w:val="00592FA9"/>
    <w:rsid w:val="005930A8"/>
    <w:rsid w:val="00593132"/>
    <w:rsid w:val="00593278"/>
    <w:rsid w:val="00593351"/>
    <w:rsid w:val="005933CF"/>
    <w:rsid w:val="005936B4"/>
    <w:rsid w:val="00593A1E"/>
    <w:rsid w:val="00593A34"/>
    <w:rsid w:val="00593E45"/>
    <w:rsid w:val="0059402C"/>
    <w:rsid w:val="005940C2"/>
    <w:rsid w:val="00594124"/>
    <w:rsid w:val="005943D2"/>
    <w:rsid w:val="005943E2"/>
    <w:rsid w:val="0059496B"/>
    <w:rsid w:val="00594A15"/>
    <w:rsid w:val="00594C9C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27D"/>
    <w:rsid w:val="00596475"/>
    <w:rsid w:val="00596B6B"/>
    <w:rsid w:val="00596BE8"/>
    <w:rsid w:val="00596DBD"/>
    <w:rsid w:val="00596E23"/>
    <w:rsid w:val="00596EF4"/>
    <w:rsid w:val="00596F0B"/>
    <w:rsid w:val="00596F3A"/>
    <w:rsid w:val="00596FA3"/>
    <w:rsid w:val="005971F4"/>
    <w:rsid w:val="005974B8"/>
    <w:rsid w:val="00597760"/>
    <w:rsid w:val="005977A6"/>
    <w:rsid w:val="0059782C"/>
    <w:rsid w:val="00597830"/>
    <w:rsid w:val="005978D9"/>
    <w:rsid w:val="00597CC7"/>
    <w:rsid w:val="005A01AB"/>
    <w:rsid w:val="005A02FE"/>
    <w:rsid w:val="005A04B4"/>
    <w:rsid w:val="005A059F"/>
    <w:rsid w:val="005A0B14"/>
    <w:rsid w:val="005A0F12"/>
    <w:rsid w:val="005A1070"/>
    <w:rsid w:val="005A1104"/>
    <w:rsid w:val="005A14E4"/>
    <w:rsid w:val="005A1624"/>
    <w:rsid w:val="005A1652"/>
    <w:rsid w:val="005A1712"/>
    <w:rsid w:val="005A180A"/>
    <w:rsid w:val="005A1867"/>
    <w:rsid w:val="005A18F0"/>
    <w:rsid w:val="005A1AD6"/>
    <w:rsid w:val="005A1B5D"/>
    <w:rsid w:val="005A1B90"/>
    <w:rsid w:val="005A212C"/>
    <w:rsid w:val="005A21E5"/>
    <w:rsid w:val="005A2401"/>
    <w:rsid w:val="005A2484"/>
    <w:rsid w:val="005A24AD"/>
    <w:rsid w:val="005A24ED"/>
    <w:rsid w:val="005A26D1"/>
    <w:rsid w:val="005A275F"/>
    <w:rsid w:val="005A2770"/>
    <w:rsid w:val="005A28CA"/>
    <w:rsid w:val="005A28DE"/>
    <w:rsid w:val="005A295D"/>
    <w:rsid w:val="005A2EDB"/>
    <w:rsid w:val="005A2F19"/>
    <w:rsid w:val="005A2F7F"/>
    <w:rsid w:val="005A2FF8"/>
    <w:rsid w:val="005A30C6"/>
    <w:rsid w:val="005A31C8"/>
    <w:rsid w:val="005A3581"/>
    <w:rsid w:val="005A3B14"/>
    <w:rsid w:val="005A3C5B"/>
    <w:rsid w:val="005A3E6D"/>
    <w:rsid w:val="005A3EFF"/>
    <w:rsid w:val="005A41A1"/>
    <w:rsid w:val="005A4442"/>
    <w:rsid w:val="005A47D0"/>
    <w:rsid w:val="005A4B60"/>
    <w:rsid w:val="005A4C71"/>
    <w:rsid w:val="005A4D11"/>
    <w:rsid w:val="005A4E50"/>
    <w:rsid w:val="005A4F1E"/>
    <w:rsid w:val="005A5006"/>
    <w:rsid w:val="005A5046"/>
    <w:rsid w:val="005A527C"/>
    <w:rsid w:val="005A5319"/>
    <w:rsid w:val="005A533E"/>
    <w:rsid w:val="005A54CB"/>
    <w:rsid w:val="005A55E2"/>
    <w:rsid w:val="005A56D6"/>
    <w:rsid w:val="005A5722"/>
    <w:rsid w:val="005A5AE1"/>
    <w:rsid w:val="005A5CB2"/>
    <w:rsid w:val="005A5F0E"/>
    <w:rsid w:val="005A5F7A"/>
    <w:rsid w:val="005A6353"/>
    <w:rsid w:val="005A6609"/>
    <w:rsid w:val="005A6665"/>
    <w:rsid w:val="005A6749"/>
    <w:rsid w:val="005A688F"/>
    <w:rsid w:val="005A6BE1"/>
    <w:rsid w:val="005A6BF6"/>
    <w:rsid w:val="005A6E25"/>
    <w:rsid w:val="005A6E5F"/>
    <w:rsid w:val="005A704E"/>
    <w:rsid w:val="005A736E"/>
    <w:rsid w:val="005A7425"/>
    <w:rsid w:val="005A74D3"/>
    <w:rsid w:val="005A7563"/>
    <w:rsid w:val="005A75E3"/>
    <w:rsid w:val="005A77CD"/>
    <w:rsid w:val="005A79D0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ACD"/>
    <w:rsid w:val="005B2C1D"/>
    <w:rsid w:val="005B2FBC"/>
    <w:rsid w:val="005B3018"/>
    <w:rsid w:val="005B3074"/>
    <w:rsid w:val="005B30C4"/>
    <w:rsid w:val="005B30FC"/>
    <w:rsid w:val="005B311A"/>
    <w:rsid w:val="005B3192"/>
    <w:rsid w:val="005B32B9"/>
    <w:rsid w:val="005B3475"/>
    <w:rsid w:val="005B3517"/>
    <w:rsid w:val="005B35FB"/>
    <w:rsid w:val="005B3A15"/>
    <w:rsid w:val="005B3AD7"/>
    <w:rsid w:val="005B3B75"/>
    <w:rsid w:val="005B3BBE"/>
    <w:rsid w:val="005B3BC4"/>
    <w:rsid w:val="005B3BC5"/>
    <w:rsid w:val="005B416D"/>
    <w:rsid w:val="005B4174"/>
    <w:rsid w:val="005B431A"/>
    <w:rsid w:val="005B46DA"/>
    <w:rsid w:val="005B46FE"/>
    <w:rsid w:val="005B4930"/>
    <w:rsid w:val="005B4EAC"/>
    <w:rsid w:val="005B4F0D"/>
    <w:rsid w:val="005B4F3C"/>
    <w:rsid w:val="005B5460"/>
    <w:rsid w:val="005B55A1"/>
    <w:rsid w:val="005B55B4"/>
    <w:rsid w:val="005B56E4"/>
    <w:rsid w:val="005B596D"/>
    <w:rsid w:val="005B5E0D"/>
    <w:rsid w:val="005B5F5E"/>
    <w:rsid w:val="005B6062"/>
    <w:rsid w:val="005B62E0"/>
    <w:rsid w:val="005B66CA"/>
    <w:rsid w:val="005B681A"/>
    <w:rsid w:val="005B68D4"/>
    <w:rsid w:val="005B6926"/>
    <w:rsid w:val="005B6B49"/>
    <w:rsid w:val="005B6D4F"/>
    <w:rsid w:val="005B6E17"/>
    <w:rsid w:val="005B6EA2"/>
    <w:rsid w:val="005B7099"/>
    <w:rsid w:val="005B712F"/>
    <w:rsid w:val="005B7630"/>
    <w:rsid w:val="005B781D"/>
    <w:rsid w:val="005B7C74"/>
    <w:rsid w:val="005B7CF7"/>
    <w:rsid w:val="005B7E65"/>
    <w:rsid w:val="005B7E6F"/>
    <w:rsid w:val="005C0152"/>
    <w:rsid w:val="005C0162"/>
    <w:rsid w:val="005C01AC"/>
    <w:rsid w:val="005C01C0"/>
    <w:rsid w:val="005C03DF"/>
    <w:rsid w:val="005C0530"/>
    <w:rsid w:val="005C05C3"/>
    <w:rsid w:val="005C0685"/>
    <w:rsid w:val="005C0874"/>
    <w:rsid w:val="005C0E50"/>
    <w:rsid w:val="005C0E70"/>
    <w:rsid w:val="005C0E86"/>
    <w:rsid w:val="005C0F44"/>
    <w:rsid w:val="005C10D0"/>
    <w:rsid w:val="005C15B2"/>
    <w:rsid w:val="005C1661"/>
    <w:rsid w:val="005C180B"/>
    <w:rsid w:val="005C1A5A"/>
    <w:rsid w:val="005C1FB4"/>
    <w:rsid w:val="005C2132"/>
    <w:rsid w:val="005C2972"/>
    <w:rsid w:val="005C2C19"/>
    <w:rsid w:val="005C2C27"/>
    <w:rsid w:val="005C2C8C"/>
    <w:rsid w:val="005C2CF7"/>
    <w:rsid w:val="005C2F52"/>
    <w:rsid w:val="005C30E8"/>
    <w:rsid w:val="005C3162"/>
    <w:rsid w:val="005C3A28"/>
    <w:rsid w:val="005C3A4F"/>
    <w:rsid w:val="005C3ABF"/>
    <w:rsid w:val="005C3C22"/>
    <w:rsid w:val="005C3D9A"/>
    <w:rsid w:val="005C3E3D"/>
    <w:rsid w:val="005C3E4A"/>
    <w:rsid w:val="005C40AC"/>
    <w:rsid w:val="005C41CC"/>
    <w:rsid w:val="005C427E"/>
    <w:rsid w:val="005C435F"/>
    <w:rsid w:val="005C4BA2"/>
    <w:rsid w:val="005C5127"/>
    <w:rsid w:val="005C51F8"/>
    <w:rsid w:val="005C549D"/>
    <w:rsid w:val="005C58D2"/>
    <w:rsid w:val="005C5EE5"/>
    <w:rsid w:val="005C5F15"/>
    <w:rsid w:val="005C5F66"/>
    <w:rsid w:val="005C5FDA"/>
    <w:rsid w:val="005C60DC"/>
    <w:rsid w:val="005C6432"/>
    <w:rsid w:val="005C64CE"/>
    <w:rsid w:val="005C65D6"/>
    <w:rsid w:val="005C6630"/>
    <w:rsid w:val="005C669E"/>
    <w:rsid w:val="005C678A"/>
    <w:rsid w:val="005C69AC"/>
    <w:rsid w:val="005C6A9E"/>
    <w:rsid w:val="005C6C83"/>
    <w:rsid w:val="005C6E9B"/>
    <w:rsid w:val="005C6FA4"/>
    <w:rsid w:val="005C7006"/>
    <w:rsid w:val="005C701D"/>
    <w:rsid w:val="005C714E"/>
    <w:rsid w:val="005C7478"/>
    <w:rsid w:val="005C7714"/>
    <w:rsid w:val="005C7992"/>
    <w:rsid w:val="005C7B72"/>
    <w:rsid w:val="005C7D71"/>
    <w:rsid w:val="005C7DA9"/>
    <w:rsid w:val="005C7F43"/>
    <w:rsid w:val="005C7FF3"/>
    <w:rsid w:val="005D029A"/>
    <w:rsid w:val="005D02C8"/>
    <w:rsid w:val="005D0338"/>
    <w:rsid w:val="005D046A"/>
    <w:rsid w:val="005D04C5"/>
    <w:rsid w:val="005D081B"/>
    <w:rsid w:val="005D0C6F"/>
    <w:rsid w:val="005D0C77"/>
    <w:rsid w:val="005D0D60"/>
    <w:rsid w:val="005D0F51"/>
    <w:rsid w:val="005D0F73"/>
    <w:rsid w:val="005D115D"/>
    <w:rsid w:val="005D1205"/>
    <w:rsid w:val="005D1575"/>
    <w:rsid w:val="005D18B8"/>
    <w:rsid w:val="005D1966"/>
    <w:rsid w:val="005D1AD3"/>
    <w:rsid w:val="005D1BBF"/>
    <w:rsid w:val="005D1D4D"/>
    <w:rsid w:val="005D1D96"/>
    <w:rsid w:val="005D1ED4"/>
    <w:rsid w:val="005D2369"/>
    <w:rsid w:val="005D266A"/>
    <w:rsid w:val="005D2855"/>
    <w:rsid w:val="005D2C7A"/>
    <w:rsid w:val="005D2ECF"/>
    <w:rsid w:val="005D30CF"/>
    <w:rsid w:val="005D310F"/>
    <w:rsid w:val="005D3350"/>
    <w:rsid w:val="005D3508"/>
    <w:rsid w:val="005D38C9"/>
    <w:rsid w:val="005D3C29"/>
    <w:rsid w:val="005D3F58"/>
    <w:rsid w:val="005D3F82"/>
    <w:rsid w:val="005D3FD3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855"/>
    <w:rsid w:val="005D5917"/>
    <w:rsid w:val="005D59F5"/>
    <w:rsid w:val="005D5C64"/>
    <w:rsid w:val="005D5E25"/>
    <w:rsid w:val="005D5E5F"/>
    <w:rsid w:val="005D5E74"/>
    <w:rsid w:val="005D5F2D"/>
    <w:rsid w:val="005D67C9"/>
    <w:rsid w:val="005D6A35"/>
    <w:rsid w:val="005D6A8A"/>
    <w:rsid w:val="005D6B55"/>
    <w:rsid w:val="005D707A"/>
    <w:rsid w:val="005D70F2"/>
    <w:rsid w:val="005D714D"/>
    <w:rsid w:val="005D7246"/>
    <w:rsid w:val="005D7262"/>
    <w:rsid w:val="005D7575"/>
    <w:rsid w:val="005D7727"/>
    <w:rsid w:val="005D7DA6"/>
    <w:rsid w:val="005E0A55"/>
    <w:rsid w:val="005E0AFB"/>
    <w:rsid w:val="005E0BAC"/>
    <w:rsid w:val="005E0C5B"/>
    <w:rsid w:val="005E0DA9"/>
    <w:rsid w:val="005E107F"/>
    <w:rsid w:val="005E1132"/>
    <w:rsid w:val="005E1232"/>
    <w:rsid w:val="005E1339"/>
    <w:rsid w:val="005E1AD4"/>
    <w:rsid w:val="005E1CB9"/>
    <w:rsid w:val="005E1D68"/>
    <w:rsid w:val="005E210C"/>
    <w:rsid w:val="005E216C"/>
    <w:rsid w:val="005E2332"/>
    <w:rsid w:val="005E259D"/>
    <w:rsid w:val="005E2654"/>
    <w:rsid w:val="005E26D1"/>
    <w:rsid w:val="005E288D"/>
    <w:rsid w:val="005E29BC"/>
    <w:rsid w:val="005E2CA8"/>
    <w:rsid w:val="005E2D0F"/>
    <w:rsid w:val="005E2DE4"/>
    <w:rsid w:val="005E3088"/>
    <w:rsid w:val="005E31EF"/>
    <w:rsid w:val="005E3489"/>
    <w:rsid w:val="005E359C"/>
    <w:rsid w:val="005E35D2"/>
    <w:rsid w:val="005E3899"/>
    <w:rsid w:val="005E39B2"/>
    <w:rsid w:val="005E3A69"/>
    <w:rsid w:val="005E3B8A"/>
    <w:rsid w:val="005E3C0E"/>
    <w:rsid w:val="005E3D1D"/>
    <w:rsid w:val="005E3DAC"/>
    <w:rsid w:val="005E3E5A"/>
    <w:rsid w:val="005E40F0"/>
    <w:rsid w:val="005E4590"/>
    <w:rsid w:val="005E4873"/>
    <w:rsid w:val="005E49F3"/>
    <w:rsid w:val="005E4A35"/>
    <w:rsid w:val="005E4A39"/>
    <w:rsid w:val="005E4C0E"/>
    <w:rsid w:val="005E4D92"/>
    <w:rsid w:val="005E4DAC"/>
    <w:rsid w:val="005E53EC"/>
    <w:rsid w:val="005E5D04"/>
    <w:rsid w:val="005E5D2E"/>
    <w:rsid w:val="005E5ED8"/>
    <w:rsid w:val="005E5F99"/>
    <w:rsid w:val="005E6038"/>
    <w:rsid w:val="005E6669"/>
    <w:rsid w:val="005E68FF"/>
    <w:rsid w:val="005E69EA"/>
    <w:rsid w:val="005E6A30"/>
    <w:rsid w:val="005E6BA6"/>
    <w:rsid w:val="005E6E8B"/>
    <w:rsid w:val="005E704D"/>
    <w:rsid w:val="005E731A"/>
    <w:rsid w:val="005E74A9"/>
    <w:rsid w:val="005E7812"/>
    <w:rsid w:val="005E7A95"/>
    <w:rsid w:val="005E7BC4"/>
    <w:rsid w:val="005E7DEF"/>
    <w:rsid w:val="005E7E7A"/>
    <w:rsid w:val="005F00BB"/>
    <w:rsid w:val="005F00EF"/>
    <w:rsid w:val="005F03F8"/>
    <w:rsid w:val="005F0675"/>
    <w:rsid w:val="005F0729"/>
    <w:rsid w:val="005F07A9"/>
    <w:rsid w:val="005F07C8"/>
    <w:rsid w:val="005F0816"/>
    <w:rsid w:val="005F085C"/>
    <w:rsid w:val="005F09B9"/>
    <w:rsid w:val="005F09EB"/>
    <w:rsid w:val="005F11C6"/>
    <w:rsid w:val="005F142D"/>
    <w:rsid w:val="005F14DF"/>
    <w:rsid w:val="005F1728"/>
    <w:rsid w:val="005F1AF3"/>
    <w:rsid w:val="005F1F06"/>
    <w:rsid w:val="005F2462"/>
    <w:rsid w:val="005F2B0C"/>
    <w:rsid w:val="005F2C91"/>
    <w:rsid w:val="005F2D54"/>
    <w:rsid w:val="005F2E13"/>
    <w:rsid w:val="005F2EF5"/>
    <w:rsid w:val="005F2F13"/>
    <w:rsid w:val="005F2F6F"/>
    <w:rsid w:val="005F3024"/>
    <w:rsid w:val="005F3170"/>
    <w:rsid w:val="005F32B3"/>
    <w:rsid w:val="005F3482"/>
    <w:rsid w:val="005F3566"/>
    <w:rsid w:val="005F3804"/>
    <w:rsid w:val="005F3A88"/>
    <w:rsid w:val="005F3B7F"/>
    <w:rsid w:val="005F4087"/>
    <w:rsid w:val="005F4380"/>
    <w:rsid w:val="005F43DA"/>
    <w:rsid w:val="005F4850"/>
    <w:rsid w:val="005F48DD"/>
    <w:rsid w:val="005F4A61"/>
    <w:rsid w:val="005F4FA0"/>
    <w:rsid w:val="005F511D"/>
    <w:rsid w:val="005F5224"/>
    <w:rsid w:val="005F52DB"/>
    <w:rsid w:val="005F543B"/>
    <w:rsid w:val="005F5540"/>
    <w:rsid w:val="005F56FA"/>
    <w:rsid w:val="005F5A17"/>
    <w:rsid w:val="005F6237"/>
    <w:rsid w:val="005F6526"/>
    <w:rsid w:val="005F65A9"/>
    <w:rsid w:val="005F675A"/>
    <w:rsid w:val="005F6936"/>
    <w:rsid w:val="005F69CC"/>
    <w:rsid w:val="005F6A27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E50"/>
    <w:rsid w:val="005F7F0F"/>
    <w:rsid w:val="005F7F3A"/>
    <w:rsid w:val="006005F2"/>
    <w:rsid w:val="00600670"/>
    <w:rsid w:val="006007D1"/>
    <w:rsid w:val="006011D3"/>
    <w:rsid w:val="006012C8"/>
    <w:rsid w:val="0060171A"/>
    <w:rsid w:val="006019D9"/>
    <w:rsid w:val="00601D10"/>
    <w:rsid w:val="00601E10"/>
    <w:rsid w:val="00601F0A"/>
    <w:rsid w:val="00601F13"/>
    <w:rsid w:val="00601F7E"/>
    <w:rsid w:val="006024DE"/>
    <w:rsid w:val="00602570"/>
    <w:rsid w:val="00602878"/>
    <w:rsid w:val="00602A13"/>
    <w:rsid w:val="00602B07"/>
    <w:rsid w:val="00602D58"/>
    <w:rsid w:val="00602E78"/>
    <w:rsid w:val="00602F13"/>
    <w:rsid w:val="00603321"/>
    <w:rsid w:val="00603617"/>
    <w:rsid w:val="00603756"/>
    <w:rsid w:val="006037B2"/>
    <w:rsid w:val="00603883"/>
    <w:rsid w:val="00603ADF"/>
    <w:rsid w:val="00603C98"/>
    <w:rsid w:val="00603CDB"/>
    <w:rsid w:val="00603E7A"/>
    <w:rsid w:val="00603EDF"/>
    <w:rsid w:val="0060407D"/>
    <w:rsid w:val="00604238"/>
    <w:rsid w:val="00604242"/>
    <w:rsid w:val="006048A6"/>
    <w:rsid w:val="00604B1F"/>
    <w:rsid w:val="00604DA0"/>
    <w:rsid w:val="00605014"/>
    <w:rsid w:val="00605087"/>
    <w:rsid w:val="00605139"/>
    <w:rsid w:val="006051D6"/>
    <w:rsid w:val="0060546A"/>
    <w:rsid w:val="00605582"/>
    <w:rsid w:val="006059C9"/>
    <w:rsid w:val="006059E3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6DA7"/>
    <w:rsid w:val="00606DEA"/>
    <w:rsid w:val="0060789C"/>
    <w:rsid w:val="00607911"/>
    <w:rsid w:val="00607B38"/>
    <w:rsid w:val="00607C2E"/>
    <w:rsid w:val="00607DFE"/>
    <w:rsid w:val="00607E73"/>
    <w:rsid w:val="00607F3E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274"/>
    <w:rsid w:val="00611388"/>
    <w:rsid w:val="006116E5"/>
    <w:rsid w:val="00611708"/>
    <w:rsid w:val="00611A1A"/>
    <w:rsid w:val="00611A93"/>
    <w:rsid w:val="00611B18"/>
    <w:rsid w:val="00611B74"/>
    <w:rsid w:val="00611D04"/>
    <w:rsid w:val="00611E93"/>
    <w:rsid w:val="00611F86"/>
    <w:rsid w:val="00611FE4"/>
    <w:rsid w:val="00611FF9"/>
    <w:rsid w:val="0061220A"/>
    <w:rsid w:val="0061241F"/>
    <w:rsid w:val="0061264C"/>
    <w:rsid w:val="00612672"/>
    <w:rsid w:val="00612B23"/>
    <w:rsid w:val="00612C95"/>
    <w:rsid w:val="00612DA1"/>
    <w:rsid w:val="00612E09"/>
    <w:rsid w:val="00613526"/>
    <w:rsid w:val="006135F3"/>
    <w:rsid w:val="00613788"/>
    <w:rsid w:val="006138C4"/>
    <w:rsid w:val="00613B97"/>
    <w:rsid w:val="00613CA0"/>
    <w:rsid w:val="00613CA7"/>
    <w:rsid w:val="0061442C"/>
    <w:rsid w:val="00614498"/>
    <w:rsid w:val="00614BF9"/>
    <w:rsid w:val="00614D79"/>
    <w:rsid w:val="006150F0"/>
    <w:rsid w:val="006153FF"/>
    <w:rsid w:val="006156B8"/>
    <w:rsid w:val="00615977"/>
    <w:rsid w:val="00615B0F"/>
    <w:rsid w:val="00615D49"/>
    <w:rsid w:val="00615E91"/>
    <w:rsid w:val="00615EAB"/>
    <w:rsid w:val="0061629D"/>
    <w:rsid w:val="006167C5"/>
    <w:rsid w:val="00616946"/>
    <w:rsid w:val="00616961"/>
    <w:rsid w:val="00616B40"/>
    <w:rsid w:val="00616C54"/>
    <w:rsid w:val="00616CF6"/>
    <w:rsid w:val="00616F23"/>
    <w:rsid w:val="00616F5D"/>
    <w:rsid w:val="0061700D"/>
    <w:rsid w:val="006172A8"/>
    <w:rsid w:val="00617563"/>
    <w:rsid w:val="006175AF"/>
    <w:rsid w:val="006175EF"/>
    <w:rsid w:val="00617640"/>
    <w:rsid w:val="0061764F"/>
    <w:rsid w:val="006176EC"/>
    <w:rsid w:val="00617911"/>
    <w:rsid w:val="0061798A"/>
    <w:rsid w:val="006179A9"/>
    <w:rsid w:val="00617C5C"/>
    <w:rsid w:val="00617D21"/>
    <w:rsid w:val="00617F29"/>
    <w:rsid w:val="00620248"/>
    <w:rsid w:val="00620319"/>
    <w:rsid w:val="006204ED"/>
    <w:rsid w:val="00620597"/>
    <w:rsid w:val="00620812"/>
    <w:rsid w:val="006208BE"/>
    <w:rsid w:val="00620E3D"/>
    <w:rsid w:val="00620EEA"/>
    <w:rsid w:val="00620F74"/>
    <w:rsid w:val="00621326"/>
    <w:rsid w:val="0062148A"/>
    <w:rsid w:val="006217E9"/>
    <w:rsid w:val="00621B2B"/>
    <w:rsid w:val="00621E0C"/>
    <w:rsid w:val="0062212A"/>
    <w:rsid w:val="0062233D"/>
    <w:rsid w:val="00622350"/>
    <w:rsid w:val="00622355"/>
    <w:rsid w:val="006223B6"/>
    <w:rsid w:val="006225D4"/>
    <w:rsid w:val="00622657"/>
    <w:rsid w:val="006226DB"/>
    <w:rsid w:val="0062276E"/>
    <w:rsid w:val="006229B8"/>
    <w:rsid w:val="00622AE5"/>
    <w:rsid w:val="00622AF0"/>
    <w:rsid w:val="00622B3A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3D1F"/>
    <w:rsid w:val="006240E8"/>
    <w:rsid w:val="00624675"/>
    <w:rsid w:val="006247E4"/>
    <w:rsid w:val="006249A6"/>
    <w:rsid w:val="00624D3B"/>
    <w:rsid w:val="00624DD5"/>
    <w:rsid w:val="00624E7C"/>
    <w:rsid w:val="00624F53"/>
    <w:rsid w:val="00624F6A"/>
    <w:rsid w:val="006252E3"/>
    <w:rsid w:val="0062589B"/>
    <w:rsid w:val="006258F1"/>
    <w:rsid w:val="00625C25"/>
    <w:rsid w:val="00625D3B"/>
    <w:rsid w:val="0062609E"/>
    <w:rsid w:val="0062652D"/>
    <w:rsid w:val="006265ED"/>
    <w:rsid w:val="006266BE"/>
    <w:rsid w:val="00626721"/>
    <w:rsid w:val="00626730"/>
    <w:rsid w:val="0062694D"/>
    <w:rsid w:val="006269B9"/>
    <w:rsid w:val="006269FE"/>
    <w:rsid w:val="00626AEE"/>
    <w:rsid w:val="00626B2F"/>
    <w:rsid w:val="00626EDD"/>
    <w:rsid w:val="006274A0"/>
    <w:rsid w:val="00627529"/>
    <w:rsid w:val="00627565"/>
    <w:rsid w:val="00627C3E"/>
    <w:rsid w:val="00627D1B"/>
    <w:rsid w:val="0063009F"/>
    <w:rsid w:val="006300D8"/>
    <w:rsid w:val="0063038A"/>
    <w:rsid w:val="0063059D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6E5"/>
    <w:rsid w:val="00632738"/>
    <w:rsid w:val="00632861"/>
    <w:rsid w:val="00632A7F"/>
    <w:rsid w:val="00632A9A"/>
    <w:rsid w:val="0063317B"/>
    <w:rsid w:val="006332E4"/>
    <w:rsid w:val="00633717"/>
    <w:rsid w:val="00633A78"/>
    <w:rsid w:val="00633AAC"/>
    <w:rsid w:val="00633E5D"/>
    <w:rsid w:val="00633F5F"/>
    <w:rsid w:val="00634016"/>
    <w:rsid w:val="006341BA"/>
    <w:rsid w:val="006342DE"/>
    <w:rsid w:val="006344FE"/>
    <w:rsid w:val="00634780"/>
    <w:rsid w:val="006348A8"/>
    <w:rsid w:val="00634BEB"/>
    <w:rsid w:val="0063503E"/>
    <w:rsid w:val="00635098"/>
    <w:rsid w:val="006351A0"/>
    <w:rsid w:val="00635261"/>
    <w:rsid w:val="006352F4"/>
    <w:rsid w:val="00635525"/>
    <w:rsid w:val="00635766"/>
    <w:rsid w:val="00635A7B"/>
    <w:rsid w:val="0063604A"/>
    <w:rsid w:val="0063622F"/>
    <w:rsid w:val="00636488"/>
    <w:rsid w:val="006364ED"/>
    <w:rsid w:val="006367E4"/>
    <w:rsid w:val="00636855"/>
    <w:rsid w:val="00636B75"/>
    <w:rsid w:val="00636BD4"/>
    <w:rsid w:val="006371AA"/>
    <w:rsid w:val="006371EB"/>
    <w:rsid w:val="006371F0"/>
    <w:rsid w:val="00637299"/>
    <w:rsid w:val="00637350"/>
    <w:rsid w:val="00637567"/>
    <w:rsid w:val="00637625"/>
    <w:rsid w:val="00637D99"/>
    <w:rsid w:val="00637DF8"/>
    <w:rsid w:val="00637E23"/>
    <w:rsid w:val="00637F50"/>
    <w:rsid w:val="00637F9E"/>
    <w:rsid w:val="0064008E"/>
    <w:rsid w:val="00640378"/>
    <w:rsid w:val="006407B8"/>
    <w:rsid w:val="00640828"/>
    <w:rsid w:val="006408C0"/>
    <w:rsid w:val="00640A69"/>
    <w:rsid w:val="00640C5B"/>
    <w:rsid w:val="00640CD2"/>
    <w:rsid w:val="00640FBE"/>
    <w:rsid w:val="006410BA"/>
    <w:rsid w:val="00641387"/>
    <w:rsid w:val="006413CD"/>
    <w:rsid w:val="006414B1"/>
    <w:rsid w:val="006415CC"/>
    <w:rsid w:val="0064168B"/>
    <w:rsid w:val="006416D5"/>
    <w:rsid w:val="00641735"/>
    <w:rsid w:val="006417AB"/>
    <w:rsid w:val="0064183F"/>
    <w:rsid w:val="006418E2"/>
    <w:rsid w:val="006418E4"/>
    <w:rsid w:val="00641A49"/>
    <w:rsid w:val="00641C5F"/>
    <w:rsid w:val="00642028"/>
    <w:rsid w:val="006424B7"/>
    <w:rsid w:val="00642751"/>
    <w:rsid w:val="006428CA"/>
    <w:rsid w:val="006429D4"/>
    <w:rsid w:val="00642C77"/>
    <w:rsid w:val="00642D31"/>
    <w:rsid w:val="00642E6C"/>
    <w:rsid w:val="00642ECF"/>
    <w:rsid w:val="00642EFA"/>
    <w:rsid w:val="006432BC"/>
    <w:rsid w:val="00643BA2"/>
    <w:rsid w:val="00643BA6"/>
    <w:rsid w:val="00643FB3"/>
    <w:rsid w:val="00644219"/>
    <w:rsid w:val="00644232"/>
    <w:rsid w:val="0064427D"/>
    <w:rsid w:val="006442FD"/>
    <w:rsid w:val="00644817"/>
    <w:rsid w:val="0064495C"/>
    <w:rsid w:val="00644B60"/>
    <w:rsid w:val="00644D7F"/>
    <w:rsid w:val="00644FCD"/>
    <w:rsid w:val="00644FF1"/>
    <w:rsid w:val="006454EA"/>
    <w:rsid w:val="006457FC"/>
    <w:rsid w:val="006458DE"/>
    <w:rsid w:val="00645914"/>
    <w:rsid w:val="00645A14"/>
    <w:rsid w:val="00645A2B"/>
    <w:rsid w:val="006460A5"/>
    <w:rsid w:val="00646118"/>
    <w:rsid w:val="0064645D"/>
    <w:rsid w:val="00646574"/>
    <w:rsid w:val="00646949"/>
    <w:rsid w:val="00646CC4"/>
    <w:rsid w:val="0064736B"/>
    <w:rsid w:val="00647454"/>
    <w:rsid w:val="00647482"/>
    <w:rsid w:val="0064758E"/>
    <w:rsid w:val="006475CB"/>
    <w:rsid w:val="006477A3"/>
    <w:rsid w:val="00647914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B4C"/>
    <w:rsid w:val="00651D85"/>
    <w:rsid w:val="00651DC0"/>
    <w:rsid w:val="00652052"/>
    <w:rsid w:val="006521A1"/>
    <w:rsid w:val="0065233A"/>
    <w:rsid w:val="006524CA"/>
    <w:rsid w:val="006526B5"/>
    <w:rsid w:val="00652756"/>
    <w:rsid w:val="006527D2"/>
    <w:rsid w:val="0065292E"/>
    <w:rsid w:val="00652A51"/>
    <w:rsid w:val="00652D64"/>
    <w:rsid w:val="00652E62"/>
    <w:rsid w:val="00652EC8"/>
    <w:rsid w:val="00652F36"/>
    <w:rsid w:val="00652F70"/>
    <w:rsid w:val="00653092"/>
    <w:rsid w:val="00653410"/>
    <w:rsid w:val="0065346C"/>
    <w:rsid w:val="006535D1"/>
    <w:rsid w:val="006539C6"/>
    <w:rsid w:val="00653D18"/>
    <w:rsid w:val="00653E40"/>
    <w:rsid w:val="00653EAD"/>
    <w:rsid w:val="00653F2D"/>
    <w:rsid w:val="00653F47"/>
    <w:rsid w:val="00654404"/>
    <w:rsid w:val="0065444E"/>
    <w:rsid w:val="006546D6"/>
    <w:rsid w:val="00654980"/>
    <w:rsid w:val="00654BDC"/>
    <w:rsid w:val="00654C8B"/>
    <w:rsid w:val="00654D0A"/>
    <w:rsid w:val="00654D90"/>
    <w:rsid w:val="00654DD2"/>
    <w:rsid w:val="0065545E"/>
    <w:rsid w:val="006556DE"/>
    <w:rsid w:val="00655759"/>
    <w:rsid w:val="006557AB"/>
    <w:rsid w:val="006559CA"/>
    <w:rsid w:val="006559D0"/>
    <w:rsid w:val="006559F2"/>
    <w:rsid w:val="00655A96"/>
    <w:rsid w:val="00655BB9"/>
    <w:rsid w:val="00655C07"/>
    <w:rsid w:val="00655DDC"/>
    <w:rsid w:val="00655E61"/>
    <w:rsid w:val="00655F52"/>
    <w:rsid w:val="00656068"/>
    <w:rsid w:val="00656154"/>
    <w:rsid w:val="0065631D"/>
    <w:rsid w:val="0065639D"/>
    <w:rsid w:val="006565E2"/>
    <w:rsid w:val="0065666D"/>
    <w:rsid w:val="006566B5"/>
    <w:rsid w:val="00656E19"/>
    <w:rsid w:val="00656FD4"/>
    <w:rsid w:val="006570C7"/>
    <w:rsid w:val="006574E3"/>
    <w:rsid w:val="00657659"/>
    <w:rsid w:val="0065779F"/>
    <w:rsid w:val="006577E6"/>
    <w:rsid w:val="00657ADE"/>
    <w:rsid w:val="00657B31"/>
    <w:rsid w:val="00657B35"/>
    <w:rsid w:val="00657E44"/>
    <w:rsid w:val="00657FE5"/>
    <w:rsid w:val="006601E4"/>
    <w:rsid w:val="00660282"/>
    <w:rsid w:val="006603B1"/>
    <w:rsid w:val="006603F9"/>
    <w:rsid w:val="006608F1"/>
    <w:rsid w:val="00660A59"/>
    <w:rsid w:val="00660AF3"/>
    <w:rsid w:val="00660C06"/>
    <w:rsid w:val="00660C93"/>
    <w:rsid w:val="00660D84"/>
    <w:rsid w:val="00660E57"/>
    <w:rsid w:val="00660EAC"/>
    <w:rsid w:val="00660EBE"/>
    <w:rsid w:val="00661371"/>
    <w:rsid w:val="00661ACE"/>
    <w:rsid w:val="00661CC0"/>
    <w:rsid w:val="006621A9"/>
    <w:rsid w:val="00662289"/>
    <w:rsid w:val="00662462"/>
    <w:rsid w:val="006624CB"/>
    <w:rsid w:val="00662630"/>
    <w:rsid w:val="0066271E"/>
    <w:rsid w:val="00662975"/>
    <w:rsid w:val="00662996"/>
    <w:rsid w:val="00662A98"/>
    <w:rsid w:val="00662AF2"/>
    <w:rsid w:val="00662B34"/>
    <w:rsid w:val="00662C2C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12E"/>
    <w:rsid w:val="006654FA"/>
    <w:rsid w:val="00665539"/>
    <w:rsid w:val="00665662"/>
    <w:rsid w:val="0066570B"/>
    <w:rsid w:val="006657B5"/>
    <w:rsid w:val="00665887"/>
    <w:rsid w:val="00665A67"/>
    <w:rsid w:val="00665B4B"/>
    <w:rsid w:val="00665F68"/>
    <w:rsid w:val="0066613F"/>
    <w:rsid w:val="0066619A"/>
    <w:rsid w:val="0066625D"/>
    <w:rsid w:val="006664B3"/>
    <w:rsid w:val="006669CE"/>
    <w:rsid w:val="00666A7D"/>
    <w:rsid w:val="00666AC3"/>
    <w:rsid w:val="00667000"/>
    <w:rsid w:val="00667303"/>
    <w:rsid w:val="006677C8"/>
    <w:rsid w:val="0066799A"/>
    <w:rsid w:val="00667C3D"/>
    <w:rsid w:val="00667DE6"/>
    <w:rsid w:val="00667E17"/>
    <w:rsid w:val="006701EA"/>
    <w:rsid w:val="00670446"/>
    <w:rsid w:val="006704F7"/>
    <w:rsid w:val="006708DC"/>
    <w:rsid w:val="00670AAA"/>
    <w:rsid w:val="00670B6E"/>
    <w:rsid w:val="00670E15"/>
    <w:rsid w:val="00671041"/>
    <w:rsid w:val="006715AE"/>
    <w:rsid w:val="00671876"/>
    <w:rsid w:val="006719E1"/>
    <w:rsid w:val="00671A46"/>
    <w:rsid w:val="00671D28"/>
    <w:rsid w:val="00671F06"/>
    <w:rsid w:val="00672561"/>
    <w:rsid w:val="00672716"/>
    <w:rsid w:val="00672834"/>
    <w:rsid w:val="006729CE"/>
    <w:rsid w:val="00672A32"/>
    <w:rsid w:val="00672E38"/>
    <w:rsid w:val="00672F62"/>
    <w:rsid w:val="0067313B"/>
    <w:rsid w:val="0067326C"/>
    <w:rsid w:val="00673871"/>
    <w:rsid w:val="00673D96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060"/>
    <w:rsid w:val="006751CB"/>
    <w:rsid w:val="00675B46"/>
    <w:rsid w:val="00675B93"/>
    <w:rsid w:val="006761E2"/>
    <w:rsid w:val="0067620D"/>
    <w:rsid w:val="006762E6"/>
    <w:rsid w:val="00676384"/>
    <w:rsid w:val="00676414"/>
    <w:rsid w:val="006769B7"/>
    <w:rsid w:val="00676A04"/>
    <w:rsid w:val="00676A1A"/>
    <w:rsid w:val="00676B89"/>
    <w:rsid w:val="00676DB2"/>
    <w:rsid w:val="00676FE4"/>
    <w:rsid w:val="006770AD"/>
    <w:rsid w:val="006770C5"/>
    <w:rsid w:val="006771A1"/>
    <w:rsid w:val="006771E0"/>
    <w:rsid w:val="006771FA"/>
    <w:rsid w:val="00677269"/>
    <w:rsid w:val="006774E2"/>
    <w:rsid w:val="006775A6"/>
    <w:rsid w:val="006776A0"/>
    <w:rsid w:val="00677778"/>
    <w:rsid w:val="0067796C"/>
    <w:rsid w:val="006779B8"/>
    <w:rsid w:val="00677A31"/>
    <w:rsid w:val="00677DC0"/>
    <w:rsid w:val="00677DE4"/>
    <w:rsid w:val="006802FF"/>
    <w:rsid w:val="0068037E"/>
    <w:rsid w:val="006803C6"/>
    <w:rsid w:val="00680426"/>
    <w:rsid w:val="00680606"/>
    <w:rsid w:val="0068065D"/>
    <w:rsid w:val="00680706"/>
    <w:rsid w:val="006807D2"/>
    <w:rsid w:val="00680A6A"/>
    <w:rsid w:val="00680C02"/>
    <w:rsid w:val="00680CD8"/>
    <w:rsid w:val="00680E37"/>
    <w:rsid w:val="00680EE4"/>
    <w:rsid w:val="00680F7B"/>
    <w:rsid w:val="00680FD3"/>
    <w:rsid w:val="00681054"/>
    <w:rsid w:val="006811B9"/>
    <w:rsid w:val="006813EA"/>
    <w:rsid w:val="00681672"/>
    <w:rsid w:val="00681962"/>
    <w:rsid w:val="006819E0"/>
    <w:rsid w:val="00681A6F"/>
    <w:rsid w:val="00681AC3"/>
    <w:rsid w:val="00681BB6"/>
    <w:rsid w:val="00681C5A"/>
    <w:rsid w:val="00681E9B"/>
    <w:rsid w:val="00681EFF"/>
    <w:rsid w:val="00682296"/>
    <w:rsid w:val="00682453"/>
    <w:rsid w:val="0068245F"/>
    <w:rsid w:val="00682807"/>
    <w:rsid w:val="006829DE"/>
    <w:rsid w:val="00682A32"/>
    <w:rsid w:val="00682B07"/>
    <w:rsid w:val="00682CCD"/>
    <w:rsid w:val="00682E41"/>
    <w:rsid w:val="00682EE5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48A"/>
    <w:rsid w:val="00684535"/>
    <w:rsid w:val="006846BC"/>
    <w:rsid w:val="00684846"/>
    <w:rsid w:val="00684A6D"/>
    <w:rsid w:val="00684AED"/>
    <w:rsid w:val="00684AEF"/>
    <w:rsid w:val="00684D34"/>
    <w:rsid w:val="00684F71"/>
    <w:rsid w:val="006852B6"/>
    <w:rsid w:val="006853E8"/>
    <w:rsid w:val="0068588F"/>
    <w:rsid w:val="00685A71"/>
    <w:rsid w:val="00685E79"/>
    <w:rsid w:val="0068619C"/>
    <w:rsid w:val="00686473"/>
    <w:rsid w:val="0068696C"/>
    <w:rsid w:val="006869F0"/>
    <w:rsid w:val="00686B82"/>
    <w:rsid w:val="00686F0F"/>
    <w:rsid w:val="0068700C"/>
    <w:rsid w:val="006871AC"/>
    <w:rsid w:val="006871CD"/>
    <w:rsid w:val="006872FD"/>
    <w:rsid w:val="00687673"/>
    <w:rsid w:val="00687685"/>
    <w:rsid w:val="006876FA"/>
    <w:rsid w:val="0068789E"/>
    <w:rsid w:val="00687D56"/>
    <w:rsid w:val="00687D71"/>
    <w:rsid w:val="00687E63"/>
    <w:rsid w:val="0069021C"/>
    <w:rsid w:val="00690336"/>
    <w:rsid w:val="00690514"/>
    <w:rsid w:val="00690CFE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6F7"/>
    <w:rsid w:val="00692869"/>
    <w:rsid w:val="006928BD"/>
    <w:rsid w:val="00692B52"/>
    <w:rsid w:val="00693170"/>
    <w:rsid w:val="006931E4"/>
    <w:rsid w:val="00693285"/>
    <w:rsid w:val="006933D5"/>
    <w:rsid w:val="00693742"/>
    <w:rsid w:val="006939A1"/>
    <w:rsid w:val="00693B12"/>
    <w:rsid w:val="00693B4A"/>
    <w:rsid w:val="00693E53"/>
    <w:rsid w:val="00693E5E"/>
    <w:rsid w:val="00693FEE"/>
    <w:rsid w:val="00694034"/>
    <w:rsid w:val="00694245"/>
    <w:rsid w:val="0069436D"/>
    <w:rsid w:val="00694474"/>
    <w:rsid w:val="00694530"/>
    <w:rsid w:val="00694876"/>
    <w:rsid w:val="006949F1"/>
    <w:rsid w:val="00694E56"/>
    <w:rsid w:val="006953A6"/>
    <w:rsid w:val="006955ED"/>
    <w:rsid w:val="006957E6"/>
    <w:rsid w:val="00695B24"/>
    <w:rsid w:val="00695C8A"/>
    <w:rsid w:val="00695D14"/>
    <w:rsid w:val="00695ECE"/>
    <w:rsid w:val="0069697D"/>
    <w:rsid w:val="00696AED"/>
    <w:rsid w:val="00696B0D"/>
    <w:rsid w:val="00696B91"/>
    <w:rsid w:val="00696C75"/>
    <w:rsid w:val="00696E2F"/>
    <w:rsid w:val="00697175"/>
    <w:rsid w:val="006971FE"/>
    <w:rsid w:val="006973D9"/>
    <w:rsid w:val="00697449"/>
    <w:rsid w:val="0069761C"/>
    <w:rsid w:val="00697690"/>
    <w:rsid w:val="006976EB"/>
    <w:rsid w:val="006977EA"/>
    <w:rsid w:val="006977EE"/>
    <w:rsid w:val="00697C01"/>
    <w:rsid w:val="00697C05"/>
    <w:rsid w:val="00697D05"/>
    <w:rsid w:val="006A0026"/>
    <w:rsid w:val="006A015F"/>
    <w:rsid w:val="006A01B3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5F6"/>
    <w:rsid w:val="006A29CD"/>
    <w:rsid w:val="006A2C86"/>
    <w:rsid w:val="006A2DE8"/>
    <w:rsid w:val="006A2FF9"/>
    <w:rsid w:val="006A30DA"/>
    <w:rsid w:val="006A32CD"/>
    <w:rsid w:val="006A339F"/>
    <w:rsid w:val="006A33E3"/>
    <w:rsid w:val="006A3765"/>
    <w:rsid w:val="006A39F4"/>
    <w:rsid w:val="006A3D2C"/>
    <w:rsid w:val="006A451E"/>
    <w:rsid w:val="006A45A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844"/>
    <w:rsid w:val="006A6947"/>
    <w:rsid w:val="006A6BC4"/>
    <w:rsid w:val="006A6D7A"/>
    <w:rsid w:val="006A6E4B"/>
    <w:rsid w:val="006A728D"/>
    <w:rsid w:val="006A743D"/>
    <w:rsid w:val="006A7464"/>
    <w:rsid w:val="006A76CC"/>
    <w:rsid w:val="006A7A19"/>
    <w:rsid w:val="006A7D56"/>
    <w:rsid w:val="006A7F17"/>
    <w:rsid w:val="006B00FC"/>
    <w:rsid w:val="006B01AE"/>
    <w:rsid w:val="006B0347"/>
    <w:rsid w:val="006B03AC"/>
    <w:rsid w:val="006B04EF"/>
    <w:rsid w:val="006B07E9"/>
    <w:rsid w:val="006B0B22"/>
    <w:rsid w:val="006B0BE7"/>
    <w:rsid w:val="006B0DB2"/>
    <w:rsid w:val="006B0E1E"/>
    <w:rsid w:val="006B0F33"/>
    <w:rsid w:val="006B0F95"/>
    <w:rsid w:val="006B12A7"/>
    <w:rsid w:val="006B1359"/>
    <w:rsid w:val="006B158F"/>
    <w:rsid w:val="006B1A87"/>
    <w:rsid w:val="006B1C0D"/>
    <w:rsid w:val="006B1C1A"/>
    <w:rsid w:val="006B2182"/>
    <w:rsid w:val="006B2650"/>
    <w:rsid w:val="006B2731"/>
    <w:rsid w:val="006B292D"/>
    <w:rsid w:val="006B2A2A"/>
    <w:rsid w:val="006B2D92"/>
    <w:rsid w:val="006B2F4A"/>
    <w:rsid w:val="006B2FBC"/>
    <w:rsid w:val="006B306E"/>
    <w:rsid w:val="006B30FD"/>
    <w:rsid w:val="006B3863"/>
    <w:rsid w:val="006B3AFB"/>
    <w:rsid w:val="006B3C5C"/>
    <w:rsid w:val="006B3E3A"/>
    <w:rsid w:val="006B4043"/>
    <w:rsid w:val="006B42F5"/>
    <w:rsid w:val="006B43A2"/>
    <w:rsid w:val="006B466A"/>
    <w:rsid w:val="006B47AF"/>
    <w:rsid w:val="006B4B25"/>
    <w:rsid w:val="006B4B28"/>
    <w:rsid w:val="006B4C48"/>
    <w:rsid w:val="006B4D2B"/>
    <w:rsid w:val="006B4DA0"/>
    <w:rsid w:val="006B4E4F"/>
    <w:rsid w:val="006B4EC8"/>
    <w:rsid w:val="006B4EF9"/>
    <w:rsid w:val="006B521F"/>
    <w:rsid w:val="006B53CE"/>
    <w:rsid w:val="006B541A"/>
    <w:rsid w:val="006B5B86"/>
    <w:rsid w:val="006B5D73"/>
    <w:rsid w:val="006B5E7D"/>
    <w:rsid w:val="006B60FA"/>
    <w:rsid w:val="006B62A2"/>
    <w:rsid w:val="006B645C"/>
    <w:rsid w:val="006B6576"/>
    <w:rsid w:val="006B66E2"/>
    <w:rsid w:val="006B6987"/>
    <w:rsid w:val="006B6ACB"/>
    <w:rsid w:val="006B6B6A"/>
    <w:rsid w:val="006B6C90"/>
    <w:rsid w:val="006B6DD8"/>
    <w:rsid w:val="006B6E0E"/>
    <w:rsid w:val="006B6F9B"/>
    <w:rsid w:val="006B715D"/>
    <w:rsid w:val="006B75B6"/>
    <w:rsid w:val="006B792E"/>
    <w:rsid w:val="006B7C71"/>
    <w:rsid w:val="006B7C8E"/>
    <w:rsid w:val="006B7E84"/>
    <w:rsid w:val="006C01D1"/>
    <w:rsid w:val="006C0684"/>
    <w:rsid w:val="006C0938"/>
    <w:rsid w:val="006C0B2B"/>
    <w:rsid w:val="006C0D3A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1FE9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6BF"/>
    <w:rsid w:val="006C382C"/>
    <w:rsid w:val="006C3AFB"/>
    <w:rsid w:val="006C3D0F"/>
    <w:rsid w:val="006C3F68"/>
    <w:rsid w:val="006C4735"/>
    <w:rsid w:val="006C4765"/>
    <w:rsid w:val="006C49D8"/>
    <w:rsid w:val="006C4D90"/>
    <w:rsid w:val="006C50D7"/>
    <w:rsid w:val="006C5282"/>
    <w:rsid w:val="006C5357"/>
    <w:rsid w:val="006C53E7"/>
    <w:rsid w:val="006C5764"/>
    <w:rsid w:val="006C5FF4"/>
    <w:rsid w:val="006C6138"/>
    <w:rsid w:val="006C6141"/>
    <w:rsid w:val="006C616F"/>
    <w:rsid w:val="006C623C"/>
    <w:rsid w:val="006C66B7"/>
    <w:rsid w:val="006C68B9"/>
    <w:rsid w:val="006C6934"/>
    <w:rsid w:val="006C6F7A"/>
    <w:rsid w:val="006C6F9D"/>
    <w:rsid w:val="006C71B2"/>
    <w:rsid w:val="006C734F"/>
    <w:rsid w:val="006C74C2"/>
    <w:rsid w:val="006C7597"/>
    <w:rsid w:val="006C7775"/>
    <w:rsid w:val="006C777B"/>
    <w:rsid w:val="006C77AD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2B9"/>
    <w:rsid w:val="006D059A"/>
    <w:rsid w:val="006D0685"/>
    <w:rsid w:val="006D06C8"/>
    <w:rsid w:val="006D07EE"/>
    <w:rsid w:val="006D088A"/>
    <w:rsid w:val="006D08C2"/>
    <w:rsid w:val="006D08DD"/>
    <w:rsid w:val="006D0AFA"/>
    <w:rsid w:val="006D0C9C"/>
    <w:rsid w:val="006D0CCC"/>
    <w:rsid w:val="006D0E0C"/>
    <w:rsid w:val="006D1024"/>
    <w:rsid w:val="006D107C"/>
    <w:rsid w:val="006D14AF"/>
    <w:rsid w:val="006D15FE"/>
    <w:rsid w:val="006D1712"/>
    <w:rsid w:val="006D1819"/>
    <w:rsid w:val="006D1C4E"/>
    <w:rsid w:val="006D2137"/>
    <w:rsid w:val="006D287C"/>
    <w:rsid w:val="006D2928"/>
    <w:rsid w:val="006D2B73"/>
    <w:rsid w:val="006D2C50"/>
    <w:rsid w:val="006D2D5F"/>
    <w:rsid w:val="006D2E16"/>
    <w:rsid w:val="006D302B"/>
    <w:rsid w:val="006D30B1"/>
    <w:rsid w:val="006D32F7"/>
    <w:rsid w:val="006D37BD"/>
    <w:rsid w:val="006D3C69"/>
    <w:rsid w:val="006D3D2C"/>
    <w:rsid w:val="006D3E9F"/>
    <w:rsid w:val="006D447D"/>
    <w:rsid w:val="006D44C4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4CE"/>
    <w:rsid w:val="006D55A6"/>
    <w:rsid w:val="006D56A9"/>
    <w:rsid w:val="006D582E"/>
    <w:rsid w:val="006D5C3B"/>
    <w:rsid w:val="006D5D53"/>
    <w:rsid w:val="006D5E03"/>
    <w:rsid w:val="006D5F2D"/>
    <w:rsid w:val="006D60A9"/>
    <w:rsid w:val="006D620C"/>
    <w:rsid w:val="006D63CB"/>
    <w:rsid w:val="006D65A2"/>
    <w:rsid w:val="006D66AE"/>
    <w:rsid w:val="006D684E"/>
    <w:rsid w:val="006D6AC5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41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572"/>
    <w:rsid w:val="006E2628"/>
    <w:rsid w:val="006E27DC"/>
    <w:rsid w:val="006E295A"/>
    <w:rsid w:val="006E2B45"/>
    <w:rsid w:val="006E2CCC"/>
    <w:rsid w:val="006E2D30"/>
    <w:rsid w:val="006E2E1A"/>
    <w:rsid w:val="006E2E99"/>
    <w:rsid w:val="006E35E5"/>
    <w:rsid w:val="006E3699"/>
    <w:rsid w:val="006E3A07"/>
    <w:rsid w:val="006E3A4F"/>
    <w:rsid w:val="006E3AF7"/>
    <w:rsid w:val="006E3B7B"/>
    <w:rsid w:val="006E41B5"/>
    <w:rsid w:val="006E4364"/>
    <w:rsid w:val="006E44A9"/>
    <w:rsid w:val="006E476B"/>
    <w:rsid w:val="006E482F"/>
    <w:rsid w:val="006E494A"/>
    <w:rsid w:val="006E49BF"/>
    <w:rsid w:val="006E4BE0"/>
    <w:rsid w:val="006E4C2A"/>
    <w:rsid w:val="006E4D01"/>
    <w:rsid w:val="006E4DFF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5F0"/>
    <w:rsid w:val="006E6A16"/>
    <w:rsid w:val="006E6B19"/>
    <w:rsid w:val="006E6D4E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6A8"/>
    <w:rsid w:val="006F079B"/>
    <w:rsid w:val="006F0FE4"/>
    <w:rsid w:val="006F13A9"/>
    <w:rsid w:val="006F1A05"/>
    <w:rsid w:val="006F1A76"/>
    <w:rsid w:val="006F1C5E"/>
    <w:rsid w:val="006F1C67"/>
    <w:rsid w:val="006F1C70"/>
    <w:rsid w:val="006F1EA0"/>
    <w:rsid w:val="006F2147"/>
    <w:rsid w:val="006F215E"/>
    <w:rsid w:val="006F2238"/>
    <w:rsid w:val="006F25F5"/>
    <w:rsid w:val="006F26AE"/>
    <w:rsid w:val="006F291C"/>
    <w:rsid w:val="006F291E"/>
    <w:rsid w:val="006F2ACD"/>
    <w:rsid w:val="006F2C31"/>
    <w:rsid w:val="006F2D51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6C"/>
    <w:rsid w:val="006F3EB1"/>
    <w:rsid w:val="006F3EB6"/>
    <w:rsid w:val="006F4349"/>
    <w:rsid w:val="006F43A2"/>
    <w:rsid w:val="006F4743"/>
    <w:rsid w:val="006F4981"/>
    <w:rsid w:val="006F4A80"/>
    <w:rsid w:val="006F4C5D"/>
    <w:rsid w:val="006F4DF3"/>
    <w:rsid w:val="006F5078"/>
    <w:rsid w:val="006F52FF"/>
    <w:rsid w:val="006F530D"/>
    <w:rsid w:val="006F5361"/>
    <w:rsid w:val="006F5446"/>
    <w:rsid w:val="006F5561"/>
    <w:rsid w:val="006F5613"/>
    <w:rsid w:val="006F5842"/>
    <w:rsid w:val="006F58BC"/>
    <w:rsid w:val="006F5969"/>
    <w:rsid w:val="006F5CCF"/>
    <w:rsid w:val="006F5D78"/>
    <w:rsid w:val="006F5FA5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531"/>
    <w:rsid w:val="00700796"/>
    <w:rsid w:val="007007A6"/>
    <w:rsid w:val="0070080C"/>
    <w:rsid w:val="00700912"/>
    <w:rsid w:val="00700B83"/>
    <w:rsid w:val="00700CC5"/>
    <w:rsid w:val="007014D8"/>
    <w:rsid w:val="0070161A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FAB"/>
    <w:rsid w:val="0070321D"/>
    <w:rsid w:val="00703318"/>
    <w:rsid w:val="0070337B"/>
    <w:rsid w:val="0070343A"/>
    <w:rsid w:val="00703464"/>
    <w:rsid w:val="0070358B"/>
    <w:rsid w:val="0070362A"/>
    <w:rsid w:val="00703744"/>
    <w:rsid w:val="0070384D"/>
    <w:rsid w:val="00703934"/>
    <w:rsid w:val="0070393D"/>
    <w:rsid w:val="007039AE"/>
    <w:rsid w:val="00703AAA"/>
    <w:rsid w:val="00703D04"/>
    <w:rsid w:val="00703FA9"/>
    <w:rsid w:val="00703FB5"/>
    <w:rsid w:val="0070414D"/>
    <w:rsid w:val="00704361"/>
    <w:rsid w:val="00704526"/>
    <w:rsid w:val="007045D9"/>
    <w:rsid w:val="00704637"/>
    <w:rsid w:val="00704742"/>
    <w:rsid w:val="00704C0B"/>
    <w:rsid w:val="0070516A"/>
    <w:rsid w:val="007051F2"/>
    <w:rsid w:val="007052C8"/>
    <w:rsid w:val="0070540F"/>
    <w:rsid w:val="00705476"/>
    <w:rsid w:val="00705530"/>
    <w:rsid w:val="0070564B"/>
    <w:rsid w:val="00705B40"/>
    <w:rsid w:val="007060E2"/>
    <w:rsid w:val="0070622E"/>
    <w:rsid w:val="0070633C"/>
    <w:rsid w:val="007065C0"/>
    <w:rsid w:val="00706CA5"/>
    <w:rsid w:val="00706F90"/>
    <w:rsid w:val="00707022"/>
    <w:rsid w:val="007070D3"/>
    <w:rsid w:val="00707206"/>
    <w:rsid w:val="007072D5"/>
    <w:rsid w:val="00707580"/>
    <w:rsid w:val="00707CF4"/>
    <w:rsid w:val="00707F69"/>
    <w:rsid w:val="00707FFC"/>
    <w:rsid w:val="0071003F"/>
    <w:rsid w:val="007101D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A56"/>
    <w:rsid w:val="00712BA7"/>
    <w:rsid w:val="00712EE5"/>
    <w:rsid w:val="00713512"/>
    <w:rsid w:val="007136A7"/>
    <w:rsid w:val="007136C3"/>
    <w:rsid w:val="00713827"/>
    <w:rsid w:val="00713852"/>
    <w:rsid w:val="00713929"/>
    <w:rsid w:val="00713932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6FD"/>
    <w:rsid w:val="0071576A"/>
    <w:rsid w:val="00715820"/>
    <w:rsid w:val="00715A38"/>
    <w:rsid w:val="00715C74"/>
    <w:rsid w:val="00715D68"/>
    <w:rsid w:val="00715F8E"/>
    <w:rsid w:val="00715FD3"/>
    <w:rsid w:val="00716126"/>
    <w:rsid w:val="00716251"/>
    <w:rsid w:val="00716403"/>
    <w:rsid w:val="007165A4"/>
    <w:rsid w:val="00716640"/>
    <w:rsid w:val="00716A53"/>
    <w:rsid w:val="00716BF0"/>
    <w:rsid w:val="00716CD7"/>
    <w:rsid w:val="00716F48"/>
    <w:rsid w:val="00717045"/>
    <w:rsid w:val="00717367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60"/>
    <w:rsid w:val="007206F3"/>
    <w:rsid w:val="00720A47"/>
    <w:rsid w:val="00720E97"/>
    <w:rsid w:val="00720EED"/>
    <w:rsid w:val="0072113D"/>
    <w:rsid w:val="007212E4"/>
    <w:rsid w:val="0072182A"/>
    <w:rsid w:val="00721A2D"/>
    <w:rsid w:val="00721A76"/>
    <w:rsid w:val="00721AE5"/>
    <w:rsid w:val="00721B3F"/>
    <w:rsid w:val="00721CC7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905"/>
    <w:rsid w:val="00722C1C"/>
    <w:rsid w:val="00723471"/>
    <w:rsid w:val="00723638"/>
    <w:rsid w:val="007236C2"/>
    <w:rsid w:val="00723AB6"/>
    <w:rsid w:val="00723C61"/>
    <w:rsid w:val="00723D7B"/>
    <w:rsid w:val="00723E80"/>
    <w:rsid w:val="00723FBC"/>
    <w:rsid w:val="00724250"/>
    <w:rsid w:val="00724251"/>
    <w:rsid w:val="00724389"/>
    <w:rsid w:val="0072477C"/>
    <w:rsid w:val="00724884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BC7"/>
    <w:rsid w:val="00725D0A"/>
    <w:rsid w:val="0072618F"/>
    <w:rsid w:val="007262F6"/>
    <w:rsid w:val="0072660A"/>
    <w:rsid w:val="00726621"/>
    <w:rsid w:val="0072664C"/>
    <w:rsid w:val="00726849"/>
    <w:rsid w:val="00726AF2"/>
    <w:rsid w:val="00726AFE"/>
    <w:rsid w:val="00726CF6"/>
    <w:rsid w:val="007270FA"/>
    <w:rsid w:val="007272B1"/>
    <w:rsid w:val="007272ED"/>
    <w:rsid w:val="0072731D"/>
    <w:rsid w:val="00727439"/>
    <w:rsid w:val="0072765B"/>
    <w:rsid w:val="007276E0"/>
    <w:rsid w:val="00727868"/>
    <w:rsid w:val="0072786A"/>
    <w:rsid w:val="00727910"/>
    <w:rsid w:val="007279C5"/>
    <w:rsid w:val="00727AA4"/>
    <w:rsid w:val="00727AC0"/>
    <w:rsid w:val="00727BD8"/>
    <w:rsid w:val="00727C1F"/>
    <w:rsid w:val="0073014E"/>
    <w:rsid w:val="007304B5"/>
    <w:rsid w:val="00730665"/>
    <w:rsid w:val="00730710"/>
    <w:rsid w:val="0073075C"/>
    <w:rsid w:val="00730CC7"/>
    <w:rsid w:val="00730EF0"/>
    <w:rsid w:val="00730F1C"/>
    <w:rsid w:val="007313DA"/>
    <w:rsid w:val="007313FD"/>
    <w:rsid w:val="00731556"/>
    <w:rsid w:val="00731749"/>
    <w:rsid w:val="00731A8B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C8D"/>
    <w:rsid w:val="00732CC6"/>
    <w:rsid w:val="00733085"/>
    <w:rsid w:val="00733291"/>
    <w:rsid w:val="0073384C"/>
    <w:rsid w:val="007339E6"/>
    <w:rsid w:val="00733A2D"/>
    <w:rsid w:val="00733C36"/>
    <w:rsid w:val="00733CCB"/>
    <w:rsid w:val="00733D65"/>
    <w:rsid w:val="00734445"/>
    <w:rsid w:val="007344B5"/>
    <w:rsid w:val="007346FA"/>
    <w:rsid w:val="00734ED8"/>
    <w:rsid w:val="007351F9"/>
    <w:rsid w:val="00735522"/>
    <w:rsid w:val="00735566"/>
    <w:rsid w:val="0073571F"/>
    <w:rsid w:val="007357FC"/>
    <w:rsid w:val="0073584F"/>
    <w:rsid w:val="00735958"/>
    <w:rsid w:val="00735A60"/>
    <w:rsid w:val="00735D69"/>
    <w:rsid w:val="00735DD5"/>
    <w:rsid w:val="00736050"/>
    <w:rsid w:val="007360B0"/>
    <w:rsid w:val="0073619B"/>
    <w:rsid w:val="0073662E"/>
    <w:rsid w:val="00736653"/>
    <w:rsid w:val="00736948"/>
    <w:rsid w:val="00736E17"/>
    <w:rsid w:val="007370FF"/>
    <w:rsid w:val="00737123"/>
    <w:rsid w:val="007375B3"/>
    <w:rsid w:val="007377C7"/>
    <w:rsid w:val="0073788D"/>
    <w:rsid w:val="007378FC"/>
    <w:rsid w:val="00737B62"/>
    <w:rsid w:val="00737B93"/>
    <w:rsid w:val="00737D50"/>
    <w:rsid w:val="00737DB3"/>
    <w:rsid w:val="00737EC6"/>
    <w:rsid w:val="00740456"/>
    <w:rsid w:val="0074063A"/>
    <w:rsid w:val="0074077F"/>
    <w:rsid w:val="007407A5"/>
    <w:rsid w:val="00740B41"/>
    <w:rsid w:val="00740B54"/>
    <w:rsid w:val="00740B75"/>
    <w:rsid w:val="00740D1A"/>
    <w:rsid w:val="00740FB8"/>
    <w:rsid w:val="00741055"/>
    <w:rsid w:val="00741168"/>
    <w:rsid w:val="007412B8"/>
    <w:rsid w:val="007414FD"/>
    <w:rsid w:val="00741540"/>
    <w:rsid w:val="0074170C"/>
    <w:rsid w:val="00741E74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C"/>
    <w:rsid w:val="00743DEF"/>
    <w:rsid w:val="00744083"/>
    <w:rsid w:val="007440B7"/>
    <w:rsid w:val="0074447A"/>
    <w:rsid w:val="007444B9"/>
    <w:rsid w:val="0074459F"/>
    <w:rsid w:val="0074464D"/>
    <w:rsid w:val="007446A6"/>
    <w:rsid w:val="00744BD6"/>
    <w:rsid w:val="00744DCA"/>
    <w:rsid w:val="00745003"/>
    <w:rsid w:val="007450B5"/>
    <w:rsid w:val="00745281"/>
    <w:rsid w:val="007452E8"/>
    <w:rsid w:val="007453F4"/>
    <w:rsid w:val="007457F8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3BD"/>
    <w:rsid w:val="0074642B"/>
    <w:rsid w:val="0074663F"/>
    <w:rsid w:val="00746999"/>
    <w:rsid w:val="00746A13"/>
    <w:rsid w:val="00746BE9"/>
    <w:rsid w:val="00746D01"/>
    <w:rsid w:val="00746E2A"/>
    <w:rsid w:val="00747078"/>
    <w:rsid w:val="00747196"/>
    <w:rsid w:val="007471F5"/>
    <w:rsid w:val="00747678"/>
    <w:rsid w:val="007476F1"/>
    <w:rsid w:val="0074778A"/>
    <w:rsid w:val="0074779E"/>
    <w:rsid w:val="0074797C"/>
    <w:rsid w:val="00747B41"/>
    <w:rsid w:val="00747D83"/>
    <w:rsid w:val="00747F32"/>
    <w:rsid w:val="007505D9"/>
    <w:rsid w:val="0075060B"/>
    <w:rsid w:val="0075064F"/>
    <w:rsid w:val="00750682"/>
    <w:rsid w:val="00750880"/>
    <w:rsid w:val="00750B26"/>
    <w:rsid w:val="00750B36"/>
    <w:rsid w:val="00750BE6"/>
    <w:rsid w:val="00750D81"/>
    <w:rsid w:val="007510A3"/>
    <w:rsid w:val="007510D2"/>
    <w:rsid w:val="00751158"/>
    <w:rsid w:val="007511C3"/>
    <w:rsid w:val="007511FD"/>
    <w:rsid w:val="0075137E"/>
    <w:rsid w:val="00751778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9D"/>
    <w:rsid w:val="007532D4"/>
    <w:rsid w:val="007533F3"/>
    <w:rsid w:val="00753C46"/>
    <w:rsid w:val="00753FB6"/>
    <w:rsid w:val="007541EA"/>
    <w:rsid w:val="00754852"/>
    <w:rsid w:val="007548DA"/>
    <w:rsid w:val="00754913"/>
    <w:rsid w:val="00754A6B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A0B"/>
    <w:rsid w:val="00755CDD"/>
    <w:rsid w:val="00755D0E"/>
    <w:rsid w:val="00755E36"/>
    <w:rsid w:val="00755E3A"/>
    <w:rsid w:val="0075624E"/>
    <w:rsid w:val="00756BCE"/>
    <w:rsid w:val="00756D5F"/>
    <w:rsid w:val="00756E50"/>
    <w:rsid w:val="0075717D"/>
    <w:rsid w:val="00757244"/>
    <w:rsid w:val="007572FB"/>
    <w:rsid w:val="0075760B"/>
    <w:rsid w:val="0075770A"/>
    <w:rsid w:val="00757764"/>
    <w:rsid w:val="00757774"/>
    <w:rsid w:val="00757785"/>
    <w:rsid w:val="0075796A"/>
    <w:rsid w:val="00757AFB"/>
    <w:rsid w:val="00757BA0"/>
    <w:rsid w:val="00757F73"/>
    <w:rsid w:val="00760429"/>
    <w:rsid w:val="007605A8"/>
    <w:rsid w:val="007609B0"/>
    <w:rsid w:val="00760AEA"/>
    <w:rsid w:val="00760CDA"/>
    <w:rsid w:val="00760E1D"/>
    <w:rsid w:val="0076107F"/>
    <w:rsid w:val="0076128C"/>
    <w:rsid w:val="00761338"/>
    <w:rsid w:val="00761593"/>
    <w:rsid w:val="007616E4"/>
    <w:rsid w:val="00761BA1"/>
    <w:rsid w:val="00762252"/>
    <w:rsid w:val="00762523"/>
    <w:rsid w:val="007627D1"/>
    <w:rsid w:val="007628DE"/>
    <w:rsid w:val="007629CB"/>
    <w:rsid w:val="00762BA5"/>
    <w:rsid w:val="0076306E"/>
    <w:rsid w:val="0076321F"/>
    <w:rsid w:val="00763672"/>
    <w:rsid w:val="0076377E"/>
    <w:rsid w:val="007637CC"/>
    <w:rsid w:val="00763948"/>
    <w:rsid w:val="00763EF3"/>
    <w:rsid w:val="0076409A"/>
    <w:rsid w:val="007642A0"/>
    <w:rsid w:val="0076472F"/>
    <w:rsid w:val="00764888"/>
    <w:rsid w:val="00764932"/>
    <w:rsid w:val="00764C03"/>
    <w:rsid w:val="00764D05"/>
    <w:rsid w:val="00764D86"/>
    <w:rsid w:val="00764F88"/>
    <w:rsid w:val="00764F93"/>
    <w:rsid w:val="00765006"/>
    <w:rsid w:val="00765301"/>
    <w:rsid w:val="0076547A"/>
    <w:rsid w:val="0076572E"/>
    <w:rsid w:val="007658F0"/>
    <w:rsid w:val="00765A3F"/>
    <w:rsid w:val="00765C39"/>
    <w:rsid w:val="00765D24"/>
    <w:rsid w:val="00765D81"/>
    <w:rsid w:val="00765EC6"/>
    <w:rsid w:val="00765F12"/>
    <w:rsid w:val="00766442"/>
    <w:rsid w:val="007667B1"/>
    <w:rsid w:val="007669DA"/>
    <w:rsid w:val="00766D76"/>
    <w:rsid w:val="00766E67"/>
    <w:rsid w:val="00767138"/>
    <w:rsid w:val="0076747F"/>
    <w:rsid w:val="007674B1"/>
    <w:rsid w:val="0076757B"/>
    <w:rsid w:val="0076772B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AB3"/>
    <w:rsid w:val="00771B3F"/>
    <w:rsid w:val="00771FF7"/>
    <w:rsid w:val="00772152"/>
    <w:rsid w:val="007721D7"/>
    <w:rsid w:val="00772473"/>
    <w:rsid w:val="0077263D"/>
    <w:rsid w:val="00772B2B"/>
    <w:rsid w:val="00772DAC"/>
    <w:rsid w:val="00772E3B"/>
    <w:rsid w:val="007731AA"/>
    <w:rsid w:val="0077350C"/>
    <w:rsid w:val="007736D0"/>
    <w:rsid w:val="0077370D"/>
    <w:rsid w:val="00773908"/>
    <w:rsid w:val="00773A8A"/>
    <w:rsid w:val="00773AE3"/>
    <w:rsid w:val="00773CCE"/>
    <w:rsid w:val="00773F86"/>
    <w:rsid w:val="00773F90"/>
    <w:rsid w:val="007740A1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CC2"/>
    <w:rsid w:val="00775E74"/>
    <w:rsid w:val="007763AE"/>
    <w:rsid w:val="0077672F"/>
    <w:rsid w:val="007768BB"/>
    <w:rsid w:val="0077698A"/>
    <w:rsid w:val="00776BD4"/>
    <w:rsid w:val="00776EFE"/>
    <w:rsid w:val="00776F26"/>
    <w:rsid w:val="00776F73"/>
    <w:rsid w:val="0077749C"/>
    <w:rsid w:val="0077757C"/>
    <w:rsid w:val="007777D5"/>
    <w:rsid w:val="0077786D"/>
    <w:rsid w:val="00777935"/>
    <w:rsid w:val="00777D82"/>
    <w:rsid w:val="00777D8B"/>
    <w:rsid w:val="00777DF1"/>
    <w:rsid w:val="00777FF7"/>
    <w:rsid w:val="00780155"/>
    <w:rsid w:val="007801E7"/>
    <w:rsid w:val="0078020C"/>
    <w:rsid w:val="00780A27"/>
    <w:rsid w:val="00780A38"/>
    <w:rsid w:val="00780A6E"/>
    <w:rsid w:val="00780ABD"/>
    <w:rsid w:val="00780B02"/>
    <w:rsid w:val="00780E10"/>
    <w:rsid w:val="00780E2A"/>
    <w:rsid w:val="007810DE"/>
    <w:rsid w:val="00781257"/>
    <w:rsid w:val="00781606"/>
    <w:rsid w:val="007817B9"/>
    <w:rsid w:val="007818B9"/>
    <w:rsid w:val="00781A5D"/>
    <w:rsid w:val="00781BA3"/>
    <w:rsid w:val="00781BD8"/>
    <w:rsid w:val="00781D1D"/>
    <w:rsid w:val="00781DAB"/>
    <w:rsid w:val="00781EF5"/>
    <w:rsid w:val="00781F03"/>
    <w:rsid w:val="007822BB"/>
    <w:rsid w:val="00782516"/>
    <w:rsid w:val="007825B2"/>
    <w:rsid w:val="00782729"/>
    <w:rsid w:val="00782A77"/>
    <w:rsid w:val="00782D1C"/>
    <w:rsid w:val="00782D5F"/>
    <w:rsid w:val="00782DD2"/>
    <w:rsid w:val="00782F89"/>
    <w:rsid w:val="00783069"/>
    <w:rsid w:val="0078315A"/>
    <w:rsid w:val="0078315E"/>
    <w:rsid w:val="007833FC"/>
    <w:rsid w:val="00783445"/>
    <w:rsid w:val="0078360F"/>
    <w:rsid w:val="0078376D"/>
    <w:rsid w:val="0078389F"/>
    <w:rsid w:val="00783E46"/>
    <w:rsid w:val="007840FA"/>
    <w:rsid w:val="00784486"/>
    <w:rsid w:val="00784582"/>
    <w:rsid w:val="00784AA9"/>
    <w:rsid w:val="00784E4F"/>
    <w:rsid w:val="00785329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804"/>
    <w:rsid w:val="007869A7"/>
    <w:rsid w:val="00786B61"/>
    <w:rsid w:val="00786D22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3DA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B34"/>
    <w:rsid w:val="00790E2E"/>
    <w:rsid w:val="0079127E"/>
    <w:rsid w:val="0079164B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171"/>
    <w:rsid w:val="00793184"/>
    <w:rsid w:val="00793242"/>
    <w:rsid w:val="00793341"/>
    <w:rsid w:val="0079381C"/>
    <w:rsid w:val="0079386E"/>
    <w:rsid w:val="00793999"/>
    <w:rsid w:val="00793B8B"/>
    <w:rsid w:val="00793C25"/>
    <w:rsid w:val="00793E91"/>
    <w:rsid w:val="00793EFC"/>
    <w:rsid w:val="0079470B"/>
    <w:rsid w:val="00794A4B"/>
    <w:rsid w:val="00795211"/>
    <w:rsid w:val="007953F2"/>
    <w:rsid w:val="007955F5"/>
    <w:rsid w:val="0079576E"/>
    <w:rsid w:val="00795992"/>
    <w:rsid w:val="00795FFE"/>
    <w:rsid w:val="00796073"/>
    <w:rsid w:val="007961E0"/>
    <w:rsid w:val="00796640"/>
    <w:rsid w:val="00796827"/>
    <w:rsid w:val="00796B19"/>
    <w:rsid w:val="00796F14"/>
    <w:rsid w:val="00797081"/>
    <w:rsid w:val="0079727A"/>
    <w:rsid w:val="007977F8"/>
    <w:rsid w:val="00797F6D"/>
    <w:rsid w:val="00797FC6"/>
    <w:rsid w:val="007A02E3"/>
    <w:rsid w:val="007A03F6"/>
    <w:rsid w:val="007A083C"/>
    <w:rsid w:val="007A0960"/>
    <w:rsid w:val="007A0A51"/>
    <w:rsid w:val="007A0C7C"/>
    <w:rsid w:val="007A11C6"/>
    <w:rsid w:val="007A1236"/>
    <w:rsid w:val="007A12CE"/>
    <w:rsid w:val="007A12F8"/>
    <w:rsid w:val="007A1471"/>
    <w:rsid w:val="007A1580"/>
    <w:rsid w:val="007A162C"/>
    <w:rsid w:val="007A168A"/>
    <w:rsid w:val="007A16FA"/>
    <w:rsid w:val="007A1B82"/>
    <w:rsid w:val="007A1CCD"/>
    <w:rsid w:val="007A1E58"/>
    <w:rsid w:val="007A1F4D"/>
    <w:rsid w:val="007A1FF2"/>
    <w:rsid w:val="007A20B4"/>
    <w:rsid w:val="007A21AA"/>
    <w:rsid w:val="007A27B4"/>
    <w:rsid w:val="007A2E8E"/>
    <w:rsid w:val="007A30A9"/>
    <w:rsid w:val="007A30AC"/>
    <w:rsid w:val="007A337D"/>
    <w:rsid w:val="007A3587"/>
    <w:rsid w:val="007A35BC"/>
    <w:rsid w:val="007A3753"/>
    <w:rsid w:val="007A38BE"/>
    <w:rsid w:val="007A4072"/>
    <w:rsid w:val="007A4313"/>
    <w:rsid w:val="007A4503"/>
    <w:rsid w:val="007A4813"/>
    <w:rsid w:val="007A4A01"/>
    <w:rsid w:val="007A4FA7"/>
    <w:rsid w:val="007A5133"/>
    <w:rsid w:val="007A52E8"/>
    <w:rsid w:val="007A53B7"/>
    <w:rsid w:val="007A54B0"/>
    <w:rsid w:val="007A54DF"/>
    <w:rsid w:val="007A55C8"/>
    <w:rsid w:val="007A57A0"/>
    <w:rsid w:val="007A58E8"/>
    <w:rsid w:val="007A5CE9"/>
    <w:rsid w:val="007A604E"/>
    <w:rsid w:val="007A60FD"/>
    <w:rsid w:val="007A6654"/>
    <w:rsid w:val="007A6687"/>
    <w:rsid w:val="007A6814"/>
    <w:rsid w:val="007A6A9A"/>
    <w:rsid w:val="007A6EFC"/>
    <w:rsid w:val="007A701C"/>
    <w:rsid w:val="007A7262"/>
    <w:rsid w:val="007A744D"/>
    <w:rsid w:val="007A754A"/>
    <w:rsid w:val="007A763C"/>
    <w:rsid w:val="007A76C8"/>
    <w:rsid w:val="007A7901"/>
    <w:rsid w:val="007A7960"/>
    <w:rsid w:val="007A7AD1"/>
    <w:rsid w:val="007A7E7F"/>
    <w:rsid w:val="007B06E2"/>
    <w:rsid w:val="007B0745"/>
    <w:rsid w:val="007B0843"/>
    <w:rsid w:val="007B0950"/>
    <w:rsid w:val="007B0A51"/>
    <w:rsid w:val="007B0CCC"/>
    <w:rsid w:val="007B0E64"/>
    <w:rsid w:val="007B10D9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5D5"/>
    <w:rsid w:val="007B264D"/>
    <w:rsid w:val="007B272E"/>
    <w:rsid w:val="007B28A0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A5"/>
    <w:rsid w:val="007B3F27"/>
    <w:rsid w:val="007B3FD2"/>
    <w:rsid w:val="007B43A2"/>
    <w:rsid w:val="007B44F5"/>
    <w:rsid w:val="007B47D5"/>
    <w:rsid w:val="007B4BF1"/>
    <w:rsid w:val="007B4CC3"/>
    <w:rsid w:val="007B4FDC"/>
    <w:rsid w:val="007B5000"/>
    <w:rsid w:val="007B50D6"/>
    <w:rsid w:val="007B5375"/>
    <w:rsid w:val="007B550C"/>
    <w:rsid w:val="007B5626"/>
    <w:rsid w:val="007B5805"/>
    <w:rsid w:val="007B5979"/>
    <w:rsid w:val="007B5E88"/>
    <w:rsid w:val="007B5F36"/>
    <w:rsid w:val="007B625F"/>
    <w:rsid w:val="007B681E"/>
    <w:rsid w:val="007B6B4A"/>
    <w:rsid w:val="007B764D"/>
    <w:rsid w:val="007B7B61"/>
    <w:rsid w:val="007B7BC4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3A1"/>
    <w:rsid w:val="007C06A2"/>
    <w:rsid w:val="007C07F1"/>
    <w:rsid w:val="007C0834"/>
    <w:rsid w:val="007C0C22"/>
    <w:rsid w:val="007C0EB7"/>
    <w:rsid w:val="007C1252"/>
    <w:rsid w:val="007C1401"/>
    <w:rsid w:val="007C1BCF"/>
    <w:rsid w:val="007C1CF0"/>
    <w:rsid w:val="007C1CF7"/>
    <w:rsid w:val="007C2108"/>
    <w:rsid w:val="007C2780"/>
    <w:rsid w:val="007C294C"/>
    <w:rsid w:val="007C2B78"/>
    <w:rsid w:val="007C2E26"/>
    <w:rsid w:val="007C2E90"/>
    <w:rsid w:val="007C30AF"/>
    <w:rsid w:val="007C30C3"/>
    <w:rsid w:val="007C3295"/>
    <w:rsid w:val="007C3346"/>
    <w:rsid w:val="007C340C"/>
    <w:rsid w:val="007C35F9"/>
    <w:rsid w:val="007C3AE1"/>
    <w:rsid w:val="007C3BF1"/>
    <w:rsid w:val="007C3C4D"/>
    <w:rsid w:val="007C3CE2"/>
    <w:rsid w:val="007C3DA6"/>
    <w:rsid w:val="007C3DA9"/>
    <w:rsid w:val="007C3E8A"/>
    <w:rsid w:val="007C3E9C"/>
    <w:rsid w:val="007C41C6"/>
    <w:rsid w:val="007C43D2"/>
    <w:rsid w:val="007C44DE"/>
    <w:rsid w:val="007C4597"/>
    <w:rsid w:val="007C4695"/>
    <w:rsid w:val="007C48D5"/>
    <w:rsid w:val="007C4A1F"/>
    <w:rsid w:val="007C4A64"/>
    <w:rsid w:val="007C4AC9"/>
    <w:rsid w:val="007C4B6D"/>
    <w:rsid w:val="007C4B86"/>
    <w:rsid w:val="007C4D8F"/>
    <w:rsid w:val="007C5366"/>
    <w:rsid w:val="007C5451"/>
    <w:rsid w:val="007C575F"/>
    <w:rsid w:val="007C5860"/>
    <w:rsid w:val="007C5901"/>
    <w:rsid w:val="007C5A6E"/>
    <w:rsid w:val="007C5B74"/>
    <w:rsid w:val="007C5D77"/>
    <w:rsid w:val="007C5DD8"/>
    <w:rsid w:val="007C5DFB"/>
    <w:rsid w:val="007C5E23"/>
    <w:rsid w:val="007C6777"/>
    <w:rsid w:val="007C6877"/>
    <w:rsid w:val="007C68B8"/>
    <w:rsid w:val="007C69C6"/>
    <w:rsid w:val="007C6BBD"/>
    <w:rsid w:val="007C6C17"/>
    <w:rsid w:val="007C6CD9"/>
    <w:rsid w:val="007C6FA1"/>
    <w:rsid w:val="007C70D9"/>
    <w:rsid w:val="007C7180"/>
    <w:rsid w:val="007C71ED"/>
    <w:rsid w:val="007C768A"/>
    <w:rsid w:val="007C79B7"/>
    <w:rsid w:val="007C7B5C"/>
    <w:rsid w:val="007C7B5D"/>
    <w:rsid w:val="007C7BF7"/>
    <w:rsid w:val="007C7D85"/>
    <w:rsid w:val="007C7D8C"/>
    <w:rsid w:val="007C7DA7"/>
    <w:rsid w:val="007C7EB8"/>
    <w:rsid w:val="007D001C"/>
    <w:rsid w:val="007D03AD"/>
    <w:rsid w:val="007D0400"/>
    <w:rsid w:val="007D0842"/>
    <w:rsid w:val="007D0927"/>
    <w:rsid w:val="007D0932"/>
    <w:rsid w:val="007D0FBE"/>
    <w:rsid w:val="007D115B"/>
    <w:rsid w:val="007D121D"/>
    <w:rsid w:val="007D1289"/>
    <w:rsid w:val="007D13B1"/>
    <w:rsid w:val="007D13C2"/>
    <w:rsid w:val="007D17BF"/>
    <w:rsid w:val="007D1821"/>
    <w:rsid w:val="007D1958"/>
    <w:rsid w:val="007D19CF"/>
    <w:rsid w:val="007D1AE4"/>
    <w:rsid w:val="007D1E43"/>
    <w:rsid w:val="007D1F54"/>
    <w:rsid w:val="007D2212"/>
    <w:rsid w:val="007D22AB"/>
    <w:rsid w:val="007D23A2"/>
    <w:rsid w:val="007D247A"/>
    <w:rsid w:val="007D25CF"/>
    <w:rsid w:val="007D26C3"/>
    <w:rsid w:val="007D27CE"/>
    <w:rsid w:val="007D2B1D"/>
    <w:rsid w:val="007D2C34"/>
    <w:rsid w:val="007D2D44"/>
    <w:rsid w:val="007D2DCB"/>
    <w:rsid w:val="007D2FBE"/>
    <w:rsid w:val="007D32F5"/>
    <w:rsid w:val="007D3343"/>
    <w:rsid w:val="007D3474"/>
    <w:rsid w:val="007D3594"/>
    <w:rsid w:val="007D3622"/>
    <w:rsid w:val="007D377B"/>
    <w:rsid w:val="007D39AF"/>
    <w:rsid w:val="007D39E5"/>
    <w:rsid w:val="007D3B3D"/>
    <w:rsid w:val="007D3F92"/>
    <w:rsid w:val="007D421B"/>
    <w:rsid w:val="007D42BD"/>
    <w:rsid w:val="007D42CE"/>
    <w:rsid w:val="007D4301"/>
    <w:rsid w:val="007D431E"/>
    <w:rsid w:val="007D4349"/>
    <w:rsid w:val="007D43DA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5E61"/>
    <w:rsid w:val="007D65AB"/>
    <w:rsid w:val="007D6716"/>
    <w:rsid w:val="007D6AC3"/>
    <w:rsid w:val="007D6DB9"/>
    <w:rsid w:val="007D6EED"/>
    <w:rsid w:val="007D6FD3"/>
    <w:rsid w:val="007D7086"/>
    <w:rsid w:val="007D70C6"/>
    <w:rsid w:val="007D732B"/>
    <w:rsid w:val="007D7411"/>
    <w:rsid w:val="007D7510"/>
    <w:rsid w:val="007D759C"/>
    <w:rsid w:val="007D7759"/>
    <w:rsid w:val="007D7A47"/>
    <w:rsid w:val="007D7A66"/>
    <w:rsid w:val="007D7B03"/>
    <w:rsid w:val="007D7BC0"/>
    <w:rsid w:val="007D7C69"/>
    <w:rsid w:val="007D7E07"/>
    <w:rsid w:val="007E0027"/>
    <w:rsid w:val="007E0131"/>
    <w:rsid w:val="007E014D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97"/>
    <w:rsid w:val="007E18A5"/>
    <w:rsid w:val="007E1AD1"/>
    <w:rsid w:val="007E24C0"/>
    <w:rsid w:val="007E24FD"/>
    <w:rsid w:val="007E2508"/>
    <w:rsid w:val="007E2A00"/>
    <w:rsid w:val="007E2B18"/>
    <w:rsid w:val="007E2B75"/>
    <w:rsid w:val="007E2E54"/>
    <w:rsid w:val="007E2E79"/>
    <w:rsid w:val="007E2EED"/>
    <w:rsid w:val="007E30EF"/>
    <w:rsid w:val="007E332C"/>
    <w:rsid w:val="007E34A5"/>
    <w:rsid w:val="007E3D21"/>
    <w:rsid w:val="007E3DA5"/>
    <w:rsid w:val="007E3E0A"/>
    <w:rsid w:val="007E40AB"/>
    <w:rsid w:val="007E40DE"/>
    <w:rsid w:val="007E4128"/>
    <w:rsid w:val="007E4133"/>
    <w:rsid w:val="007E4431"/>
    <w:rsid w:val="007E4442"/>
    <w:rsid w:val="007E4451"/>
    <w:rsid w:val="007E448D"/>
    <w:rsid w:val="007E473D"/>
    <w:rsid w:val="007E4741"/>
    <w:rsid w:val="007E488B"/>
    <w:rsid w:val="007E4C02"/>
    <w:rsid w:val="007E50AD"/>
    <w:rsid w:val="007E51BF"/>
    <w:rsid w:val="007E55DF"/>
    <w:rsid w:val="007E583A"/>
    <w:rsid w:val="007E5AC5"/>
    <w:rsid w:val="007E5AEF"/>
    <w:rsid w:val="007E5D91"/>
    <w:rsid w:val="007E5DD5"/>
    <w:rsid w:val="007E603C"/>
    <w:rsid w:val="007E60BA"/>
    <w:rsid w:val="007E64D3"/>
    <w:rsid w:val="007E669E"/>
    <w:rsid w:val="007E67B8"/>
    <w:rsid w:val="007E6884"/>
    <w:rsid w:val="007E6A03"/>
    <w:rsid w:val="007E6B2D"/>
    <w:rsid w:val="007E6E92"/>
    <w:rsid w:val="007E6F2E"/>
    <w:rsid w:val="007E6F44"/>
    <w:rsid w:val="007E7017"/>
    <w:rsid w:val="007E73E0"/>
    <w:rsid w:val="007E7AC7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B2C"/>
    <w:rsid w:val="007F0DF5"/>
    <w:rsid w:val="007F0F89"/>
    <w:rsid w:val="007F0FF9"/>
    <w:rsid w:val="007F10E0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1F72"/>
    <w:rsid w:val="007F2375"/>
    <w:rsid w:val="007F237F"/>
    <w:rsid w:val="007F2AC5"/>
    <w:rsid w:val="007F2C36"/>
    <w:rsid w:val="007F2F29"/>
    <w:rsid w:val="007F315D"/>
    <w:rsid w:val="007F319E"/>
    <w:rsid w:val="007F31D2"/>
    <w:rsid w:val="007F329F"/>
    <w:rsid w:val="007F3810"/>
    <w:rsid w:val="007F3928"/>
    <w:rsid w:val="007F3C00"/>
    <w:rsid w:val="007F427E"/>
    <w:rsid w:val="007F43AE"/>
    <w:rsid w:val="007F476C"/>
    <w:rsid w:val="007F4B0C"/>
    <w:rsid w:val="007F4BD8"/>
    <w:rsid w:val="007F4BDE"/>
    <w:rsid w:val="007F4CB6"/>
    <w:rsid w:val="007F4CF7"/>
    <w:rsid w:val="007F549A"/>
    <w:rsid w:val="007F5665"/>
    <w:rsid w:val="007F5679"/>
    <w:rsid w:val="007F586B"/>
    <w:rsid w:val="007F5971"/>
    <w:rsid w:val="007F59C2"/>
    <w:rsid w:val="007F5B2A"/>
    <w:rsid w:val="007F5EE8"/>
    <w:rsid w:val="007F5F00"/>
    <w:rsid w:val="007F5F3F"/>
    <w:rsid w:val="007F615A"/>
    <w:rsid w:val="007F63EE"/>
    <w:rsid w:val="007F64D2"/>
    <w:rsid w:val="007F6625"/>
    <w:rsid w:val="007F663C"/>
    <w:rsid w:val="007F667E"/>
    <w:rsid w:val="007F6FCE"/>
    <w:rsid w:val="007F7068"/>
    <w:rsid w:val="007F7468"/>
    <w:rsid w:val="007F74DB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36"/>
    <w:rsid w:val="00800073"/>
    <w:rsid w:val="008000EC"/>
    <w:rsid w:val="00800138"/>
    <w:rsid w:val="008002AF"/>
    <w:rsid w:val="008006CA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AAA"/>
    <w:rsid w:val="00801D36"/>
    <w:rsid w:val="00801DFF"/>
    <w:rsid w:val="00801E18"/>
    <w:rsid w:val="008021D8"/>
    <w:rsid w:val="00802233"/>
    <w:rsid w:val="008025A4"/>
    <w:rsid w:val="008027B9"/>
    <w:rsid w:val="008027E9"/>
    <w:rsid w:val="00802892"/>
    <w:rsid w:val="00802A53"/>
    <w:rsid w:val="00802AF8"/>
    <w:rsid w:val="00802E76"/>
    <w:rsid w:val="00803062"/>
    <w:rsid w:val="00803240"/>
    <w:rsid w:val="0080348B"/>
    <w:rsid w:val="0080358F"/>
    <w:rsid w:val="008035EC"/>
    <w:rsid w:val="00803659"/>
    <w:rsid w:val="00803716"/>
    <w:rsid w:val="008038CC"/>
    <w:rsid w:val="00803A2E"/>
    <w:rsid w:val="00803AF0"/>
    <w:rsid w:val="00803D25"/>
    <w:rsid w:val="00804108"/>
    <w:rsid w:val="008043D1"/>
    <w:rsid w:val="008043FE"/>
    <w:rsid w:val="00804489"/>
    <w:rsid w:val="00804807"/>
    <w:rsid w:val="00804CFF"/>
    <w:rsid w:val="00804D49"/>
    <w:rsid w:val="00804EFB"/>
    <w:rsid w:val="0080550C"/>
    <w:rsid w:val="00805570"/>
    <w:rsid w:val="008055EB"/>
    <w:rsid w:val="0080577F"/>
    <w:rsid w:val="008057F8"/>
    <w:rsid w:val="008058F8"/>
    <w:rsid w:val="00805CC7"/>
    <w:rsid w:val="0080607E"/>
    <w:rsid w:val="008064C7"/>
    <w:rsid w:val="0080653F"/>
    <w:rsid w:val="00806714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72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55A"/>
    <w:rsid w:val="0081193C"/>
    <w:rsid w:val="00811A49"/>
    <w:rsid w:val="00811AB0"/>
    <w:rsid w:val="00811B3A"/>
    <w:rsid w:val="0081203E"/>
    <w:rsid w:val="0081241C"/>
    <w:rsid w:val="00812734"/>
    <w:rsid w:val="00812A02"/>
    <w:rsid w:val="00812E02"/>
    <w:rsid w:val="00812E5B"/>
    <w:rsid w:val="00812E86"/>
    <w:rsid w:val="00812FAF"/>
    <w:rsid w:val="00813174"/>
    <w:rsid w:val="00813459"/>
    <w:rsid w:val="008134CE"/>
    <w:rsid w:val="008135FA"/>
    <w:rsid w:val="00813BAD"/>
    <w:rsid w:val="00813C86"/>
    <w:rsid w:val="00813F06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531"/>
    <w:rsid w:val="008155E0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781"/>
    <w:rsid w:val="00817824"/>
    <w:rsid w:val="008179CA"/>
    <w:rsid w:val="00817A8F"/>
    <w:rsid w:val="00817B37"/>
    <w:rsid w:val="00817C2C"/>
    <w:rsid w:val="00817CB1"/>
    <w:rsid w:val="00817F5A"/>
    <w:rsid w:val="008200CA"/>
    <w:rsid w:val="00820235"/>
    <w:rsid w:val="00820329"/>
    <w:rsid w:val="008204BF"/>
    <w:rsid w:val="00820835"/>
    <w:rsid w:val="008208EF"/>
    <w:rsid w:val="00820AE6"/>
    <w:rsid w:val="00820B74"/>
    <w:rsid w:val="00820C4F"/>
    <w:rsid w:val="00820E80"/>
    <w:rsid w:val="008211CE"/>
    <w:rsid w:val="008216D8"/>
    <w:rsid w:val="0082175C"/>
    <w:rsid w:val="00821AB2"/>
    <w:rsid w:val="00821CBD"/>
    <w:rsid w:val="00821E95"/>
    <w:rsid w:val="00821F40"/>
    <w:rsid w:val="00822105"/>
    <w:rsid w:val="0082216B"/>
    <w:rsid w:val="008221A8"/>
    <w:rsid w:val="008223B3"/>
    <w:rsid w:val="00822972"/>
    <w:rsid w:val="008229BD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3E82"/>
    <w:rsid w:val="00823F36"/>
    <w:rsid w:val="008240C7"/>
    <w:rsid w:val="00824768"/>
    <w:rsid w:val="00824942"/>
    <w:rsid w:val="00824A1A"/>
    <w:rsid w:val="00824A66"/>
    <w:rsid w:val="00824D5B"/>
    <w:rsid w:val="00824FB1"/>
    <w:rsid w:val="00825025"/>
    <w:rsid w:val="00825042"/>
    <w:rsid w:val="0082514C"/>
    <w:rsid w:val="00825173"/>
    <w:rsid w:val="00825442"/>
    <w:rsid w:val="0082553A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A95"/>
    <w:rsid w:val="00826AD9"/>
    <w:rsid w:val="00826B71"/>
    <w:rsid w:val="00826C1C"/>
    <w:rsid w:val="00826C63"/>
    <w:rsid w:val="008270C2"/>
    <w:rsid w:val="00827171"/>
    <w:rsid w:val="008271A1"/>
    <w:rsid w:val="008271E3"/>
    <w:rsid w:val="00827450"/>
    <w:rsid w:val="00827489"/>
    <w:rsid w:val="00827687"/>
    <w:rsid w:val="0082775B"/>
    <w:rsid w:val="00827DC0"/>
    <w:rsid w:val="00830212"/>
    <w:rsid w:val="0083025B"/>
    <w:rsid w:val="00830311"/>
    <w:rsid w:val="008303CF"/>
    <w:rsid w:val="008308D1"/>
    <w:rsid w:val="00830971"/>
    <w:rsid w:val="0083098F"/>
    <w:rsid w:val="00830B61"/>
    <w:rsid w:val="00830BFB"/>
    <w:rsid w:val="00830C19"/>
    <w:rsid w:val="00830DAA"/>
    <w:rsid w:val="00831090"/>
    <w:rsid w:val="008313BF"/>
    <w:rsid w:val="008316D5"/>
    <w:rsid w:val="008316DC"/>
    <w:rsid w:val="008319E2"/>
    <w:rsid w:val="00831A23"/>
    <w:rsid w:val="00831B5B"/>
    <w:rsid w:val="00831BE2"/>
    <w:rsid w:val="00831D90"/>
    <w:rsid w:val="00832169"/>
    <w:rsid w:val="008321A2"/>
    <w:rsid w:val="00832255"/>
    <w:rsid w:val="00832617"/>
    <w:rsid w:val="0083261F"/>
    <w:rsid w:val="008326CD"/>
    <w:rsid w:val="008329A2"/>
    <w:rsid w:val="00832B5B"/>
    <w:rsid w:val="00832BD2"/>
    <w:rsid w:val="00832D76"/>
    <w:rsid w:val="008330D5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372"/>
    <w:rsid w:val="008344D2"/>
    <w:rsid w:val="00834618"/>
    <w:rsid w:val="008347C3"/>
    <w:rsid w:val="00834900"/>
    <w:rsid w:val="00834B6F"/>
    <w:rsid w:val="00834CD4"/>
    <w:rsid w:val="00834DB2"/>
    <w:rsid w:val="0083521D"/>
    <w:rsid w:val="00835963"/>
    <w:rsid w:val="00835B27"/>
    <w:rsid w:val="00835B40"/>
    <w:rsid w:val="00835F60"/>
    <w:rsid w:val="00835F75"/>
    <w:rsid w:val="008361FB"/>
    <w:rsid w:val="008362D6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A4A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0E1B"/>
    <w:rsid w:val="0084101D"/>
    <w:rsid w:val="008410CC"/>
    <w:rsid w:val="00841338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B16"/>
    <w:rsid w:val="00842D96"/>
    <w:rsid w:val="00842DCE"/>
    <w:rsid w:val="0084331F"/>
    <w:rsid w:val="00843515"/>
    <w:rsid w:val="00843598"/>
    <w:rsid w:val="008436CA"/>
    <w:rsid w:val="0084376C"/>
    <w:rsid w:val="008437F1"/>
    <w:rsid w:val="0084392E"/>
    <w:rsid w:val="00843AEF"/>
    <w:rsid w:val="00843BFB"/>
    <w:rsid w:val="00843FFF"/>
    <w:rsid w:val="00844218"/>
    <w:rsid w:val="0084427C"/>
    <w:rsid w:val="0084433C"/>
    <w:rsid w:val="0084441E"/>
    <w:rsid w:val="0084460B"/>
    <w:rsid w:val="00844BF4"/>
    <w:rsid w:val="00844D55"/>
    <w:rsid w:val="00844DAE"/>
    <w:rsid w:val="00844DEA"/>
    <w:rsid w:val="0084514D"/>
    <w:rsid w:val="0084577C"/>
    <w:rsid w:val="0084597D"/>
    <w:rsid w:val="00845B61"/>
    <w:rsid w:val="00845FD4"/>
    <w:rsid w:val="0084601F"/>
    <w:rsid w:val="0084622D"/>
    <w:rsid w:val="008468FD"/>
    <w:rsid w:val="00846A8C"/>
    <w:rsid w:val="00846C4D"/>
    <w:rsid w:val="00846C84"/>
    <w:rsid w:val="00846D43"/>
    <w:rsid w:val="00846FB1"/>
    <w:rsid w:val="00847288"/>
    <w:rsid w:val="00847442"/>
    <w:rsid w:val="008479C1"/>
    <w:rsid w:val="00847A58"/>
    <w:rsid w:val="0085013B"/>
    <w:rsid w:val="008502D9"/>
    <w:rsid w:val="008502F3"/>
    <w:rsid w:val="00850381"/>
    <w:rsid w:val="008503D4"/>
    <w:rsid w:val="00850440"/>
    <w:rsid w:val="00850858"/>
    <w:rsid w:val="00850958"/>
    <w:rsid w:val="00850A67"/>
    <w:rsid w:val="00850B66"/>
    <w:rsid w:val="00850B89"/>
    <w:rsid w:val="00850D86"/>
    <w:rsid w:val="00850DE9"/>
    <w:rsid w:val="00850E2D"/>
    <w:rsid w:val="00850F56"/>
    <w:rsid w:val="0085123C"/>
    <w:rsid w:val="00851491"/>
    <w:rsid w:val="00851842"/>
    <w:rsid w:val="00851B2E"/>
    <w:rsid w:val="00851B31"/>
    <w:rsid w:val="00851B33"/>
    <w:rsid w:val="00851F07"/>
    <w:rsid w:val="00851F81"/>
    <w:rsid w:val="00852235"/>
    <w:rsid w:val="008522CF"/>
    <w:rsid w:val="008524A5"/>
    <w:rsid w:val="00852660"/>
    <w:rsid w:val="00852696"/>
    <w:rsid w:val="008526F5"/>
    <w:rsid w:val="008529C7"/>
    <w:rsid w:val="00852AFE"/>
    <w:rsid w:val="00852C88"/>
    <w:rsid w:val="00852E47"/>
    <w:rsid w:val="00852F10"/>
    <w:rsid w:val="00852F59"/>
    <w:rsid w:val="00853006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33"/>
    <w:rsid w:val="00853E9C"/>
    <w:rsid w:val="008543DB"/>
    <w:rsid w:val="00854743"/>
    <w:rsid w:val="00854906"/>
    <w:rsid w:val="0085490F"/>
    <w:rsid w:val="0085493A"/>
    <w:rsid w:val="00854AF9"/>
    <w:rsid w:val="00854B0C"/>
    <w:rsid w:val="00854C74"/>
    <w:rsid w:val="008551CE"/>
    <w:rsid w:val="00855595"/>
    <w:rsid w:val="00855746"/>
    <w:rsid w:val="0085578C"/>
    <w:rsid w:val="008559F9"/>
    <w:rsid w:val="00855D72"/>
    <w:rsid w:val="00855DE8"/>
    <w:rsid w:val="00855E26"/>
    <w:rsid w:val="008560FF"/>
    <w:rsid w:val="00856153"/>
    <w:rsid w:val="0085673A"/>
    <w:rsid w:val="008567AC"/>
    <w:rsid w:val="008569BC"/>
    <w:rsid w:val="008569F6"/>
    <w:rsid w:val="00856B33"/>
    <w:rsid w:val="00856C92"/>
    <w:rsid w:val="00856F9A"/>
    <w:rsid w:val="00856FA8"/>
    <w:rsid w:val="0085713D"/>
    <w:rsid w:val="00857411"/>
    <w:rsid w:val="008576DA"/>
    <w:rsid w:val="0085776D"/>
    <w:rsid w:val="00857926"/>
    <w:rsid w:val="00857A52"/>
    <w:rsid w:val="00857AF8"/>
    <w:rsid w:val="00857B2C"/>
    <w:rsid w:val="00857C02"/>
    <w:rsid w:val="00857C49"/>
    <w:rsid w:val="00857C8B"/>
    <w:rsid w:val="00857E62"/>
    <w:rsid w:val="00857F71"/>
    <w:rsid w:val="0086005D"/>
    <w:rsid w:val="0086023B"/>
    <w:rsid w:val="00860774"/>
    <w:rsid w:val="008608B3"/>
    <w:rsid w:val="00860958"/>
    <w:rsid w:val="00860EEB"/>
    <w:rsid w:val="00861070"/>
    <w:rsid w:val="0086112B"/>
    <w:rsid w:val="00861499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A5"/>
    <w:rsid w:val="00862DB6"/>
    <w:rsid w:val="00863024"/>
    <w:rsid w:val="00863094"/>
    <w:rsid w:val="008630C5"/>
    <w:rsid w:val="0086326D"/>
    <w:rsid w:val="008632F0"/>
    <w:rsid w:val="0086364A"/>
    <w:rsid w:val="008636AE"/>
    <w:rsid w:val="008636D5"/>
    <w:rsid w:val="00863C0B"/>
    <w:rsid w:val="00863C93"/>
    <w:rsid w:val="00863D85"/>
    <w:rsid w:val="00863DBF"/>
    <w:rsid w:val="008640B6"/>
    <w:rsid w:val="008644EC"/>
    <w:rsid w:val="008647A7"/>
    <w:rsid w:val="0086491C"/>
    <w:rsid w:val="00864A6D"/>
    <w:rsid w:val="00864BFC"/>
    <w:rsid w:val="00864CA2"/>
    <w:rsid w:val="00864F81"/>
    <w:rsid w:val="0086508C"/>
    <w:rsid w:val="0086558D"/>
    <w:rsid w:val="00865834"/>
    <w:rsid w:val="00865B1B"/>
    <w:rsid w:val="0086608D"/>
    <w:rsid w:val="00866237"/>
    <w:rsid w:val="008662A0"/>
    <w:rsid w:val="008662B7"/>
    <w:rsid w:val="008662E1"/>
    <w:rsid w:val="00866559"/>
    <w:rsid w:val="0086661F"/>
    <w:rsid w:val="00866670"/>
    <w:rsid w:val="008666A3"/>
    <w:rsid w:val="00866B33"/>
    <w:rsid w:val="00866BCA"/>
    <w:rsid w:val="00866DB5"/>
    <w:rsid w:val="00866F48"/>
    <w:rsid w:val="00867046"/>
    <w:rsid w:val="008671D9"/>
    <w:rsid w:val="008675F3"/>
    <w:rsid w:val="0086760A"/>
    <w:rsid w:val="008676FF"/>
    <w:rsid w:val="0086778C"/>
    <w:rsid w:val="00867806"/>
    <w:rsid w:val="00867970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9C5"/>
    <w:rsid w:val="00870B4E"/>
    <w:rsid w:val="00870CA3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2D39"/>
    <w:rsid w:val="00872DA6"/>
    <w:rsid w:val="0087325B"/>
    <w:rsid w:val="00873318"/>
    <w:rsid w:val="0087337E"/>
    <w:rsid w:val="008735AB"/>
    <w:rsid w:val="008735D2"/>
    <w:rsid w:val="00873694"/>
    <w:rsid w:val="008737B0"/>
    <w:rsid w:val="00873833"/>
    <w:rsid w:val="00873C71"/>
    <w:rsid w:val="00874546"/>
    <w:rsid w:val="008745A5"/>
    <w:rsid w:val="00874C5E"/>
    <w:rsid w:val="00874DE3"/>
    <w:rsid w:val="00875085"/>
    <w:rsid w:val="008751BD"/>
    <w:rsid w:val="00875283"/>
    <w:rsid w:val="00875A95"/>
    <w:rsid w:val="00875C0B"/>
    <w:rsid w:val="00875C32"/>
    <w:rsid w:val="00875CCE"/>
    <w:rsid w:val="00875E24"/>
    <w:rsid w:val="00875F0C"/>
    <w:rsid w:val="00875FDC"/>
    <w:rsid w:val="0087625C"/>
    <w:rsid w:val="008768C8"/>
    <w:rsid w:val="00876A54"/>
    <w:rsid w:val="00876C56"/>
    <w:rsid w:val="00876FD8"/>
    <w:rsid w:val="00876FE3"/>
    <w:rsid w:val="00877121"/>
    <w:rsid w:val="00877124"/>
    <w:rsid w:val="00877212"/>
    <w:rsid w:val="00877502"/>
    <w:rsid w:val="00877636"/>
    <w:rsid w:val="0087788D"/>
    <w:rsid w:val="00877B1C"/>
    <w:rsid w:val="00877F94"/>
    <w:rsid w:val="0088029A"/>
    <w:rsid w:val="00880487"/>
    <w:rsid w:val="008805FC"/>
    <w:rsid w:val="00880A21"/>
    <w:rsid w:val="00880BF4"/>
    <w:rsid w:val="00880E3F"/>
    <w:rsid w:val="00880FD2"/>
    <w:rsid w:val="00881116"/>
    <w:rsid w:val="00881218"/>
    <w:rsid w:val="0088134B"/>
    <w:rsid w:val="008815EA"/>
    <w:rsid w:val="00881B1E"/>
    <w:rsid w:val="00881C84"/>
    <w:rsid w:val="00881CC9"/>
    <w:rsid w:val="008820A5"/>
    <w:rsid w:val="008820B9"/>
    <w:rsid w:val="008820E4"/>
    <w:rsid w:val="00882314"/>
    <w:rsid w:val="00882519"/>
    <w:rsid w:val="00882965"/>
    <w:rsid w:val="00882BDD"/>
    <w:rsid w:val="00882C20"/>
    <w:rsid w:val="00882E30"/>
    <w:rsid w:val="008833B6"/>
    <w:rsid w:val="00883671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44"/>
    <w:rsid w:val="00884AC9"/>
    <w:rsid w:val="00884C75"/>
    <w:rsid w:val="00884CCA"/>
    <w:rsid w:val="00884E6E"/>
    <w:rsid w:val="0088527C"/>
    <w:rsid w:val="008855AC"/>
    <w:rsid w:val="0088562A"/>
    <w:rsid w:val="0088562D"/>
    <w:rsid w:val="00885744"/>
    <w:rsid w:val="00885A00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D85"/>
    <w:rsid w:val="00887E40"/>
    <w:rsid w:val="00887E6D"/>
    <w:rsid w:val="0089026F"/>
    <w:rsid w:val="008902DC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1F7"/>
    <w:rsid w:val="008933CF"/>
    <w:rsid w:val="008936DD"/>
    <w:rsid w:val="0089387F"/>
    <w:rsid w:val="008938F8"/>
    <w:rsid w:val="00893A4F"/>
    <w:rsid w:val="00893A79"/>
    <w:rsid w:val="00893C43"/>
    <w:rsid w:val="00893D69"/>
    <w:rsid w:val="00893DEA"/>
    <w:rsid w:val="00893E3C"/>
    <w:rsid w:val="00894044"/>
    <w:rsid w:val="0089430A"/>
    <w:rsid w:val="00894375"/>
    <w:rsid w:val="008944B2"/>
    <w:rsid w:val="00894869"/>
    <w:rsid w:val="00894C7D"/>
    <w:rsid w:val="00894DD7"/>
    <w:rsid w:val="00894E83"/>
    <w:rsid w:val="00894EC3"/>
    <w:rsid w:val="00894FF6"/>
    <w:rsid w:val="0089513C"/>
    <w:rsid w:val="00895201"/>
    <w:rsid w:val="008952E2"/>
    <w:rsid w:val="00895396"/>
    <w:rsid w:val="00895889"/>
    <w:rsid w:val="008958EE"/>
    <w:rsid w:val="0089599F"/>
    <w:rsid w:val="00895C1F"/>
    <w:rsid w:val="00895C73"/>
    <w:rsid w:val="00895DDB"/>
    <w:rsid w:val="00895E35"/>
    <w:rsid w:val="00895E8D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569"/>
    <w:rsid w:val="008979E4"/>
    <w:rsid w:val="008979E8"/>
    <w:rsid w:val="00897A68"/>
    <w:rsid w:val="008A0060"/>
    <w:rsid w:val="008A0123"/>
    <w:rsid w:val="008A024F"/>
    <w:rsid w:val="008A0260"/>
    <w:rsid w:val="008A036E"/>
    <w:rsid w:val="008A0612"/>
    <w:rsid w:val="008A07D0"/>
    <w:rsid w:val="008A08AC"/>
    <w:rsid w:val="008A092F"/>
    <w:rsid w:val="008A0A20"/>
    <w:rsid w:val="008A0A40"/>
    <w:rsid w:val="008A0D4D"/>
    <w:rsid w:val="008A0E1A"/>
    <w:rsid w:val="008A0F30"/>
    <w:rsid w:val="008A1029"/>
    <w:rsid w:val="008A1037"/>
    <w:rsid w:val="008A1121"/>
    <w:rsid w:val="008A115A"/>
    <w:rsid w:val="008A1629"/>
    <w:rsid w:val="008A175D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9A2"/>
    <w:rsid w:val="008A2A4F"/>
    <w:rsid w:val="008A2A9E"/>
    <w:rsid w:val="008A2E5F"/>
    <w:rsid w:val="008A2EBC"/>
    <w:rsid w:val="008A31C9"/>
    <w:rsid w:val="008A327B"/>
    <w:rsid w:val="008A333A"/>
    <w:rsid w:val="008A3CAC"/>
    <w:rsid w:val="008A3D85"/>
    <w:rsid w:val="008A3DF3"/>
    <w:rsid w:val="008A4092"/>
    <w:rsid w:val="008A41F9"/>
    <w:rsid w:val="008A468D"/>
    <w:rsid w:val="008A472E"/>
    <w:rsid w:val="008A4940"/>
    <w:rsid w:val="008A4B46"/>
    <w:rsid w:val="008A4B80"/>
    <w:rsid w:val="008A4C6B"/>
    <w:rsid w:val="008A4D5A"/>
    <w:rsid w:val="008A511D"/>
    <w:rsid w:val="008A5188"/>
    <w:rsid w:val="008A5275"/>
    <w:rsid w:val="008A55C3"/>
    <w:rsid w:val="008A5958"/>
    <w:rsid w:val="008A5A8B"/>
    <w:rsid w:val="008A6194"/>
    <w:rsid w:val="008A63C0"/>
    <w:rsid w:val="008A663E"/>
    <w:rsid w:val="008A6A83"/>
    <w:rsid w:val="008A6ADA"/>
    <w:rsid w:val="008A6B47"/>
    <w:rsid w:val="008A6CC8"/>
    <w:rsid w:val="008A6E11"/>
    <w:rsid w:val="008A6E26"/>
    <w:rsid w:val="008A6E2E"/>
    <w:rsid w:val="008A713B"/>
    <w:rsid w:val="008A7255"/>
    <w:rsid w:val="008A757A"/>
    <w:rsid w:val="008A7673"/>
    <w:rsid w:val="008A781B"/>
    <w:rsid w:val="008A7845"/>
    <w:rsid w:val="008A7A93"/>
    <w:rsid w:val="008A7BD2"/>
    <w:rsid w:val="008A7DCB"/>
    <w:rsid w:val="008A7E86"/>
    <w:rsid w:val="008B013C"/>
    <w:rsid w:val="008B01E9"/>
    <w:rsid w:val="008B06C1"/>
    <w:rsid w:val="008B07A2"/>
    <w:rsid w:val="008B0923"/>
    <w:rsid w:val="008B09FD"/>
    <w:rsid w:val="008B0AD9"/>
    <w:rsid w:val="008B0C06"/>
    <w:rsid w:val="008B0C7D"/>
    <w:rsid w:val="008B0F8E"/>
    <w:rsid w:val="008B143F"/>
    <w:rsid w:val="008B17F7"/>
    <w:rsid w:val="008B188F"/>
    <w:rsid w:val="008B1BB7"/>
    <w:rsid w:val="008B1F88"/>
    <w:rsid w:val="008B20B9"/>
    <w:rsid w:val="008B20CC"/>
    <w:rsid w:val="008B213B"/>
    <w:rsid w:val="008B221C"/>
    <w:rsid w:val="008B22A5"/>
    <w:rsid w:val="008B2888"/>
    <w:rsid w:val="008B2988"/>
    <w:rsid w:val="008B29E4"/>
    <w:rsid w:val="008B2B7B"/>
    <w:rsid w:val="008B2E9E"/>
    <w:rsid w:val="008B3210"/>
    <w:rsid w:val="008B3334"/>
    <w:rsid w:val="008B3380"/>
    <w:rsid w:val="008B3609"/>
    <w:rsid w:val="008B362E"/>
    <w:rsid w:val="008B3811"/>
    <w:rsid w:val="008B39B9"/>
    <w:rsid w:val="008B3A8E"/>
    <w:rsid w:val="008B3D8C"/>
    <w:rsid w:val="008B3DD3"/>
    <w:rsid w:val="008B43EF"/>
    <w:rsid w:val="008B45DE"/>
    <w:rsid w:val="008B45EE"/>
    <w:rsid w:val="008B467B"/>
    <w:rsid w:val="008B46B1"/>
    <w:rsid w:val="008B47EA"/>
    <w:rsid w:val="008B495D"/>
    <w:rsid w:val="008B4A22"/>
    <w:rsid w:val="008B4BEC"/>
    <w:rsid w:val="008B4CAD"/>
    <w:rsid w:val="008B4D98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5D23"/>
    <w:rsid w:val="008B60DC"/>
    <w:rsid w:val="008B6111"/>
    <w:rsid w:val="008B6180"/>
    <w:rsid w:val="008B61D2"/>
    <w:rsid w:val="008B6359"/>
    <w:rsid w:val="008B6375"/>
    <w:rsid w:val="008B6413"/>
    <w:rsid w:val="008B65A7"/>
    <w:rsid w:val="008B6661"/>
    <w:rsid w:val="008B6BFE"/>
    <w:rsid w:val="008B6C2D"/>
    <w:rsid w:val="008B6C3E"/>
    <w:rsid w:val="008B6DEE"/>
    <w:rsid w:val="008B6E19"/>
    <w:rsid w:val="008B70A1"/>
    <w:rsid w:val="008B73BD"/>
    <w:rsid w:val="008B7482"/>
    <w:rsid w:val="008B763C"/>
    <w:rsid w:val="008B76AA"/>
    <w:rsid w:val="008B7802"/>
    <w:rsid w:val="008B7BA4"/>
    <w:rsid w:val="008C02A6"/>
    <w:rsid w:val="008C037E"/>
    <w:rsid w:val="008C0420"/>
    <w:rsid w:val="008C0451"/>
    <w:rsid w:val="008C049C"/>
    <w:rsid w:val="008C052C"/>
    <w:rsid w:val="008C05B2"/>
    <w:rsid w:val="008C07E5"/>
    <w:rsid w:val="008C0AB3"/>
    <w:rsid w:val="008C0C7C"/>
    <w:rsid w:val="008C0E64"/>
    <w:rsid w:val="008C0E74"/>
    <w:rsid w:val="008C1144"/>
    <w:rsid w:val="008C1459"/>
    <w:rsid w:val="008C14E3"/>
    <w:rsid w:val="008C163A"/>
    <w:rsid w:val="008C1B3D"/>
    <w:rsid w:val="008C1C55"/>
    <w:rsid w:val="008C1C82"/>
    <w:rsid w:val="008C1D32"/>
    <w:rsid w:val="008C1E70"/>
    <w:rsid w:val="008C1FA8"/>
    <w:rsid w:val="008C1FD5"/>
    <w:rsid w:val="008C2629"/>
    <w:rsid w:val="008C28BC"/>
    <w:rsid w:val="008C291F"/>
    <w:rsid w:val="008C2E5F"/>
    <w:rsid w:val="008C2F2C"/>
    <w:rsid w:val="008C312C"/>
    <w:rsid w:val="008C3360"/>
    <w:rsid w:val="008C3444"/>
    <w:rsid w:val="008C34F0"/>
    <w:rsid w:val="008C3672"/>
    <w:rsid w:val="008C3843"/>
    <w:rsid w:val="008C3AA3"/>
    <w:rsid w:val="008C3D69"/>
    <w:rsid w:val="008C3D71"/>
    <w:rsid w:val="008C415F"/>
    <w:rsid w:val="008C4378"/>
    <w:rsid w:val="008C43AD"/>
    <w:rsid w:val="008C444A"/>
    <w:rsid w:val="008C45F3"/>
    <w:rsid w:val="008C499E"/>
    <w:rsid w:val="008C4B40"/>
    <w:rsid w:val="008C4B42"/>
    <w:rsid w:val="008C4BF1"/>
    <w:rsid w:val="008C4CC5"/>
    <w:rsid w:val="008C4EC0"/>
    <w:rsid w:val="008C507B"/>
    <w:rsid w:val="008C534C"/>
    <w:rsid w:val="008C54B4"/>
    <w:rsid w:val="008C568F"/>
    <w:rsid w:val="008C5694"/>
    <w:rsid w:val="008C584D"/>
    <w:rsid w:val="008C594D"/>
    <w:rsid w:val="008C59A2"/>
    <w:rsid w:val="008C5BDB"/>
    <w:rsid w:val="008C601D"/>
    <w:rsid w:val="008C6241"/>
    <w:rsid w:val="008C639F"/>
    <w:rsid w:val="008C64D6"/>
    <w:rsid w:val="008C65B8"/>
    <w:rsid w:val="008C68BD"/>
    <w:rsid w:val="008C6953"/>
    <w:rsid w:val="008C6E65"/>
    <w:rsid w:val="008C6EDD"/>
    <w:rsid w:val="008C7272"/>
    <w:rsid w:val="008C72B0"/>
    <w:rsid w:val="008C7383"/>
    <w:rsid w:val="008C7395"/>
    <w:rsid w:val="008C7398"/>
    <w:rsid w:val="008C752F"/>
    <w:rsid w:val="008C783F"/>
    <w:rsid w:val="008C7AF2"/>
    <w:rsid w:val="008C7EBF"/>
    <w:rsid w:val="008C7F52"/>
    <w:rsid w:val="008D0009"/>
    <w:rsid w:val="008D0113"/>
    <w:rsid w:val="008D0239"/>
    <w:rsid w:val="008D0493"/>
    <w:rsid w:val="008D05D1"/>
    <w:rsid w:val="008D0940"/>
    <w:rsid w:val="008D0A33"/>
    <w:rsid w:val="008D0C80"/>
    <w:rsid w:val="008D0CEF"/>
    <w:rsid w:val="008D0D21"/>
    <w:rsid w:val="008D0E33"/>
    <w:rsid w:val="008D0E4A"/>
    <w:rsid w:val="008D0EC9"/>
    <w:rsid w:val="008D0FB1"/>
    <w:rsid w:val="008D10C3"/>
    <w:rsid w:val="008D127A"/>
    <w:rsid w:val="008D12BA"/>
    <w:rsid w:val="008D12E6"/>
    <w:rsid w:val="008D133B"/>
    <w:rsid w:val="008D136F"/>
    <w:rsid w:val="008D1427"/>
    <w:rsid w:val="008D1439"/>
    <w:rsid w:val="008D1844"/>
    <w:rsid w:val="008D1959"/>
    <w:rsid w:val="008D254B"/>
    <w:rsid w:val="008D25CB"/>
    <w:rsid w:val="008D26AA"/>
    <w:rsid w:val="008D27E8"/>
    <w:rsid w:val="008D289C"/>
    <w:rsid w:val="008D2B55"/>
    <w:rsid w:val="008D2D04"/>
    <w:rsid w:val="008D2E83"/>
    <w:rsid w:val="008D2E96"/>
    <w:rsid w:val="008D318E"/>
    <w:rsid w:val="008D31E3"/>
    <w:rsid w:val="008D324F"/>
    <w:rsid w:val="008D3436"/>
    <w:rsid w:val="008D34AA"/>
    <w:rsid w:val="008D3603"/>
    <w:rsid w:val="008D3905"/>
    <w:rsid w:val="008D3E55"/>
    <w:rsid w:val="008D46E8"/>
    <w:rsid w:val="008D48B6"/>
    <w:rsid w:val="008D48BB"/>
    <w:rsid w:val="008D49BF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58C"/>
    <w:rsid w:val="008D6811"/>
    <w:rsid w:val="008D70C3"/>
    <w:rsid w:val="008D7144"/>
    <w:rsid w:val="008D71BB"/>
    <w:rsid w:val="008D738A"/>
    <w:rsid w:val="008D753B"/>
    <w:rsid w:val="008D75A6"/>
    <w:rsid w:val="008D75CA"/>
    <w:rsid w:val="008D75CD"/>
    <w:rsid w:val="008D760B"/>
    <w:rsid w:val="008D7759"/>
    <w:rsid w:val="008D77D9"/>
    <w:rsid w:val="008D78F1"/>
    <w:rsid w:val="008D7B0C"/>
    <w:rsid w:val="008D7CB2"/>
    <w:rsid w:val="008D7CF8"/>
    <w:rsid w:val="008E00A7"/>
    <w:rsid w:val="008E0170"/>
    <w:rsid w:val="008E08A3"/>
    <w:rsid w:val="008E096F"/>
    <w:rsid w:val="008E0B0B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2B4"/>
    <w:rsid w:val="008E2643"/>
    <w:rsid w:val="008E27E7"/>
    <w:rsid w:val="008E2864"/>
    <w:rsid w:val="008E28BA"/>
    <w:rsid w:val="008E29C1"/>
    <w:rsid w:val="008E2A29"/>
    <w:rsid w:val="008E2B75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3F9F"/>
    <w:rsid w:val="008E4021"/>
    <w:rsid w:val="008E41F3"/>
    <w:rsid w:val="008E4259"/>
    <w:rsid w:val="008E443E"/>
    <w:rsid w:val="008E4498"/>
    <w:rsid w:val="008E44EE"/>
    <w:rsid w:val="008E4852"/>
    <w:rsid w:val="008E4B53"/>
    <w:rsid w:val="008E4B63"/>
    <w:rsid w:val="008E4DA7"/>
    <w:rsid w:val="008E4EFB"/>
    <w:rsid w:val="008E513F"/>
    <w:rsid w:val="008E51C8"/>
    <w:rsid w:val="008E52F5"/>
    <w:rsid w:val="008E5419"/>
    <w:rsid w:val="008E574D"/>
    <w:rsid w:val="008E575B"/>
    <w:rsid w:val="008E5780"/>
    <w:rsid w:val="008E5847"/>
    <w:rsid w:val="008E58EC"/>
    <w:rsid w:val="008E59CB"/>
    <w:rsid w:val="008E5B28"/>
    <w:rsid w:val="008E5C68"/>
    <w:rsid w:val="008E63FB"/>
    <w:rsid w:val="008E6525"/>
    <w:rsid w:val="008E6603"/>
    <w:rsid w:val="008E674C"/>
    <w:rsid w:val="008E6B84"/>
    <w:rsid w:val="008E6EFB"/>
    <w:rsid w:val="008E7367"/>
    <w:rsid w:val="008E74BE"/>
    <w:rsid w:val="008E77C1"/>
    <w:rsid w:val="008E7863"/>
    <w:rsid w:val="008E7A26"/>
    <w:rsid w:val="008E7A4A"/>
    <w:rsid w:val="008E7AC3"/>
    <w:rsid w:val="008E7BFF"/>
    <w:rsid w:val="008E7CB0"/>
    <w:rsid w:val="008E7D71"/>
    <w:rsid w:val="008E7D8B"/>
    <w:rsid w:val="008E7F30"/>
    <w:rsid w:val="008F02F1"/>
    <w:rsid w:val="008F03B0"/>
    <w:rsid w:val="008F04C7"/>
    <w:rsid w:val="008F0583"/>
    <w:rsid w:val="008F06D3"/>
    <w:rsid w:val="008F0702"/>
    <w:rsid w:val="008F07AC"/>
    <w:rsid w:val="008F0DA7"/>
    <w:rsid w:val="008F0E0D"/>
    <w:rsid w:val="008F0F33"/>
    <w:rsid w:val="008F12A2"/>
    <w:rsid w:val="008F1336"/>
    <w:rsid w:val="008F1422"/>
    <w:rsid w:val="008F14B8"/>
    <w:rsid w:val="008F14E4"/>
    <w:rsid w:val="008F156A"/>
    <w:rsid w:val="008F1605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05"/>
    <w:rsid w:val="008F256A"/>
    <w:rsid w:val="008F26C0"/>
    <w:rsid w:val="008F27D8"/>
    <w:rsid w:val="008F28C9"/>
    <w:rsid w:val="008F28EA"/>
    <w:rsid w:val="008F2915"/>
    <w:rsid w:val="008F29C5"/>
    <w:rsid w:val="008F3051"/>
    <w:rsid w:val="008F32A4"/>
    <w:rsid w:val="008F362A"/>
    <w:rsid w:val="008F3A93"/>
    <w:rsid w:val="008F3D60"/>
    <w:rsid w:val="008F3E05"/>
    <w:rsid w:val="008F3E35"/>
    <w:rsid w:val="008F3ED5"/>
    <w:rsid w:val="008F3F29"/>
    <w:rsid w:val="008F3FAC"/>
    <w:rsid w:val="008F418E"/>
    <w:rsid w:val="008F4244"/>
    <w:rsid w:val="008F45E1"/>
    <w:rsid w:val="008F48D4"/>
    <w:rsid w:val="008F4B70"/>
    <w:rsid w:val="008F4D12"/>
    <w:rsid w:val="008F4D96"/>
    <w:rsid w:val="008F4DAB"/>
    <w:rsid w:val="008F4FB9"/>
    <w:rsid w:val="008F506E"/>
    <w:rsid w:val="008F5118"/>
    <w:rsid w:val="008F5264"/>
    <w:rsid w:val="008F531F"/>
    <w:rsid w:val="008F5476"/>
    <w:rsid w:val="008F562F"/>
    <w:rsid w:val="008F576F"/>
    <w:rsid w:val="008F5940"/>
    <w:rsid w:val="008F5997"/>
    <w:rsid w:val="008F5A46"/>
    <w:rsid w:val="008F5ACC"/>
    <w:rsid w:val="008F5AEA"/>
    <w:rsid w:val="008F5B18"/>
    <w:rsid w:val="008F5BAA"/>
    <w:rsid w:val="008F5E4F"/>
    <w:rsid w:val="008F5E6F"/>
    <w:rsid w:val="008F5FE3"/>
    <w:rsid w:val="008F608B"/>
    <w:rsid w:val="008F631B"/>
    <w:rsid w:val="008F648A"/>
    <w:rsid w:val="008F6751"/>
    <w:rsid w:val="008F6982"/>
    <w:rsid w:val="008F6B7A"/>
    <w:rsid w:val="008F6C06"/>
    <w:rsid w:val="008F6DDB"/>
    <w:rsid w:val="008F6EC9"/>
    <w:rsid w:val="008F718D"/>
    <w:rsid w:val="008F7305"/>
    <w:rsid w:val="008F7375"/>
    <w:rsid w:val="008F7916"/>
    <w:rsid w:val="008F7ECA"/>
    <w:rsid w:val="008F7FF8"/>
    <w:rsid w:val="00900207"/>
    <w:rsid w:val="0090037E"/>
    <w:rsid w:val="0090043D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9D"/>
    <w:rsid w:val="00901FE7"/>
    <w:rsid w:val="0090201A"/>
    <w:rsid w:val="00902639"/>
    <w:rsid w:val="009026E1"/>
    <w:rsid w:val="00902D4C"/>
    <w:rsid w:val="009030FD"/>
    <w:rsid w:val="0090316B"/>
    <w:rsid w:val="0090318D"/>
    <w:rsid w:val="009031DA"/>
    <w:rsid w:val="00903537"/>
    <w:rsid w:val="00903892"/>
    <w:rsid w:val="0090392B"/>
    <w:rsid w:val="00903A4C"/>
    <w:rsid w:val="00903AE3"/>
    <w:rsid w:val="00903DD0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03"/>
    <w:rsid w:val="00905213"/>
    <w:rsid w:val="00905243"/>
    <w:rsid w:val="0090530E"/>
    <w:rsid w:val="0090553E"/>
    <w:rsid w:val="00905558"/>
    <w:rsid w:val="00905D9B"/>
    <w:rsid w:val="00905E86"/>
    <w:rsid w:val="0090606C"/>
    <w:rsid w:val="009060E4"/>
    <w:rsid w:val="009061B4"/>
    <w:rsid w:val="009061F5"/>
    <w:rsid w:val="00906210"/>
    <w:rsid w:val="00906258"/>
    <w:rsid w:val="009067B1"/>
    <w:rsid w:val="00906AA1"/>
    <w:rsid w:val="00906C99"/>
    <w:rsid w:val="00906F4B"/>
    <w:rsid w:val="009071E7"/>
    <w:rsid w:val="0090725C"/>
    <w:rsid w:val="00907374"/>
    <w:rsid w:val="009074E4"/>
    <w:rsid w:val="00907515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E59"/>
    <w:rsid w:val="00910F29"/>
    <w:rsid w:val="00910FCD"/>
    <w:rsid w:val="00911002"/>
    <w:rsid w:val="00911051"/>
    <w:rsid w:val="009111DC"/>
    <w:rsid w:val="009112A2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1B"/>
    <w:rsid w:val="0091422C"/>
    <w:rsid w:val="0091424D"/>
    <w:rsid w:val="009143B2"/>
    <w:rsid w:val="009147CB"/>
    <w:rsid w:val="00914AD7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98B"/>
    <w:rsid w:val="009159D9"/>
    <w:rsid w:val="00915C92"/>
    <w:rsid w:val="00915DD4"/>
    <w:rsid w:val="00915E69"/>
    <w:rsid w:val="00915FD7"/>
    <w:rsid w:val="0091607A"/>
    <w:rsid w:val="00916147"/>
    <w:rsid w:val="00916152"/>
    <w:rsid w:val="00916629"/>
    <w:rsid w:val="00916773"/>
    <w:rsid w:val="009168CE"/>
    <w:rsid w:val="00916B49"/>
    <w:rsid w:val="0091702E"/>
    <w:rsid w:val="009177D5"/>
    <w:rsid w:val="00917CFF"/>
    <w:rsid w:val="00917DE8"/>
    <w:rsid w:val="00917E78"/>
    <w:rsid w:val="0092003D"/>
    <w:rsid w:val="009203BB"/>
    <w:rsid w:val="0092094E"/>
    <w:rsid w:val="009209C7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DFA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842"/>
    <w:rsid w:val="00923AE6"/>
    <w:rsid w:val="009242F8"/>
    <w:rsid w:val="00924360"/>
    <w:rsid w:val="00924864"/>
    <w:rsid w:val="00924AA7"/>
    <w:rsid w:val="00924C6F"/>
    <w:rsid w:val="00924CBC"/>
    <w:rsid w:val="00924F1E"/>
    <w:rsid w:val="00924F24"/>
    <w:rsid w:val="00925138"/>
    <w:rsid w:val="00925304"/>
    <w:rsid w:val="00925BFF"/>
    <w:rsid w:val="00925D7C"/>
    <w:rsid w:val="00925E8E"/>
    <w:rsid w:val="00925EE9"/>
    <w:rsid w:val="0092614C"/>
    <w:rsid w:val="00926425"/>
    <w:rsid w:val="0092645B"/>
    <w:rsid w:val="00926480"/>
    <w:rsid w:val="009267B5"/>
    <w:rsid w:val="00926A88"/>
    <w:rsid w:val="00926CBE"/>
    <w:rsid w:val="00926D3F"/>
    <w:rsid w:val="00926DF7"/>
    <w:rsid w:val="00926E1A"/>
    <w:rsid w:val="00926E71"/>
    <w:rsid w:val="00926EDA"/>
    <w:rsid w:val="00926F0B"/>
    <w:rsid w:val="00926FEB"/>
    <w:rsid w:val="0092719C"/>
    <w:rsid w:val="009272C9"/>
    <w:rsid w:val="009272D1"/>
    <w:rsid w:val="009272FA"/>
    <w:rsid w:val="009274FD"/>
    <w:rsid w:val="0092757A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5C2"/>
    <w:rsid w:val="009306AD"/>
    <w:rsid w:val="00930908"/>
    <w:rsid w:val="00930BFE"/>
    <w:rsid w:val="00930F38"/>
    <w:rsid w:val="009312A7"/>
    <w:rsid w:val="0093134E"/>
    <w:rsid w:val="00931424"/>
    <w:rsid w:val="00931603"/>
    <w:rsid w:val="0093170A"/>
    <w:rsid w:val="009318C1"/>
    <w:rsid w:val="00931AC2"/>
    <w:rsid w:val="00931EEB"/>
    <w:rsid w:val="00931F4B"/>
    <w:rsid w:val="00932063"/>
    <w:rsid w:val="009320D5"/>
    <w:rsid w:val="0093227E"/>
    <w:rsid w:val="0093234E"/>
    <w:rsid w:val="00932360"/>
    <w:rsid w:val="00932370"/>
    <w:rsid w:val="009324B2"/>
    <w:rsid w:val="00932703"/>
    <w:rsid w:val="00932722"/>
    <w:rsid w:val="00932828"/>
    <w:rsid w:val="009328D1"/>
    <w:rsid w:val="00932C4E"/>
    <w:rsid w:val="00932D51"/>
    <w:rsid w:val="00932FDB"/>
    <w:rsid w:val="00933040"/>
    <w:rsid w:val="0093308D"/>
    <w:rsid w:val="0093328E"/>
    <w:rsid w:val="009335F1"/>
    <w:rsid w:val="00933824"/>
    <w:rsid w:val="00933C6C"/>
    <w:rsid w:val="00933E85"/>
    <w:rsid w:val="009347D4"/>
    <w:rsid w:val="00934A62"/>
    <w:rsid w:val="00934AB8"/>
    <w:rsid w:val="00934B75"/>
    <w:rsid w:val="00935052"/>
    <w:rsid w:val="009351B6"/>
    <w:rsid w:val="009355A3"/>
    <w:rsid w:val="00935B93"/>
    <w:rsid w:val="00936091"/>
    <w:rsid w:val="009365BF"/>
    <w:rsid w:val="00936776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1EE"/>
    <w:rsid w:val="0094027E"/>
    <w:rsid w:val="00940A26"/>
    <w:rsid w:val="00940A9F"/>
    <w:rsid w:val="00940B59"/>
    <w:rsid w:val="00940E25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24EF"/>
    <w:rsid w:val="009425B7"/>
    <w:rsid w:val="00942710"/>
    <w:rsid w:val="00942D5B"/>
    <w:rsid w:val="00943237"/>
    <w:rsid w:val="00943332"/>
    <w:rsid w:val="009433D2"/>
    <w:rsid w:val="00943825"/>
    <w:rsid w:val="00943996"/>
    <w:rsid w:val="009439D8"/>
    <w:rsid w:val="00943EE5"/>
    <w:rsid w:val="00943FF9"/>
    <w:rsid w:val="009442EA"/>
    <w:rsid w:val="0094438E"/>
    <w:rsid w:val="009445E7"/>
    <w:rsid w:val="009447D6"/>
    <w:rsid w:val="009447F4"/>
    <w:rsid w:val="00944820"/>
    <w:rsid w:val="00944B76"/>
    <w:rsid w:val="00944D71"/>
    <w:rsid w:val="00944E16"/>
    <w:rsid w:val="0094523E"/>
    <w:rsid w:val="00945414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1EB"/>
    <w:rsid w:val="009464D9"/>
    <w:rsid w:val="0094666E"/>
    <w:rsid w:val="00946897"/>
    <w:rsid w:val="00946949"/>
    <w:rsid w:val="00946C24"/>
    <w:rsid w:val="0094720C"/>
    <w:rsid w:val="0094720E"/>
    <w:rsid w:val="00947237"/>
    <w:rsid w:val="00947364"/>
    <w:rsid w:val="009473BE"/>
    <w:rsid w:val="0094747B"/>
    <w:rsid w:val="00947551"/>
    <w:rsid w:val="009475BD"/>
    <w:rsid w:val="0094779C"/>
    <w:rsid w:val="00947D97"/>
    <w:rsid w:val="009500DE"/>
    <w:rsid w:val="0095017D"/>
    <w:rsid w:val="00950BA4"/>
    <w:rsid w:val="00950E27"/>
    <w:rsid w:val="00950F78"/>
    <w:rsid w:val="00950FA7"/>
    <w:rsid w:val="00950FAC"/>
    <w:rsid w:val="00951130"/>
    <w:rsid w:val="0095125C"/>
    <w:rsid w:val="0095156A"/>
    <w:rsid w:val="009515CC"/>
    <w:rsid w:val="0095181C"/>
    <w:rsid w:val="00951988"/>
    <w:rsid w:val="00951B00"/>
    <w:rsid w:val="00951DEF"/>
    <w:rsid w:val="00951E41"/>
    <w:rsid w:val="00951F1F"/>
    <w:rsid w:val="009521EE"/>
    <w:rsid w:val="00952688"/>
    <w:rsid w:val="0095269D"/>
    <w:rsid w:val="00952856"/>
    <w:rsid w:val="0095298C"/>
    <w:rsid w:val="00952B83"/>
    <w:rsid w:val="00952E63"/>
    <w:rsid w:val="00952E7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73E"/>
    <w:rsid w:val="009548D5"/>
    <w:rsid w:val="00954903"/>
    <w:rsid w:val="00954A66"/>
    <w:rsid w:val="00955302"/>
    <w:rsid w:val="0095537E"/>
    <w:rsid w:val="00955420"/>
    <w:rsid w:val="009555C6"/>
    <w:rsid w:val="00955760"/>
    <w:rsid w:val="00955832"/>
    <w:rsid w:val="00955D74"/>
    <w:rsid w:val="00955FD6"/>
    <w:rsid w:val="009563CE"/>
    <w:rsid w:val="009564F6"/>
    <w:rsid w:val="00956687"/>
    <w:rsid w:val="00956848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30E"/>
    <w:rsid w:val="00957643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C34"/>
    <w:rsid w:val="00961D2C"/>
    <w:rsid w:val="00961DB4"/>
    <w:rsid w:val="00961FAB"/>
    <w:rsid w:val="00962060"/>
    <w:rsid w:val="00962453"/>
    <w:rsid w:val="009624E3"/>
    <w:rsid w:val="0096281A"/>
    <w:rsid w:val="00962895"/>
    <w:rsid w:val="00962A56"/>
    <w:rsid w:val="00962D86"/>
    <w:rsid w:val="00962F17"/>
    <w:rsid w:val="009630BA"/>
    <w:rsid w:val="009630FE"/>
    <w:rsid w:val="009631B3"/>
    <w:rsid w:val="00963408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96D"/>
    <w:rsid w:val="00964C7C"/>
    <w:rsid w:val="009651A9"/>
    <w:rsid w:val="009651C7"/>
    <w:rsid w:val="00965437"/>
    <w:rsid w:val="009655D2"/>
    <w:rsid w:val="0096560A"/>
    <w:rsid w:val="00965A2D"/>
    <w:rsid w:val="00965A39"/>
    <w:rsid w:val="00965C17"/>
    <w:rsid w:val="00965DE5"/>
    <w:rsid w:val="0096612F"/>
    <w:rsid w:val="009661A0"/>
    <w:rsid w:val="0096638C"/>
    <w:rsid w:val="009665EF"/>
    <w:rsid w:val="0096680B"/>
    <w:rsid w:val="0096686A"/>
    <w:rsid w:val="00966920"/>
    <w:rsid w:val="00966A43"/>
    <w:rsid w:val="00966F51"/>
    <w:rsid w:val="00967215"/>
    <w:rsid w:val="00967469"/>
    <w:rsid w:val="009677BD"/>
    <w:rsid w:val="00967851"/>
    <w:rsid w:val="00967973"/>
    <w:rsid w:val="00967B05"/>
    <w:rsid w:val="00967C27"/>
    <w:rsid w:val="00967E16"/>
    <w:rsid w:val="00967EA6"/>
    <w:rsid w:val="009701E7"/>
    <w:rsid w:val="00970336"/>
    <w:rsid w:val="00970400"/>
    <w:rsid w:val="0097040A"/>
    <w:rsid w:val="00970603"/>
    <w:rsid w:val="00970E67"/>
    <w:rsid w:val="00970E7A"/>
    <w:rsid w:val="00971113"/>
    <w:rsid w:val="00971464"/>
    <w:rsid w:val="00971578"/>
    <w:rsid w:val="00971692"/>
    <w:rsid w:val="009716DA"/>
    <w:rsid w:val="00971A53"/>
    <w:rsid w:val="00971D2A"/>
    <w:rsid w:val="00971FD0"/>
    <w:rsid w:val="00972020"/>
    <w:rsid w:val="0097206D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B8F"/>
    <w:rsid w:val="00973C71"/>
    <w:rsid w:val="00973C9E"/>
    <w:rsid w:val="00973D9F"/>
    <w:rsid w:val="00973E96"/>
    <w:rsid w:val="009740FF"/>
    <w:rsid w:val="00974222"/>
    <w:rsid w:val="009747A5"/>
    <w:rsid w:val="00974A10"/>
    <w:rsid w:val="00974C22"/>
    <w:rsid w:val="00974CF3"/>
    <w:rsid w:val="00975010"/>
    <w:rsid w:val="009753BC"/>
    <w:rsid w:val="00975404"/>
    <w:rsid w:val="00975498"/>
    <w:rsid w:val="00975787"/>
    <w:rsid w:val="009757BD"/>
    <w:rsid w:val="009757E5"/>
    <w:rsid w:val="0097588C"/>
    <w:rsid w:val="00975892"/>
    <w:rsid w:val="009759DE"/>
    <w:rsid w:val="00976000"/>
    <w:rsid w:val="0097626B"/>
    <w:rsid w:val="00976498"/>
    <w:rsid w:val="00976620"/>
    <w:rsid w:val="00976AB5"/>
    <w:rsid w:val="00976B35"/>
    <w:rsid w:val="00976B76"/>
    <w:rsid w:val="00976B94"/>
    <w:rsid w:val="00976C85"/>
    <w:rsid w:val="00976CCE"/>
    <w:rsid w:val="00976D9E"/>
    <w:rsid w:val="00976E3A"/>
    <w:rsid w:val="00977280"/>
    <w:rsid w:val="009777CB"/>
    <w:rsid w:val="0097782A"/>
    <w:rsid w:val="00977A59"/>
    <w:rsid w:val="00977AEA"/>
    <w:rsid w:val="00977BBB"/>
    <w:rsid w:val="00977CE4"/>
    <w:rsid w:val="00977D3E"/>
    <w:rsid w:val="00977D42"/>
    <w:rsid w:val="0098026C"/>
    <w:rsid w:val="009804E8"/>
    <w:rsid w:val="0098061A"/>
    <w:rsid w:val="00980A5C"/>
    <w:rsid w:val="00980BA5"/>
    <w:rsid w:val="00980ED2"/>
    <w:rsid w:val="0098100B"/>
    <w:rsid w:val="0098115C"/>
    <w:rsid w:val="00981196"/>
    <w:rsid w:val="00981356"/>
    <w:rsid w:val="009813BD"/>
    <w:rsid w:val="0098175C"/>
    <w:rsid w:val="00981A01"/>
    <w:rsid w:val="00981A22"/>
    <w:rsid w:val="00981BA6"/>
    <w:rsid w:val="00981C06"/>
    <w:rsid w:val="00981CEC"/>
    <w:rsid w:val="00981F5B"/>
    <w:rsid w:val="00981FCF"/>
    <w:rsid w:val="00982110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8AE"/>
    <w:rsid w:val="0098397A"/>
    <w:rsid w:val="009839AF"/>
    <w:rsid w:val="00983A52"/>
    <w:rsid w:val="00983A8F"/>
    <w:rsid w:val="00983B78"/>
    <w:rsid w:val="00983F97"/>
    <w:rsid w:val="00984024"/>
    <w:rsid w:val="0098410E"/>
    <w:rsid w:val="009843B0"/>
    <w:rsid w:val="009844DC"/>
    <w:rsid w:val="00984522"/>
    <w:rsid w:val="00984674"/>
    <w:rsid w:val="009846D6"/>
    <w:rsid w:val="009847DF"/>
    <w:rsid w:val="0098489E"/>
    <w:rsid w:val="009849AF"/>
    <w:rsid w:val="00984A58"/>
    <w:rsid w:val="00984D4B"/>
    <w:rsid w:val="009854C3"/>
    <w:rsid w:val="009856D4"/>
    <w:rsid w:val="00985742"/>
    <w:rsid w:val="00985942"/>
    <w:rsid w:val="0098594E"/>
    <w:rsid w:val="00985989"/>
    <w:rsid w:val="00985AEF"/>
    <w:rsid w:val="00985F8F"/>
    <w:rsid w:val="009861EF"/>
    <w:rsid w:val="009861FC"/>
    <w:rsid w:val="00986267"/>
    <w:rsid w:val="00986458"/>
    <w:rsid w:val="00986596"/>
    <w:rsid w:val="009866DF"/>
    <w:rsid w:val="009869C2"/>
    <w:rsid w:val="009869D3"/>
    <w:rsid w:val="00986A72"/>
    <w:rsid w:val="00986BC8"/>
    <w:rsid w:val="00986BCB"/>
    <w:rsid w:val="00986BEC"/>
    <w:rsid w:val="00986D44"/>
    <w:rsid w:val="00986DB3"/>
    <w:rsid w:val="00986DF3"/>
    <w:rsid w:val="00986E2A"/>
    <w:rsid w:val="00986F10"/>
    <w:rsid w:val="009870C4"/>
    <w:rsid w:val="009870CD"/>
    <w:rsid w:val="009875A2"/>
    <w:rsid w:val="00987CD9"/>
    <w:rsid w:val="00987D53"/>
    <w:rsid w:val="0099000E"/>
    <w:rsid w:val="00990213"/>
    <w:rsid w:val="0099035D"/>
    <w:rsid w:val="0099064C"/>
    <w:rsid w:val="00990F41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59"/>
    <w:rsid w:val="009926D0"/>
    <w:rsid w:val="00992769"/>
    <w:rsid w:val="009927B3"/>
    <w:rsid w:val="009927F7"/>
    <w:rsid w:val="009929B4"/>
    <w:rsid w:val="00992C3D"/>
    <w:rsid w:val="00992D9D"/>
    <w:rsid w:val="00993373"/>
    <w:rsid w:val="0099347B"/>
    <w:rsid w:val="009935AC"/>
    <w:rsid w:val="0099370E"/>
    <w:rsid w:val="00993871"/>
    <w:rsid w:val="00993B50"/>
    <w:rsid w:val="00993C5C"/>
    <w:rsid w:val="00993D48"/>
    <w:rsid w:val="00994100"/>
    <w:rsid w:val="009941C0"/>
    <w:rsid w:val="00994985"/>
    <w:rsid w:val="00994AAA"/>
    <w:rsid w:val="00994B8E"/>
    <w:rsid w:val="00994C33"/>
    <w:rsid w:val="00994E8C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C99"/>
    <w:rsid w:val="00995D58"/>
    <w:rsid w:val="00995F7E"/>
    <w:rsid w:val="009960FA"/>
    <w:rsid w:val="009964E9"/>
    <w:rsid w:val="00996656"/>
    <w:rsid w:val="009969A3"/>
    <w:rsid w:val="00996AD5"/>
    <w:rsid w:val="00996DB5"/>
    <w:rsid w:val="0099706C"/>
    <w:rsid w:val="0099716B"/>
    <w:rsid w:val="009972E1"/>
    <w:rsid w:val="00997350"/>
    <w:rsid w:val="00997515"/>
    <w:rsid w:val="009975D0"/>
    <w:rsid w:val="0099769D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9FB"/>
    <w:rsid w:val="009A0AE7"/>
    <w:rsid w:val="009A0B58"/>
    <w:rsid w:val="009A0BD8"/>
    <w:rsid w:val="009A0E4C"/>
    <w:rsid w:val="009A0EA5"/>
    <w:rsid w:val="009A1219"/>
    <w:rsid w:val="009A1339"/>
    <w:rsid w:val="009A1379"/>
    <w:rsid w:val="009A152D"/>
    <w:rsid w:val="009A1F06"/>
    <w:rsid w:val="009A226B"/>
    <w:rsid w:val="009A2900"/>
    <w:rsid w:val="009A2981"/>
    <w:rsid w:val="009A2BA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3CA5"/>
    <w:rsid w:val="009A4006"/>
    <w:rsid w:val="009A419F"/>
    <w:rsid w:val="009A435D"/>
    <w:rsid w:val="009A441D"/>
    <w:rsid w:val="009A46D4"/>
    <w:rsid w:val="009A4AB3"/>
    <w:rsid w:val="009A4B36"/>
    <w:rsid w:val="009A50DF"/>
    <w:rsid w:val="009A5168"/>
    <w:rsid w:val="009A5264"/>
    <w:rsid w:val="009A53A1"/>
    <w:rsid w:val="009A583A"/>
    <w:rsid w:val="009A5A46"/>
    <w:rsid w:val="009A5B79"/>
    <w:rsid w:val="009A5B87"/>
    <w:rsid w:val="009A5C7C"/>
    <w:rsid w:val="009A5F83"/>
    <w:rsid w:val="009A60BA"/>
    <w:rsid w:val="009A60C1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574"/>
    <w:rsid w:val="009B0768"/>
    <w:rsid w:val="009B0870"/>
    <w:rsid w:val="009B0A11"/>
    <w:rsid w:val="009B0B53"/>
    <w:rsid w:val="009B0B77"/>
    <w:rsid w:val="009B0D5B"/>
    <w:rsid w:val="009B1042"/>
    <w:rsid w:val="009B10A1"/>
    <w:rsid w:val="009B10A5"/>
    <w:rsid w:val="009B1441"/>
    <w:rsid w:val="009B15D8"/>
    <w:rsid w:val="009B16C5"/>
    <w:rsid w:val="009B17BC"/>
    <w:rsid w:val="009B18ED"/>
    <w:rsid w:val="009B2392"/>
    <w:rsid w:val="009B249B"/>
    <w:rsid w:val="009B24D4"/>
    <w:rsid w:val="009B27AE"/>
    <w:rsid w:val="009B2CA7"/>
    <w:rsid w:val="009B2EFB"/>
    <w:rsid w:val="009B3099"/>
    <w:rsid w:val="009B31F1"/>
    <w:rsid w:val="009B371F"/>
    <w:rsid w:val="009B37CF"/>
    <w:rsid w:val="009B386A"/>
    <w:rsid w:val="009B389F"/>
    <w:rsid w:val="009B3929"/>
    <w:rsid w:val="009B3B6A"/>
    <w:rsid w:val="009B3DE8"/>
    <w:rsid w:val="009B4197"/>
    <w:rsid w:val="009B4226"/>
    <w:rsid w:val="009B42E1"/>
    <w:rsid w:val="009B433A"/>
    <w:rsid w:val="009B4471"/>
    <w:rsid w:val="009B463F"/>
    <w:rsid w:val="009B4835"/>
    <w:rsid w:val="009B4878"/>
    <w:rsid w:val="009B4AB6"/>
    <w:rsid w:val="009B4C9E"/>
    <w:rsid w:val="009B4D39"/>
    <w:rsid w:val="009B4E6B"/>
    <w:rsid w:val="009B4EFC"/>
    <w:rsid w:val="009B5213"/>
    <w:rsid w:val="009B530E"/>
    <w:rsid w:val="009B53F8"/>
    <w:rsid w:val="009B5447"/>
    <w:rsid w:val="009B5A18"/>
    <w:rsid w:val="009B5B2A"/>
    <w:rsid w:val="009B5E0E"/>
    <w:rsid w:val="009B5F47"/>
    <w:rsid w:val="009B5F71"/>
    <w:rsid w:val="009B617D"/>
    <w:rsid w:val="009B623E"/>
    <w:rsid w:val="009B62F6"/>
    <w:rsid w:val="009B647A"/>
    <w:rsid w:val="009B675D"/>
    <w:rsid w:val="009B6877"/>
    <w:rsid w:val="009B69F8"/>
    <w:rsid w:val="009B6A02"/>
    <w:rsid w:val="009B6A13"/>
    <w:rsid w:val="009B6AC7"/>
    <w:rsid w:val="009B6B96"/>
    <w:rsid w:val="009B71B2"/>
    <w:rsid w:val="009B71FE"/>
    <w:rsid w:val="009B72BF"/>
    <w:rsid w:val="009B7397"/>
    <w:rsid w:val="009B7685"/>
    <w:rsid w:val="009B786E"/>
    <w:rsid w:val="009B7C35"/>
    <w:rsid w:val="009B7D8A"/>
    <w:rsid w:val="009B7F2B"/>
    <w:rsid w:val="009C009A"/>
    <w:rsid w:val="009C00B5"/>
    <w:rsid w:val="009C033D"/>
    <w:rsid w:val="009C055A"/>
    <w:rsid w:val="009C05B7"/>
    <w:rsid w:val="009C0658"/>
    <w:rsid w:val="009C082B"/>
    <w:rsid w:val="009C0912"/>
    <w:rsid w:val="009C0C23"/>
    <w:rsid w:val="009C0CAD"/>
    <w:rsid w:val="009C0DF5"/>
    <w:rsid w:val="009C0E76"/>
    <w:rsid w:val="009C1252"/>
    <w:rsid w:val="009C18EA"/>
    <w:rsid w:val="009C1C0E"/>
    <w:rsid w:val="009C1C78"/>
    <w:rsid w:val="009C1D52"/>
    <w:rsid w:val="009C1ED8"/>
    <w:rsid w:val="009C1FDC"/>
    <w:rsid w:val="009C20F5"/>
    <w:rsid w:val="009C21D1"/>
    <w:rsid w:val="009C2347"/>
    <w:rsid w:val="009C277B"/>
    <w:rsid w:val="009C354C"/>
    <w:rsid w:val="009C35BC"/>
    <w:rsid w:val="009C374E"/>
    <w:rsid w:val="009C378D"/>
    <w:rsid w:val="009C3884"/>
    <w:rsid w:val="009C3B5A"/>
    <w:rsid w:val="009C3C3A"/>
    <w:rsid w:val="009C3C6C"/>
    <w:rsid w:val="009C3D23"/>
    <w:rsid w:val="009C3E57"/>
    <w:rsid w:val="009C4196"/>
    <w:rsid w:val="009C42D6"/>
    <w:rsid w:val="009C43EF"/>
    <w:rsid w:val="009C4568"/>
    <w:rsid w:val="009C471E"/>
    <w:rsid w:val="009C4931"/>
    <w:rsid w:val="009C4CC7"/>
    <w:rsid w:val="009C5752"/>
    <w:rsid w:val="009C594E"/>
    <w:rsid w:val="009C59C9"/>
    <w:rsid w:val="009C5C02"/>
    <w:rsid w:val="009C5F84"/>
    <w:rsid w:val="009C5FE2"/>
    <w:rsid w:val="009C62AE"/>
    <w:rsid w:val="009C632D"/>
    <w:rsid w:val="009C64DF"/>
    <w:rsid w:val="009C684A"/>
    <w:rsid w:val="009C688D"/>
    <w:rsid w:val="009C691E"/>
    <w:rsid w:val="009C697A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3AF"/>
    <w:rsid w:val="009C7571"/>
    <w:rsid w:val="009C7589"/>
    <w:rsid w:val="009C75A0"/>
    <w:rsid w:val="009C7623"/>
    <w:rsid w:val="009C7672"/>
    <w:rsid w:val="009C776F"/>
    <w:rsid w:val="009C77F6"/>
    <w:rsid w:val="009C7907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0EA5"/>
    <w:rsid w:val="009D156E"/>
    <w:rsid w:val="009D1BB0"/>
    <w:rsid w:val="009D1E44"/>
    <w:rsid w:val="009D24A9"/>
    <w:rsid w:val="009D27DF"/>
    <w:rsid w:val="009D2A40"/>
    <w:rsid w:val="009D2D78"/>
    <w:rsid w:val="009D2E98"/>
    <w:rsid w:val="009D331D"/>
    <w:rsid w:val="009D3332"/>
    <w:rsid w:val="009D362F"/>
    <w:rsid w:val="009D373C"/>
    <w:rsid w:val="009D379C"/>
    <w:rsid w:val="009D3842"/>
    <w:rsid w:val="009D3853"/>
    <w:rsid w:val="009D3AEA"/>
    <w:rsid w:val="009D3B86"/>
    <w:rsid w:val="009D3CD4"/>
    <w:rsid w:val="009D3E0B"/>
    <w:rsid w:val="009D3E85"/>
    <w:rsid w:val="009D4108"/>
    <w:rsid w:val="009D41DD"/>
    <w:rsid w:val="009D42A3"/>
    <w:rsid w:val="009D442B"/>
    <w:rsid w:val="009D44F8"/>
    <w:rsid w:val="009D4663"/>
    <w:rsid w:val="009D48CE"/>
    <w:rsid w:val="009D555D"/>
    <w:rsid w:val="009D5622"/>
    <w:rsid w:val="009D5954"/>
    <w:rsid w:val="009D598A"/>
    <w:rsid w:val="009D5B38"/>
    <w:rsid w:val="009D5BFC"/>
    <w:rsid w:val="009D5D5C"/>
    <w:rsid w:val="009D6175"/>
    <w:rsid w:val="009D663E"/>
    <w:rsid w:val="009D6661"/>
    <w:rsid w:val="009D674A"/>
    <w:rsid w:val="009D6782"/>
    <w:rsid w:val="009D6F72"/>
    <w:rsid w:val="009D6FA0"/>
    <w:rsid w:val="009D739B"/>
    <w:rsid w:val="009D73D2"/>
    <w:rsid w:val="009D75E6"/>
    <w:rsid w:val="009D783A"/>
    <w:rsid w:val="009D7977"/>
    <w:rsid w:val="009D7A0E"/>
    <w:rsid w:val="009D7C00"/>
    <w:rsid w:val="009D7D04"/>
    <w:rsid w:val="009D7E78"/>
    <w:rsid w:val="009D7F48"/>
    <w:rsid w:val="009D7FFD"/>
    <w:rsid w:val="009E0396"/>
    <w:rsid w:val="009E0474"/>
    <w:rsid w:val="009E0693"/>
    <w:rsid w:val="009E073B"/>
    <w:rsid w:val="009E0994"/>
    <w:rsid w:val="009E09A7"/>
    <w:rsid w:val="009E0D0C"/>
    <w:rsid w:val="009E0E93"/>
    <w:rsid w:val="009E1042"/>
    <w:rsid w:val="009E10CD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D48"/>
    <w:rsid w:val="009E1E76"/>
    <w:rsid w:val="009E1FAC"/>
    <w:rsid w:val="009E200A"/>
    <w:rsid w:val="009E2022"/>
    <w:rsid w:val="009E20A4"/>
    <w:rsid w:val="009E24C6"/>
    <w:rsid w:val="009E2593"/>
    <w:rsid w:val="009E2595"/>
    <w:rsid w:val="009E25A9"/>
    <w:rsid w:val="009E27CD"/>
    <w:rsid w:val="009E28A1"/>
    <w:rsid w:val="009E2BF8"/>
    <w:rsid w:val="009E2CC4"/>
    <w:rsid w:val="009E2D40"/>
    <w:rsid w:val="009E2D7C"/>
    <w:rsid w:val="009E2D82"/>
    <w:rsid w:val="009E2F5B"/>
    <w:rsid w:val="009E2FE7"/>
    <w:rsid w:val="009E31AA"/>
    <w:rsid w:val="009E33D7"/>
    <w:rsid w:val="009E35C4"/>
    <w:rsid w:val="009E36E4"/>
    <w:rsid w:val="009E3B5E"/>
    <w:rsid w:val="009E3B8C"/>
    <w:rsid w:val="009E409E"/>
    <w:rsid w:val="009E414A"/>
    <w:rsid w:val="009E4213"/>
    <w:rsid w:val="009E4303"/>
    <w:rsid w:val="009E43A5"/>
    <w:rsid w:val="009E44BA"/>
    <w:rsid w:val="009E477D"/>
    <w:rsid w:val="009E480D"/>
    <w:rsid w:val="009E48D7"/>
    <w:rsid w:val="009E4A03"/>
    <w:rsid w:val="009E4A4A"/>
    <w:rsid w:val="009E4F05"/>
    <w:rsid w:val="009E4FE1"/>
    <w:rsid w:val="009E549B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C83"/>
    <w:rsid w:val="009E6E3F"/>
    <w:rsid w:val="009E6ED1"/>
    <w:rsid w:val="009E6F6B"/>
    <w:rsid w:val="009E74C2"/>
    <w:rsid w:val="009E74D2"/>
    <w:rsid w:val="009E7969"/>
    <w:rsid w:val="009E7BDE"/>
    <w:rsid w:val="009E7EEA"/>
    <w:rsid w:val="009F0386"/>
    <w:rsid w:val="009F0698"/>
    <w:rsid w:val="009F0846"/>
    <w:rsid w:val="009F0955"/>
    <w:rsid w:val="009F0A90"/>
    <w:rsid w:val="009F0ADE"/>
    <w:rsid w:val="009F116F"/>
    <w:rsid w:val="009F128C"/>
    <w:rsid w:val="009F1C7C"/>
    <w:rsid w:val="009F1D44"/>
    <w:rsid w:val="009F206E"/>
    <w:rsid w:val="009F2403"/>
    <w:rsid w:val="009F247C"/>
    <w:rsid w:val="009F2499"/>
    <w:rsid w:val="009F2690"/>
    <w:rsid w:val="009F2713"/>
    <w:rsid w:val="009F27EE"/>
    <w:rsid w:val="009F2BF2"/>
    <w:rsid w:val="009F2DE1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2FC"/>
    <w:rsid w:val="009F44AF"/>
    <w:rsid w:val="009F46A9"/>
    <w:rsid w:val="009F478A"/>
    <w:rsid w:val="009F49B0"/>
    <w:rsid w:val="009F49F4"/>
    <w:rsid w:val="009F4B09"/>
    <w:rsid w:val="009F4C11"/>
    <w:rsid w:val="009F4C12"/>
    <w:rsid w:val="009F4E7A"/>
    <w:rsid w:val="009F4E93"/>
    <w:rsid w:val="009F4EF2"/>
    <w:rsid w:val="009F4F54"/>
    <w:rsid w:val="009F59C1"/>
    <w:rsid w:val="009F5D7A"/>
    <w:rsid w:val="009F60D6"/>
    <w:rsid w:val="009F61C1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A2"/>
    <w:rsid w:val="009F71BF"/>
    <w:rsid w:val="009F735D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2D4"/>
    <w:rsid w:val="00A004E0"/>
    <w:rsid w:val="00A00563"/>
    <w:rsid w:val="00A00770"/>
    <w:rsid w:val="00A007AD"/>
    <w:rsid w:val="00A00893"/>
    <w:rsid w:val="00A00C5D"/>
    <w:rsid w:val="00A00EC5"/>
    <w:rsid w:val="00A0107A"/>
    <w:rsid w:val="00A0119D"/>
    <w:rsid w:val="00A0170A"/>
    <w:rsid w:val="00A017DC"/>
    <w:rsid w:val="00A017F4"/>
    <w:rsid w:val="00A01ABB"/>
    <w:rsid w:val="00A02087"/>
    <w:rsid w:val="00A02394"/>
    <w:rsid w:val="00A02670"/>
    <w:rsid w:val="00A02A3D"/>
    <w:rsid w:val="00A02CBB"/>
    <w:rsid w:val="00A02D39"/>
    <w:rsid w:val="00A02D3B"/>
    <w:rsid w:val="00A02EBE"/>
    <w:rsid w:val="00A0300E"/>
    <w:rsid w:val="00A030E5"/>
    <w:rsid w:val="00A03108"/>
    <w:rsid w:val="00A034B5"/>
    <w:rsid w:val="00A03597"/>
    <w:rsid w:val="00A038E8"/>
    <w:rsid w:val="00A03A39"/>
    <w:rsid w:val="00A03AC4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F0A"/>
    <w:rsid w:val="00A05F76"/>
    <w:rsid w:val="00A063A7"/>
    <w:rsid w:val="00A064BC"/>
    <w:rsid w:val="00A066FA"/>
    <w:rsid w:val="00A06722"/>
    <w:rsid w:val="00A068C8"/>
    <w:rsid w:val="00A06A1E"/>
    <w:rsid w:val="00A06C37"/>
    <w:rsid w:val="00A06FAA"/>
    <w:rsid w:val="00A06FD7"/>
    <w:rsid w:val="00A070BE"/>
    <w:rsid w:val="00A070FC"/>
    <w:rsid w:val="00A0764C"/>
    <w:rsid w:val="00A0764E"/>
    <w:rsid w:val="00A07676"/>
    <w:rsid w:val="00A07771"/>
    <w:rsid w:val="00A077E8"/>
    <w:rsid w:val="00A07AA9"/>
    <w:rsid w:val="00A07AE1"/>
    <w:rsid w:val="00A07D26"/>
    <w:rsid w:val="00A07D28"/>
    <w:rsid w:val="00A07D36"/>
    <w:rsid w:val="00A07D8E"/>
    <w:rsid w:val="00A07DCE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BE4"/>
    <w:rsid w:val="00A11D35"/>
    <w:rsid w:val="00A11F85"/>
    <w:rsid w:val="00A12015"/>
    <w:rsid w:val="00A12219"/>
    <w:rsid w:val="00A125B2"/>
    <w:rsid w:val="00A1273B"/>
    <w:rsid w:val="00A129FC"/>
    <w:rsid w:val="00A12B94"/>
    <w:rsid w:val="00A12BE6"/>
    <w:rsid w:val="00A12D19"/>
    <w:rsid w:val="00A12FEA"/>
    <w:rsid w:val="00A13056"/>
    <w:rsid w:val="00A13159"/>
    <w:rsid w:val="00A1316C"/>
    <w:rsid w:val="00A1340A"/>
    <w:rsid w:val="00A1359C"/>
    <w:rsid w:val="00A13625"/>
    <w:rsid w:val="00A136E7"/>
    <w:rsid w:val="00A138B3"/>
    <w:rsid w:val="00A139C9"/>
    <w:rsid w:val="00A139D6"/>
    <w:rsid w:val="00A13D90"/>
    <w:rsid w:val="00A13F30"/>
    <w:rsid w:val="00A141AB"/>
    <w:rsid w:val="00A14302"/>
    <w:rsid w:val="00A147D2"/>
    <w:rsid w:val="00A14857"/>
    <w:rsid w:val="00A14DB3"/>
    <w:rsid w:val="00A14E0B"/>
    <w:rsid w:val="00A14F9D"/>
    <w:rsid w:val="00A15111"/>
    <w:rsid w:val="00A15224"/>
    <w:rsid w:val="00A15269"/>
    <w:rsid w:val="00A1528D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9E"/>
    <w:rsid w:val="00A175F3"/>
    <w:rsid w:val="00A176DA"/>
    <w:rsid w:val="00A17950"/>
    <w:rsid w:val="00A17995"/>
    <w:rsid w:val="00A17B43"/>
    <w:rsid w:val="00A17E69"/>
    <w:rsid w:val="00A2024D"/>
    <w:rsid w:val="00A202C5"/>
    <w:rsid w:val="00A20664"/>
    <w:rsid w:val="00A206A3"/>
    <w:rsid w:val="00A2090D"/>
    <w:rsid w:val="00A209C7"/>
    <w:rsid w:val="00A20D10"/>
    <w:rsid w:val="00A20EB2"/>
    <w:rsid w:val="00A210B9"/>
    <w:rsid w:val="00A2122A"/>
    <w:rsid w:val="00A21400"/>
    <w:rsid w:val="00A214E4"/>
    <w:rsid w:val="00A2171F"/>
    <w:rsid w:val="00A2176A"/>
    <w:rsid w:val="00A21833"/>
    <w:rsid w:val="00A2183D"/>
    <w:rsid w:val="00A21D49"/>
    <w:rsid w:val="00A21D57"/>
    <w:rsid w:val="00A21E53"/>
    <w:rsid w:val="00A21EB5"/>
    <w:rsid w:val="00A21F3A"/>
    <w:rsid w:val="00A21F3C"/>
    <w:rsid w:val="00A220BE"/>
    <w:rsid w:val="00A220ED"/>
    <w:rsid w:val="00A229CC"/>
    <w:rsid w:val="00A22BF7"/>
    <w:rsid w:val="00A2309A"/>
    <w:rsid w:val="00A230DA"/>
    <w:rsid w:val="00A231BD"/>
    <w:rsid w:val="00A23607"/>
    <w:rsid w:val="00A236D9"/>
    <w:rsid w:val="00A239AE"/>
    <w:rsid w:val="00A239D8"/>
    <w:rsid w:val="00A23A84"/>
    <w:rsid w:val="00A23C89"/>
    <w:rsid w:val="00A23C9A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390"/>
    <w:rsid w:val="00A2645E"/>
    <w:rsid w:val="00A2674D"/>
    <w:rsid w:val="00A26928"/>
    <w:rsid w:val="00A26ECB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27EDE"/>
    <w:rsid w:val="00A300B7"/>
    <w:rsid w:val="00A30318"/>
    <w:rsid w:val="00A30430"/>
    <w:rsid w:val="00A30550"/>
    <w:rsid w:val="00A3080B"/>
    <w:rsid w:val="00A3080D"/>
    <w:rsid w:val="00A30838"/>
    <w:rsid w:val="00A30DD5"/>
    <w:rsid w:val="00A30F1A"/>
    <w:rsid w:val="00A30F9B"/>
    <w:rsid w:val="00A3117C"/>
    <w:rsid w:val="00A316A7"/>
    <w:rsid w:val="00A3175C"/>
    <w:rsid w:val="00A3185A"/>
    <w:rsid w:val="00A318F0"/>
    <w:rsid w:val="00A31B1F"/>
    <w:rsid w:val="00A31C9B"/>
    <w:rsid w:val="00A31CD8"/>
    <w:rsid w:val="00A31E00"/>
    <w:rsid w:val="00A31E96"/>
    <w:rsid w:val="00A31ECA"/>
    <w:rsid w:val="00A31F8C"/>
    <w:rsid w:val="00A3206F"/>
    <w:rsid w:val="00A32197"/>
    <w:rsid w:val="00A32455"/>
    <w:rsid w:val="00A3262E"/>
    <w:rsid w:val="00A32644"/>
    <w:rsid w:val="00A326E5"/>
    <w:rsid w:val="00A3285B"/>
    <w:rsid w:val="00A32890"/>
    <w:rsid w:val="00A3292C"/>
    <w:rsid w:val="00A329A8"/>
    <w:rsid w:val="00A32A3E"/>
    <w:rsid w:val="00A32A66"/>
    <w:rsid w:val="00A32C02"/>
    <w:rsid w:val="00A32FD6"/>
    <w:rsid w:val="00A330C1"/>
    <w:rsid w:val="00A330C6"/>
    <w:rsid w:val="00A331F6"/>
    <w:rsid w:val="00A3326A"/>
    <w:rsid w:val="00A335E5"/>
    <w:rsid w:val="00A33649"/>
    <w:rsid w:val="00A33ACA"/>
    <w:rsid w:val="00A33ECD"/>
    <w:rsid w:val="00A33F30"/>
    <w:rsid w:val="00A345DE"/>
    <w:rsid w:val="00A34734"/>
    <w:rsid w:val="00A34816"/>
    <w:rsid w:val="00A3489C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487"/>
    <w:rsid w:val="00A36556"/>
    <w:rsid w:val="00A366A0"/>
    <w:rsid w:val="00A36D5D"/>
    <w:rsid w:val="00A36F59"/>
    <w:rsid w:val="00A36FF3"/>
    <w:rsid w:val="00A37271"/>
    <w:rsid w:val="00A373C2"/>
    <w:rsid w:val="00A37519"/>
    <w:rsid w:val="00A375BA"/>
    <w:rsid w:val="00A376D5"/>
    <w:rsid w:val="00A377DF"/>
    <w:rsid w:val="00A37861"/>
    <w:rsid w:val="00A378C5"/>
    <w:rsid w:val="00A37A04"/>
    <w:rsid w:val="00A37B12"/>
    <w:rsid w:val="00A37B68"/>
    <w:rsid w:val="00A37EFA"/>
    <w:rsid w:val="00A40037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37"/>
    <w:rsid w:val="00A4134C"/>
    <w:rsid w:val="00A413F4"/>
    <w:rsid w:val="00A4196B"/>
    <w:rsid w:val="00A41F9A"/>
    <w:rsid w:val="00A4203C"/>
    <w:rsid w:val="00A42345"/>
    <w:rsid w:val="00A42714"/>
    <w:rsid w:val="00A427D3"/>
    <w:rsid w:val="00A427E6"/>
    <w:rsid w:val="00A42ACB"/>
    <w:rsid w:val="00A42B51"/>
    <w:rsid w:val="00A42D54"/>
    <w:rsid w:val="00A42E1C"/>
    <w:rsid w:val="00A42E55"/>
    <w:rsid w:val="00A42F32"/>
    <w:rsid w:val="00A430AD"/>
    <w:rsid w:val="00A4316B"/>
    <w:rsid w:val="00A43305"/>
    <w:rsid w:val="00A435D0"/>
    <w:rsid w:val="00A43646"/>
    <w:rsid w:val="00A437AB"/>
    <w:rsid w:val="00A43830"/>
    <w:rsid w:val="00A43901"/>
    <w:rsid w:val="00A439C5"/>
    <w:rsid w:val="00A43A24"/>
    <w:rsid w:val="00A43B75"/>
    <w:rsid w:val="00A43DAC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9F"/>
    <w:rsid w:val="00A44EF4"/>
    <w:rsid w:val="00A45164"/>
    <w:rsid w:val="00A453AA"/>
    <w:rsid w:val="00A45401"/>
    <w:rsid w:val="00A4547D"/>
    <w:rsid w:val="00A456C3"/>
    <w:rsid w:val="00A458B0"/>
    <w:rsid w:val="00A45BFC"/>
    <w:rsid w:val="00A45CD0"/>
    <w:rsid w:val="00A45DC6"/>
    <w:rsid w:val="00A462C2"/>
    <w:rsid w:val="00A4639E"/>
    <w:rsid w:val="00A46AF4"/>
    <w:rsid w:val="00A46BB9"/>
    <w:rsid w:val="00A46BD8"/>
    <w:rsid w:val="00A46C06"/>
    <w:rsid w:val="00A46CE7"/>
    <w:rsid w:val="00A46DC7"/>
    <w:rsid w:val="00A4714D"/>
    <w:rsid w:val="00A471E4"/>
    <w:rsid w:val="00A473C4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0F2A"/>
    <w:rsid w:val="00A511A8"/>
    <w:rsid w:val="00A51243"/>
    <w:rsid w:val="00A5139C"/>
    <w:rsid w:val="00A5141C"/>
    <w:rsid w:val="00A51517"/>
    <w:rsid w:val="00A51693"/>
    <w:rsid w:val="00A51756"/>
    <w:rsid w:val="00A51C20"/>
    <w:rsid w:val="00A51E5A"/>
    <w:rsid w:val="00A51F8E"/>
    <w:rsid w:val="00A52156"/>
    <w:rsid w:val="00A521AA"/>
    <w:rsid w:val="00A523F4"/>
    <w:rsid w:val="00A52424"/>
    <w:rsid w:val="00A52727"/>
    <w:rsid w:val="00A5293F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055"/>
    <w:rsid w:val="00A5517B"/>
    <w:rsid w:val="00A552E7"/>
    <w:rsid w:val="00A55412"/>
    <w:rsid w:val="00A55525"/>
    <w:rsid w:val="00A55A14"/>
    <w:rsid w:val="00A55AA0"/>
    <w:rsid w:val="00A55B64"/>
    <w:rsid w:val="00A55B81"/>
    <w:rsid w:val="00A55EF1"/>
    <w:rsid w:val="00A56109"/>
    <w:rsid w:val="00A56290"/>
    <w:rsid w:val="00A5650C"/>
    <w:rsid w:val="00A56616"/>
    <w:rsid w:val="00A567D8"/>
    <w:rsid w:val="00A567FD"/>
    <w:rsid w:val="00A569F8"/>
    <w:rsid w:val="00A56B75"/>
    <w:rsid w:val="00A56B8C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BEE"/>
    <w:rsid w:val="00A57C94"/>
    <w:rsid w:val="00A57E45"/>
    <w:rsid w:val="00A57F45"/>
    <w:rsid w:val="00A60247"/>
    <w:rsid w:val="00A602BF"/>
    <w:rsid w:val="00A602C6"/>
    <w:rsid w:val="00A60325"/>
    <w:rsid w:val="00A6101A"/>
    <w:rsid w:val="00A6103A"/>
    <w:rsid w:val="00A610B2"/>
    <w:rsid w:val="00A6119C"/>
    <w:rsid w:val="00A61317"/>
    <w:rsid w:val="00A6135B"/>
    <w:rsid w:val="00A6148E"/>
    <w:rsid w:val="00A6163D"/>
    <w:rsid w:val="00A6174D"/>
    <w:rsid w:val="00A6178F"/>
    <w:rsid w:val="00A618D9"/>
    <w:rsid w:val="00A61DDC"/>
    <w:rsid w:val="00A61EAE"/>
    <w:rsid w:val="00A61FEA"/>
    <w:rsid w:val="00A62039"/>
    <w:rsid w:val="00A62319"/>
    <w:rsid w:val="00A6237B"/>
    <w:rsid w:val="00A623F7"/>
    <w:rsid w:val="00A625EC"/>
    <w:rsid w:val="00A6265F"/>
    <w:rsid w:val="00A6292C"/>
    <w:rsid w:val="00A630B2"/>
    <w:rsid w:val="00A631DD"/>
    <w:rsid w:val="00A63278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49CE"/>
    <w:rsid w:val="00A6575B"/>
    <w:rsid w:val="00A65820"/>
    <w:rsid w:val="00A65A6B"/>
    <w:rsid w:val="00A65C17"/>
    <w:rsid w:val="00A65C4D"/>
    <w:rsid w:val="00A65D8A"/>
    <w:rsid w:val="00A65E71"/>
    <w:rsid w:val="00A663B9"/>
    <w:rsid w:val="00A663F5"/>
    <w:rsid w:val="00A664BB"/>
    <w:rsid w:val="00A6665F"/>
    <w:rsid w:val="00A666F8"/>
    <w:rsid w:val="00A666FA"/>
    <w:rsid w:val="00A66962"/>
    <w:rsid w:val="00A669EC"/>
    <w:rsid w:val="00A66C95"/>
    <w:rsid w:val="00A66E38"/>
    <w:rsid w:val="00A66E93"/>
    <w:rsid w:val="00A671F3"/>
    <w:rsid w:val="00A67384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DAD"/>
    <w:rsid w:val="00A70FFB"/>
    <w:rsid w:val="00A71095"/>
    <w:rsid w:val="00A71162"/>
    <w:rsid w:val="00A718D9"/>
    <w:rsid w:val="00A71B28"/>
    <w:rsid w:val="00A71B89"/>
    <w:rsid w:val="00A71C84"/>
    <w:rsid w:val="00A71CBD"/>
    <w:rsid w:val="00A71CC1"/>
    <w:rsid w:val="00A71EF3"/>
    <w:rsid w:val="00A71F22"/>
    <w:rsid w:val="00A7239E"/>
    <w:rsid w:val="00A723F1"/>
    <w:rsid w:val="00A72446"/>
    <w:rsid w:val="00A72795"/>
    <w:rsid w:val="00A727FE"/>
    <w:rsid w:val="00A72920"/>
    <w:rsid w:val="00A7292F"/>
    <w:rsid w:val="00A72937"/>
    <w:rsid w:val="00A729B2"/>
    <w:rsid w:val="00A729E3"/>
    <w:rsid w:val="00A72CA6"/>
    <w:rsid w:val="00A72DD1"/>
    <w:rsid w:val="00A730F6"/>
    <w:rsid w:val="00A73200"/>
    <w:rsid w:val="00A73223"/>
    <w:rsid w:val="00A7335D"/>
    <w:rsid w:val="00A73413"/>
    <w:rsid w:val="00A73982"/>
    <w:rsid w:val="00A73C39"/>
    <w:rsid w:val="00A73F32"/>
    <w:rsid w:val="00A73F52"/>
    <w:rsid w:val="00A7414A"/>
    <w:rsid w:val="00A7416B"/>
    <w:rsid w:val="00A74186"/>
    <w:rsid w:val="00A74627"/>
    <w:rsid w:val="00A7469A"/>
    <w:rsid w:val="00A74961"/>
    <w:rsid w:val="00A74D0B"/>
    <w:rsid w:val="00A75084"/>
    <w:rsid w:val="00A7517B"/>
    <w:rsid w:val="00A75199"/>
    <w:rsid w:val="00A753DA"/>
    <w:rsid w:val="00A75407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CB2"/>
    <w:rsid w:val="00A76F8D"/>
    <w:rsid w:val="00A770D1"/>
    <w:rsid w:val="00A77163"/>
    <w:rsid w:val="00A7755B"/>
    <w:rsid w:val="00A77714"/>
    <w:rsid w:val="00A77987"/>
    <w:rsid w:val="00A77A98"/>
    <w:rsid w:val="00A77ADB"/>
    <w:rsid w:val="00A77BF8"/>
    <w:rsid w:val="00A77C6C"/>
    <w:rsid w:val="00A77D34"/>
    <w:rsid w:val="00A77D7D"/>
    <w:rsid w:val="00A8001E"/>
    <w:rsid w:val="00A80328"/>
    <w:rsid w:val="00A803FE"/>
    <w:rsid w:val="00A804E2"/>
    <w:rsid w:val="00A808C0"/>
    <w:rsid w:val="00A8098A"/>
    <w:rsid w:val="00A80B42"/>
    <w:rsid w:val="00A80D35"/>
    <w:rsid w:val="00A80E77"/>
    <w:rsid w:val="00A81090"/>
    <w:rsid w:val="00A811A8"/>
    <w:rsid w:val="00A812C2"/>
    <w:rsid w:val="00A8155A"/>
    <w:rsid w:val="00A816B1"/>
    <w:rsid w:val="00A8177D"/>
    <w:rsid w:val="00A81878"/>
    <w:rsid w:val="00A8197C"/>
    <w:rsid w:val="00A81CBF"/>
    <w:rsid w:val="00A81CF2"/>
    <w:rsid w:val="00A81E09"/>
    <w:rsid w:val="00A81E17"/>
    <w:rsid w:val="00A820FA"/>
    <w:rsid w:val="00A8228A"/>
    <w:rsid w:val="00A82471"/>
    <w:rsid w:val="00A8255E"/>
    <w:rsid w:val="00A82887"/>
    <w:rsid w:val="00A83192"/>
    <w:rsid w:val="00A83219"/>
    <w:rsid w:val="00A83463"/>
    <w:rsid w:val="00A8396A"/>
    <w:rsid w:val="00A83CED"/>
    <w:rsid w:val="00A83D77"/>
    <w:rsid w:val="00A84085"/>
    <w:rsid w:val="00A841C4"/>
    <w:rsid w:val="00A841CA"/>
    <w:rsid w:val="00A842FC"/>
    <w:rsid w:val="00A84682"/>
    <w:rsid w:val="00A84705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0D3"/>
    <w:rsid w:val="00A8741A"/>
    <w:rsid w:val="00A877A8"/>
    <w:rsid w:val="00A87CAA"/>
    <w:rsid w:val="00A87CDC"/>
    <w:rsid w:val="00A90110"/>
    <w:rsid w:val="00A90126"/>
    <w:rsid w:val="00A9012D"/>
    <w:rsid w:val="00A90170"/>
    <w:rsid w:val="00A903BE"/>
    <w:rsid w:val="00A907E6"/>
    <w:rsid w:val="00A908A7"/>
    <w:rsid w:val="00A90976"/>
    <w:rsid w:val="00A90BDB"/>
    <w:rsid w:val="00A90F55"/>
    <w:rsid w:val="00A90FF9"/>
    <w:rsid w:val="00A9107A"/>
    <w:rsid w:val="00A913BD"/>
    <w:rsid w:val="00A914FE"/>
    <w:rsid w:val="00A919B3"/>
    <w:rsid w:val="00A91D70"/>
    <w:rsid w:val="00A9208C"/>
    <w:rsid w:val="00A924C9"/>
    <w:rsid w:val="00A926A6"/>
    <w:rsid w:val="00A9294E"/>
    <w:rsid w:val="00A92A2B"/>
    <w:rsid w:val="00A92AE9"/>
    <w:rsid w:val="00A92BFA"/>
    <w:rsid w:val="00A92E07"/>
    <w:rsid w:val="00A92E7E"/>
    <w:rsid w:val="00A92E81"/>
    <w:rsid w:val="00A92EC1"/>
    <w:rsid w:val="00A92F82"/>
    <w:rsid w:val="00A92FF7"/>
    <w:rsid w:val="00A93065"/>
    <w:rsid w:val="00A9340B"/>
    <w:rsid w:val="00A93418"/>
    <w:rsid w:val="00A934C4"/>
    <w:rsid w:val="00A9365D"/>
    <w:rsid w:val="00A93679"/>
    <w:rsid w:val="00A936D9"/>
    <w:rsid w:val="00A937A5"/>
    <w:rsid w:val="00A93812"/>
    <w:rsid w:val="00A9387A"/>
    <w:rsid w:val="00A93914"/>
    <w:rsid w:val="00A94438"/>
    <w:rsid w:val="00A9467D"/>
    <w:rsid w:val="00A94811"/>
    <w:rsid w:val="00A94B68"/>
    <w:rsid w:val="00A94C76"/>
    <w:rsid w:val="00A95323"/>
    <w:rsid w:val="00A95723"/>
    <w:rsid w:val="00A95AC6"/>
    <w:rsid w:val="00A95C6C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CBC"/>
    <w:rsid w:val="00A96EB6"/>
    <w:rsid w:val="00A96F21"/>
    <w:rsid w:val="00A976D8"/>
    <w:rsid w:val="00A97710"/>
    <w:rsid w:val="00A97836"/>
    <w:rsid w:val="00A97BEC"/>
    <w:rsid w:val="00A97DB0"/>
    <w:rsid w:val="00AA05C9"/>
    <w:rsid w:val="00AA0621"/>
    <w:rsid w:val="00AA06F0"/>
    <w:rsid w:val="00AA07E5"/>
    <w:rsid w:val="00AA081C"/>
    <w:rsid w:val="00AA0862"/>
    <w:rsid w:val="00AA08FD"/>
    <w:rsid w:val="00AA0D53"/>
    <w:rsid w:val="00AA0DFE"/>
    <w:rsid w:val="00AA1166"/>
    <w:rsid w:val="00AA11FD"/>
    <w:rsid w:val="00AA1786"/>
    <w:rsid w:val="00AA1957"/>
    <w:rsid w:val="00AA1C80"/>
    <w:rsid w:val="00AA1E60"/>
    <w:rsid w:val="00AA1F7B"/>
    <w:rsid w:val="00AA2464"/>
    <w:rsid w:val="00AA25E2"/>
    <w:rsid w:val="00AA26AC"/>
    <w:rsid w:val="00AA26C5"/>
    <w:rsid w:val="00AA26D7"/>
    <w:rsid w:val="00AA28A0"/>
    <w:rsid w:val="00AA2A46"/>
    <w:rsid w:val="00AA2E90"/>
    <w:rsid w:val="00AA301E"/>
    <w:rsid w:val="00AA36D9"/>
    <w:rsid w:val="00AA38A7"/>
    <w:rsid w:val="00AA3938"/>
    <w:rsid w:val="00AA3A97"/>
    <w:rsid w:val="00AA3B1E"/>
    <w:rsid w:val="00AA3C4A"/>
    <w:rsid w:val="00AA3CC2"/>
    <w:rsid w:val="00AA3DDF"/>
    <w:rsid w:val="00AA3F5A"/>
    <w:rsid w:val="00AA4072"/>
    <w:rsid w:val="00AA4237"/>
    <w:rsid w:val="00AA43C5"/>
    <w:rsid w:val="00AA445C"/>
    <w:rsid w:val="00AA465A"/>
    <w:rsid w:val="00AA4757"/>
    <w:rsid w:val="00AA4897"/>
    <w:rsid w:val="00AA4996"/>
    <w:rsid w:val="00AA4B6A"/>
    <w:rsid w:val="00AA4DFA"/>
    <w:rsid w:val="00AA4F5E"/>
    <w:rsid w:val="00AA52DE"/>
    <w:rsid w:val="00AA53F2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B6B"/>
    <w:rsid w:val="00AA6D76"/>
    <w:rsid w:val="00AA6FE3"/>
    <w:rsid w:val="00AA70D4"/>
    <w:rsid w:val="00AA71EA"/>
    <w:rsid w:val="00AA7244"/>
    <w:rsid w:val="00AA746F"/>
    <w:rsid w:val="00AA75E1"/>
    <w:rsid w:val="00AA7681"/>
    <w:rsid w:val="00AA7C62"/>
    <w:rsid w:val="00AA7D5D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52"/>
    <w:rsid w:val="00AB0F7F"/>
    <w:rsid w:val="00AB14EE"/>
    <w:rsid w:val="00AB1762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4A"/>
    <w:rsid w:val="00AB2B88"/>
    <w:rsid w:val="00AB2DB2"/>
    <w:rsid w:val="00AB2ED0"/>
    <w:rsid w:val="00AB313E"/>
    <w:rsid w:val="00AB31C4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4EB8"/>
    <w:rsid w:val="00AB514C"/>
    <w:rsid w:val="00AB5265"/>
    <w:rsid w:val="00AB5399"/>
    <w:rsid w:val="00AB5400"/>
    <w:rsid w:val="00AB54FD"/>
    <w:rsid w:val="00AB56D5"/>
    <w:rsid w:val="00AB583F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3D2"/>
    <w:rsid w:val="00AB6443"/>
    <w:rsid w:val="00AB676F"/>
    <w:rsid w:val="00AB6DF0"/>
    <w:rsid w:val="00AB6E8B"/>
    <w:rsid w:val="00AB6FB5"/>
    <w:rsid w:val="00AB718B"/>
    <w:rsid w:val="00AB72DC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83B"/>
    <w:rsid w:val="00AC1B79"/>
    <w:rsid w:val="00AC1CB5"/>
    <w:rsid w:val="00AC1D25"/>
    <w:rsid w:val="00AC1E20"/>
    <w:rsid w:val="00AC1F0A"/>
    <w:rsid w:val="00AC1FCD"/>
    <w:rsid w:val="00AC20C6"/>
    <w:rsid w:val="00AC2137"/>
    <w:rsid w:val="00AC2178"/>
    <w:rsid w:val="00AC2337"/>
    <w:rsid w:val="00AC25A4"/>
    <w:rsid w:val="00AC25E5"/>
    <w:rsid w:val="00AC2966"/>
    <w:rsid w:val="00AC2A63"/>
    <w:rsid w:val="00AC2C70"/>
    <w:rsid w:val="00AC30DF"/>
    <w:rsid w:val="00AC32BC"/>
    <w:rsid w:val="00AC3384"/>
    <w:rsid w:val="00AC3471"/>
    <w:rsid w:val="00AC3659"/>
    <w:rsid w:val="00AC3962"/>
    <w:rsid w:val="00AC3AE3"/>
    <w:rsid w:val="00AC3BCA"/>
    <w:rsid w:val="00AC3DE8"/>
    <w:rsid w:val="00AC3E4F"/>
    <w:rsid w:val="00AC4573"/>
    <w:rsid w:val="00AC472D"/>
    <w:rsid w:val="00AC4747"/>
    <w:rsid w:val="00AC4791"/>
    <w:rsid w:val="00AC4859"/>
    <w:rsid w:val="00AC4A70"/>
    <w:rsid w:val="00AC4CEA"/>
    <w:rsid w:val="00AC4CF4"/>
    <w:rsid w:val="00AC4E4E"/>
    <w:rsid w:val="00AC4FA1"/>
    <w:rsid w:val="00AC5045"/>
    <w:rsid w:val="00AC5080"/>
    <w:rsid w:val="00AC54CD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692"/>
    <w:rsid w:val="00AC6861"/>
    <w:rsid w:val="00AC6879"/>
    <w:rsid w:val="00AC6E86"/>
    <w:rsid w:val="00AC702D"/>
    <w:rsid w:val="00AC70C3"/>
    <w:rsid w:val="00AC7403"/>
    <w:rsid w:val="00AC7484"/>
    <w:rsid w:val="00AC772A"/>
    <w:rsid w:val="00AC7799"/>
    <w:rsid w:val="00AC7933"/>
    <w:rsid w:val="00AC7FAA"/>
    <w:rsid w:val="00AD01CE"/>
    <w:rsid w:val="00AD0685"/>
    <w:rsid w:val="00AD0765"/>
    <w:rsid w:val="00AD0803"/>
    <w:rsid w:val="00AD08CB"/>
    <w:rsid w:val="00AD093E"/>
    <w:rsid w:val="00AD0BE9"/>
    <w:rsid w:val="00AD0DAA"/>
    <w:rsid w:val="00AD0F7A"/>
    <w:rsid w:val="00AD153B"/>
    <w:rsid w:val="00AD18A1"/>
    <w:rsid w:val="00AD1981"/>
    <w:rsid w:val="00AD1B3F"/>
    <w:rsid w:val="00AD1C33"/>
    <w:rsid w:val="00AD218A"/>
    <w:rsid w:val="00AD23BB"/>
    <w:rsid w:val="00AD25D2"/>
    <w:rsid w:val="00AD26CF"/>
    <w:rsid w:val="00AD279A"/>
    <w:rsid w:val="00AD2806"/>
    <w:rsid w:val="00AD2D22"/>
    <w:rsid w:val="00AD3189"/>
    <w:rsid w:val="00AD37FA"/>
    <w:rsid w:val="00AD4150"/>
    <w:rsid w:val="00AD45C3"/>
    <w:rsid w:val="00AD4654"/>
    <w:rsid w:val="00AD47B7"/>
    <w:rsid w:val="00AD49CF"/>
    <w:rsid w:val="00AD4C9E"/>
    <w:rsid w:val="00AD4D4A"/>
    <w:rsid w:val="00AD4F03"/>
    <w:rsid w:val="00AD4F74"/>
    <w:rsid w:val="00AD5110"/>
    <w:rsid w:val="00AD51AB"/>
    <w:rsid w:val="00AD5258"/>
    <w:rsid w:val="00AD526B"/>
    <w:rsid w:val="00AD52AE"/>
    <w:rsid w:val="00AD59C6"/>
    <w:rsid w:val="00AD5E68"/>
    <w:rsid w:val="00AD5FB3"/>
    <w:rsid w:val="00AD641A"/>
    <w:rsid w:val="00AD651C"/>
    <w:rsid w:val="00AD6637"/>
    <w:rsid w:val="00AD66BD"/>
    <w:rsid w:val="00AD66C0"/>
    <w:rsid w:val="00AD6731"/>
    <w:rsid w:val="00AD67C8"/>
    <w:rsid w:val="00AD6B08"/>
    <w:rsid w:val="00AD6BAE"/>
    <w:rsid w:val="00AD6CAB"/>
    <w:rsid w:val="00AD6D2E"/>
    <w:rsid w:val="00AD6DC3"/>
    <w:rsid w:val="00AD6DE3"/>
    <w:rsid w:val="00AD6E00"/>
    <w:rsid w:val="00AD6E45"/>
    <w:rsid w:val="00AD732C"/>
    <w:rsid w:val="00AD7352"/>
    <w:rsid w:val="00AD7416"/>
    <w:rsid w:val="00AD7612"/>
    <w:rsid w:val="00AD7CE5"/>
    <w:rsid w:val="00AD7D34"/>
    <w:rsid w:val="00AD7F6D"/>
    <w:rsid w:val="00AE0244"/>
    <w:rsid w:val="00AE0494"/>
    <w:rsid w:val="00AE0641"/>
    <w:rsid w:val="00AE0717"/>
    <w:rsid w:val="00AE07A4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042"/>
    <w:rsid w:val="00AE22DC"/>
    <w:rsid w:val="00AE23E0"/>
    <w:rsid w:val="00AE2693"/>
    <w:rsid w:val="00AE271E"/>
    <w:rsid w:val="00AE2765"/>
    <w:rsid w:val="00AE277B"/>
    <w:rsid w:val="00AE2820"/>
    <w:rsid w:val="00AE28EF"/>
    <w:rsid w:val="00AE2959"/>
    <w:rsid w:val="00AE2B69"/>
    <w:rsid w:val="00AE3009"/>
    <w:rsid w:val="00AE3057"/>
    <w:rsid w:val="00AE30C3"/>
    <w:rsid w:val="00AE311B"/>
    <w:rsid w:val="00AE319C"/>
    <w:rsid w:val="00AE319F"/>
    <w:rsid w:val="00AE351A"/>
    <w:rsid w:val="00AE3666"/>
    <w:rsid w:val="00AE36A0"/>
    <w:rsid w:val="00AE384E"/>
    <w:rsid w:val="00AE3B3C"/>
    <w:rsid w:val="00AE3D78"/>
    <w:rsid w:val="00AE3F10"/>
    <w:rsid w:val="00AE43CF"/>
    <w:rsid w:val="00AE4520"/>
    <w:rsid w:val="00AE4655"/>
    <w:rsid w:val="00AE4662"/>
    <w:rsid w:val="00AE46F5"/>
    <w:rsid w:val="00AE485A"/>
    <w:rsid w:val="00AE486D"/>
    <w:rsid w:val="00AE49F1"/>
    <w:rsid w:val="00AE4B08"/>
    <w:rsid w:val="00AE4B4B"/>
    <w:rsid w:val="00AE4D86"/>
    <w:rsid w:val="00AE5091"/>
    <w:rsid w:val="00AE50EA"/>
    <w:rsid w:val="00AE524B"/>
    <w:rsid w:val="00AE526E"/>
    <w:rsid w:val="00AE53F5"/>
    <w:rsid w:val="00AE55B7"/>
    <w:rsid w:val="00AE5636"/>
    <w:rsid w:val="00AE570B"/>
    <w:rsid w:val="00AE5743"/>
    <w:rsid w:val="00AE5997"/>
    <w:rsid w:val="00AE5B0B"/>
    <w:rsid w:val="00AE5B2C"/>
    <w:rsid w:val="00AE5CE4"/>
    <w:rsid w:val="00AE5D6D"/>
    <w:rsid w:val="00AE5E46"/>
    <w:rsid w:val="00AE5E79"/>
    <w:rsid w:val="00AE5FDD"/>
    <w:rsid w:val="00AE62D7"/>
    <w:rsid w:val="00AE64E3"/>
    <w:rsid w:val="00AE67AD"/>
    <w:rsid w:val="00AE680A"/>
    <w:rsid w:val="00AE69C1"/>
    <w:rsid w:val="00AE6A29"/>
    <w:rsid w:val="00AE7130"/>
    <w:rsid w:val="00AE71A8"/>
    <w:rsid w:val="00AE724A"/>
    <w:rsid w:val="00AE74D8"/>
    <w:rsid w:val="00AE75F6"/>
    <w:rsid w:val="00AE7B05"/>
    <w:rsid w:val="00AE7D89"/>
    <w:rsid w:val="00AF0227"/>
    <w:rsid w:val="00AF0309"/>
    <w:rsid w:val="00AF03BE"/>
    <w:rsid w:val="00AF0578"/>
    <w:rsid w:val="00AF058D"/>
    <w:rsid w:val="00AF07AA"/>
    <w:rsid w:val="00AF0838"/>
    <w:rsid w:val="00AF0905"/>
    <w:rsid w:val="00AF093B"/>
    <w:rsid w:val="00AF0A29"/>
    <w:rsid w:val="00AF0AB4"/>
    <w:rsid w:val="00AF0B8B"/>
    <w:rsid w:val="00AF0D16"/>
    <w:rsid w:val="00AF0EEA"/>
    <w:rsid w:val="00AF10DC"/>
    <w:rsid w:val="00AF1102"/>
    <w:rsid w:val="00AF1229"/>
    <w:rsid w:val="00AF19C4"/>
    <w:rsid w:val="00AF1BD8"/>
    <w:rsid w:val="00AF1EEA"/>
    <w:rsid w:val="00AF2087"/>
    <w:rsid w:val="00AF2312"/>
    <w:rsid w:val="00AF2444"/>
    <w:rsid w:val="00AF25FC"/>
    <w:rsid w:val="00AF26A4"/>
    <w:rsid w:val="00AF2749"/>
    <w:rsid w:val="00AF27C3"/>
    <w:rsid w:val="00AF2849"/>
    <w:rsid w:val="00AF289A"/>
    <w:rsid w:val="00AF29ED"/>
    <w:rsid w:val="00AF2AAA"/>
    <w:rsid w:val="00AF2B28"/>
    <w:rsid w:val="00AF2BAE"/>
    <w:rsid w:val="00AF2C53"/>
    <w:rsid w:val="00AF3201"/>
    <w:rsid w:val="00AF3400"/>
    <w:rsid w:val="00AF34DF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4F1"/>
    <w:rsid w:val="00AF7C2E"/>
    <w:rsid w:val="00AF7E59"/>
    <w:rsid w:val="00AF7F05"/>
    <w:rsid w:val="00AF7F09"/>
    <w:rsid w:val="00B0014E"/>
    <w:rsid w:val="00B00368"/>
    <w:rsid w:val="00B00433"/>
    <w:rsid w:val="00B007D6"/>
    <w:rsid w:val="00B00974"/>
    <w:rsid w:val="00B00A3C"/>
    <w:rsid w:val="00B00AFE"/>
    <w:rsid w:val="00B00E43"/>
    <w:rsid w:val="00B00EC2"/>
    <w:rsid w:val="00B00F9B"/>
    <w:rsid w:val="00B01193"/>
    <w:rsid w:val="00B012D2"/>
    <w:rsid w:val="00B014F0"/>
    <w:rsid w:val="00B01654"/>
    <w:rsid w:val="00B016F5"/>
    <w:rsid w:val="00B01716"/>
    <w:rsid w:val="00B019E1"/>
    <w:rsid w:val="00B01C84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50A"/>
    <w:rsid w:val="00B0493D"/>
    <w:rsid w:val="00B049D1"/>
    <w:rsid w:val="00B04C96"/>
    <w:rsid w:val="00B04DFF"/>
    <w:rsid w:val="00B04EEC"/>
    <w:rsid w:val="00B04F40"/>
    <w:rsid w:val="00B051D4"/>
    <w:rsid w:val="00B0534C"/>
    <w:rsid w:val="00B05377"/>
    <w:rsid w:val="00B054DA"/>
    <w:rsid w:val="00B056A1"/>
    <w:rsid w:val="00B0571B"/>
    <w:rsid w:val="00B05B6A"/>
    <w:rsid w:val="00B05CBE"/>
    <w:rsid w:val="00B060F2"/>
    <w:rsid w:val="00B0652E"/>
    <w:rsid w:val="00B06592"/>
    <w:rsid w:val="00B066A6"/>
    <w:rsid w:val="00B067E1"/>
    <w:rsid w:val="00B0693A"/>
    <w:rsid w:val="00B0693D"/>
    <w:rsid w:val="00B0694B"/>
    <w:rsid w:val="00B06964"/>
    <w:rsid w:val="00B06A40"/>
    <w:rsid w:val="00B06B44"/>
    <w:rsid w:val="00B06F2B"/>
    <w:rsid w:val="00B07684"/>
    <w:rsid w:val="00B078CB"/>
    <w:rsid w:val="00B07BAD"/>
    <w:rsid w:val="00B10199"/>
    <w:rsid w:val="00B10456"/>
    <w:rsid w:val="00B105D6"/>
    <w:rsid w:val="00B109FE"/>
    <w:rsid w:val="00B10ABE"/>
    <w:rsid w:val="00B10C54"/>
    <w:rsid w:val="00B10D28"/>
    <w:rsid w:val="00B10E8A"/>
    <w:rsid w:val="00B110F7"/>
    <w:rsid w:val="00B1111B"/>
    <w:rsid w:val="00B11141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075"/>
    <w:rsid w:val="00B13267"/>
    <w:rsid w:val="00B132C4"/>
    <w:rsid w:val="00B13449"/>
    <w:rsid w:val="00B13558"/>
    <w:rsid w:val="00B13A84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3C6"/>
    <w:rsid w:val="00B14D02"/>
    <w:rsid w:val="00B14E51"/>
    <w:rsid w:val="00B15416"/>
    <w:rsid w:val="00B1564B"/>
    <w:rsid w:val="00B15708"/>
    <w:rsid w:val="00B15992"/>
    <w:rsid w:val="00B15A88"/>
    <w:rsid w:val="00B1612B"/>
    <w:rsid w:val="00B1643C"/>
    <w:rsid w:val="00B1643E"/>
    <w:rsid w:val="00B16482"/>
    <w:rsid w:val="00B16657"/>
    <w:rsid w:val="00B168A6"/>
    <w:rsid w:val="00B169E6"/>
    <w:rsid w:val="00B16A1F"/>
    <w:rsid w:val="00B16BFE"/>
    <w:rsid w:val="00B16C4E"/>
    <w:rsid w:val="00B16CDF"/>
    <w:rsid w:val="00B16FD8"/>
    <w:rsid w:val="00B17276"/>
    <w:rsid w:val="00B1746B"/>
    <w:rsid w:val="00B17A20"/>
    <w:rsid w:val="00B17AF9"/>
    <w:rsid w:val="00B17C50"/>
    <w:rsid w:val="00B20738"/>
    <w:rsid w:val="00B20DFA"/>
    <w:rsid w:val="00B20E17"/>
    <w:rsid w:val="00B20FF0"/>
    <w:rsid w:val="00B2108B"/>
    <w:rsid w:val="00B21149"/>
    <w:rsid w:val="00B218DA"/>
    <w:rsid w:val="00B218DE"/>
    <w:rsid w:val="00B2199E"/>
    <w:rsid w:val="00B21B7C"/>
    <w:rsid w:val="00B21C6E"/>
    <w:rsid w:val="00B21CF3"/>
    <w:rsid w:val="00B21E93"/>
    <w:rsid w:val="00B222FA"/>
    <w:rsid w:val="00B22344"/>
    <w:rsid w:val="00B22833"/>
    <w:rsid w:val="00B22DB1"/>
    <w:rsid w:val="00B23296"/>
    <w:rsid w:val="00B2330F"/>
    <w:rsid w:val="00B23387"/>
    <w:rsid w:val="00B23423"/>
    <w:rsid w:val="00B23646"/>
    <w:rsid w:val="00B23826"/>
    <w:rsid w:val="00B23862"/>
    <w:rsid w:val="00B23E1E"/>
    <w:rsid w:val="00B23EFA"/>
    <w:rsid w:val="00B23F07"/>
    <w:rsid w:val="00B24354"/>
    <w:rsid w:val="00B243D3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DD8"/>
    <w:rsid w:val="00B26EDA"/>
    <w:rsid w:val="00B26F0D"/>
    <w:rsid w:val="00B27222"/>
    <w:rsid w:val="00B27470"/>
    <w:rsid w:val="00B2766F"/>
    <w:rsid w:val="00B27777"/>
    <w:rsid w:val="00B27873"/>
    <w:rsid w:val="00B27AF6"/>
    <w:rsid w:val="00B27DD9"/>
    <w:rsid w:val="00B27EB2"/>
    <w:rsid w:val="00B27F63"/>
    <w:rsid w:val="00B30209"/>
    <w:rsid w:val="00B30794"/>
    <w:rsid w:val="00B309CD"/>
    <w:rsid w:val="00B31386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B5D"/>
    <w:rsid w:val="00B32C22"/>
    <w:rsid w:val="00B32C5A"/>
    <w:rsid w:val="00B32FCC"/>
    <w:rsid w:val="00B330BA"/>
    <w:rsid w:val="00B333D2"/>
    <w:rsid w:val="00B333D5"/>
    <w:rsid w:val="00B33569"/>
    <w:rsid w:val="00B336B9"/>
    <w:rsid w:val="00B338D7"/>
    <w:rsid w:val="00B339F1"/>
    <w:rsid w:val="00B33AE2"/>
    <w:rsid w:val="00B33BDC"/>
    <w:rsid w:val="00B3425B"/>
    <w:rsid w:val="00B3446F"/>
    <w:rsid w:val="00B34526"/>
    <w:rsid w:val="00B34573"/>
    <w:rsid w:val="00B3459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D83"/>
    <w:rsid w:val="00B36DCC"/>
    <w:rsid w:val="00B36E30"/>
    <w:rsid w:val="00B374EF"/>
    <w:rsid w:val="00B375AD"/>
    <w:rsid w:val="00B375F0"/>
    <w:rsid w:val="00B37708"/>
    <w:rsid w:val="00B377CA"/>
    <w:rsid w:val="00B379A1"/>
    <w:rsid w:val="00B379E2"/>
    <w:rsid w:val="00B37D2A"/>
    <w:rsid w:val="00B37D8B"/>
    <w:rsid w:val="00B37FEE"/>
    <w:rsid w:val="00B401AC"/>
    <w:rsid w:val="00B4021B"/>
    <w:rsid w:val="00B4039E"/>
    <w:rsid w:val="00B4080F"/>
    <w:rsid w:val="00B40951"/>
    <w:rsid w:val="00B40BAE"/>
    <w:rsid w:val="00B40DAF"/>
    <w:rsid w:val="00B40E79"/>
    <w:rsid w:val="00B40E7C"/>
    <w:rsid w:val="00B41325"/>
    <w:rsid w:val="00B4133F"/>
    <w:rsid w:val="00B415CD"/>
    <w:rsid w:val="00B4176A"/>
    <w:rsid w:val="00B41823"/>
    <w:rsid w:val="00B41892"/>
    <w:rsid w:val="00B41C06"/>
    <w:rsid w:val="00B41C6C"/>
    <w:rsid w:val="00B42134"/>
    <w:rsid w:val="00B421A0"/>
    <w:rsid w:val="00B421DA"/>
    <w:rsid w:val="00B42238"/>
    <w:rsid w:val="00B4240B"/>
    <w:rsid w:val="00B42432"/>
    <w:rsid w:val="00B424C2"/>
    <w:rsid w:val="00B4254B"/>
    <w:rsid w:val="00B425CE"/>
    <w:rsid w:val="00B427D9"/>
    <w:rsid w:val="00B42802"/>
    <w:rsid w:val="00B42835"/>
    <w:rsid w:val="00B42A6F"/>
    <w:rsid w:val="00B42A83"/>
    <w:rsid w:val="00B42E04"/>
    <w:rsid w:val="00B43046"/>
    <w:rsid w:val="00B430FD"/>
    <w:rsid w:val="00B43141"/>
    <w:rsid w:val="00B43170"/>
    <w:rsid w:val="00B431F1"/>
    <w:rsid w:val="00B4322A"/>
    <w:rsid w:val="00B43339"/>
    <w:rsid w:val="00B434A9"/>
    <w:rsid w:val="00B43505"/>
    <w:rsid w:val="00B435E2"/>
    <w:rsid w:val="00B437C3"/>
    <w:rsid w:val="00B43945"/>
    <w:rsid w:val="00B43AC3"/>
    <w:rsid w:val="00B43EED"/>
    <w:rsid w:val="00B43EEF"/>
    <w:rsid w:val="00B43F98"/>
    <w:rsid w:val="00B44123"/>
    <w:rsid w:val="00B44224"/>
    <w:rsid w:val="00B4433A"/>
    <w:rsid w:val="00B44503"/>
    <w:rsid w:val="00B4474F"/>
    <w:rsid w:val="00B44808"/>
    <w:rsid w:val="00B44936"/>
    <w:rsid w:val="00B44AB9"/>
    <w:rsid w:val="00B44AC9"/>
    <w:rsid w:val="00B44C28"/>
    <w:rsid w:val="00B44C7B"/>
    <w:rsid w:val="00B44D6F"/>
    <w:rsid w:val="00B44F1F"/>
    <w:rsid w:val="00B4514A"/>
    <w:rsid w:val="00B45198"/>
    <w:rsid w:val="00B452CB"/>
    <w:rsid w:val="00B453B0"/>
    <w:rsid w:val="00B453CB"/>
    <w:rsid w:val="00B4546B"/>
    <w:rsid w:val="00B45553"/>
    <w:rsid w:val="00B45A8C"/>
    <w:rsid w:val="00B45B42"/>
    <w:rsid w:val="00B45CC0"/>
    <w:rsid w:val="00B45E21"/>
    <w:rsid w:val="00B45EF8"/>
    <w:rsid w:val="00B45F49"/>
    <w:rsid w:val="00B464CB"/>
    <w:rsid w:val="00B465EA"/>
    <w:rsid w:val="00B466B8"/>
    <w:rsid w:val="00B4685F"/>
    <w:rsid w:val="00B4694E"/>
    <w:rsid w:val="00B469E6"/>
    <w:rsid w:val="00B46D1E"/>
    <w:rsid w:val="00B47075"/>
    <w:rsid w:val="00B4724B"/>
    <w:rsid w:val="00B47405"/>
    <w:rsid w:val="00B47465"/>
    <w:rsid w:val="00B478BA"/>
    <w:rsid w:val="00B4794D"/>
    <w:rsid w:val="00B47A07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4ED"/>
    <w:rsid w:val="00B50593"/>
    <w:rsid w:val="00B5083D"/>
    <w:rsid w:val="00B50889"/>
    <w:rsid w:val="00B5089C"/>
    <w:rsid w:val="00B508F4"/>
    <w:rsid w:val="00B50B8D"/>
    <w:rsid w:val="00B50B97"/>
    <w:rsid w:val="00B50D49"/>
    <w:rsid w:val="00B50DB6"/>
    <w:rsid w:val="00B50E23"/>
    <w:rsid w:val="00B50E2D"/>
    <w:rsid w:val="00B50F9B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0D"/>
    <w:rsid w:val="00B5391A"/>
    <w:rsid w:val="00B539B1"/>
    <w:rsid w:val="00B53AA7"/>
    <w:rsid w:val="00B53B5F"/>
    <w:rsid w:val="00B53EDC"/>
    <w:rsid w:val="00B53EF4"/>
    <w:rsid w:val="00B53F57"/>
    <w:rsid w:val="00B53FB5"/>
    <w:rsid w:val="00B54008"/>
    <w:rsid w:val="00B542B1"/>
    <w:rsid w:val="00B5441A"/>
    <w:rsid w:val="00B548E2"/>
    <w:rsid w:val="00B5495D"/>
    <w:rsid w:val="00B5499A"/>
    <w:rsid w:val="00B54BD9"/>
    <w:rsid w:val="00B54F48"/>
    <w:rsid w:val="00B54FEE"/>
    <w:rsid w:val="00B55355"/>
    <w:rsid w:val="00B556C8"/>
    <w:rsid w:val="00B55A45"/>
    <w:rsid w:val="00B55ACD"/>
    <w:rsid w:val="00B55D67"/>
    <w:rsid w:val="00B55D85"/>
    <w:rsid w:val="00B55F02"/>
    <w:rsid w:val="00B564CF"/>
    <w:rsid w:val="00B56742"/>
    <w:rsid w:val="00B56D57"/>
    <w:rsid w:val="00B571DA"/>
    <w:rsid w:val="00B572E5"/>
    <w:rsid w:val="00B5742A"/>
    <w:rsid w:val="00B57A03"/>
    <w:rsid w:val="00B57C87"/>
    <w:rsid w:val="00B57DA6"/>
    <w:rsid w:val="00B57E70"/>
    <w:rsid w:val="00B57F9C"/>
    <w:rsid w:val="00B6028E"/>
    <w:rsid w:val="00B603E4"/>
    <w:rsid w:val="00B60682"/>
    <w:rsid w:val="00B607B3"/>
    <w:rsid w:val="00B60911"/>
    <w:rsid w:val="00B60AC7"/>
    <w:rsid w:val="00B60EE3"/>
    <w:rsid w:val="00B61287"/>
    <w:rsid w:val="00B6132E"/>
    <w:rsid w:val="00B61592"/>
    <w:rsid w:val="00B6163F"/>
    <w:rsid w:val="00B61A38"/>
    <w:rsid w:val="00B61BC6"/>
    <w:rsid w:val="00B61C32"/>
    <w:rsid w:val="00B61EED"/>
    <w:rsid w:val="00B62033"/>
    <w:rsid w:val="00B621A9"/>
    <w:rsid w:val="00B625D9"/>
    <w:rsid w:val="00B626E6"/>
    <w:rsid w:val="00B62739"/>
    <w:rsid w:val="00B62C0D"/>
    <w:rsid w:val="00B62D5F"/>
    <w:rsid w:val="00B62D66"/>
    <w:rsid w:val="00B6301E"/>
    <w:rsid w:val="00B63169"/>
    <w:rsid w:val="00B63550"/>
    <w:rsid w:val="00B6358A"/>
    <w:rsid w:val="00B63709"/>
    <w:rsid w:val="00B63749"/>
    <w:rsid w:val="00B6374F"/>
    <w:rsid w:val="00B637FA"/>
    <w:rsid w:val="00B63982"/>
    <w:rsid w:val="00B63AFC"/>
    <w:rsid w:val="00B63B70"/>
    <w:rsid w:val="00B63F62"/>
    <w:rsid w:val="00B643EF"/>
    <w:rsid w:val="00B6465D"/>
    <w:rsid w:val="00B648DF"/>
    <w:rsid w:val="00B64D69"/>
    <w:rsid w:val="00B6500C"/>
    <w:rsid w:val="00B65023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0A"/>
    <w:rsid w:val="00B65B1B"/>
    <w:rsid w:val="00B65D32"/>
    <w:rsid w:val="00B65DBA"/>
    <w:rsid w:val="00B65DFA"/>
    <w:rsid w:val="00B65ED5"/>
    <w:rsid w:val="00B66005"/>
    <w:rsid w:val="00B6614F"/>
    <w:rsid w:val="00B662D2"/>
    <w:rsid w:val="00B6633F"/>
    <w:rsid w:val="00B66344"/>
    <w:rsid w:val="00B666DE"/>
    <w:rsid w:val="00B6691A"/>
    <w:rsid w:val="00B66B33"/>
    <w:rsid w:val="00B66FB0"/>
    <w:rsid w:val="00B67264"/>
    <w:rsid w:val="00B675E5"/>
    <w:rsid w:val="00B67611"/>
    <w:rsid w:val="00B677D7"/>
    <w:rsid w:val="00B678C1"/>
    <w:rsid w:val="00B67A90"/>
    <w:rsid w:val="00B67DAD"/>
    <w:rsid w:val="00B67FC5"/>
    <w:rsid w:val="00B67FCB"/>
    <w:rsid w:val="00B703BF"/>
    <w:rsid w:val="00B704E2"/>
    <w:rsid w:val="00B70765"/>
    <w:rsid w:val="00B71240"/>
    <w:rsid w:val="00B714C8"/>
    <w:rsid w:val="00B714D6"/>
    <w:rsid w:val="00B715D4"/>
    <w:rsid w:val="00B71678"/>
    <w:rsid w:val="00B7170E"/>
    <w:rsid w:val="00B71723"/>
    <w:rsid w:val="00B71CAB"/>
    <w:rsid w:val="00B71DFA"/>
    <w:rsid w:val="00B71FBD"/>
    <w:rsid w:val="00B72084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6E4"/>
    <w:rsid w:val="00B73753"/>
    <w:rsid w:val="00B738CB"/>
    <w:rsid w:val="00B739E2"/>
    <w:rsid w:val="00B73ABE"/>
    <w:rsid w:val="00B73CB9"/>
    <w:rsid w:val="00B73D84"/>
    <w:rsid w:val="00B740AD"/>
    <w:rsid w:val="00B741DF"/>
    <w:rsid w:val="00B741FA"/>
    <w:rsid w:val="00B7431A"/>
    <w:rsid w:val="00B745DD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EC5"/>
    <w:rsid w:val="00B75F2C"/>
    <w:rsid w:val="00B75F3E"/>
    <w:rsid w:val="00B7634F"/>
    <w:rsid w:val="00B7637E"/>
    <w:rsid w:val="00B76444"/>
    <w:rsid w:val="00B7650F"/>
    <w:rsid w:val="00B7662D"/>
    <w:rsid w:val="00B768A4"/>
    <w:rsid w:val="00B76B44"/>
    <w:rsid w:val="00B76BAC"/>
    <w:rsid w:val="00B76BBD"/>
    <w:rsid w:val="00B76DA0"/>
    <w:rsid w:val="00B77190"/>
    <w:rsid w:val="00B774BE"/>
    <w:rsid w:val="00B7750C"/>
    <w:rsid w:val="00B77621"/>
    <w:rsid w:val="00B77638"/>
    <w:rsid w:val="00B77820"/>
    <w:rsid w:val="00B779C0"/>
    <w:rsid w:val="00B77A6D"/>
    <w:rsid w:val="00B77E25"/>
    <w:rsid w:val="00B77E63"/>
    <w:rsid w:val="00B77F2A"/>
    <w:rsid w:val="00B80023"/>
    <w:rsid w:val="00B80342"/>
    <w:rsid w:val="00B8096A"/>
    <w:rsid w:val="00B80AEC"/>
    <w:rsid w:val="00B80B14"/>
    <w:rsid w:val="00B80B55"/>
    <w:rsid w:val="00B80D69"/>
    <w:rsid w:val="00B81002"/>
    <w:rsid w:val="00B81586"/>
    <w:rsid w:val="00B81957"/>
    <w:rsid w:val="00B81D13"/>
    <w:rsid w:val="00B81E64"/>
    <w:rsid w:val="00B82258"/>
    <w:rsid w:val="00B823CA"/>
    <w:rsid w:val="00B824E8"/>
    <w:rsid w:val="00B82562"/>
    <w:rsid w:val="00B828E7"/>
    <w:rsid w:val="00B829B1"/>
    <w:rsid w:val="00B82B80"/>
    <w:rsid w:val="00B830E3"/>
    <w:rsid w:val="00B83307"/>
    <w:rsid w:val="00B833B9"/>
    <w:rsid w:val="00B833FC"/>
    <w:rsid w:val="00B83427"/>
    <w:rsid w:val="00B838A9"/>
    <w:rsid w:val="00B83905"/>
    <w:rsid w:val="00B83AB4"/>
    <w:rsid w:val="00B83AB9"/>
    <w:rsid w:val="00B83AE7"/>
    <w:rsid w:val="00B83F04"/>
    <w:rsid w:val="00B8434D"/>
    <w:rsid w:val="00B847E3"/>
    <w:rsid w:val="00B84E78"/>
    <w:rsid w:val="00B84FDA"/>
    <w:rsid w:val="00B8525C"/>
    <w:rsid w:val="00B85346"/>
    <w:rsid w:val="00B8595B"/>
    <w:rsid w:val="00B85B06"/>
    <w:rsid w:val="00B85B43"/>
    <w:rsid w:val="00B85C76"/>
    <w:rsid w:val="00B85D0D"/>
    <w:rsid w:val="00B85D1F"/>
    <w:rsid w:val="00B85EC3"/>
    <w:rsid w:val="00B85FD4"/>
    <w:rsid w:val="00B86150"/>
    <w:rsid w:val="00B862BE"/>
    <w:rsid w:val="00B8632D"/>
    <w:rsid w:val="00B8638B"/>
    <w:rsid w:val="00B86A14"/>
    <w:rsid w:val="00B86DCC"/>
    <w:rsid w:val="00B86DD5"/>
    <w:rsid w:val="00B86DDB"/>
    <w:rsid w:val="00B86FC0"/>
    <w:rsid w:val="00B87252"/>
    <w:rsid w:val="00B87281"/>
    <w:rsid w:val="00B87422"/>
    <w:rsid w:val="00B87798"/>
    <w:rsid w:val="00B87AFB"/>
    <w:rsid w:val="00B87C45"/>
    <w:rsid w:val="00B87D71"/>
    <w:rsid w:val="00B9014B"/>
    <w:rsid w:val="00B904DA"/>
    <w:rsid w:val="00B905CF"/>
    <w:rsid w:val="00B907AB"/>
    <w:rsid w:val="00B908E3"/>
    <w:rsid w:val="00B908E5"/>
    <w:rsid w:val="00B90B0F"/>
    <w:rsid w:val="00B90B28"/>
    <w:rsid w:val="00B90D9C"/>
    <w:rsid w:val="00B911D7"/>
    <w:rsid w:val="00B912C0"/>
    <w:rsid w:val="00B918B7"/>
    <w:rsid w:val="00B918BD"/>
    <w:rsid w:val="00B91B23"/>
    <w:rsid w:val="00B91BE6"/>
    <w:rsid w:val="00B91D4D"/>
    <w:rsid w:val="00B91E7E"/>
    <w:rsid w:val="00B91FE7"/>
    <w:rsid w:val="00B921EE"/>
    <w:rsid w:val="00B9225E"/>
    <w:rsid w:val="00B92340"/>
    <w:rsid w:val="00B92602"/>
    <w:rsid w:val="00B92B57"/>
    <w:rsid w:val="00B92DF5"/>
    <w:rsid w:val="00B92ED8"/>
    <w:rsid w:val="00B93156"/>
    <w:rsid w:val="00B9321F"/>
    <w:rsid w:val="00B932FA"/>
    <w:rsid w:val="00B9335F"/>
    <w:rsid w:val="00B937AC"/>
    <w:rsid w:val="00B93822"/>
    <w:rsid w:val="00B93AC0"/>
    <w:rsid w:val="00B93C26"/>
    <w:rsid w:val="00B93C36"/>
    <w:rsid w:val="00B93C4C"/>
    <w:rsid w:val="00B93C87"/>
    <w:rsid w:val="00B93E27"/>
    <w:rsid w:val="00B93E53"/>
    <w:rsid w:val="00B93FEF"/>
    <w:rsid w:val="00B9414D"/>
    <w:rsid w:val="00B94365"/>
    <w:rsid w:val="00B94475"/>
    <w:rsid w:val="00B94870"/>
    <w:rsid w:val="00B94919"/>
    <w:rsid w:val="00B94E03"/>
    <w:rsid w:val="00B953C9"/>
    <w:rsid w:val="00B953E6"/>
    <w:rsid w:val="00B95468"/>
    <w:rsid w:val="00B95584"/>
    <w:rsid w:val="00B95604"/>
    <w:rsid w:val="00B9577F"/>
    <w:rsid w:val="00B95992"/>
    <w:rsid w:val="00B95A58"/>
    <w:rsid w:val="00B95B38"/>
    <w:rsid w:val="00B960F1"/>
    <w:rsid w:val="00B961D5"/>
    <w:rsid w:val="00B965DB"/>
    <w:rsid w:val="00B966AF"/>
    <w:rsid w:val="00B9680A"/>
    <w:rsid w:val="00B97151"/>
    <w:rsid w:val="00B97199"/>
    <w:rsid w:val="00B973FB"/>
    <w:rsid w:val="00B9746E"/>
    <w:rsid w:val="00B97548"/>
    <w:rsid w:val="00B976EB"/>
    <w:rsid w:val="00B97793"/>
    <w:rsid w:val="00B97B5D"/>
    <w:rsid w:val="00B97DBE"/>
    <w:rsid w:val="00B97E48"/>
    <w:rsid w:val="00BA02DA"/>
    <w:rsid w:val="00BA067C"/>
    <w:rsid w:val="00BA0A7C"/>
    <w:rsid w:val="00BA0AE9"/>
    <w:rsid w:val="00BA0DDE"/>
    <w:rsid w:val="00BA1014"/>
    <w:rsid w:val="00BA10F6"/>
    <w:rsid w:val="00BA11E9"/>
    <w:rsid w:val="00BA1315"/>
    <w:rsid w:val="00BA14DA"/>
    <w:rsid w:val="00BA1510"/>
    <w:rsid w:val="00BA18F0"/>
    <w:rsid w:val="00BA1937"/>
    <w:rsid w:val="00BA1BDA"/>
    <w:rsid w:val="00BA1C58"/>
    <w:rsid w:val="00BA1E6E"/>
    <w:rsid w:val="00BA20F6"/>
    <w:rsid w:val="00BA246C"/>
    <w:rsid w:val="00BA2565"/>
    <w:rsid w:val="00BA2586"/>
    <w:rsid w:val="00BA2C46"/>
    <w:rsid w:val="00BA2CAF"/>
    <w:rsid w:val="00BA2D81"/>
    <w:rsid w:val="00BA2E67"/>
    <w:rsid w:val="00BA3015"/>
    <w:rsid w:val="00BA317E"/>
    <w:rsid w:val="00BA329E"/>
    <w:rsid w:val="00BA32CA"/>
    <w:rsid w:val="00BA352A"/>
    <w:rsid w:val="00BA3688"/>
    <w:rsid w:val="00BA377A"/>
    <w:rsid w:val="00BA3795"/>
    <w:rsid w:val="00BA38A2"/>
    <w:rsid w:val="00BA3B29"/>
    <w:rsid w:val="00BA3B87"/>
    <w:rsid w:val="00BA3BF8"/>
    <w:rsid w:val="00BA3D91"/>
    <w:rsid w:val="00BA3E0D"/>
    <w:rsid w:val="00BA3EF1"/>
    <w:rsid w:val="00BA3F27"/>
    <w:rsid w:val="00BA41BB"/>
    <w:rsid w:val="00BA4249"/>
    <w:rsid w:val="00BA4417"/>
    <w:rsid w:val="00BA443E"/>
    <w:rsid w:val="00BA44CF"/>
    <w:rsid w:val="00BA4A88"/>
    <w:rsid w:val="00BA4E5B"/>
    <w:rsid w:val="00BA52F3"/>
    <w:rsid w:val="00BA5342"/>
    <w:rsid w:val="00BA53D3"/>
    <w:rsid w:val="00BA5432"/>
    <w:rsid w:val="00BA54C7"/>
    <w:rsid w:val="00BA561A"/>
    <w:rsid w:val="00BA577B"/>
    <w:rsid w:val="00BA5EE3"/>
    <w:rsid w:val="00BA64D1"/>
    <w:rsid w:val="00BA64DE"/>
    <w:rsid w:val="00BA67CE"/>
    <w:rsid w:val="00BA6818"/>
    <w:rsid w:val="00BA68AB"/>
    <w:rsid w:val="00BA6D19"/>
    <w:rsid w:val="00BA6FAC"/>
    <w:rsid w:val="00BA72E3"/>
    <w:rsid w:val="00BA733A"/>
    <w:rsid w:val="00BA74C3"/>
    <w:rsid w:val="00BA755F"/>
    <w:rsid w:val="00BA7773"/>
    <w:rsid w:val="00BA779B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558"/>
    <w:rsid w:val="00BB07F2"/>
    <w:rsid w:val="00BB0AEA"/>
    <w:rsid w:val="00BB0D67"/>
    <w:rsid w:val="00BB0DA9"/>
    <w:rsid w:val="00BB0DB6"/>
    <w:rsid w:val="00BB1090"/>
    <w:rsid w:val="00BB1324"/>
    <w:rsid w:val="00BB1337"/>
    <w:rsid w:val="00BB1339"/>
    <w:rsid w:val="00BB156E"/>
    <w:rsid w:val="00BB17E4"/>
    <w:rsid w:val="00BB1A82"/>
    <w:rsid w:val="00BB1DF1"/>
    <w:rsid w:val="00BB1E19"/>
    <w:rsid w:val="00BB1F87"/>
    <w:rsid w:val="00BB201A"/>
    <w:rsid w:val="00BB20BF"/>
    <w:rsid w:val="00BB216E"/>
    <w:rsid w:val="00BB21E4"/>
    <w:rsid w:val="00BB2239"/>
    <w:rsid w:val="00BB23BD"/>
    <w:rsid w:val="00BB25E2"/>
    <w:rsid w:val="00BB2C27"/>
    <w:rsid w:val="00BB2DC6"/>
    <w:rsid w:val="00BB2DF5"/>
    <w:rsid w:val="00BB31F9"/>
    <w:rsid w:val="00BB3421"/>
    <w:rsid w:val="00BB3520"/>
    <w:rsid w:val="00BB367C"/>
    <w:rsid w:val="00BB3AA3"/>
    <w:rsid w:val="00BB3ABF"/>
    <w:rsid w:val="00BB3B3B"/>
    <w:rsid w:val="00BB3D75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4B48"/>
    <w:rsid w:val="00BB4CA9"/>
    <w:rsid w:val="00BB5040"/>
    <w:rsid w:val="00BB5053"/>
    <w:rsid w:val="00BB507B"/>
    <w:rsid w:val="00BB530E"/>
    <w:rsid w:val="00BB5374"/>
    <w:rsid w:val="00BB5533"/>
    <w:rsid w:val="00BB554B"/>
    <w:rsid w:val="00BB55A7"/>
    <w:rsid w:val="00BB5816"/>
    <w:rsid w:val="00BB593C"/>
    <w:rsid w:val="00BB5C6E"/>
    <w:rsid w:val="00BB5D72"/>
    <w:rsid w:val="00BB5D83"/>
    <w:rsid w:val="00BB6044"/>
    <w:rsid w:val="00BB60ED"/>
    <w:rsid w:val="00BB6155"/>
    <w:rsid w:val="00BB61D2"/>
    <w:rsid w:val="00BB64FA"/>
    <w:rsid w:val="00BB6657"/>
    <w:rsid w:val="00BB66AB"/>
    <w:rsid w:val="00BB6A93"/>
    <w:rsid w:val="00BB6CDB"/>
    <w:rsid w:val="00BB6E67"/>
    <w:rsid w:val="00BB709B"/>
    <w:rsid w:val="00BB7212"/>
    <w:rsid w:val="00BB724A"/>
    <w:rsid w:val="00BB7292"/>
    <w:rsid w:val="00BB7418"/>
    <w:rsid w:val="00BB7547"/>
    <w:rsid w:val="00BB790E"/>
    <w:rsid w:val="00BB7A72"/>
    <w:rsid w:val="00BB7BFB"/>
    <w:rsid w:val="00BB7F88"/>
    <w:rsid w:val="00BC0073"/>
    <w:rsid w:val="00BC0098"/>
    <w:rsid w:val="00BC04C5"/>
    <w:rsid w:val="00BC09C4"/>
    <w:rsid w:val="00BC0A0F"/>
    <w:rsid w:val="00BC0AD3"/>
    <w:rsid w:val="00BC1047"/>
    <w:rsid w:val="00BC1288"/>
    <w:rsid w:val="00BC12E0"/>
    <w:rsid w:val="00BC1420"/>
    <w:rsid w:val="00BC1698"/>
    <w:rsid w:val="00BC1773"/>
    <w:rsid w:val="00BC17A0"/>
    <w:rsid w:val="00BC1B48"/>
    <w:rsid w:val="00BC1B50"/>
    <w:rsid w:val="00BC1C08"/>
    <w:rsid w:val="00BC1E82"/>
    <w:rsid w:val="00BC208D"/>
    <w:rsid w:val="00BC2187"/>
    <w:rsid w:val="00BC2284"/>
    <w:rsid w:val="00BC2359"/>
    <w:rsid w:val="00BC2398"/>
    <w:rsid w:val="00BC268B"/>
    <w:rsid w:val="00BC2705"/>
    <w:rsid w:val="00BC2851"/>
    <w:rsid w:val="00BC2922"/>
    <w:rsid w:val="00BC2C5B"/>
    <w:rsid w:val="00BC2CD6"/>
    <w:rsid w:val="00BC2D87"/>
    <w:rsid w:val="00BC2F7A"/>
    <w:rsid w:val="00BC3084"/>
    <w:rsid w:val="00BC3716"/>
    <w:rsid w:val="00BC371F"/>
    <w:rsid w:val="00BC3E98"/>
    <w:rsid w:val="00BC3F46"/>
    <w:rsid w:val="00BC3F7A"/>
    <w:rsid w:val="00BC41A4"/>
    <w:rsid w:val="00BC4298"/>
    <w:rsid w:val="00BC4658"/>
    <w:rsid w:val="00BC4731"/>
    <w:rsid w:val="00BC47AF"/>
    <w:rsid w:val="00BC48A3"/>
    <w:rsid w:val="00BC497A"/>
    <w:rsid w:val="00BC49CF"/>
    <w:rsid w:val="00BC49D8"/>
    <w:rsid w:val="00BC4CE7"/>
    <w:rsid w:val="00BC4D27"/>
    <w:rsid w:val="00BC537A"/>
    <w:rsid w:val="00BC54B4"/>
    <w:rsid w:val="00BC56D4"/>
    <w:rsid w:val="00BC5761"/>
    <w:rsid w:val="00BC5770"/>
    <w:rsid w:val="00BC581E"/>
    <w:rsid w:val="00BC5B5B"/>
    <w:rsid w:val="00BC5B6A"/>
    <w:rsid w:val="00BC5D02"/>
    <w:rsid w:val="00BC623D"/>
    <w:rsid w:val="00BC6339"/>
    <w:rsid w:val="00BC6371"/>
    <w:rsid w:val="00BC6525"/>
    <w:rsid w:val="00BC660A"/>
    <w:rsid w:val="00BC6720"/>
    <w:rsid w:val="00BC6C9C"/>
    <w:rsid w:val="00BC6CC5"/>
    <w:rsid w:val="00BC6E29"/>
    <w:rsid w:val="00BC723F"/>
    <w:rsid w:val="00BC7325"/>
    <w:rsid w:val="00BC7593"/>
    <w:rsid w:val="00BC761D"/>
    <w:rsid w:val="00BC775A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7A8"/>
    <w:rsid w:val="00BD0C6A"/>
    <w:rsid w:val="00BD1191"/>
    <w:rsid w:val="00BD138C"/>
    <w:rsid w:val="00BD13DC"/>
    <w:rsid w:val="00BD1494"/>
    <w:rsid w:val="00BD1C9A"/>
    <w:rsid w:val="00BD1FAA"/>
    <w:rsid w:val="00BD2185"/>
    <w:rsid w:val="00BD228A"/>
    <w:rsid w:val="00BD2408"/>
    <w:rsid w:val="00BD2589"/>
    <w:rsid w:val="00BD25BF"/>
    <w:rsid w:val="00BD2709"/>
    <w:rsid w:val="00BD2743"/>
    <w:rsid w:val="00BD2AE6"/>
    <w:rsid w:val="00BD2AFD"/>
    <w:rsid w:val="00BD303D"/>
    <w:rsid w:val="00BD30FA"/>
    <w:rsid w:val="00BD3264"/>
    <w:rsid w:val="00BD32B9"/>
    <w:rsid w:val="00BD330B"/>
    <w:rsid w:val="00BD3436"/>
    <w:rsid w:val="00BD3455"/>
    <w:rsid w:val="00BD35B4"/>
    <w:rsid w:val="00BD3696"/>
    <w:rsid w:val="00BD3814"/>
    <w:rsid w:val="00BD3919"/>
    <w:rsid w:val="00BD39A3"/>
    <w:rsid w:val="00BD39DD"/>
    <w:rsid w:val="00BD3D44"/>
    <w:rsid w:val="00BD3E58"/>
    <w:rsid w:val="00BD442C"/>
    <w:rsid w:val="00BD4906"/>
    <w:rsid w:val="00BD4BC1"/>
    <w:rsid w:val="00BD4D61"/>
    <w:rsid w:val="00BD53BE"/>
    <w:rsid w:val="00BD5555"/>
    <w:rsid w:val="00BD566D"/>
    <w:rsid w:val="00BD570A"/>
    <w:rsid w:val="00BD595C"/>
    <w:rsid w:val="00BD5BD9"/>
    <w:rsid w:val="00BD5C43"/>
    <w:rsid w:val="00BD602B"/>
    <w:rsid w:val="00BD6056"/>
    <w:rsid w:val="00BD60FD"/>
    <w:rsid w:val="00BD6263"/>
    <w:rsid w:val="00BD633C"/>
    <w:rsid w:val="00BD63D3"/>
    <w:rsid w:val="00BD659C"/>
    <w:rsid w:val="00BD6621"/>
    <w:rsid w:val="00BD6832"/>
    <w:rsid w:val="00BD68BE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40C"/>
    <w:rsid w:val="00BE045B"/>
    <w:rsid w:val="00BE05AA"/>
    <w:rsid w:val="00BE090E"/>
    <w:rsid w:val="00BE0CBE"/>
    <w:rsid w:val="00BE0DD1"/>
    <w:rsid w:val="00BE0DD8"/>
    <w:rsid w:val="00BE0F2D"/>
    <w:rsid w:val="00BE0F38"/>
    <w:rsid w:val="00BE116A"/>
    <w:rsid w:val="00BE12EC"/>
    <w:rsid w:val="00BE156B"/>
    <w:rsid w:val="00BE161C"/>
    <w:rsid w:val="00BE1741"/>
    <w:rsid w:val="00BE1D2C"/>
    <w:rsid w:val="00BE1E9B"/>
    <w:rsid w:val="00BE21F8"/>
    <w:rsid w:val="00BE2317"/>
    <w:rsid w:val="00BE2684"/>
    <w:rsid w:val="00BE27BA"/>
    <w:rsid w:val="00BE294C"/>
    <w:rsid w:val="00BE2EB2"/>
    <w:rsid w:val="00BE2F54"/>
    <w:rsid w:val="00BE3053"/>
    <w:rsid w:val="00BE30AE"/>
    <w:rsid w:val="00BE315C"/>
    <w:rsid w:val="00BE3241"/>
    <w:rsid w:val="00BE343D"/>
    <w:rsid w:val="00BE3474"/>
    <w:rsid w:val="00BE34EE"/>
    <w:rsid w:val="00BE3737"/>
    <w:rsid w:val="00BE3AA0"/>
    <w:rsid w:val="00BE3AE7"/>
    <w:rsid w:val="00BE3C24"/>
    <w:rsid w:val="00BE3D1A"/>
    <w:rsid w:val="00BE3EB5"/>
    <w:rsid w:val="00BE3EE6"/>
    <w:rsid w:val="00BE40C7"/>
    <w:rsid w:val="00BE414D"/>
    <w:rsid w:val="00BE44AA"/>
    <w:rsid w:val="00BE4686"/>
    <w:rsid w:val="00BE476F"/>
    <w:rsid w:val="00BE4820"/>
    <w:rsid w:val="00BE49F0"/>
    <w:rsid w:val="00BE4BF0"/>
    <w:rsid w:val="00BE4C49"/>
    <w:rsid w:val="00BE4C85"/>
    <w:rsid w:val="00BE4E28"/>
    <w:rsid w:val="00BE4F39"/>
    <w:rsid w:val="00BE523B"/>
    <w:rsid w:val="00BE5714"/>
    <w:rsid w:val="00BE571C"/>
    <w:rsid w:val="00BE5818"/>
    <w:rsid w:val="00BE5827"/>
    <w:rsid w:val="00BE59A9"/>
    <w:rsid w:val="00BE5B94"/>
    <w:rsid w:val="00BE5E04"/>
    <w:rsid w:val="00BE5EAB"/>
    <w:rsid w:val="00BE5EB7"/>
    <w:rsid w:val="00BE5F0D"/>
    <w:rsid w:val="00BE6397"/>
    <w:rsid w:val="00BE63A5"/>
    <w:rsid w:val="00BE63BA"/>
    <w:rsid w:val="00BE66BB"/>
    <w:rsid w:val="00BE67F1"/>
    <w:rsid w:val="00BE69B5"/>
    <w:rsid w:val="00BE6B3D"/>
    <w:rsid w:val="00BE6C29"/>
    <w:rsid w:val="00BE6C9C"/>
    <w:rsid w:val="00BE6EBB"/>
    <w:rsid w:val="00BE708B"/>
    <w:rsid w:val="00BE721C"/>
    <w:rsid w:val="00BE72ED"/>
    <w:rsid w:val="00BE7347"/>
    <w:rsid w:val="00BE735A"/>
    <w:rsid w:val="00BE76EC"/>
    <w:rsid w:val="00BE7748"/>
    <w:rsid w:val="00BE778E"/>
    <w:rsid w:val="00BE77F6"/>
    <w:rsid w:val="00BE78BB"/>
    <w:rsid w:val="00BE7CD3"/>
    <w:rsid w:val="00BE7F9F"/>
    <w:rsid w:val="00BF00D7"/>
    <w:rsid w:val="00BF00E7"/>
    <w:rsid w:val="00BF010F"/>
    <w:rsid w:val="00BF018F"/>
    <w:rsid w:val="00BF02FE"/>
    <w:rsid w:val="00BF0343"/>
    <w:rsid w:val="00BF0494"/>
    <w:rsid w:val="00BF0572"/>
    <w:rsid w:val="00BF05A6"/>
    <w:rsid w:val="00BF0A24"/>
    <w:rsid w:val="00BF0BE1"/>
    <w:rsid w:val="00BF0EDE"/>
    <w:rsid w:val="00BF101C"/>
    <w:rsid w:val="00BF1129"/>
    <w:rsid w:val="00BF139D"/>
    <w:rsid w:val="00BF1896"/>
    <w:rsid w:val="00BF1A0E"/>
    <w:rsid w:val="00BF1A6F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694"/>
    <w:rsid w:val="00BF3737"/>
    <w:rsid w:val="00BF37A4"/>
    <w:rsid w:val="00BF39EF"/>
    <w:rsid w:val="00BF3AEC"/>
    <w:rsid w:val="00BF3D5A"/>
    <w:rsid w:val="00BF3DAB"/>
    <w:rsid w:val="00BF3E1D"/>
    <w:rsid w:val="00BF3E87"/>
    <w:rsid w:val="00BF42C2"/>
    <w:rsid w:val="00BF44A4"/>
    <w:rsid w:val="00BF45BC"/>
    <w:rsid w:val="00BF4608"/>
    <w:rsid w:val="00BF4621"/>
    <w:rsid w:val="00BF4921"/>
    <w:rsid w:val="00BF4941"/>
    <w:rsid w:val="00BF4AAF"/>
    <w:rsid w:val="00BF509E"/>
    <w:rsid w:val="00BF50F4"/>
    <w:rsid w:val="00BF51F6"/>
    <w:rsid w:val="00BF52E0"/>
    <w:rsid w:val="00BF52F5"/>
    <w:rsid w:val="00BF5311"/>
    <w:rsid w:val="00BF5342"/>
    <w:rsid w:val="00BF53FC"/>
    <w:rsid w:val="00BF59CB"/>
    <w:rsid w:val="00BF5CC7"/>
    <w:rsid w:val="00BF5E22"/>
    <w:rsid w:val="00BF5F90"/>
    <w:rsid w:val="00BF631D"/>
    <w:rsid w:val="00BF63E9"/>
    <w:rsid w:val="00BF657A"/>
    <w:rsid w:val="00BF65D4"/>
    <w:rsid w:val="00BF662F"/>
    <w:rsid w:val="00BF680D"/>
    <w:rsid w:val="00BF682F"/>
    <w:rsid w:val="00BF68CC"/>
    <w:rsid w:val="00BF6A63"/>
    <w:rsid w:val="00BF6BE4"/>
    <w:rsid w:val="00BF6D2E"/>
    <w:rsid w:val="00BF72E8"/>
    <w:rsid w:val="00BF7430"/>
    <w:rsid w:val="00BF7452"/>
    <w:rsid w:val="00BF74A9"/>
    <w:rsid w:val="00BF74D2"/>
    <w:rsid w:val="00BF7559"/>
    <w:rsid w:val="00BF7689"/>
    <w:rsid w:val="00BF798B"/>
    <w:rsid w:val="00BF79CE"/>
    <w:rsid w:val="00BF79D5"/>
    <w:rsid w:val="00BF7EB7"/>
    <w:rsid w:val="00C00023"/>
    <w:rsid w:val="00C00115"/>
    <w:rsid w:val="00C00262"/>
    <w:rsid w:val="00C004EE"/>
    <w:rsid w:val="00C0095E"/>
    <w:rsid w:val="00C00CF8"/>
    <w:rsid w:val="00C00FAD"/>
    <w:rsid w:val="00C01188"/>
    <w:rsid w:val="00C0131D"/>
    <w:rsid w:val="00C013D8"/>
    <w:rsid w:val="00C013E6"/>
    <w:rsid w:val="00C013F6"/>
    <w:rsid w:val="00C01937"/>
    <w:rsid w:val="00C01B9A"/>
    <w:rsid w:val="00C01E4F"/>
    <w:rsid w:val="00C01FA7"/>
    <w:rsid w:val="00C02121"/>
    <w:rsid w:val="00C021D1"/>
    <w:rsid w:val="00C02201"/>
    <w:rsid w:val="00C02231"/>
    <w:rsid w:val="00C02398"/>
    <w:rsid w:val="00C023A6"/>
    <w:rsid w:val="00C023C2"/>
    <w:rsid w:val="00C0270A"/>
    <w:rsid w:val="00C02747"/>
    <w:rsid w:val="00C02836"/>
    <w:rsid w:val="00C02C9F"/>
    <w:rsid w:val="00C02DFB"/>
    <w:rsid w:val="00C02E1E"/>
    <w:rsid w:val="00C02EF0"/>
    <w:rsid w:val="00C031DE"/>
    <w:rsid w:val="00C03201"/>
    <w:rsid w:val="00C0330A"/>
    <w:rsid w:val="00C03491"/>
    <w:rsid w:val="00C0356A"/>
    <w:rsid w:val="00C0366F"/>
    <w:rsid w:val="00C03841"/>
    <w:rsid w:val="00C0392D"/>
    <w:rsid w:val="00C039D1"/>
    <w:rsid w:val="00C03BA6"/>
    <w:rsid w:val="00C03D3B"/>
    <w:rsid w:val="00C03F20"/>
    <w:rsid w:val="00C03F91"/>
    <w:rsid w:val="00C0413C"/>
    <w:rsid w:val="00C0456D"/>
    <w:rsid w:val="00C04854"/>
    <w:rsid w:val="00C049B5"/>
    <w:rsid w:val="00C04B6C"/>
    <w:rsid w:val="00C04BF9"/>
    <w:rsid w:val="00C04E55"/>
    <w:rsid w:val="00C04E8A"/>
    <w:rsid w:val="00C04FFC"/>
    <w:rsid w:val="00C05045"/>
    <w:rsid w:val="00C0512B"/>
    <w:rsid w:val="00C05216"/>
    <w:rsid w:val="00C053A2"/>
    <w:rsid w:val="00C0555E"/>
    <w:rsid w:val="00C05581"/>
    <w:rsid w:val="00C055EA"/>
    <w:rsid w:val="00C0561E"/>
    <w:rsid w:val="00C05AFC"/>
    <w:rsid w:val="00C05B21"/>
    <w:rsid w:val="00C05B93"/>
    <w:rsid w:val="00C05BE7"/>
    <w:rsid w:val="00C0635C"/>
    <w:rsid w:val="00C06371"/>
    <w:rsid w:val="00C0658D"/>
    <w:rsid w:val="00C06A5D"/>
    <w:rsid w:val="00C06AD3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89F"/>
    <w:rsid w:val="00C118EF"/>
    <w:rsid w:val="00C11EDC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02A"/>
    <w:rsid w:val="00C1312D"/>
    <w:rsid w:val="00C131D5"/>
    <w:rsid w:val="00C132CB"/>
    <w:rsid w:val="00C134E9"/>
    <w:rsid w:val="00C136B9"/>
    <w:rsid w:val="00C13806"/>
    <w:rsid w:val="00C1395E"/>
    <w:rsid w:val="00C13A72"/>
    <w:rsid w:val="00C14069"/>
    <w:rsid w:val="00C1416C"/>
    <w:rsid w:val="00C1428E"/>
    <w:rsid w:val="00C142E0"/>
    <w:rsid w:val="00C14552"/>
    <w:rsid w:val="00C14561"/>
    <w:rsid w:val="00C14609"/>
    <w:rsid w:val="00C147B5"/>
    <w:rsid w:val="00C149D8"/>
    <w:rsid w:val="00C14E08"/>
    <w:rsid w:val="00C1549F"/>
    <w:rsid w:val="00C154DB"/>
    <w:rsid w:val="00C155F5"/>
    <w:rsid w:val="00C15D0E"/>
    <w:rsid w:val="00C15EA2"/>
    <w:rsid w:val="00C15ED5"/>
    <w:rsid w:val="00C1614A"/>
    <w:rsid w:val="00C16199"/>
    <w:rsid w:val="00C1639B"/>
    <w:rsid w:val="00C1646E"/>
    <w:rsid w:val="00C165B3"/>
    <w:rsid w:val="00C167CC"/>
    <w:rsid w:val="00C16CD2"/>
    <w:rsid w:val="00C16E1D"/>
    <w:rsid w:val="00C170CD"/>
    <w:rsid w:val="00C170F9"/>
    <w:rsid w:val="00C17227"/>
    <w:rsid w:val="00C1775C"/>
    <w:rsid w:val="00C178F8"/>
    <w:rsid w:val="00C178FC"/>
    <w:rsid w:val="00C17AE4"/>
    <w:rsid w:val="00C17C8D"/>
    <w:rsid w:val="00C17EC0"/>
    <w:rsid w:val="00C17EDE"/>
    <w:rsid w:val="00C17F47"/>
    <w:rsid w:val="00C20087"/>
    <w:rsid w:val="00C20210"/>
    <w:rsid w:val="00C20B90"/>
    <w:rsid w:val="00C20C90"/>
    <w:rsid w:val="00C20DB5"/>
    <w:rsid w:val="00C212F1"/>
    <w:rsid w:val="00C2148D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2C9F"/>
    <w:rsid w:val="00C23085"/>
    <w:rsid w:val="00C2328E"/>
    <w:rsid w:val="00C23391"/>
    <w:rsid w:val="00C23517"/>
    <w:rsid w:val="00C2361E"/>
    <w:rsid w:val="00C2367D"/>
    <w:rsid w:val="00C2392A"/>
    <w:rsid w:val="00C23EF0"/>
    <w:rsid w:val="00C23FC3"/>
    <w:rsid w:val="00C240B0"/>
    <w:rsid w:val="00C2485A"/>
    <w:rsid w:val="00C2493F"/>
    <w:rsid w:val="00C249DA"/>
    <w:rsid w:val="00C24A77"/>
    <w:rsid w:val="00C25025"/>
    <w:rsid w:val="00C250A6"/>
    <w:rsid w:val="00C25757"/>
    <w:rsid w:val="00C257EC"/>
    <w:rsid w:val="00C25CBC"/>
    <w:rsid w:val="00C25D98"/>
    <w:rsid w:val="00C25F81"/>
    <w:rsid w:val="00C25F92"/>
    <w:rsid w:val="00C26065"/>
    <w:rsid w:val="00C26347"/>
    <w:rsid w:val="00C265D9"/>
    <w:rsid w:val="00C26B0F"/>
    <w:rsid w:val="00C26D85"/>
    <w:rsid w:val="00C27135"/>
    <w:rsid w:val="00C274E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297"/>
    <w:rsid w:val="00C31338"/>
    <w:rsid w:val="00C314C4"/>
    <w:rsid w:val="00C317D3"/>
    <w:rsid w:val="00C318E0"/>
    <w:rsid w:val="00C318F4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3ECC"/>
    <w:rsid w:val="00C34077"/>
    <w:rsid w:val="00C34196"/>
    <w:rsid w:val="00C3421B"/>
    <w:rsid w:val="00C345B2"/>
    <w:rsid w:val="00C34F1F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37D"/>
    <w:rsid w:val="00C3645A"/>
    <w:rsid w:val="00C36473"/>
    <w:rsid w:val="00C3652F"/>
    <w:rsid w:val="00C366D8"/>
    <w:rsid w:val="00C36BAD"/>
    <w:rsid w:val="00C36E12"/>
    <w:rsid w:val="00C372B3"/>
    <w:rsid w:val="00C376D4"/>
    <w:rsid w:val="00C37759"/>
    <w:rsid w:val="00C37CC6"/>
    <w:rsid w:val="00C37E63"/>
    <w:rsid w:val="00C37F32"/>
    <w:rsid w:val="00C37F47"/>
    <w:rsid w:val="00C4016B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A4E"/>
    <w:rsid w:val="00C42C0C"/>
    <w:rsid w:val="00C42F07"/>
    <w:rsid w:val="00C43118"/>
    <w:rsid w:val="00C43249"/>
    <w:rsid w:val="00C432B9"/>
    <w:rsid w:val="00C4335F"/>
    <w:rsid w:val="00C4355B"/>
    <w:rsid w:val="00C4359A"/>
    <w:rsid w:val="00C439B4"/>
    <w:rsid w:val="00C43E7A"/>
    <w:rsid w:val="00C43EF9"/>
    <w:rsid w:val="00C4431A"/>
    <w:rsid w:val="00C444A7"/>
    <w:rsid w:val="00C44773"/>
    <w:rsid w:val="00C44907"/>
    <w:rsid w:val="00C44955"/>
    <w:rsid w:val="00C4497D"/>
    <w:rsid w:val="00C449C9"/>
    <w:rsid w:val="00C44B37"/>
    <w:rsid w:val="00C450B8"/>
    <w:rsid w:val="00C4536F"/>
    <w:rsid w:val="00C453D6"/>
    <w:rsid w:val="00C4542A"/>
    <w:rsid w:val="00C4542F"/>
    <w:rsid w:val="00C4563C"/>
    <w:rsid w:val="00C45972"/>
    <w:rsid w:val="00C45C56"/>
    <w:rsid w:val="00C45EB9"/>
    <w:rsid w:val="00C45F42"/>
    <w:rsid w:val="00C46085"/>
    <w:rsid w:val="00C46091"/>
    <w:rsid w:val="00C46346"/>
    <w:rsid w:val="00C46738"/>
    <w:rsid w:val="00C46983"/>
    <w:rsid w:val="00C46B1A"/>
    <w:rsid w:val="00C46C24"/>
    <w:rsid w:val="00C46FFF"/>
    <w:rsid w:val="00C47155"/>
    <w:rsid w:val="00C475CD"/>
    <w:rsid w:val="00C47840"/>
    <w:rsid w:val="00C478A3"/>
    <w:rsid w:val="00C47ACC"/>
    <w:rsid w:val="00C47C96"/>
    <w:rsid w:val="00C47CF1"/>
    <w:rsid w:val="00C47D2C"/>
    <w:rsid w:val="00C47F30"/>
    <w:rsid w:val="00C500A1"/>
    <w:rsid w:val="00C501B6"/>
    <w:rsid w:val="00C501EC"/>
    <w:rsid w:val="00C50205"/>
    <w:rsid w:val="00C50483"/>
    <w:rsid w:val="00C50642"/>
    <w:rsid w:val="00C50876"/>
    <w:rsid w:val="00C50B0E"/>
    <w:rsid w:val="00C50D3D"/>
    <w:rsid w:val="00C50D90"/>
    <w:rsid w:val="00C50E0F"/>
    <w:rsid w:val="00C50F6D"/>
    <w:rsid w:val="00C5107B"/>
    <w:rsid w:val="00C511F8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885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7E1"/>
    <w:rsid w:val="00C53A8E"/>
    <w:rsid w:val="00C53AC8"/>
    <w:rsid w:val="00C53C4F"/>
    <w:rsid w:val="00C540BA"/>
    <w:rsid w:val="00C54331"/>
    <w:rsid w:val="00C5457A"/>
    <w:rsid w:val="00C5485D"/>
    <w:rsid w:val="00C54892"/>
    <w:rsid w:val="00C54BC4"/>
    <w:rsid w:val="00C54CEB"/>
    <w:rsid w:val="00C54D51"/>
    <w:rsid w:val="00C5536E"/>
    <w:rsid w:val="00C557E1"/>
    <w:rsid w:val="00C558E6"/>
    <w:rsid w:val="00C55CF4"/>
    <w:rsid w:val="00C56062"/>
    <w:rsid w:val="00C560CA"/>
    <w:rsid w:val="00C561BE"/>
    <w:rsid w:val="00C561D1"/>
    <w:rsid w:val="00C5691E"/>
    <w:rsid w:val="00C569BE"/>
    <w:rsid w:val="00C569F2"/>
    <w:rsid w:val="00C56E08"/>
    <w:rsid w:val="00C572A4"/>
    <w:rsid w:val="00C577B3"/>
    <w:rsid w:val="00C577F4"/>
    <w:rsid w:val="00C57C40"/>
    <w:rsid w:val="00C57CEF"/>
    <w:rsid w:val="00C57D43"/>
    <w:rsid w:val="00C57FC3"/>
    <w:rsid w:val="00C60019"/>
    <w:rsid w:val="00C6042F"/>
    <w:rsid w:val="00C605FF"/>
    <w:rsid w:val="00C607C0"/>
    <w:rsid w:val="00C60910"/>
    <w:rsid w:val="00C6096A"/>
    <w:rsid w:val="00C6098C"/>
    <w:rsid w:val="00C60D7A"/>
    <w:rsid w:val="00C61032"/>
    <w:rsid w:val="00C610FD"/>
    <w:rsid w:val="00C61564"/>
    <w:rsid w:val="00C615B5"/>
    <w:rsid w:val="00C615EA"/>
    <w:rsid w:val="00C61606"/>
    <w:rsid w:val="00C61635"/>
    <w:rsid w:val="00C6183C"/>
    <w:rsid w:val="00C6185F"/>
    <w:rsid w:val="00C61B44"/>
    <w:rsid w:val="00C61FC4"/>
    <w:rsid w:val="00C620E2"/>
    <w:rsid w:val="00C6217C"/>
    <w:rsid w:val="00C6227A"/>
    <w:rsid w:val="00C6257D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483"/>
    <w:rsid w:val="00C638D2"/>
    <w:rsid w:val="00C63A46"/>
    <w:rsid w:val="00C63B03"/>
    <w:rsid w:val="00C63D17"/>
    <w:rsid w:val="00C63D67"/>
    <w:rsid w:val="00C63DF3"/>
    <w:rsid w:val="00C63E04"/>
    <w:rsid w:val="00C64153"/>
    <w:rsid w:val="00C6415C"/>
    <w:rsid w:val="00C6417B"/>
    <w:rsid w:val="00C64582"/>
    <w:rsid w:val="00C647B0"/>
    <w:rsid w:val="00C648B0"/>
    <w:rsid w:val="00C648E4"/>
    <w:rsid w:val="00C64A77"/>
    <w:rsid w:val="00C64F40"/>
    <w:rsid w:val="00C64F7D"/>
    <w:rsid w:val="00C6503C"/>
    <w:rsid w:val="00C65423"/>
    <w:rsid w:val="00C65521"/>
    <w:rsid w:val="00C65719"/>
    <w:rsid w:val="00C65A79"/>
    <w:rsid w:val="00C65E64"/>
    <w:rsid w:val="00C65FDF"/>
    <w:rsid w:val="00C66200"/>
    <w:rsid w:val="00C664B1"/>
    <w:rsid w:val="00C6651A"/>
    <w:rsid w:val="00C6653D"/>
    <w:rsid w:val="00C6668B"/>
    <w:rsid w:val="00C6677D"/>
    <w:rsid w:val="00C668DA"/>
    <w:rsid w:val="00C66A30"/>
    <w:rsid w:val="00C66B75"/>
    <w:rsid w:val="00C66C1E"/>
    <w:rsid w:val="00C66FC4"/>
    <w:rsid w:val="00C67528"/>
    <w:rsid w:val="00C6757D"/>
    <w:rsid w:val="00C67614"/>
    <w:rsid w:val="00C700F3"/>
    <w:rsid w:val="00C701FA"/>
    <w:rsid w:val="00C7027D"/>
    <w:rsid w:val="00C702C9"/>
    <w:rsid w:val="00C702F0"/>
    <w:rsid w:val="00C703A7"/>
    <w:rsid w:val="00C703BC"/>
    <w:rsid w:val="00C703DF"/>
    <w:rsid w:val="00C7048E"/>
    <w:rsid w:val="00C705C7"/>
    <w:rsid w:val="00C706F2"/>
    <w:rsid w:val="00C70881"/>
    <w:rsid w:val="00C7094B"/>
    <w:rsid w:val="00C70B59"/>
    <w:rsid w:val="00C70C02"/>
    <w:rsid w:val="00C70CC9"/>
    <w:rsid w:val="00C70CFE"/>
    <w:rsid w:val="00C70F92"/>
    <w:rsid w:val="00C71060"/>
    <w:rsid w:val="00C71233"/>
    <w:rsid w:val="00C718EC"/>
    <w:rsid w:val="00C71E20"/>
    <w:rsid w:val="00C71F2D"/>
    <w:rsid w:val="00C720B7"/>
    <w:rsid w:val="00C7218B"/>
    <w:rsid w:val="00C7241D"/>
    <w:rsid w:val="00C7257C"/>
    <w:rsid w:val="00C72708"/>
    <w:rsid w:val="00C72C0C"/>
    <w:rsid w:val="00C72C81"/>
    <w:rsid w:val="00C73064"/>
    <w:rsid w:val="00C73424"/>
    <w:rsid w:val="00C73A9C"/>
    <w:rsid w:val="00C73C64"/>
    <w:rsid w:val="00C73E23"/>
    <w:rsid w:val="00C73E60"/>
    <w:rsid w:val="00C73E9C"/>
    <w:rsid w:val="00C74067"/>
    <w:rsid w:val="00C740F1"/>
    <w:rsid w:val="00C742C8"/>
    <w:rsid w:val="00C74335"/>
    <w:rsid w:val="00C74370"/>
    <w:rsid w:val="00C746D8"/>
    <w:rsid w:val="00C74C44"/>
    <w:rsid w:val="00C74EE9"/>
    <w:rsid w:val="00C750F7"/>
    <w:rsid w:val="00C75300"/>
    <w:rsid w:val="00C75A6E"/>
    <w:rsid w:val="00C75C17"/>
    <w:rsid w:val="00C75C3F"/>
    <w:rsid w:val="00C760A2"/>
    <w:rsid w:val="00C761E7"/>
    <w:rsid w:val="00C765B5"/>
    <w:rsid w:val="00C7665B"/>
    <w:rsid w:val="00C76709"/>
    <w:rsid w:val="00C76775"/>
    <w:rsid w:val="00C76841"/>
    <w:rsid w:val="00C773B4"/>
    <w:rsid w:val="00C77659"/>
    <w:rsid w:val="00C77849"/>
    <w:rsid w:val="00C77916"/>
    <w:rsid w:val="00C805A1"/>
    <w:rsid w:val="00C807D5"/>
    <w:rsid w:val="00C80956"/>
    <w:rsid w:val="00C80A06"/>
    <w:rsid w:val="00C80E4D"/>
    <w:rsid w:val="00C8108E"/>
    <w:rsid w:val="00C81444"/>
    <w:rsid w:val="00C815C4"/>
    <w:rsid w:val="00C815ED"/>
    <w:rsid w:val="00C81716"/>
    <w:rsid w:val="00C818C4"/>
    <w:rsid w:val="00C819AA"/>
    <w:rsid w:val="00C81ABF"/>
    <w:rsid w:val="00C81BEC"/>
    <w:rsid w:val="00C81E64"/>
    <w:rsid w:val="00C82201"/>
    <w:rsid w:val="00C82533"/>
    <w:rsid w:val="00C8253F"/>
    <w:rsid w:val="00C82838"/>
    <w:rsid w:val="00C82946"/>
    <w:rsid w:val="00C82948"/>
    <w:rsid w:val="00C829E4"/>
    <w:rsid w:val="00C82A2A"/>
    <w:rsid w:val="00C82C5F"/>
    <w:rsid w:val="00C82E0F"/>
    <w:rsid w:val="00C82EA7"/>
    <w:rsid w:val="00C82F9E"/>
    <w:rsid w:val="00C8329A"/>
    <w:rsid w:val="00C8335E"/>
    <w:rsid w:val="00C834E8"/>
    <w:rsid w:val="00C8362D"/>
    <w:rsid w:val="00C837AF"/>
    <w:rsid w:val="00C839C3"/>
    <w:rsid w:val="00C83A02"/>
    <w:rsid w:val="00C83B4F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02"/>
    <w:rsid w:val="00C84628"/>
    <w:rsid w:val="00C8468D"/>
    <w:rsid w:val="00C84AC7"/>
    <w:rsid w:val="00C84D0D"/>
    <w:rsid w:val="00C8501D"/>
    <w:rsid w:val="00C85024"/>
    <w:rsid w:val="00C850F7"/>
    <w:rsid w:val="00C8512A"/>
    <w:rsid w:val="00C85549"/>
    <w:rsid w:val="00C858C2"/>
    <w:rsid w:val="00C85ACD"/>
    <w:rsid w:val="00C85C8A"/>
    <w:rsid w:val="00C85EBC"/>
    <w:rsid w:val="00C85ED7"/>
    <w:rsid w:val="00C85ED8"/>
    <w:rsid w:val="00C86114"/>
    <w:rsid w:val="00C861E0"/>
    <w:rsid w:val="00C86227"/>
    <w:rsid w:val="00C86273"/>
    <w:rsid w:val="00C862FE"/>
    <w:rsid w:val="00C86357"/>
    <w:rsid w:val="00C86379"/>
    <w:rsid w:val="00C863F1"/>
    <w:rsid w:val="00C86694"/>
    <w:rsid w:val="00C869AD"/>
    <w:rsid w:val="00C869BE"/>
    <w:rsid w:val="00C86A52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62F"/>
    <w:rsid w:val="00C906DA"/>
    <w:rsid w:val="00C90809"/>
    <w:rsid w:val="00C90889"/>
    <w:rsid w:val="00C90970"/>
    <w:rsid w:val="00C90AF3"/>
    <w:rsid w:val="00C90C51"/>
    <w:rsid w:val="00C914E6"/>
    <w:rsid w:val="00C91857"/>
    <w:rsid w:val="00C918C3"/>
    <w:rsid w:val="00C91B84"/>
    <w:rsid w:val="00C91CAE"/>
    <w:rsid w:val="00C91EF6"/>
    <w:rsid w:val="00C91FB0"/>
    <w:rsid w:val="00C9204E"/>
    <w:rsid w:val="00C9215C"/>
    <w:rsid w:val="00C921A2"/>
    <w:rsid w:val="00C921CF"/>
    <w:rsid w:val="00C925CE"/>
    <w:rsid w:val="00C926EA"/>
    <w:rsid w:val="00C9273A"/>
    <w:rsid w:val="00C929A8"/>
    <w:rsid w:val="00C92AEA"/>
    <w:rsid w:val="00C92BCF"/>
    <w:rsid w:val="00C92DD7"/>
    <w:rsid w:val="00C92E5A"/>
    <w:rsid w:val="00C92E6E"/>
    <w:rsid w:val="00C92EA1"/>
    <w:rsid w:val="00C92EC5"/>
    <w:rsid w:val="00C92FE7"/>
    <w:rsid w:val="00C92FE8"/>
    <w:rsid w:val="00C93B96"/>
    <w:rsid w:val="00C93F10"/>
    <w:rsid w:val="00C93F64"/>
    <w:rsid w:val="00C93FD7"/>
    <w:rsid w:val="00C93FF7"/>
    <w:rsid w:val="00C94727"/>
    <w:rsid w:val="00C94CE4"/>
    <w:rsid w:val="00C94D5A"/>
    <w:rsid w:val="00C954BF"/>
    <w:rsid w:val="00C955E4"/>
    <w:rsid w:val="00C956DD"/>
    <w:rsid w:val="00C957C1"/>
    <w:rsid w:val="00C95AEC"/>
    <w:rsid w:val="00C95DB0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77"/>
    <w:rsid w:val="00C97083"/>
    <w:rsid w:val="00C970CF"/>
    <w:rsid w:val="00C971CA"/>
    <w:rsid w:val="00C9735D"/>
    <w:rsid w:val="00C975DB"/>
    <w:rsid w:val="00C97729"/>
    <w:rsid w:val="00C978A7"/>
    <w:rsid w:val="00C978CA"/>
    <w:rsid w:val="00C97A05"/>
    <w:rsid w:val="00C97D6E"/>
    <w:rsid w:val="00C97ECE"/>
    <w:rsid w:val="00C97EDA"/>
    <w:rsid w:val="00CA0366"/>
    <w:rsid w:val="00CA03FD"/>
    <w:rsid w:val="00CA041C"/>
    <w:rsid w:val="00CA04FE"/>
    <w:rsid w:val="00CA0572"/>
    <w:rsid w:val="00CA0597"/>
    <w:rsid w:val="00CA05DA"/>
    <w:rsid w:val="00CA0656"/>
    <w:rsid w:val="00CA0815"/>
    <w:rsid w:val="00CA084A"/>
    <w:rsid w:val="00CA0854"/>
    <w:rsid w:val="00CA0967"/>
    <w:rsid w:val="00CA0CCC"/>
    <w:rsid w:val="00CA0CF8"/>
    <w:rsid w:val="00CA0D32"/>
    <w:rsid w:val="00CA1193"/>
    <w:rsid w:val="00CA13D4"/>
    <w:rsid w:val="00CA158B"/>
    <w:rsid w:val="00CA1665"/>
    <w:rsid w:val="00CA17EB"/>
    <w:rsid w:val="00CA1930"/>
    <w:rsid w:val="00CA194B"/>
    <w:rsid w:val="00CA1997"/>
    <w:rsid w:val="00CA19E8"/>
    <w:rsid w:val="00CA1D19"/>
    <w:rsid w:val="00CA1E18"/>
    <w:rsid w:val="00CA1E53"/>
    <w:rsid w:val="00CA1FB4"/>
    <w:rsid w:val="00CA21E5"/>
    <w:rsid w:val="00CA2440"/>
    <w:rsid w:val="00CA2572"/>
    <w:rsid w:val="00CA2C99"/>
    <w:rsid w:val="00CA2F28"/>
    <w:rsid w:val="00CA303B"/>
    <w:rsid w:val="00CA32A5"/>
    <w:rsid w:val="00CA346F"/>
    <w:rsid w:val="00CA3583"/>
    <w:rsid w:val="00CA36A8"/>
    <w:rsid w:val="00CA375F"/>
    <w:rsid w:val="00CA387D"/>
    <w:rsid w:val="00CA391C"/>
    <w:rsid w:val="00CA3A92"/>
    <w:rsid w:val="00CA4098"/>
    <w:rsid w:val="00CA4320"/>
    <w:rsid w:val="00CA44B0"/>
    <w:rsid w:val="00CA48F9"/>
    <w:rsid w:val="00CA49D5"/>
    <w:rsid w:val="00CA4A2A"/>
    <w:rsid w:val="00CA4DA2"/>
    <w:rsid w:val="00CA4E95"/>
    <w:rsid w:val="00CA5040"/>
    <w:rsid w:val="00CA515F"/>
    <w:rsid w:val="00CA5365"/>
    <w:rsid w:val="00CA5427"/>
    <w:rsid w:val="00CA5F92"/>
    <w:rsid w:val="00CA6002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A1B"/>
    <w:rsid w:val="00CA7A29"/>
    <w:rsid w:val="00CA7B71"/>
    <w:rsid w:val="00CA7F15"/>
    <w:rsid w:val="00CB02BB"/>
    <w:rsid w:val="00CB07AB"/>
    <w:rsid w:val="00CB0821"/>
    <w:rsid w:val="00CB0840"/>
    <w:rsid w:val="00CB0B10"/>
    <w:rsid w:val="00CB0FC4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8A8"/>
    <w:rsid w:val="00CB2B1B"/>
    <w:rsid w:val="00CB2B43"/>
    <w:rsid w:val="00CB2BA4"/>
    <w:rsid w:val="00CB2DDA"/>
    <w:rsid w:val="00CB3057"/>
    <w:rsid w:val="00CB3218"/>
    <w:rsid w:val="00CB3313"/>
    <w:rsid w:val="00CB332E"/>
    <w:rsid w:val="00CB3440"/>
    <w:rsid w:val="00CB3635"/>
    <w:rsid w:val="00CB3D5A"/>
    <w:rsid w:val="00CB3E12"/>
    <w:rsid w:val="00CB40EE"/>
    <w:rsid w:val="00CB4244"/>
    <w:rsid w:val="00CB437B"/>
    <w:rsid w:val="00CB441A"/>
    <w:rsid w:val="00CB44AF"/>
    <w:rsid w:val="00CB4581"/>
    <w:rsid w:val="00CB49F5"/>
    <w:rsid w:val="00CB4AC4"/>
    <w:rsid w:val="00CB4E3B"/>
    <w:rsid w:val="00CB50E5"/>
    <w:rsid w:val="00CB5115"/>
    <w:rsid w:val="00CB5143"/>
    <w:rsid w:val="00CB53C1"/>
    <w:rsid w:val="00CB5656"/>
    <w:rsid w:val="00CB56A3"/>
    <w:rsid w:val="00CB5AD3"/>
    <w:rsid w:val="00CB5CF2"/>
    <w:rsid w:val="00CB5D1D"/>
    <w:rsid w:val="00CB5F79"/>
    <w:rsid w:val="00CB60B4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B7D38"/>
    <w:rsid w:val="00CB7E00"/>
    <w:rsid w:val="00CC006F"/>
    <w:rsid w:val="00CC0376"/>
    <w:rsid w:val="00CC03B9"/>
    <w:rsid w:val="00CC03F1"/>
    <w:rsid w:val="00CC044E"/>
    <w:rsid w:val="00CC046D"/>
    <w:rsid w:val="00CC055D"/>
    <w:rsid w:val="00CC0584"/>
    <w:rsid w:val="00CC05E0"/>
    <w:rsid w:val="00CC07EC"/>
    <w:rsid w:val="00CC087B"/>
    <w:rsid w:val="00CC0C1D"/>
    <w:rsid w:val="00CC16C6"/>
    <w:rsid w:val="00CC17AA"/>
    <w:rsid w:val="00CC18FE"/>
    <w:rsid w:val="00CC1A03"/>
    <w:rsid w:val="00CC1A61"/>
    <w:rsid w:val="00CC1B7E"/>
    <w:rsid w:val="00CC1B8E"/>
    <w:rsid w:val="00CC1BAC"/>
    <w:rsid w:val="00CC1BDA"/>
    <w:rsid w:val="00CC1E32"/>
    <w:rsid w:val="00CC1E8B"/>
    <w:rsid w:val="00CC2054"/>
    <w:rsid w:val="00CC2055"/>
    <w:rsid w:val="00CC22E2"/>
    <w:rsid w:val="00CC235D"/>
    <w:rsid w:val="00CC25D9"/>
    <w:rsid w:val="00CC2801"/>
    <w:rsid w:val="00CC2975"/>
    <w:rsid w:val="00CC2A7E"/>
    <w:rsid w:val="00CC3292"/>
    <w:rsid w:val="00CC32AB"/>
    <w:rsid w:val="00CC344F"/>
    <w:rsid w:val="00CC3567"/>
    <w:rsid w:val="00CC35E5"/>
    <w:rsid w:val="00CC371A"/>
    <w:rsid w:val="00CC3878"/>
    <w:rsid w:val="00CC390D"/>
    <w:rsid w:val="00CC3E99"/>
    <w:rsid w:val="00CC4421"/>
    <w:rsid w:val="00CC46EE"/>
    <w:rsid w:val="00CC4776"/>
    <w:rsid w:val="00CC4804"/>
    <w:rsid w:val="00CC4C74"/>
    <w:rsid w:val="00CC4D78"/>
    <w:rsid w:val="00CC4D8F"/>
    <w:rsid w:val="00CC5529"/>
    <w:rsid w:val="00CC57C7"/>
    <w:rsid w:val="00CC57D3"/>
    <w:rsid w:val="00CC58F3"/>
    <w:rsid w:val="00CC59A0"/>
    <w:rsid w:val="00CC5C89"/>
    <w:rsid w:val="00CC5FAD"/>
    <w:rsid w:val="00CC5FC6"/>
    <w:rsid w:val="00CC610E"/>
    <w:rsid w:val="00CC648E"/>
    <w:rsid w:val="00CC68DE"/>
    <w:rsid w:val="00CC699D"/>
    <w:rsid w:val="00CC6B9B"/>
    <w:rsid w:val="00CC6C80"/>
    <w:rsid w:val="00CC6F9E"/>
    <w:rsid w:val="00CC7051"/>
    <w:rsid w:val="00CC70AB"/>
    <w:rsid w:val="00CC72A5"/>
    <w:rsid w:val="00CC7364"/>
    <w:rsid w:val="00CC75AC"/>
    <w:rsid w:val="00CC79A6"/>
    <w:rsid w:val="00CC7B0D"/>
    <w:rsid w:val="00CD03A8"/>
    <w:rsid w:val="00CD040F"/>
    <w:rsid w:val="00CD052F"/>
    <w:rsid w:val="00CD0691"/>
    <w:rsid w:val="00CD09C6"/>
    <w:rsid w:val="00CD0D17"/>
    <w:rsid w:val="00CD0EC0"/>
    <w:rsid w:val="00CD11CB"/>
    <w:rsid w:val="00CD1422"/>
    <w:rsid w:val="00CD16B7"/>
    <w:rsid w:val="00CD1A8D"/>
    <w:rsid w:val="00CD1D1E"/>
    <w:rsid w:val="00CD2298"/>
    <w:rsid w:val="00CD23F6"/>
    <w:rsid w:val="00CD248A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3DF4"/>
    <w:rsid w:val="00CD404D"/>
    <w:rsid w:val="00CD40F0"/>
    <w:rsid w:val="00CD41CA"/>
    <w:rsid w:val="00CD431C"/>
    <w:rsid w:val="00CD463A"/>
    <w:rsid w:val="00CD4BA9"/>
    <w:rsid w:val="00CD4CA4"/>
    <w:rsid w:val="00CD4EBD"/>
    <w:rsid w:val="00CD5001"/>
    <w:rsid w:val="00CD52C2"/>
    <w:rsid w:val="00CD53F2"/>
    <w:rsid w:val="00CD5570"/>
    <w:rsid w:val="00CD581D"/>
    <w:rsid w:val="00CD5B9D"/>
    <w:rsid w:val="00CD5BDD"/>
    <w:rsid w:val="00CD61B2"/>
    <w:rsid w:val="00CD6708"/>
    <w:rsid w:val="00CD6990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530"/>
    <w:rsid w:val="00CE0695"/>
    <w:rsid w:val="00CE082C"/>
    <w:rsid w:val="00CE0CC1"/>
    <w:rsid w:val="00CE0E2A"/>
    <w:rsid w:val="00CE1047"/>
    <w:rsid w:val="00CE11B5"/>
    <w:rsid w:val="00CE1274"/>
    <w:rsid w:val="00CE14C8"/>
    <w:rsid w:val="00CE151B"/>
    <w:rsid w:val="00CE1849"/>
    <w:rsid w:val="00CE193A"/>
    <w:rsid w:val="00CE1947"/>
    <w:rsid w:val="00CE1990"/>
    <w:rsid w:val="00CE199C"/>
    <w:rsid w:val="00CE1BAD"/>
    <w:rsid w:val="00CE1DE5"/>
    <w:rsid w:val="00CE1E04"/>
    <w:rsid w:val="00CE2297"/>
    <w:rsid w:val="00CE2477"/>
    <w:rsid w:val="00CE2920"/>
    <w:rsid w:val="00CE2B2D"/>
    <w:rsid w:val="00CE2E09"/>
    <w:rsid w:val="00CE2F41"/>
    <w:rsid w:val="00CE3255"/>
    <w:rsid w:val="00CE370E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B33"/>
    <w:rsid w:val="00CE4B86"/>
    <w:rsid w:val="00CE4EA0"/>
    <w:rsid w:val="00CE4F49"/>
    <w:rsid w:val="00CE528C"/>
    <w:rsid w:val="00CE578D"/>
    <w:rsid w:val="00CE589B"/>
    <w:rsid w:val="00CE5958"/>
    <w:rsid w:val="00CE5B38"/>
    <w:rsid w:val="00CE5B63"/>
    <w:rsid w:val="00CE5B68"/>
    <w:rsid w:val="00CE5BC3"/>
    <w:rsid w:val="00CE5C36"/>
    <w:rsid w:val="00CE5E0B"/>
    <w:rsid w:val="00CE5F49"/>
    <w:rsid w:val="00CE61C5"/>
    <w:rsid w:val="00CE63A7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6B9"/>
    <w:rsid w:val="00CE77D9"/>
    <w:rsid w:val="00CE7DCF"/>
    <w:rsid w:val="00CE7E2D"/>
    <w:rsid w:val="00CE7F3A"/>
    <w:rsid w:val="00CF025C"/>
    <w:rsid w:val="00CF0338"/>
    <w:rsid w:val="00CF03D7"/>
    <w:rsid w:val="00CF046A"/>
    <w:rsid w:val="00CF0526"/>
    <w:rsid w:val="00CF0586"/>
    <w:rsid w:val="00CF0625"/>
    <w:rsid w:val="00CF06A0"/>
    <w:rsid w:val="00CF06CC"/>
    <w:rsid w:val="00CF06E9"/>
    <w:rsid w:val="00CF075B"/>
    <w:rsid w:val="00CF08EA"/>
    <w:rsid w:val="00CF095E"/>
    <w:rsid w:val="00CF0AEB"/>
    <w:rsid w:val="00CF0DB8"/>
    <w:rsid w:val="00CF0E86"/>
    <w:rsid w:val="00CF108E"/>
    <w:rsid w:val="00CF1286"/>
    <w:rsid w:val="00CF154C"/>
    <w:rsid w:val="00CF156E"/>
    <w:rsid w:val="00CF1712"/>
    <w:rsid w:val="00CF1AF6"/>
    <w:rsid w:val="00CF20D6"/>
    <w:rsid w:val="00CF22FD"/>
    <w:rsid w:val="00CF2389"/>
    <w:rsid w:val="00CF2481"/>
    <w:rsid w:val="00CF26B3"/>
    <w:rsid w:val="00CF2ED7"/>
    <w:rsid w:val="00CF2F8E"/>
    <w:rsid w:val="00CF301C"/>
    <w:rsid w:val="00CF34B2"/>
    <w:rsid w:val="00CF3929"/>
    <w:rsid w:val="00CF3C8E"/>
    <w:rsid w:val="00CF3CFC"/>
    <w:rsid w:val="00CF4050"/>
    <w:rsid w:val="00CF4833"/>
    <w:rsid w:val="00CF49F7"/>
    <w:rsid w:val="00CF502C"/>
    <w:rsid w:val="00CF5500"/>
    <w:rsid w:val="00CF55C1"/>
    <w:rsid w:val="00CF5747"/>
    <w:rsid w:val="00CF57F7"/>
    <w:rsid w:val="00CF57FE"/>
    <w:rsid w:val="00CF5AB5"/>
    <w:rsid w:val="00CF5B5C"/>
    <w:rsid w:val="00CF5C21"/>
    <w:rsid w:val="00CF5EE4"/>
    <w:rsid w:val="00CF5F02"/>
    <w:rsid w:val="00CF5FA2"/>
    <w:rsid w:val="00CF5FF5"/>
    <w:rsid w:val="00CF607C"/>
    <w:rsid w:val="00CF61A3"/>
    <w:rsid w:val="00CF62F5"/>
    <w:rsid w:val="00CF62F6"/>
    <w:rsid w:val="00CF6373"/>
    <w:rsid w:val="00CF63A6"/>
    <w:rsid w:val="00CF6574"/>
    <w:rsid w:val="00CF6802"/>
    <w:rsid w:val="00CF688A"/>
    <w:rsid w:val="00CF6B80"/>
    <w:rsid w:val="00CF6CCE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9D7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193"/>
    <w:rsid w:val="00D01340"/>
    <w:rsid w:val="00D01442"/>
    <w:rsid w:val="00D016CC"/>
    <w:rsid w:val="00D0174A"/>
    <w:rsid w:val="00D0192A"/>
    <w:rsid w:val="00D019DC"/>
    <w:rsid w:val="00D01D38"/>
    <w:rsid w:val="00D01D85"/>
    <w:rsid w:val="00D01E4D"/>
    <w:rsid w:val="00D01F26"/>
    <w:rsid w:val="00D01F89"/>
    <w:rsid w:val="00D02118"/>
    <w:rsid w:val="00D0212D"/>
    <w:rsid w:val="00D02A35"/>
    <w:rsid w:val="00D02D5F"/>
    <w:rsid w:val="00D02DA1"/>
    <w:rsid w:val="00D02ED4"/>
    <w:rsid w:val="00D02F6A"/>
    <w:rsid w:val="00D03037"/>
    <w:rsid w:val="00D03133"/>
    <w:rsid w:val="00D0317B"/>
    <w:rsid w:val="00D03357"/>
    <w:rsid w:val="00D037B3"/>
    <w:rsid w:val="00D03905"/>
    <w:rsid w:val="00D03A5C"/>
    <w:rsid w:val="00D03C32"/>
    <w:rsid w:val="00D03D3B"/>
    <w:rsid w:val="00D03DE2"/>
    <w:rsid w:val="00D03E85"/>
    <w:rsid w:val="00D03FA1"/>
    <w:rsid w:val="00D04321"/>
    <w:rsid w:val="00D0445D"/>
    <w:rsid w:val="00D045B1"/>
    <w:rsid w:val="00D046E4"/>
    <w:rsid w:val="00D0485C"/>
    <w:rsid w:val="00D0486D"/>
    <w:rsid w:val="00D04A5F"/>
    <w:rsid w:val="00D04B11"/>
    <w:rsid w:val="00D04CE1"/>
    <w:rsid w:val="00D04D36"/>
    <w:rsid w:val="00D05206"/>
    <w:rsid w:val="00D05240"/>
    <w:rsid w:val="00D05366"/>
    <w:rsid w:val="00D0555A"/>
    <w:rsid w:val="00D0564D"/>
    <w:rsid w:val="00D0566B"/>
    <w:rsid w:val="00D0576F"/>
    <w:rsid w:val="00D05BDB"/>
    <w:rsid w:val="00D05C1F"/>
    <w:rsid w:val="00D05E4E"/>
    <w:rsid w:val="00D05E65"/>
    <w:rsid w:val="00D05E7E"/>
    <w:rsid w:val="00D05EC3"/>
    <w:rsid w:val="00D05FB8"/>
    <w:rsid w:val="00D05FBB"/>
    <w:rsid w:val="00D063B3"/>
    <w:rsid w:val="00D065BE"/>
    <w:rsid w:val="00D06632"/>
    <w:rsid w:val="00D06667"/>
    <w:rsid w:val="00D066E2"/>
    <w:rsid w:val="00D06870"/>
    <w:rsid w:val="00D068B3"/>
    <w:rsid w:val="00D06A05"/>
    <w:rsid w:val="00D06E75"/>
    <w:rsid w:val="00D071B3"/>
    <w:rsid w:val="00D074B2"/>
    <w:rsid w:val="00D07620"/>
    <w:rsid w:val="00D077BF"/>
    <w:rsid w:val="00D07BBE"/>
    <w:rsid w:val="00D10296"/>
    <w:rsid w:val="00D10317"/>
    <w:rsid w:val="00D106D0"/>
    <w:rsid w:val="00D10C05"/>
    <w:rsid w:val="00D10C5B"/>
    <w:rsid w:val="00D10FBF"/>
    <w:rsid w:val="00D1100B"/>
    <w:rsid w:val="00D1141E"/>
    <w:rsid w:val="00D114E4"/>
    <w:rsid w:val="00D115EB"/>
    <w:rsid w:val="00D11658"/>
    <w:rsid w:val="00D1177E"/>
    <w:rsid w:val="00D11927"/>
    <w:rsid w:val="00D11B97"/>
    <w:rsid w:val="00D11C6C"/>
    <w:rsid w:val="00D11C7B"/>
    <w:rsid w:val="00D11E5E"/>
    <w:rsid w:val="00D1238B"/>
    <w:rsid w:val="00D124C5"/>
    <w:rsid w:val="00D1253A"/>
    <w:rsid w:val="00D12675"/>
    <w:rsid w:val="00D1269E"/>
    <w:rsid w:val="00D126A3"/>
    <w:rsid w:val="00D128B9"/>
    <w:rsid w:val="00D128C5"/>
    <w:rsid w:val="00D12904"/>
    <w:rsid w:val="00D12944"/>
    <w:rsid w:val="00D12A45"/>
    <w:rsid w:val="00D12A4D"/>
    <w:rsid w:val="00D12C44"/>
    <w:rsid w:val="00D13189"/>
    <w:rsid w:val="00D13688"/>
    <w:rsid w:val="00D137B3"/>
    <w:rsid w:val="00D1380E"/>
    <w:rsid w:val="00D1385F"/>
    <w:rsid w:val="00D13921"/>
    <w:rsid w:val="00D13CBC"/>
    <w:rsid w:val="00D13D04"/>
    <w:rsid w:val="00D13D4A"/>
    <w:rsid w:val="00D13E4B"/>
    <w:rsid w:val="00D13F95"/>
    <w:rsid w:val="00D14035"/>
    <w:rsid w:val="00D141B8"/>
    <w:rsid w:val="00D14560"/>
    <w:rsid w:val="00D14575"/>
    <w:rsid w:val="00D1474C"/>
    <w:rsid w:val="00D14861"/>
    <w:rsid w:val="00D14A03"/>
    <w:rsid w:val="00D14A24"/>
    <w:rsid w:val="00D14A2A"/>
    <w:rsid w:val="00D14A8A"/>
    <w:rsid w:val="00D14BA6"/>
    <w:rsid w:val="00D14CE3"/>
    <w:rsid w:val="00D14DF9"/>
    <w:rsid w:val="00D14E2D"/>
    <w:rsid w:val="00D15117"/>
    <w:rsid w:val="00D153E6"/>
    <w:rsid w:val="00D15726"/>
    <w:rsid w:val="00D159D5"/>
    <w:rsid w:val="00D15B48"/>
    <w:rsid w:val="00D15DD2"/>
    <w:rsid w:val="00D15E0F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B5B"/>
    <w:rsid w:val="00D16BF7"/>
    <w:rsid w:val="00D16C92"/>
    <w:rsid w:val="00D16ED8"/>
    <w:rsid w:val="00D17219"/>
    <w:rsid w:val="00D17744"/>
    <w:rsid w:val="00D17820"/>
    <w:rsid w:val="00D17A1B"/>
    <w:rsid w:val="00D17C76"/>
    <w:rsid w:val="00D17CF9"/>
    <w:rsid w:val="00D17E9C"/>
    <w:rsid w:val="00D17EAD"/>
    <w:rsid w:val="00D17FDD"/>
    <w:rsid w:val="00D20204"/>
    <w:rsid w:val="00D202F6"/>
    <w:rsid w:val="00D20541"/>
    <w:rsid w:val="00D20696"/>
    <w:rsid w:val="00D2078F"/>
    <w:rsid w:val="00D2095B"/>
    <w:rsid w:val="00D20DDB"/>
    <w:rsid w:val="00D20E9F"/>
    <w:rsid w:val="00D21159"/>
    <w:rsid w:val="00D21182"/>
    <w:rsid w:val="00D211A2"/>
    <w:rsid w:val="00D211BF"/>
    <w:rsid w:val="00D212C2"/>
    <w:rsid w:val="00D212D9"/>
    <w:rsid w:val="00D213EA"/>
    <w:rsid w:val="00D2173B"/>
    <w:rsid w:val="00D21786"/>
    <w:rsid w:val="00D21814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9A"/>
    <w:rsid w:val="00D223AE"/>
    <w:rsid w:val="00D224D2"/>
    <w:rsid w:val="00D2257C"/>
    <w:rsid w:val="00D22712"/>
    <w:rsid w:val="00D2286F"/>
    <w:rsid w:val="00D22BB0"/>
    <w:rsid w:val="00D233AB"/>
    <w:rsid w:val="00D2356B"/>
    <w:rsid w:val="00D239CB"/>
    <w:rsid w:val="00D239F3"/>
    <w:rsid w:val="00D23BEC"/>
    <w:rsid w:val="00D23C97"/>
    <w:rsid w:val="00D23DF3"/>
    <w:rsid w:val="00D240AD"/>
    <w:rsid w:val="00D24112"/>
    <w:rsid w:val="00D2422D"/>
    <w:rsid w:val="00D244FF"/>
    <w:rsid w:val="00D245A7"/>
    <w:rsid w:val="00D2472C"/>
    <w:rsid w:val="00D24BAA"/>
    <w:rsid w:val="00D24C7B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266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4F5"/>
    <w:rsid w:val="00D3058E"/>
    <w:rsid w:val="00D305D4"/>
    <w:rsid w:val="00D308A4"/>
    <w:rsid w:val="00D30A5D"/>
    <w:rsid w:val="00D31114"/>
    <w:rsid w:val="00D31413"/>
    <w:rsid w:val="00D317D6"/>
    <w:rsid w:val="00D3191D"/>
    <w:rsid w:val="00D31CF6"/>
    <w:rsid w:val="00D31DED"/>
    <w:rsid w:val="00D31E7A"/>
    <w:rsid w:val="00D320BC"/>
    <w:rsid w:val="00D3234E"/>
    <w:rsid w:val="00D3247C"/>
    <w:rsid w:val="00D324CB"/>
    <w:rsid w:val="00D3273F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3CC0"/>
    <w:rsid w:val="00D34286"/>
    <w:rsid w:val="00D3434D"/>
    <w:rsid w:val="00D344CD"/>
    <w:rsid w:val="00D3464D"/>
    <w:rsid w:val="00D34678"/>
    <w:rsid w:val="00D347EE"/>
    <w:rsid w:val="00D349FF"/>
    <w:rsid w:val="00D34A1A"/>
    <w:rsid w:val="00D34F1E"/>
    <w:rsid w:val="00D351D5"/>
    <w:rsid w:val="00D351DE"/>
    <w:rsid w:val="00D35242"/>
    <w:rsid w:val="00D352D9"/>
    <w:rsid w:val="00D35349"/>
    <w:rsid w:val="00D3543A"/>
    <w:rsid w:val="00D354D8"/>
    <w:rsid w:val="00D35509"/>
    <w:rsid w:val="00D356EB"/>
    <w:rsid w:val="00D35816"/>
    <w:rsid w:val="00D35910"/>
    <w:rsid w:val="00D35A43"/>
    <w:rsid w:val="00D35B2D"/>
    <w:rsid w:val="00D35CA6"/>
    <w:rsid w:val="00D35F8C"/>
    <w:rsid w:val="00D3606A"/>
    <w:rsid w:val="00D362C4"/>
    <w:rsid w:val="00D36672"/>
    <w:rsid w:val="00D36748"/>
    <w:rsid w:val="00D36843"/>
    <w:rsid w:val="00D368F8"/>
    <w:rsid w:val="00D36B64"/>
    <w:rsid w:val="00D36BA7"/>
    <w:rsid w:val="00D36BB3"/>
    <w:rsid w:val="00D36CF9"/>
    <w:rsid w:val="00D37011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7EF"/>
    <w:rsid w:val="00D40802"/>
    <w:rsid w:val="00D408B3"/>
    <w:rsid w:val="00D40A43"/>
    <w:rsid w:val="00D40C8A"/>
    <w:rsid w:val="00D40DED"/>
    <w:rsid w:val="00D40E57"/>
    <w:rsid w:val="00D41334"/>
    <w:rsid w:val="00D421EA"/>
    <w:rsid w:val="00D423C5"/>
    <w:rsid w:val="00D4256A"/>
    <w:rsid w:val="00D42633"/>
    <w:rsid w:val="00D42706"/>
    <w:rsid w:val="00D4272D"/>
    <w:rsid w:val="00D4294B"/>
    <w:rsid w:val="00D42CCF"/>
    <w:rsid w:val="00D42CF9"/>
    <w:rsid w:val="00D42D03"/>
    <w:rsid w:val="00D42E12"/>
    <w:rsid w:val="00D42E3B"/>
    <w:rsid w:val="00D42F08"/>
    <w:rsid w:val="00D42F80"/>
    <w:rsid w:val="00D43272"/>
    <w:rsid w:val="00D43733"/>
    <w:rsid w:val="00D43888"/>
    <w:rsid w:val="00D43908"/>
    <w:rsid w:val="00D43BC9"/>
    <w:rsid w:val="00D43C5C"/>
    <w:rsid w:val="00D44001"/>
    <w:rsid w:val="00D4411C"/>
    <w:rsid w:val="00D4414B"/>
    <w:rsid w:val="00D443AD"/>
    <w:rsid w:val="00D44538"/>
    <w:rsid w:val="00D44609"/>
    <w:rsid w:val="00D4465C"/>
    <w:rsid w:val="00D44696"/>
    <w:rsid w:val="00D448FB"/>
    <w:rsid w:val="00D44A8B"/>
    <w:rsid w:val="00D44CD3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E55"/>
    <w:rsid w:val="00D45F24"/>
    <w:rsid w:val="00D45F4E"/>
    <w:rsid w:val="00D463FB"/>
    <w:rsid w:val="00D46436"/>
    <w:rsid w:val="00D465FF"/>
    <w:rsid w:val="00D4690A"/>
    <w:rsid w:val="00D46D86"/>
    <w:rsid w:val="00D46FA3"/>
    <w:rsid w:val="00D474DE"/>
    <w:rsid w:val="00D475C5"/>
    <w:rsid w:val="00D47741"/>
    <w:rsid w:val="00D4779E"/>
    <w:rsid w:val="00D47A99"/>
    <w:rsid w:val="00D47B01"/>
    <w:rsid w:val="00D47D20"/>
    <w:rsid w:val="00D47DE2"/>
    <w:rsid w:val="00D47F1A"/>
    <w:rsid w:val="00D5017A"/>
    <w:rsid w:val="00D503FC"/>
    <w:rsid w:val="00D505AE"/>
    <w:rsid w:val="00D5066E"/>
    <w:rsid w:val="00D507C5"/>
    <w:rsid w:val="00D50906"/>
    <w:rsid w:val="00D50917"/>
    <w:rsid w:val="00D509C9"/>
    <w:rsid w:val="00D50A41"/>
    <w:rsid w:val="00D50B63"/>
    <w:rsid w:val="00D50BD8"/>
    <w:rsid w:val="00D50C68"/>
    <w:rsid w:val="00D50D65"/>
    <w:rsid w:val="00D50F62"/>
    <w:rsid w:val="00D511A1"/>
    <w:rsid w:val="00D5145A"/>
    <w:rsid w:val="00D5149B"/>
    <w:rsid w:val="00D51570"/>
    <w:rsid w:val="00D516E0"/>
    <w:rsid w:val="00D51700"/>
    <w:rsid w:val="00D51A05"/>
    <w:rsid w:val="00D51B4D"/>
    <w:rsid w:val="00D51CB6"/>
    <w:rsid w:val="00D5228B"/>
    <w:rsid w:val="00D5262C"/>
    <w:rsid w:val="00D5272C"/>
    <w:rsid w:val="00D5282E"/>
    <w:rsid w:val="00D52A7F"/>
    <w:rsid w:val="00D52B15"/>
    <w:rsid w:val="00D52C0D"/>
    <w:rsid w:val="00D52C29"/>
    <w:rsid w:val="00D52DB4"/>
    <w:rsid w:val="00D52DDA"/>
    <w:rsid w:val="00D52E52"/>
    <w:rsid w:val="00D52FC2"/>
    <w:rsid w:val="00D5313C"/>
    <w:rsid w:val="00D5313D"/>
    <w:rsid w:val="00D534B3"/>
    <w:rsid w:val="00D537D1"/>
    <w:rsid w:val="00D53920"/>
    <w:rsid w:val="00D53A99"/>
    <w:rsid w:val="00D53ADC"/>
    <w:rsid w:val="00D53C22"/>
    <w:rsid w:val="00D53F3B"/>
    <w:rsid w:val="00D53FC4"/>
    <w:rsid w:val="00D54386"/>
    <w:rsid w:val="00D545AA"/>
    <w:rsid w:val="00D5495F"/>
    <w:rsid w:val="00D549AD"/>
    <w:rsid w:val="00D54A07"/>
    <w:rsid w:val="00D54A58"/>
    <w:rsid w:val="00D54BE7"/>
    <w:rsid w:val="00D54C90"/>
    <w:rsid w:val="00D552B7"/>
    <w:rsid w:val="00D552F3"/>
    <w:rsid w:val="00D555B0"/>
    <w:rsid w:val="00D559EB"/>
    <w:rsid w:val="00D55ABA"/>
    <w:rsid w:val="00D55CCB"/>
    <w:rsid w:val="00D560FB"/>
    <w:rsid w:val="00D562A8"/>
    <w:rsid w:val="00D564A2"/>
    <w:rsid w:val="00D56532"/>
    <w:rsid w:val="00D5677D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2"/>
    <w:rsid w:val="00D5790A"/>
    <w:rsid w:val="00D57941"/>
    <w:rsid w:val="00D57B1B"/>
    <w:rsid w:val="00D57CD2"/>
    <w:rsid w:val="00D57F48"/>
    <w:rsid w:val="00D57F58"/>
    <w:rsid w:val="00D57FDB"/>
    <w:rsid w:val="00D604D7"/>
    <w:rsid w:val="00D6074B"/>
    <w:rsid w:val="00D60AAC"/>
    <w:rsid w:val="00D60D9D"/>
    <w:rsid w:val="00D60EEC"/>
    <w:rsid w:val="00D61148"/>
    <w:rsid w:val="00D611F3"/>
    <w:rsid w:val="00D613E0"/>
    <w:rsid w:val="00D61AEA"/>
    <w:rsid w:val="00D61F17"/>
    <w:rsid w:val="00D61FDF"/>
    <w:rsid w:val="00D62107"/>
    <w:rsid w:val="00D62212"/>
    <w:rsid w:val="00D622E3"/>
    <w:rsid w:val="00D6238F"/>
    <w:rsid w:val="00D626C4"/>
    <w:rsid w:val="00D6283C"/>
    <w:rsid w:val="00D62C8E"/>
    <w:rsid w:val="00D62EAF"/>
    <w:rsid w:val="00D631BB"/>
    <w:rsid w:val="00D631C8"/>
    <w:rsid w:val="00D63611"/>
    <w:rsid w:val="00D63720"/>
    <w:rsid w:val="00D63B54"/>
    <w:rsid w:val="00D63BD7"/>
    <w:rsid w:val="00D63D66"/>
    <w:rsid w:val="00D63FD6"/>
    <w:rsid w:val="00D64154"/>
    <w:rsid w:val="00D64186"/>
    <w:rsid w:val="00D646F9"/>
    <w:rsid w:val="00D647A4"/>
    <w:rsid w:val="00D64916"/>
    <w:rsid w:val="00D64987"/>
    <w:rsid w:val="00D64A34"/>
    <w:rsid w:val="00D64ACA"/>
    <w:rsid w:val="00D64B69"/>
    <w:rsid w:val="00D64B6C"/>
    <w:rsid w:val="00D64D89"/>
    <w:rsid w:val="00D64DCF"/>
    <w:rsid w:val="00D65066"/>
    <w:rsid w:val="00D6526D"/>
    <w:rsid w:val="00D65783"/>
    <w:rsid w:val="00D657A0"/>
    <w:rsid w:val="00D6590E"/>
    <w:rsid w:val="00D6594B"/>
    <w:rsid w:val="00D6596D"/>
    <w:rsid w:val="00D65AC1"/>
    <w:rsid w:val="00D6604E"/>
    <w:rsid w:val="00D66206"/>
    <w:rsid w:val="00D66344"/>
    <w:rsid w:val="00D6634B"/>
    <w:rsid w:val="00D663D7"/>
    <w:rsid w:val="00D66488"/>
    <w:rsid w:val="00D66832"/>
    <w:rsid w:val="00D66871"/>
    <w:rsid w:val="00D668BB"/>
    <w:rsid w:val="00D66B3A"/>
    <w:rsid w:val="00D66B9A"/>
    <w:rsid w:val="00D66D86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0B"/>
    <w:rsid w:val="00D70653"/>
    <w:rsid w:val="00D7076B"/>
    <w:rsid w:val="00D707E1"/>
    <w:rsid w:val="00D708E3"/>
    <w:rsid w:val="00D70927"/>
    <w:rsid w:val="00D70A76"/>
    <w:rsid w:val="00D70AAD"/>
    <w:rsid w:val="00D70BDC"/>
    <w:rsid w:val="00D70D87"/>
    <w:rsid w:val="00D70EA4"/>
    <w:rsid w:val="00D714EE"/>
    <w:rsid w:val="00D71518"/>
    <w:rsid w:val="00D715F5"/>
    <w:rsid w:val="00D71784"/>
    <w:rsid w:val="00D71A16"/>
    <w:rsid w:val="00D71B4A"/>
    <w:rsid w:val="00D71B74"/>
    <w:rsid w:val="00D71BF8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DD9"/>
    <w:rsid w:val="00D72E23"/>
    <w:rsid w:val="00D72F99"/>
    <w:rsid w:val="00D73138"/>
    <w:rsid w:val="00D7336F"/>
    <w:rsid w:val="00D737A5"/>
    <w:rsid w:val="00D73A32"/>
    <w:rsid w:val="00D73A60"/>
    <w:rsid w:val="00D73ADE"/>
    <w:rsid w:val="00D73E17"/>
    <w:rsid w:val="00D73E86"/>
    <w:rsid w:val="00D73EA1"/>
    <w:rsid w:val="00D73F79"/>
    <w:rsid w:val="00D74387"/>
    <w:rsid w:val="00D748AE"/>
    <w:rsid w:val="00D74AA4"/>
    <w:rsid w:val="00D74B92"/>
    <w:rsid w:val="00D74E30"/>
    <w:rsid w:val="00D75362"/>
    <w:rsid w:val="00D755C6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5F3D"/>
    <w:rsid w:val="00D761B0"/>
    <w:rsid w:val="00D76350"/>
    <w:rsid w:val="00D764E1"/>
    <w:rsid w:val="00D766F1"/>
    <w:rsid w:val="00D76B10"/>
    <w:rsid w:val="00D76C0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77DAA"/>
    <w:rsid w:val="00D800E8"/>
    <w:rsid w:val="00D80135"/>
    <w:rsid w:val="00D806E7"/>
    <w:rsid w:val="00D80CB0"/>
    <w:rsid w:val="00D80E46"/>
    <w:rsid w:val="00D80E60"/>
    <w:rsid w:val="00D81019"/>
    <w:rsid w:val="00D8109D"/>
    <w:rsid w:val="00D8119C"/>
    <w:rsid w:val="00D81201"/>
    <w:rsid w:val="00D81335"/>
    <w:rsid w:val="00D81432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633"/>
    <w:rsid w:val="00D828B2"/>
    <w:rsid w:val="00D828E5"/>
    <w:rsid w:val="00D82E25"/>
    <w:rsid w:val="00D8317A"/>
    <w:rsid w:val="00D831A3"/>
    <w:rsid w:val="00D831E5"/>
    <w:rsid w:val="00D831EA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A62"/>
    <w:rsid w:val="00D84B16"/>
    <w:rsid w:val="00D84B64"/>
    <w:rsid w:val="00D84BE9"/>
    <w:rsid w:val="00D84C66"/>
    <w:rsid w:val="00D84F67"/>
    <w:rsid w:val="00D8552D"/>
    <w:rsid w:val="00D85610"/>
    <w:rsid w:val="00D85908"/>
    <w:rsid w:val="00D859B6"/>
    <w:rsid w:val="00D859DD"/>
    <w:rsid w:val="00D85A2C"/>
    <w:rsid w:val="00D85AF4"/>
    <w:rsid w:val="00D85BC4"/>
    <w:rsid w:val="00D85C6A"/>
    <w:rsid w:val="00D8620E"/>
    <w:rsid w:val="00D86D7E"/>
    <w:rsid w:val="00D8716E"/>
    <w:rsid w:val="00D871D7"/>
    <w:rsid w:val="00D873DF"/>
    <w:rsid w:val="00D87420"/>
    <w:rsid w:val="00D8744B"/>
    <w:rsid w:val="00D8746C"/>
    <w:rsid w:val="00D874F9"/>
    <w:rsid w:val="00D87903"/>
    <w:rsid w:val="00D879D5"/>
    <w:rsid w:val="00D87F6C"/>
    <w:rsid w:val="00D90042"/>
    <w:rsid w:val="00D900D9"/>
    <w:rsid w:val="00D90114"/>
    <w:rsid w:val="00D901AB"/>
    <w:rsid w:val="00D902E1"/>
    <w:rsid w:val="00D90649"/>
    <w:rsid w:val="00D906E9"/>
    <w:rsid w:val="00D90831"/>
    <w:rsid w:val="00D90AFA"/>
    <w:rsid w:val="00D90B7A"/>
    <w:rsid w:val="00D91198"/>
    <w:rsid w:val="00D91281"/>
    <w:rsid w:val="00D9134D"/>
    <w:rsid w:val="00D9145D"/>
    <w:rsid w:val="00D91657"/>
    <w:rsid w:val="00D91ACF"/>
    <w:rsid w:val="00D91C41"/>
    <w:rsid w:val="00D91F1F"/>
    <w:rsid w:val="00D92114"/>
    <w:rsid w:val="00D92469"/>
    <w:rsid w:val="00D92582"/>
    <w:rsid w:val="00D9258B"/>
    <w:rsid w:val="00D925A9"/>
    <w:rsid w:val="00D92AA2"/>
    <w:rsid w:val="00D92C90"/>
    <w:rsid w:val="00D92CDE"/>
    <w:rsid w:val="00D92D52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5CB"/>
    <w:rsid w:val="00D93B46"/>
    <w:rsid w:val="00D93B72"/>
    <w:rsid w:val="00D93E79"/>
    <w:rsid w:val="00D940CC"/>
    <w:rsid w:val="00D941B4"/>
    <w:rsid w:val="00D94332"/>
    <w:rsid w:val="00D9435A"/>
    <w:rsid w:val="00D943B2"/>
    <w:rsid w:val="00D94456"/>
    <w:rsid w:val="00D944C2"/>
    <w:rsid w:val="00D94528"/>
    <w:rsid w:val="00D949F3"/>
    <w:rsid w:val="00D94A07"/>
    <w:rsid w:val="00D94A1E"/>
    <w:rsid w:val="00D94E37"/>
    <w:rsid w:val="00D94E97"/>
    <w:rsid w:val="00D955D6"/>
    <w:rsid w:val="00D956BA"/>
    <w:rsid w:val="00D95ACD"/>
    <w:rsid w:val="00D95BC7"/>
    <w:rsid w:val="00D9601E"/>
    <w:rsid w:val="00D962A8"/>
    <w:rsid w:val="00D963B5"/>
    <w:rsid w:val="00D968CE"/>
    <w:rsid w:val="00D969E6"/>
    <w:rsid w:val="00D96B35"/>
    <w:rsid w:val="00D96EC9"/>
    <w:rsid w:val="00D96FAC"/>
    <w:rsid w:val="00D97138"/>
    <w:rsid w:val="00D974A5"/>
    <w:rsid w:val="00D976E0"/>
    <w:rsid w:val="00D97750"/>
    <w:rsid w:val="00D97782"/>
    <w:rsid w:val="00D979DE"/>
    <w:rsid w:val="00D97A76"/>
    <w:rsid w:val="00D97B6D"/>
    <w:rsid w:val="00D97CAC"/>
    <w:rsid w:val="00D97E99"/>
    <w:rsid w:val="00D97EC6"/>
    <w:rsid w:val="00DA0055"/>
    <w:rsid w:val="00DA0487"/>
    <w:rsid w:val="00DA05FC"/>
    <w:rsid w:val="00DA0697"/>
    <w:rsid w:val="00DA082B"/>
    <w:rsid w:val="00DA094C"/>
    <w:rsid w:val="00DA0BC1"/>
    <w:rsid w:val="00DA0C87"/>
    <w:rsid w:val="00DA0CB4"/>
    <w:rsid w:val="00DA0EE5"/>
    <w:rsid w:val="00DA102D"/>
    <w:rsid w:val="00DA126A"/>
    <w:rsid w:val="00DA1346"/>
    <w:rsid w:val="00DA143D"/>
    <w:rsid w:val="00DA15DD"/>
    <w:rsid w:val="00DA1646"/>
    <w:rsid w:val="00DA172E"/>
    <w:rsid w:val="00DA1A73"/>
    <w:rsid w:val="00DA1BB5"/>
    <w:rsid w:val="00DA1D16"/>
    <w:rsid w:val="00DA1D69"/>
    <w:rsid w:val="00DA2370"/>
    <w:rsid w:val="00DA2450"/>
    <w:rsid w:val="00DA24E9"/>
    <w:rsid w:val="00DA2545"/>
    <w:rsid w:val="00DA2604"/>
    <w:rsid w:val="00DA260F"/>
    <w:rsid w:val="00DA26EF"/>
    <w:rsid w:val="00DA270D"/>
    <w:rsid w:val="00DA273C"/>
    <w:rsid w:val="00DA28C1"/>
    <w:rsid w:val="00DA292D"/>
    <w:rsid w:val="00DA299B"/>
    <w:rsid w:val="00DA2C57"/>
    <w:rsid w:val="00DA2D8E"/>
    <w:rsid w:val="00DA2E54"/>
    <w:rsid w:val="00DA2F59"/>
    <w:rsid w:val="00DA2FE8"/>
    <w:rsid w:val="00DA2FFA"/>
    <w:rsid w:val="00DA34E9"/>
    <w:rsid w:val="00DA3913"/>
    <w:rsid w:val="00DA3A32"/>
    <w:rsid w:val="00DA3A9A"/>
    <w:rsid w:val="00DA3CBE"/>
    <w:rsid w:val="00DA3FFC"/>
    <w:rsid w:val="00DA41BC"/>
    <w:rsid w:val="00DA42C0"/>
    <w:rsid w:val="00DA441B"/>
    <w:rsid w:val="00DA4DEC"/>
    <w:rsid w:val="00DA5098"/>
    <w:rsid w:val="00DA550F"/>
    <w:rsid w:val="00DA56E6"/>
    <w:rsid w:val="00DA5715"/>
    <w:rsid w:val="00DA5B9C"/>
    <w:rsid w:val="00DA5BDE"/>
    <w:rsid w:val="00DA5F0E"/>
    <w:rsid w:val="00DA5F72"/>
    <w:rsid w:val="00DA635C"/>
    <w:rsid w:val="00DA6868"/>
    <w:rsid w:val="00DA6940"/>
    <w:rsid w:val="00DA6FB5"/>
    <w:rsid w:val="00DA70A4"/>
    <w:rsid w:val="00DA70F2"/>
    <w:rsid w:val="00DA7242"/>
    <w:rsid w:val="00DA7288"/>
    <w:rsid w:val="00DA734D"/>
    <w:rsid w:val="00DA7376"/>
    <w:rsid w:val="00DA77FC"/>
    <w:rsid w:val="00DA78DF"/>
    <w:rsid w:val="00DA7B14"/>
    <w:rsid w:val="00DA7D9F"/>
    <w:rsid w:val="00DA7E34"/>
    <w:rsid w:val="00DB03C4"/>
    <w:rsid w:val="00DB0530"/>
    <w:rsid w:val="00DB0657"/>
    <w:rsid w:val="00DB0662"/>
    <w:rsid w:val="00DB0D19"/>
    <w:rsid w:val="00DB0F83"/>
    <w:rsid w:val="00DB11FE"/>
    <w:rsid w:val="00DB1378"/>
    <w:rsid w:val="00DB147F"/>
    <w:rsid w:val="00DB17A3"/>
    <w:rsid w:val="00DB17C2"/>
    <w:rsid w:val="00DB1C03"/>
    <w:rsid w:val="00DB1C6D"/>
    <w:rsid w:val="00DB2069"/>
    <w:rsid w:val="00DB2183"/>
    <w:rsid w:val="00DB23CC"/>
    <w:rsid w:val="00DB24FE"/>
    <w:rsid w:val="00DB2642"/>
    <w:rsid w:val="00DB2665"/>
    <w:rsid w:val="00DB2882"/>
    <w:rsid w:val="00DB2E47"/>
    <w:rsid w:val="00DB3343"/>
    <w:rsid w:val="00DB33C8"/>
    <w:rsid w:val="00DB3554"/>
    <w:rsid w:val="00DB3558"/>
    <w:rsid w:val="00DB35E8"/>
    <w:rsid w:val="00DB3632"/>
    <w:rsid w:val="00DB363A"/>
    <w:rsid w:val="00DB3798"/>
    <w:rsid w:val="00DB3B85"/>
    <w:rsid w:val="00DB3CD9"/>
    <w:rsid w:val="00DB3D5C"/>
    <w:rsid w:val="00DB3F59"/>
    <w:rsid w:val="00DB3F96"/>
    <w:rsid w:val="00DB4085"/>
    <w:rsid w:val="00DB46B5"/>
    <w:rsid w:val="00DB478F"/>
    <w:rsid w:val="00DB47BE"/>
    <w:rsid w:val="00DB481D"/>
    <w:rsid w:val="00DB483A"/>
    <w:rsid w:val="00DB4B9C"/>
    <w:rsid w:val="00DB511B"/>
    <w:rsid w:val="00DB5328"/>
    <w:rsid w:val="00DB5391"/>
    <w:rsid w:val="00DB550A"/>
    <w:rsid w:val="00DB56AE"/>
    <w:rsid w:val="00DB58B2"/>
    <w:rsid w:val="00DB5D2E"/>
    <w:rsid w:val="00DB5E8B"/>
    <w:rsid w:val="00DB5F0A"/>
    <w:rsid w:val="00DB5F58"/>
    <w:rsid w:val="00DB5F8C"/>
    <w:rsid w:val="00DB60CD"/>
    <w:rsid w:val="00DB61AC"/>
    <w:rsid w:val="00DB6438"/>
    <w:rsid w:val="00DB6508"/>
    <w:rsid w:val="00DB684A"/>
    <w:rsid w:val="00DB6A75"/>
    <w:rsid w:val="00DB6B58"/>
    <w:rsid w:val="00DB6BBD"/>
    <w:rsid w:val="00DB6D1F"/>
    <w:rsid w:val="00DB6D62"/>
    <w:rsid w:val="00DB6F29"/>
    <w:rsid w:val="00DB71CB"/>
    <w:rsid w:val="00DB72FB"/>
    <w:rsid w:val="00DB7389"/>
    <w:rsid w:val="00DB7615"/>
    <w:rsid w:val="00DB787A"/>
    <w:rsid w:val="00DB7A33"/>
    <w:rsid w:val="00DC0021"/>
    <w:rsid w:val="00DC0283"/>
    <w:rsid w:val="00DC04E9"/>
    <w:rsid w:val="00DC04F2"/>
    <w:rsid w:val="00DC073E"/>
    <w:rsid w:val="00DC0948"/>
    <w:rsid w:val="00DC1000"/>
    <w:rsid w:val="00DC10DA"/>
    <w:rsid w:val="00DC122D"/>
    <w:rsid w:val="00DC139F"/>
    <w:rsid w:val="00DC13D4"/>
    <w:rsid w:val="00DC1930"/>
    <w:rsid w:val="00DC199E"/>
    <w:rsid w:val="00DC1C80"/>
    <w:rsid w:val="00DC1C9D"/>
    <w:rsid w:val="00DC1FE5"/>
    <w:rsid w:val="00DC20A1"/>
    <w:rsid w:val="00DC2180"/>
    <w:rsid w:val="00DC24BF"/>
    <w:rsid w:val="00DC256F"/>
    <w:rsid w:val="00DC26AE"/>
    <w:rsid w:val="00DC2766"/>
    <w:rsid w:val="00DC2AC8"/>
    <w:rsid w:val="00DC2AD0"/>
    <w:rsid w:val="00DC2BFF"/>
    <w:rsid w:val="00DC2DDE"/>
    <w:rsid w:val="00DC2E51"/>
    <w:rsid w:val="00DC3040"/>
    <w:rsid w:val="00DC3126"/>
    <w:rsid w:val="00DC319C"/>
    <w:rsid w:val="00DC330E"/>
    <w:rsid w:val="00DC33F9"/>
    <w:rsid w:val="00DC3446"/>
    <w:rsid w:val="00DC34D9"/>
    <w:rsid w:val="00DC3536"/>
    <w:rsid w:val="00DC3B3D"/>
    <w:rsid w:val="00DC3BE0"/>
    <w:rsid w:val="00DC3D35"/>
    <w:rsid w:val="00DC3FC5"/>
    <w:rsid w:val="00DC4365"/>
    <w:rsid w:val="00DC43C2"/>
    <w:rsid w:val="00DC4427"/>
    <w:rsid w:val="00DC4484"/>
    <w:rsid w:val="00DC4664"/>
    <w:rsid w:val="00DC46BA"/>
    <w:rsid w:val="00DC4A2A"/>
    <w:rsid w:val="00DC5119"/>
    <w:rsid w:val="00DC51CD"/>
    <w:rsid w:val="00DC535D"/>
    <w:rsid w:val="00DC5424"/>
    <w:rsid w:val="00DC5598"/>
    <w:rsid w:val="00DC5767"/>
    <w:rsid w:val="00DC58E4"/>
    <w:rsid w:val="00DC5970"/>
    <w:rsid w:val="00DC5BA1"/>
    <w:rsid w:val="00DC5BF9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5F3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75"/>
    <w:rsid w:val="00DD01A6"/>
    <w:rsid w:val="00DD07E0"/>
    <w:rsid w:val="00DD09DF"/>
    <w:rsid w:val="00DD0A7B"/>
    <w:rsid w:val="00DD0BE0"/>
    <w:rsid w:val="00DD0EA1"/>
    <w:rsid w:val="00DD116E"/>
    <w:rsid w:val="00DD11E0"/>
    <w:rsid w:val="00DD12CA"/>
    <w:rsid w:val="00DD12D6"/>
    <w:rsid w:val="00DD14BA"/>
    <w:rsid w:val="00DD1582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62D"/>
    <w:rsid w:val="00DD275D"/>
    <w:rsid w:val="00DD2847"/>
    <w:rsid w:val="00DD28B0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1E"/>
    <w:rsid w:val="00DD3779"/>
    <w:rsid w:val="00DD384C"/>
    <w:rsid w:val="00DD3920"/>
    <w:rsid w:val="00DD3A1B"/>
    <w:rsid w:val="00DD3B5B"/>
    <w:rsid w:val="00DD3C8A"/>
    <w:rsid w:val="00DD3D3D"/>
    <w:rsid w:val="00DD3F2D"/>
    <w:rsid w:val="00DD3FE1"/>
    <w:rsid w:val="00DD3FE4"/>
    <w:rsid w:val="00DD4282"/>
    <w:rsid w:val="00DD43E6"/>
    <w:rsid w:val="00DD4446"/>
    <w:rsid w:val="00DD4634"/>
    <w:rsid w:val="00DD46EF"/>
    <w:rsid w:val="00DD470A"/>
    <w:rsid w:val="00DD4955"/>
    <w:rsid w:val="00DD495C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CF4"/>
    <w:rsid w:val="00DD5D7B"/>
    <w:rsid w:val="00DD5FD5"/>
    <w:rsid w:val="00DD6239"/>
    <w:rsid w:val="00DD6359"/>
    <w:rsid w:val="00DD637A"/>
    <w:rsid w:val="00DD66B8"/>
    <w:rsid w:val="00DD69A7"/>
    <w:rsid w:val="00DD6C1D"/>
    <w:rsid w:val="00DD6C65"/>
    <w:rsid w:val="00DD6E54"/>
    <w:rsid w:val="00DD7266"/>
    <w:rsid w:val="00DD72CC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6C9"/>
    <w:rsid w:val="00DE0820"/>
    <w:rsid w:val="00DE0ACC"/>
    <w:rsid w:val="00DE1035"/>
    <w:rsid w:val="00DE1311"/>
    <w:rsid w:val="00DE1393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3D24"/>
    <w:rsid w:val="00DE45E9"/>
    <w:rsid w:val="00DE46D8"/>
    <w:rsid w:val="00DE47F7"/>
    <w:rsid w:val="00DE49D7"/>
    <w:rsid w:val="00DE4E35"/>
    <w:rsid w:val="00DE4FFC"/>
    <w:rsid w:val="00DE5163"/>
    <w:rsid w:val="00DE516E"/>
    <w:rsid w:val="00DE53A3"/>
    <w:rsid w:val="00DE5551"/>
    <w:rsid w:val="00DE55F4"/>
    <w:rsid w:val="00DE5A20"/>
    <w:rsid w:val="00DE5AC1"/>
    <w:rsid w:val="00DE5AF1"/>
    <w:rsid w:val="00DE5F48"/>
    <w:rsid w:val="00DE6168"/>
    <w:rsid w:val="00DE63EB"/>
    <w:rsid w:val="00DE63ED"/>
    <w:rsid w:val="00DE695D"/>
    <w:rsid w:val="00DE69CA"/>
    <w:rsid w:val="00DE6AF4"/>
    <w:rsid w:val="00DE6C9B"/>
    <w:rsid w:val="00DE6E76"/>
    <w:rsid w:val="00DE7087"/>
    <w:rsid w:val="00DE744D"/>
    <w:rsid w:val="00DE745C"/>
    <w:rsid w:val="00DE74A6"/>
    <w:rsid w:val="00DE7716"/>
    <w:rsid w:val="00DE7826"/>
    <w:rsid w:val="00DE78F8"/>
    <w:rsid w:val="00DE7A16"/>
    <w:rsid w:val="00DE7BAC"/>
    <w:rsid w:val="00DE7D1D"/>
    <w:rsid w:val="00DE7E85"/>
    <w:rsid w:val="00DE7EF9"/>
    <w:rsid w:val="00DE7F76"/>
    <w:rsid w:val="00DF00A7"/>
    <w:rsid w:val="00DF02DA"/>
    <w:rsid w:val="00DF041D"/>
    <w:rsid w:val="00DF08B0"/>
    <w:rsid w:val="00DF0C2D"/>
    <w:rsid w:val="00DF0D20"/>
    <w:rsid w:val="00DF0D2D"/>
    <w:rsid w:val="00DF1172"/>
    <w:rsid w:val="00DF1998"/>
    <w:rsid w:val="00DF1CBC"/>
    <w:rsid w:val="00DF1E5C"/>
    <w:rsid w:val="00DF22C6"/>
    <w:rsid w:val="00DF26EA"/>
    <w:rsid w:val="00DF28AD"/>
    <w:rsid w:val="00DF2972"/>
    <w:rsid w:val="00DF29E0"/>
    <w:rsid w:val="00DF2D1B"/>
    <w:rsid w:val="00DF2D88"/>
    <w:rsid w:val="00DF2DB9"/>
    <w:rsid w:val="00DF2F2A"/>
    <w:rsid w:val="00DF2FD5"/>
    <w:rsid w:val="00DF30C1"/>
    <w:rsid w:val="00DF313A"/>
    <w:rsid w:val="00DF3462"/>
    <w:rsid w:val="00DF34C5"/>
    <w:rsid w:val="00DF3697"/>
    <w:rsid w:val="00DF3942"/>
    <w:rsid w:val="00DF394B"/>
    <w:rsid w:val="00DF39E5"/>
    <w:rsid w:val="00DF3A9C"/>
    <w:rsid w:val="00DF3B2A"/>
    <w:rsid w:val="00DF3B76"/>
    <w:rsid w:val="00DF3FFA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3C4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41"/>
    <w:rsid w:val="00DF65DE"/>
    <w:rsid w:val="00DF67FE"/>
    <w:rsid w:val="00DF68E0"/>
    <w:rsid w:val="00DF6AAC"/>
    <w:rsid w:val="00DF6E89"/>
    <w:rsid w:val="00DF6EBC"/>
    <w:rsid w:val="00DF6F8E"/>
    <w:rsid w:val="00DF704F"/>
    <w:rsid w:val="00DF70E7"/>
    <w:rsid w:val="00DF7136"/>
    <w:rsid w:val="00DF7333"/>
    <w:rsid w:val="00DF77A0"/>
    <w:rsid w:val="00DF7C49"/>
    <w:rsid w:val="00DF7E20"/>
    <w:rsid w:val="00DF7E91"/>
    <w:rsid w:val="00E00168"/>
    <w:rsid w:val="00E00185"/>
    <w:rsid w:val="00E002C3"/>
    <w:rsid w:val="00E0092C"/>
    <w:rsid w:val="00E00AF2"/>
    <w:rsid w:val="00E00AFE"/>
    <w:rsid w:val="00E00BCA"/>
    <w:rsid w:val="00E00C74"/>
    <w:rsid w:val="00E00D6B"/>
    <w:rsid w:val="00E01010"/>
    <w:rsid w:val="00E01138"/>
    <w:rsid w:val="00E019FC"/>
    <w:rsid w:val="00E01A67"/>
    <w:rsid w:val="00E01C77"/>
    <w:rsid w:val="00E01CBD"/>
    <w:rsid w:val="00E01D2E"/>
    <w:rsid w:val="00E01E94"/>
    <w:rsid w:val="00E020F9"/>
    <w:rsid w:val="00E0215F"/>
    <w:rsid w:val="00E02268"/>
    <w:rsid w:val="00E0243B"/>
    <w:rsid w:val="00E0261F"/>
    <w:rsid w:val="00E027A6"/>
    <w:rsid w:val="00E02992"/>
    <w:rsid w:val="00E02A54"/>
    <w:rsid w:val="00E02BC6"/>
    <w:rsid w:val="00E02C3A"/>
    <w:rsid w:val="00E02F77"/>
    <w:rsid w:val="00E02FCD"/>
    <w:rsid w:val="00E0303C"/>
    <w:rsid w:val="00E0315D"/>
    <w:rsid w:val="00E0375D"/>
    <w:rsid w:val="00E03975"/>
    <w:rsid w:val="00E03CC2"/>
    <w:rsid w:val="00E03D8F"/>
    <w:rsid w:val="00E03FF8"/>
    <w:rsid w:val="00E042F6"/>
    <w:rsid w:val="00E043E1"/>
    <w:rsid w:val="00E04452"/>
    <w:rsid w:val="00E046E6"/>
    <w:rsid w:val="00E04726"/>
    <w:rsid w:val="00E04B97"/>
    <w:rsid w:val="00E04E40"/>
    <w:rsid w:val="00E0504A"/>
    <w:rsid w:val="00E050CF"/>
    <w:rsid w:val="00E054B3"/>
    <w:rsid w:val="00E05527"/>
    <w:rsid w:val="00E05C2C"/>
    <w:rsid w:val="00E05D00"/>
    <w:rsid w:val="00E05DF0"/>
    <w:rsid w:val="00E05F38"/>
    <w:rsid w:val="00E05FB8"/>
    <w:rsid w:val="00E0646D"/>
    <w:rsid w:val="00E06564"/>
    <w:rsid w:val="00E06659"/>
    <w:rsid w:val="00E06690"/>
    <w:rsid w:val="00E06764"/>
    <w:rsid w:val="00E06829"/>
    <w:rsid w:val="00E06D5C"/>
    <w:rsid w:val="00E06F72"/>
    <w:rsid w:val="00E0716C"/>
    <w:rsid w:val="00E0725E"/>
    <w:rsid w:val="00E0743B"/>
    <w:rsid w:val="00E077F5"/>
    <w:rsid w:val="00E079BB"/>
    <w:rsid w:val="00E07A08"/>
    <w:rsid w:val="00E07A18"/>
    <w:rsid w:val="00E07A7B"/>
    <w:rsid w:val="00E07E0F"/>
    <w:rsid w:val="00E07F2B"/>
    <w:rsid w:val="00E100F2"/>
    <w:rsid w:val="00E1019F"/>
    <w:rsid w:val="00E102CC"/>
    <w:rsid w:val="00E10404"/>
    <w:rsid w:val="00E10464"/>
    <w:rsid w:val="00E1088D"/>
    <w:rsid w:val="00E10955"/>
    <w:rsid w:val="00E10DD5"/>
    <w:rsid w:val="00E11612"/>
    <w:rsid w:val="00E1171E"/>
    <w:rsid w:val="00E11DEE"/>
    <w:rsid w:val="00E11E26"/>
    <w:rsid w:val="00E1236D"/>
    <w:rsid w:val="00E1268E"/>
    <w:rsid w:val="00E12712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E56"/>
    <w:rsid w:val="00E13F15"/>
    <w:rsid w:val="00E13F74"/>
    <w:rsid w:val="00E13F99"/>
    <w:rsid w:val="00E140BD"/>
    <w:rsid w:val="00E14177"/>
    <w:rsid w:val="00E141C0"/>
    <w:rsid w:val="00E14242"/>
    <w:rsid w:val="00E14339"/>
    <w:rsid w:val="00E148CA"/>
    <w:rsid w:val="00E14D2D"/>
    <w:rsid w:val="00E14F2E"/>
    <w:rsid w:val="00E151EC"/>
    <w:rsid w:val="00E1551B"/>
    <w:rsid w:val="00E15601"/>
    <w:rsid w:val="00E156E2"/>
    <w:rsid w:val="00E15939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178E8"/>
    <w:rsid w:val="00E2003D"/>
    <w:rsid w:val="00E2005F"/>
    <w:rsid w:val="00E2017B"/>
    <w:rsid w:val="00E20338"/>
    <w:rsid w:val="00E2047F"/>
    <w:rsid w:val="00E204C3"/>
    <w:rsid w:val="00E206C8"/>
    <w:rsid w:val="00E206D1"/>
    <w:rsid w:val="00E207C6"/>
    <w:rsid w:val="00E20B6D"/>
    <w:rsid w:val="00E20EFC"/>
    <w:rsid w:val="00E210C9"/>
    <w:rsid w:val="00E21129"/>
    <w:rsid w:val="00E21230"/>
    <w:rsid w:val="00E2174A"/>
    <w:rsid w:val="00E2198B"/>
    <w:rsid w:val="00E21B5E"/>
    <w:rsid w:val="00E21B7E"/>
    <w:rsid w:val="00E21C18"/>
    <w:rsid w:val="00E21D58"/>
    <w:rsid w:val="00E21DEC"/>
    <w:rsid w:val="00E21E28"/>
    <w:rsid w:val="00E21F21"/>
    <w:rsid w:val="00E21FAF"/>
    <w:rsid w:val="00E22198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D4F"/>
    <w:rsid w:val="00E23E14"/>
    <w:rsid w:val="00E2406A"/>
    <w:rsid w:val="00E242BA"/>
    <w:rsid w:val="00E2437D"/>
    <w:rsid w:val="00E24622"/>
    <w:rsid w:val="00E248F1"/>
    <w:rsid w:val="00E24930"/>
    <w:rsid w:val="00E24942"/>
    <w:rsid w:val="00E249C8"/>
    <w:rsid w:val="00E24CBA"/>
    <w:rsid w:val="00E24E66"/>
    <w:rsid w:val="00E2539F"/>
    <w:rsid w:val="00E25636"/>
    <w:rsid w:val="00E25A41"/>
    <w:rsid w:val="00E25AD3"/>
    <w:rsid w:val="00E25C84"/>
    <w:rsid w:val="00E25C85"/>
    <w:rsid w:val="00E25D3D"/>
    <w:rsid w:val="00E25E7D"/>
    <w:rsid w:val="00E25EE1"/>
    <w:rsid w:val="00E25F39"/>
    <w:rsid w:val="00E25FB1"/>
    <w:rsid w:val="00E2614F"/>
    <w:rsid w:val="00E26328"/>
    <w:rsid w:val="00E2648A"/>
    <w:rsid w:val="00E26729"/>
    <w:rsid w:val="00E2674B"/>
    <w:rsid w:val="00E267F0"/>
    <w:rsid w:val="00E26B04"/>
    <w:rsid w:val="00E26D10"/>
    <w:rsid w:val="00E26E6A"/>
    <w:rsid w:val="00E2702A"/>
    <w:rsid w:val="00E270FB"/>
    <w:rsid w:val="00E2731A"/>
    <w:rsid w:val="00E27437"/>
    <w:rsid w:val="00E274A4"/>
    <w:rsid w:val="00E275B9"/>
    <w:rsid w:val="00E27755"/>
    <w:rsid w:val="00E2797A"/>
    <w:rsid w:val="00E279DE"/>
    <w:rsid w:val="00E27CE0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3DC"/>
    <w:rsid w:val="00E316CE"/>
    <w:rsid w:val="00E3186A"/>
    <w:rsid w:val="00E319EE"/>
    <w:rsid w:val="00E31D0C"/>
    <w:rsid w:val="00E31E17"/>
    <w:rsid w:val="00E31E26"/>
    <w:rsid w:val="00E31FFD"/>
    <w:rsid w:val="00E3225B"/>
    <w:rsid w:val="00E32594"/>
    <w:rsid w:val="00E3259E"/>
    <w:rsid w:val="00E32668"/>
    <w:rsid w:val="00E32708"/>
    <w:rsid w:val="00E327FA"/>
    <w:rsid w:val="00E32B87"/>
    <w:rsid w:val="00E32D10"/>
    <w:rsid w:val="00E32D31"/>
    <w:rsid w:val="00E32D9D"/>
    <w:rsid w:val="00E32DFC"/>
    <w:rsid w:val="00E3327D"/>
    <w:rsid w:val="00E333E3"/>
    <w:rsid w:val="00E33477"/>
    <w:rsid w:val="00E334A1"/>
    <w:rsid w:val="00E334DC"/>
    <w:rsid w:val="00E33579"/>
    <w:rsid w:val="00E33601"/>
    <w:rsid w:val="00E33659"/>
    <w:rsid w:val="00E336C6"/>
    <w:rsid w:val="00E339C8"/>
    <w:rsid w:val="00E33D90"/>
    <w:rsid w:val="00E344E6"/>
    <w:rsid w:val="00E3451D"/>
    <w:rsid w:val="00E346BE"/>
    <w:rsid w:val="00E34E7F"/>
    <w:rsid w:val="00E35756"/>
    <w:rsid w:val="00E35843"/>
    <w:rsid w:val="00E359D0"/>
    <w:rsid w:val="00E35BCA"/>
    <w:rsid w:val="00E35D3A"/>
    <w:rsid w:val="00E35F1D"/>
    <w:rsid w:val="00E36191"/>
    <w:rsid w:val="00E362A7"/>
    <w:rsid w:val="00E364E1"/>
    <w:rsid w:val="00E366DE"/>
    <w:rsid w:val="00E36EE6"/>
    <w:rsid w:val="00E37074"/>
    <w:rsid w:val="00E37191"/>
    <w:rsid w:val="00E37422"/>
    <w:rsid w:val="00E374E0"/>
    <w:rsid w:val="00E37653"/>
    <w:rsid w:val="00E37711"/>
    <w:rsid w:val="00E37A9B"/>
    <w:rsid w:val="00E37A9D"/>
    <w:rsid w:val="00E37BE9"/>
    <w:rsid w:val="00E37C3F"/>
    <w:rsid w:val="00E37DE6"/>
    <w:rsid w:val="00E401BB"/>
    <w:rsid w:val="00E402AA"/>
    <w:rsid w:val="00E40447"/>
    <w:rsid w:val="00E40533"/>
    <w:rsid w:val="00E406B7"/>
    <w:rsid w:val="00E40BED"/>
    <w:rsid w:val="00E4165E"/>
    <w:rsid w:val="00E41B4F"/>
    <w:rsid w:val="00E41C57"/>
    <w:rsid w:val="00E41FAA"/>
    <w:rsid w:val="00E42099"/>
    <w:rsid w:val="00E420FB"/>
    <w:rsid w:val="00E4219F"/>
    <w:rsid w:val="00E422BE"/>
    <w:rsid w:val="00E427B9"/>
    <w:rsid w:val="00E42885"/>
    <w:rsid w:val="00E428BD"/>
    <w:rsid w:val="00E4295A"/>
    <w:rsid w:val="00E42D11"/>
    <w:rsid w:val="00E42EFA"/>
    <w:rsid w:val="00E42FFC"/>
    <w:rsid w:val="00E4301E"/>
    <w:rsid w:val="00E43148"/>
    <w:rsid w:val="00E4328A"/>
    <w:rsid w:val="00E43453"/>
    <w:rsid w:val="00E439ED"/>
    <w:rsid w:val="00E43A77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4E0E"/>
    <w:rsid w:val="00E450FD"/>
    <w:rsid w:val="00E4513C"/>
    <w:rsid w:val="00E451AE"/>
    <w:rsid w:val="00E4528D"/>
    <w:rsid w:val="00E453E6"/>
    <w:rsid w:val="00E453FB"/>
    <w:rsid w:val="00E45AC5"/>
    <w:rsid w:val="00E45BE9"/>
    <w:rsid w:val="00E45E8E"/>
    <w:rsid w:val="00E45E96"/>
    <w:rsid w:val="00E46131"/>
    <w:rsid w:val="00E46B71"/>
    <w:rsid w:val="00E4701C"/>
    <w:rsid w:val="00E471D2"/>
    <w:rsid w:val="00E473A2"/>
    <w:rsid w:val="00E47947"/>
    <w:rsid w:val="00E47B69"/>
    <w:rsid w:val="00E47B73"/>
    <w:rsid w:val="00E47BEB"/>
    <w:rsid w:val="00E47D9D"/>
    <w:rsid w:val="00E47E46"/>
    <w:rsid w:val="00E50068"/>
    <w:rsid w:val="00E500C2"/>
    <w:rsid w:val="00E50242"/>
    <w:rsid w:val="00E502E9"/>
    <w:rsid w:val="00E508DF"/>
    <w:rsid w:val="00E508F7"/>
    <w:rsid w:val="00E50B36"/>
    <w:rsid w:val="00E50E02"/>
    <w:rsid w:val="00E50FEB"/>
    <w:rsid w:val="00E5125E"/>
    <w:rsid w:val="00E51493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740"/>
    <w:rsid w:val="00E5299F"/>
    <w:rsid w:val="00E52A11"/>
    <w:rsid w:val="00E52C3A"/>
    <w:rsid w:val="00E52D24"/>
    <w:rsid w:val="00E52E74"/>
    <w:rsid w:val="00E53025"/>
    <w:rsid w:val="00E53211"/>
    <w:rsid w:val="00E533D7"/>
    <w:rsid w:val="00E54133"/>
    <w:rsid w:val="00E54622"/>
    <w:rsid w:val="00E546FA"/>
    <w:rsid w:val="00E54FA7"/>
    <w:rsid w:val="00E54FE1"/>
    <w:rsid w:val="00E55225"/>
    <w:rsid w:val="00E553A0"/>
    <w:rsid w:val="00E558AD"/>
    <w:rsid w:val="00E55B5A"/>
    <w:rsid w:val="00E55CEB"/>
    <w:rsid w:val="00E55D25"/>
    <w:rsid w:val="00E55EE5"/>
    <w:rsid w:val="00E56016"/>
    <w:rsid w:val="00E56228"/>
    <w:rsid w:val="00E562B2"/>
    <w:rsid w:val="00E563D7"/>
    <w:rsid w:val="00E564D7"/>
    <w:rsid w:val="00E564E9"/>
    <w:rsid w:val="00E56BD7"/>
    <w:rsid w:val="00E56C0D"/>
    <w:rsid w:val="00E56D8A"/>
    <w:rsid w:val="00E56DBA"/>
    <w:rsid w:val="00E56DE7"/>
    <w:rsid w:val="00E57449"/>
    <w:rsid w:val="00E57626"/>
    <w:rsid w:val="00E5777F"/>
    <w:rsid w:val="00E57B3F"/>
    <w:rsid w:val="00E57D21"/>
    <w:rsid w:val="00E57F39"/>
    <w:rsid w:val="00E57FB1"/>
    <w:rsid w:val="00E60095"/>
    <w:rsid w:val="00E60272"/>
    <w:rsid w:val="00E6036D"/>
    <w:rsid w:val="00E607FF"/>
    <w:rsid w:val="00E60874"/>
    <w:rsid w:val="00E609D5"/>
    <w:rsid w:val="00E60C07"/>
    <w:rsid w:val="00E60D84"/>
    <w:rsid w:val="00E610B4"/>
    <w:rsid w:val="00E61223"/>
    <w:rsid w:val="00E61283"/>
    <w:rsid w:val="00E6137F"/>
    <w:rsid w:val="00E61B36"/>
    <w:rsid w:val="00E61CD9"/>
    <w:rsid w:val="00E61D22"/>
    <w:rsid w:val="00E61E21"/>
    <w:rsid w:val="00E61FC4"/>
    <w:rsid w:val="00E620D2"/>
    <w:rsid w:val="00E62169"/>
    <w:rsid w:val="00E624D6"/>
    <w:rsid w:val="00E625AA"/>
    <w:rsid w:val="00E6294C"/>
    <w:rsid w:val="00E62A35"/>
    <w:rsid w:val="00E62C88"/>
    <w:rsid w:val="00E62ED8"/>
    <w:rsid w:val="00E6336F"/>
    <w:rsid w:val="00E63392"/>
    <w:rsid w:val="00E63560"/>
    <w:rsid w:val="00E63654"/>
    <w:rsid w:val="00E63656"/>
    <w:rsid w:val="00E6368A"/>
    <w:rsid w:val="00E63786"/>
    <w:rsid w:val="00E6384E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4E60"/>
    <w:rsid w:val="00E65377"/>
    <w:rsid w:val="00E65383"/>
    <w:rsid w:val="00E6570A"/>
    <w:rsid w:val="00E659F4"/>
    <w:rsid w:val="00E65EC1"/>
    <w:rsid w:val="00E66024"/>
    <w:rsid w:val="00E66056"/>
    <w:rsid w:val="00E662FF"/>
    <w:rsid w:val="00E6633A"/>
    <w:rsid w:val="00E663E6"/>
    <w:rsid w:val="00E663F6"/>
    <w:rsid w:val="00E66488"/>
    <w:rsid w:val="00E6677E"/>
    <w:rsid w:val="00E667A4"/>
    <w:rsid w:val="00E66947"/>
    <w:rsid w:val="00E66B3D"/>
    <w:rsid w:val="00E66C96"/>
    <w:rsid w:val="00E66D01"/>
    <w:rsid w:val="00E66F7B"/>
    <w:rsid w:val="00E67028"/>
    <w:rsid w:val="00E670F4"/>
    <w:rsid w:val="00E671DA"/>
    <w:rsid w:val="00E67339"/>
    <w:rsid w:val="00E67485"/>
    <w:rsid w:val="00E675D3"/>
    <w:rsid w:val="00E67600"/>
    <w:rsid w:val="00E676E5"/>
    <w:rsid w:val="00E67725"/>
    <w:rsid w:val="00E67878"/>
    <w:rsid w:val="00E67D94"/>
    <w:rsid w:val="00E67FC1"/>
    <w:rsid w:val="00E70045"/>
    <w:rsid w:val="00E701B5"/>
    <w:rsid w:val="00E70211"/>
    <w:rsid w:val="00E705C2"/>
    <w:rsid w:val="00E706CC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304"/>
    <w:rsid w:val="00E73442"/>
    <w:rsid w:val="00E7361A"/>
    <w:rsid w:val="00E73680"/>
    <w:rsid w:val="00E739B9"/>
    <w:rsid w:val="00E73C53"/>
    <w:rsid w:val="00E73CA9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04F"/>
    <w:rsid w:val="00E75425"/>
    <w:rsid w:val="00E7548A"/>
    <w:rsid w:val="00E7573F"/>
    <w:rsid w:val="00E75B37"/>
    <w:rsid w:val="00E75B76"/>
    <w:rsid w:val="00E75D50"/>
    <w:rsid w:val="00E75D89"/>
    <w:rsid w:val="00E7606B"/>
    <w:rsid w:val="00E765B2"/>
    <w:rsid w:val="00E76690"/>
    <w:rsid w:val="00E767A7"/>
    <w:rsid w:val="00E7699B"/>
    <w:rsid w:val="00E76D40"/>
    <w:rsid w:val="00E76FF9"/>
    <w:rsid w:val="00E7700E"/>
    <w:rsid w:val="00E774D5"/>
    <w:rsid w:val="00E77612"/>
    <w:rsid w:val="00E776B8"/>
    <w:rsid w:val="00E7784B"/>
    <w:rsid w:val="00E77960"/>
    <w:rsid w:val="00E77AA2"/>
    <w:rsid w:val="00E77AAD"/>
    <w:rsid w:val="00E77B4E"/>
    <w:rsid w:val="00E77C38"/>
    <w:rsid w:val="00E77C43"/>
    <w:rsid w:val="00E77D1C"/>
    <w:rsid w:val="00E77DA3"/>
    <w:rsid w:val="00E77DDC"/>
    <w:rsid w:val="00E77E0A"/>
    <w:rsid w:val="00E77F05"/>
    <w:rsid w:val="00E8009E"/>
    <w:rsid w:val="00E802CC"/>
    <w:rsid w:val="00E8030D"/>
    <w:rsid w:val="00E806C6"/>
    <w:rsid w:val="00E808FE"/>
    <w:rsid w:val="00E80B18"/>
    <w:rsid w:val="00E80B34"/>
    <w:rsid w:val="00E80BBD"/>
    <w:rsid w:val="00E80CF0"/>
    <w:rsid w:val="00E80DCD"/>
    <w:rsid w:val="00E80E16"/>
    <w:rsid w:val="00E81033"/>
    <w:rsid w:val="00E811D3"/>
    <w:rsid w:val="00E813B0"/>
    <w:rsid w:val="00E814FD"/>
    <w:rsid w:val="00E816E0"/>
    <w:rsid w:val="00E818C3"/>
    <w:rsid w:val="00E8196B"/>
    <w:rsid w:val="00E819D1"/>
    <w:rsid w:val="00E819F1"/>
    <w:rsid w:val="00E81D9D"/>
    <w:rsid w:val="00E8201E"/>
    <w:rsid w:val="00E822B5"/>
    <w:rsid w:val="00E823D4"/>
    <w:rsid w:val="00E823D7"/>
    <w:rsid w:val="00E8242C"/>
    <w:rsid w:val="00E8244D"/>
    <w:rsid w:val="00E8253A"/>
    <w:rsid w:val="00E826BF"/>
    <w:rsid w:val="00E8272B"/>
    <w:rsid w:val="00E82A3F"/>
    <w:rsid w:val="00E82ADB"/>
    <w:rsid w:val="00E82C2E"/>
    <w:rsid w:val="00E82D96"/>
    <w:rsid w:val="00E82F0D"/>
    <w:rsid w:val="00E82F7D"/>
    <w:rsid w:val="00E8316F"/>
    <w:rsid w:val="00E8322E"/>
    <w:rsid w:val="00E83255"/>
    <w:rsid w:val="00E832EF"/>
    <w:rsid w:val="00E83313"/>
    <w:rsid w:val="00E83553"/>
    <w:rsid w:val="00E83598"/>
    <w:rsid w:val="00E835A5"/>
    <w:rsid w:val="00E838B9"/>
    <w:rsid w:val="00E83945"/>
    <w:rsid w:val="00E8399C"/>
    <w:rsid w:val="00E83BBE"/>
    <w:rsid w:val="00E83E89"/>
    <w:rsid w:val="00E83F59"/>
    <w:rsid w:val="00E8412A"/>
    <w:rsid w:val="00E84AC1"/>
    <w:rsid w:val="00E8573D"/>
    <w:rsid w:val="00E8575D"/>
    <w:rsid w:val="00E857EA"/>
    <w:rsid w:val="00E85A02"/>
    <w:rsid w:val="00E85ABF"/>
    <w:rsid w:val="00E85CF0"/>
    <w:rsid w:val="00E8606F"/>
    <w:rsid w:val="00E861B3"/>
    <w:rsid w:val="00E863C0"/>
    <w:rsid w:val="00E86741"/>
    <w:rsid w:val="00E867F5"/>
    <w:rsid w:val="00E868AC"/>
    <w:rsid w:val="00E868E8"/>
    <w:rsid w:val="00E8690C"/>
    <w:rsid w:val="00E86990"/>
    <w:rsid w:val="00E86B56"/>
    <w:rsid w:val="00E86EFA"/>
    <w:rsid w:val="00E86F64"/>
    <w:rsid w:val="00E87059"/>
    <w:rsid w:val="00E8705E"/>
    <w:rsid w:val="00E8713E"/>
    <w:rsid w:val="00E87326"/>
    <w:rsid w:val="00E8750F"/>
    <w:rsid w:val="00E8768A"/>
    <w:rsid w:val="00E87839"/>
    <w:rsid w:val="00E87867"/>
    <w:rsid w:val="00E8797D"/>
    <w:rsid w:val="00E87A54"/>
    <w:rsid w:val="00E87ADB"/>
    <w:rsid w:val="00E87B20"/>
    <w:rsid w:val="00E87D17"/>
    <w:rsid w:val="00E87E84"/>
    <w:rsid w:val="00E87F18"/>
    <w:rsid w:val="00E900A6"/>
    <w:rsid w:val="00E9019C"/>
    <w:rsid w:val="00E903AC"/>
    <w:rsid w:val="00E90740"/>
    <w:rsid w:val="00E908AD"/>
    <w:rsid w:val="00E90BAA"/>
    <w:rsid w:val="00E90D10"/>
    <w:rsid w:val="00E91085"/>
    <w:rsid w:val="00E91231"/>
    <w:rsid w:val="00E9150A"/>
    <w:rsid w:val="00E92117"/>
    <w:rsid w:val="00E9226E"/>
    <w:rsid w:val="00E9276C"/>
    <w:rsid w:val="00E92D64"/>
    <w:rsid w:val="00E92D6C"/>
    <w:rsid w:val="00E93012"/>
    <w:rsid w:val="00E9302A"/>
    <w:rsid w:val="00E93181"/>
    <w:rsid w:val="00E931C2"/>
    <w:rsid w:val="00E93267"/>
    <w:rsid w:val="00E9353B"/>
    <w:rsid w:val="00E93597"/>
    <w:rsid w:val="00E939F0"/>
    <w:rsid w:val="00E93EED"/>
    <w:rsid w:val="00E93F3B"/>
    <w:rsid w:val="00E93F77"/>
    <w:rsid w:val="00E9406F"/>
    <w:rsid w:val="00E94111"/>
    <w:rsid w:val="00E94219"/>
    <w:rsid w:val="00E943CC"/>
    <w:rsid w:val="00E943D7"/>
    <w:rsid w:val="00E943E0"/>
    <w:rsid w:val="00E94478"/>
    <w:rsid w:val="00E94688"/>
    <w:rsid w:val="00E9482B"/>
    <w:rsid w:val="00E94831"/>
    <w:rsid w:val="00E948B8"/>
    <w:rsid w:val="00E94B83"/>
    <w:rsid w:val="00E94F0B"/>
    <w:rsid w:val="00E950B2"/>
    <w:rsid w:val="00E95144"/>
    <w:rsid w:val="00E95259"/>
    <w:rsid w:val="00E953CF"/>
    <w:rsid w:val="00E95667"/>
    <w:rsid w:val="00E95872"/>
    <w:rsid w:val="00E95A4B"/>
    <w:rsid w:val="00E95EBB"/>
    <w:rsid w:val="00E95F3D"/>
    <w:rsid w:val="00E961F3"/>
    <w:rsid w:val="00E9623D"/>
    <w:rsid w:val="00E96268"/>
    <w:rsid w:val="00E9657D"/>
    <w:rsid w:val="00E9679C"/>
    <w:rsid w:val="00E96868"/>
    <w:rsid w:val="00E969D9"/>
    <w:rsid w:val="00E96DC2"/>
    <w:rsid w:val="00E97336"/>
    <w:rsid w:val="00E973A0"/>
    <w:rsid w:val="00E97608"/>
    <w:rsid w:val="00E976B6"/>
    <w:rsid w:val="00E97707"/>
    <w:rsid w:val="00E97A1D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7E9"/>
    <w:rsid w:val="00EA0907"/>
    <w:rsid w:val="00EA0AB5"/>
    <w:rsid w:val="00EA0D2C"/>
    <w:rsid w:val="00EA0D65"/>
    <w:rsid w:val="00EA1314"/>
    <w:rsid w:val="00EA13CB"/>
    <w:rsid w:val="00EA160C"/>
    <w:rsid w:val="00EA16DA"/>
    <w:rsid w:val="00EA1835"/>
    <w:rsid w:val="00EA1CCE"/>
    <w:rsid w:val="00EA1CDA"/>
    <w:rsid w:val="00EA1DC1"/>
    <w:rsid w:val="00EA1DF4"/>
    <w:rsid w:val="00EA21B4"/>
    <w:rsid w:val="00EA2409"/>
    <w:rsid w:val="00EA2848"/>
    <w:rsid w:val="00EA2ADA"/>
    <w:rsid w:val="00EA2DE2"/>
    <w:rsid w:val="00EA30A8"/>
    <w:rsid w:val="00EA3359"/>
    <w:rsid w:val="00EA372D"/>
    <w:rsid w:val="00EA375A"/>
    <w:rsid w:val="00EA3842"/>
    <w:rsid w:val="00EA3953"/>
    <w:rsid w:val="00EA3DFA"/>
    <w:rsid w:val="00EA3EE3"/>
    <w:rsid w:val="00EA4178"/>
    <w:rsid w:val="00EA428E"/>
    <w:rsid w:val="00EA431B"/>
    <w:rsid w:val="00EA44B6"/>
    <w:rsid w:val="00EA477A"/>
    <w:rsid w:val="00EA48A7"/>
    <w:rsid w:val="00EA4954"/>
    <w:rsid w:val="00EA4BFD"/>
    <w:rsid w:val="00EA4D4D"/>
    <w:rsid w:val="00EA4F4F"/>
    <w:rsid w:val="00EA501F"/>
    <w:rsid w:val="00EA515F"/>
    <w:rsid w:val="00EA532E"/>
    <w:rsid w:val="00EA533A"/>
    <w:rsid w:val="00EA53FD"/>
    <w:rsid w:val="00EA5632"/>
    <w:rsid w:val="00EA5665"/>
    <w:rsid w:val="00EA5710"/>
    <w:rsid w:val="00EA5958"/>
    <w:rsid w:val="00EA5B92"/>
    <w:rsid w:val="00EA5BC3"/>
    <w:rsid w:val="00EA5DEB"/>
    <w:rsid w:val="00EA5E52"/>
    <w:rsid w:val="00EA5FFF"/>
    <w:rsid w:val="00EA6016"/>
    <w:rsid w:val="00EA6242"/>
    <w:rsid w:val="00EA63F3"/>
    <w:rsid w:val="00EA65FD"/>
    <w:rsid w:val="00EA6641"/>
    <w:rsid w:val="00EA666A"/>
    <w:rsid w:val="00EA66A6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501"/>
    <w:rsid w:val="00EA7631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008"/>
    <w:rsid w:val="00EB02CE"/>
    <w:rsid w:val="00EB06F2"/>
    <w:rsid w:val="00EB0771"/>
    <w:rsid w:val="00EB0858"/>
    <w:rsid w:val="00EB0CCC"/>
    <w:rsid w:val="00EB0D07"/>
    <w:rsid w:val="00EB111F"/>
    <w:rsid w:val="00EB11DD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848"/>
    <w:rsid w:val="00EB2ADB"/>
    <w:rsid w:val="00EB2D3B"/>
    <w:rsid w:val="00EB2E7C"/>
    <w:rsid w:val="00EB32DA"/>
    <w:rsid w:val="00EB3565"/>
    <w:rsid w:val="00EB3949"/>
    <w:rsid w:val="00EB3A0A"/>
    <w:rsid w:val="00EB3BBD"/>
    <w:rsid w:val="00EB3F48"/>
    <w:rsid w:val="00EB40A2"/>
    <w:rsid w:val="00EB4110"/>
    <w:rsid w:val="00EB44E3"/>
    <w:rsid w:val="00EB4B22"/>
    <w:rsid w:val="00EB4C01"/>
    <w:rsid w:val="00EB4C49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B4D"/>
    <w:rsid w:val="00EB5D8F"/>
    <w:rsid w:val="00EB61A3"/>
    <w:rsid w:val="00EB653E"/>
    <w:rsid w:val="00EB6FDF"/>
    <w:rsid w:val="00EB7064"/>
    <w:rsid w:val="00EB72C3"/>
    <w:rsid w:val="00EB7430"/>
    <w:rsid w:val="00EB74CA"/>
    <w:rsid w:val="00EB78CD"/>
    <w:rsid w:val="00EB7F1F"/>
    <w:rsid w:val="00EC0388"/>
    <w:rsid w:val="00EC0671"/>
    <w:rsid w:val="00EC0704"/>
    <w:rsid w:val="00EC0A10"/>
    <w:rsid w:val="00EC0A4F"/>
    <w:rsid w:val="00EC0B69"/>
    <w:rsid w:val="00EC1101"/>
    <w:rsid w:val="00EC1163"/>
    <w:rsid w:val="00EC1270"/>
    <w:rsid w:val="00EC12CD"/>
    <w:rsid w:val="00EC12F5"/>
    <w:rsid w:val="00EC13BB"/>
    <w:rsid w:val="00EC1487"/>
    <w:rsid w:val="00EC1573"/>
    <w:rsid w:val="00EC19D2"/>
    <w:rsid w:val="00EC1A91"/>
    <w:rsid w:val="00EC1B4E"/>
    <w:rsid w:val="00EC1C3C"/>
    <w:rsid w:val="00EC1CAF"/>
    <w:rsid w:val="00EC1D5E"/>
    <w:rsid w:val="00EC1FB4"/>
    <w:rsid w:val="00EC20A2"/>
    <w:rsid w:val="00EC2773"/>
    <w:rsid w:val="00EC2CD4"/>
    <w:rsid w:val="00EC335E"/>
    <w:rsid w:val="00EC3649"/>
    <w:rsid w:val="00EC37AA"/>
    <w:rsid w:val="00EC386A"/>
    <w:rsid w:val="00EC39CF"/>
    <w:rsid w:val="00EC3A5E"/>
    <w:rsid w:val="00EC40AD"/>
    <w:rsid w:val="00EC4211"/>
    <w:rsid w:val="00EC4243"/>
    <w:rsid w:val="00EC42F1"/>
    <w:rsid w:val="00EC4306"/>
    <w:rsid w:val="00EC48B8"/>
    <w:rsid w:val="00EC49CD"/>
    <w:rsid w:val="00EC4CBB"/>
    <w:rsid w:val="00EC4E25"/>
    <w:rsid w:val="00EC5094"/>
    <w:rsid w:val="00EC51AF"/>
    <w:rsid w:val="00EC53A0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04"/>
    <w:rsid w:val="00EC76F8"/>
    <w:rsid w:val="00EC78D9"/>
    <w:rsid w:val="00EC796C"/>
    <w:rsid w:val="00EC7CFF"/>
    <w:rsid w:val="00EC7D1D"/>
    <w:rsid w:val="00EC7D49"/>
    <w:rsid w:val="00EC7DBE"/>
    <w:rsid w:val="00EC7EC6"/>
    <w:rsid w:val="00ED049F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B56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1B0"/>
    <w:rsid w:val="00ED43AD"/>
    <w:rsid w:val="00ED4459"/>
    <w:rsid w:val="00ED44AB"/>
    <w:rsid w:val="00ED44FD"/>
    <w:rsid w:val="00ED467F"/>
    <w:rsid w:val="00ED484A"/>
    <w:rsid w:val="00ED4918"/>
    <w:rsid w:val="00ED4AB7"/>
    <w:rsid w:val="00ED4E4F"/>
    <w:rsid w:val="00ED4F76"/>
    <w:rsid w:val="00ED5244"/>
    <w:rsid w:val="00ED56D8"/>
    <w:rsid w:val="00ED599F"/>
    <w:rsid w:val="00ED5A7A"/>
    <w:rsid w:val="00ED5BA2"/>
    <w:rsid w:val="00ED5CBE"/>
    <w:rsid w:val="00ED5D07"/>
    <w:rsid w:val="00ED5D18"/>
    <w:rsid w:val="00ED5D4B"/>
    <w:rsid w:val="00ED62E0"/>
    <w:rsid w:val="00ED6396"/>
    <w:rsid w:val="00ED63A7"/>
    <w:rsid w:val="00ED6785"/>
    <w:rsid w:val="00ED698C"/>
    <w:rsid w:val="00ED6C75"/>
    <w:rsid w:val="00ED6DC9"/>
    <w:rsid w:val="00ED736B"/>
    <w:rsid w:val="00EE0015"/>
    <w:rsid w:val="00EE03F8"/>
    <w:rsid w:val="00EE047C"/>
    <w:rsid w:val="00EE0753"/>
    <w:rsid w:val="00EE0802"/>
    <w:rsid w:val="00EE098C"/>
    <w:rsid w:val="00EE0BED"/>
    <w:rsid w:val="00EE0BF4"/>
    <w:rsid w:val="00EE0C23"/>
    <w:rsid w:val="00EE0CE4"/>
    <w:rsid w:val="00EE0D33"/>
    <w:rsid w:val="00EE0D6E"/>
    <w:rsid w:val="00EE10F3"/>
    <w:rsid w:val="00EE12C2"/>
    <w:rsid w:val="00EE132B"/>
    <w:rsid w:val="00EE1464"/>
    <w:rsid w:val="00EE15CC"/>
    <w:rsid w:val="00EE1C96"/>
    <w:rsid w:val="00EE1D3E"/>
    <w:rsid w:val="00EE1E3A"/>
    <w:rsid w:val="00EE1ED9"/>
    <w:rsid w:val="00EE1F5D"/>
    <w:rsid w:val="00EE2043"/>
    <w:rsid w:val="00EE2111"/>
    <w:rsid w:val="00EE21C0"/>
    <w:rsid w:val="00EE22C1"/>
    <w:rsid w:val="00EE2467"/>
    <w:rsid w:val="00EE2525"/>
    <w:rsid w:val="00EE29D1"/>
    <w:rsid w:val="00EE3296"/>
    <w:rsid w:val="00EE3427"/>
    <w:rsid w:val="00EE3A81"/>
    <w:rsid w:val="00EE3A90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ADD"/>
    <w:rsid w:val="00EE5C91"/>
    <w:rsid w:val="00EE5D29"/>
    <w:rsid w:val="00EE6180"/>
    <w:rsid w:val="00EE6193"/>
    <w:rsid w:val="00EE61F1"/>
    <w:rsid w:val="00EE6899"/>
    <w:rsid w:val="00EE690A"/>
    <w:rsid w:val="00EE6982"/>
    <w:rsid w:val="00EE6B45"/>
    <w:rsid w:val="00EE6E82"/>
    <w:rsid w:val="00EE705D"/>
    <w:rsid w:val="00EE7119"/>
    <w:rsid w:val="00EE72FD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20C"/>
    <w:rsid w:val="00EF0427"/>
    <w:rsid w:val="00EF04E2"/>
    <w:rsid w:val="00EF06EA"/>
    <w:rsid w:val="00EF0755"/>
    <w:rsid w:val="00EF0A89"/>
    <w:rsid w:val="00EF0C2D"/>
    <w:rsid w:val="00EF0ED9"/>
    <w:rsid w:val="00EF0F9E"/>
    <w:rsid w:val="00EF119C"/>
    <w:rsid w:val="00EF1264"/>
    <w:rsid w:val="00EF12A9"/>
    <w:rsid w:val="00EF1593"/>
    <w:rsid w:val="00EF1842"/>
    <w:rsid w:val="00EF1BCC"/>
    <w:rsid w:val="00EF1BF2"/>
    <w:rsid w:val="00EF1C1E"/>
    <w:rsid w:val="00EF1CAB"/>
    <w:rsid w:val="00EF1DB1"/>
    <w:rsid w:val="00EF2482"/>
    <w:rsid w:val="00EF24C5"/>
    <w:rsid w:val="00EF2520"/>
    <w:rsid w:val="00EF2675"/>
    <w:rsid w:val="00EF2A4D"/>
    <w:rsid w:val="00EF2C40"/>
    <w:rsid w:val="00EF2C7E"/>
    <w:rsid w:val="00EF30A7"/>
    <w:rsid w:val="00EF3120"/>
    <w:rsid w:val="00EF37C5"/>
    <w:rsid w:val="00EF37FB"/>
    <w:rsid w:val="00EF3A5D"/>
    <w:rsid w:val="00EF3A79"/>
    <w:rsid w:val="00EF3ACD"/>
    <w:rsid w:val="00EF3DC6"/>
    <w:rsid w:val="00EF3E20"/>
    <w:rsid w:val="00EF408B"/>
    <w:rsid w:val="00EF429C"/>
    <w:rsid w:val="00EF4384"/>
    <w:rsid w:val="00EF448A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A0C"/>
    <w:rsid w:val="00EF5CBD"/>
    <w:rsid w:val="00EF60C0"/>
    <w:rsid w:val="00EF644C"/>
    <w:rsid w:val="00EF6587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2AF"/>
    <w:rsid w:val="00F002FC"/>
    <w:rsid w:val="00F004FC"/>
    <w:rsid w:val="00F0055A"/>
    <w:rsid w:val="00F00659"/>
    <w:rsid w:val="00F008A9"/>
    <w:rsid w:val="00F008C1"/>
    <w:rsid w:val="00F0096C"/>
    <w:rsid w:val="00F009B0"/>
    <w:rsid w:val="00F00EE2"/>
    <w:rsid w:val="00F01058"/>
    <w:rsid w:val="00F011DE"/>
    <w:rsid w:val="00F0139C"/>
    <w:rsid w:val="00F01798"/>
    <w:rsid w:val="00F01BC2"/>
    <w:rsid w:val="00F01D8F"/>
    <w:rsid w:val="00F01E7D"/>
    <w:rsid w:val="00F02382"/>
    <w:rsid w:val="00F02578"/>
    <w:rsid w:val="00F027A8"/>
    <w:rsid w:val="00F029B8"/>
    <w:rsid w:val="00F02B42"/>
    <w:rsid w:val="00F02FA3"/>
    <w:rsid w:val="00F03536"/>
    <w:rsid w:val="00F03591"/>
    <w:rsid w:val="00F035C4"/>
    <w:rsid w:val="00F036BD"/>
    <w:rsid w:val="00F037DB"/>
    <w:rsid w:val="00F0384F"/>
    <w:rsid w:val="00F03949"/>
    <w:rsid w:val="00F0394E"/>
    <w:rsid w:val="00F041D3"/>
    <w:rsid w:val="00F04204"/>
    <w:rsid w:val="00F04240"/>
    <w:rsid w:val="00F042D8"/>
    <w:rsid w:val="00F042FB"/>
    <w:rsid w:val="00F043CA"/>
    <w:rsid w:val="00F043DB"/>
    <w:rsid w:val="00F046D2"/>
    <w:rsid w:val="00F04CDE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8F5"/>
    <w:rsid w:val="00F06925"/>
    <w:rsid w:val="00F06963"/>
    <w:rsid w:val="00F06A43"/>
    <w:rsid w:val="00F06A63"/>
    <w:rsid w:val="00F06A68"/>
    <w:rsid w:val="00F06AEA"/>
    <w:rsid w:val="00F06B14"/>
    <w:rsid w:val="00F06F71"/>
    <w:rsid w:val="00F07374"/>
    <w:rsid w:val="00F07637"/>
    <w:rsid w:val="00F0787D"/>
    <w:rsid w:val="00F078BE"/>
    <w:rsid w:val="00F07A18"/>
    <w:rsid w:val="00F07ADF"/>
    <w:rsid w:val="00F07B2F"/>
    <w:rsid w:val="00F07C47"/>
    <w:rsid w:val="00F100C4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758"/>
    <w:rsid w:val="00F117EF"/>
    <w:rsid w:val="00F1185A"/>
    <w:rsid w:val="00F1185C"/>
    <w:rsid w:val="00F11940"/>
    <w:rsid w:val="00F11A3B"/>
    <w:rsid w:val="00F11B2D"/>
    <w:rsid w:val="00F11C7F"/>
    <w:rsid w:val="00F11D9F"/>
    <w:rsid w:val="00F11F3C"/>
    <w:rsid w:val="00F123F8"/>
    <w:rsid w:val="00F1241F"/>
    <w:rsid w:val="00F12458"/>
    <w:rsid w:val="00F12AF2"/>
    <w:rsid w:val="00F12B6F"/>
    <w:rsid w:val="00F12C91"/>
    <w:rsid w:val="00F12CB8"/>
    <w:rsid w:val="00F12DB0"/>
    <w:rsid w:val="00F12F10"/>
    <w:rsid w:val="00F12F1C"/>
    <w:rsid w:val="00F13541"/>
    <w:rsid w:val="00F13575"/>
    <w:rsid w:val="00F13616"/>
    <w:rsid w:val="00F136B5"/>
    <w:rsid w:val="00F13859"/>
    <w:rsid w:val="00F1390C"/>
    <w:rsid w:val="00F13C8F"/>
    <w:rsid w:val="00F1461C"/>
    <w:rsid w:val="00F14A62"/>
    <w:rsid w:val="00F14D43"/>
    <w:rsid w:val="00F14E98"/>
    <w:rsid w:val="00F14F7F"/>
    <w:rsid w:val="00F14FF6"/>
    <w:rsid w:val="00F15120"/>
    <w:rsid w:val="00F1541F"/>
    <w:rsid w:val="00F157C6"/>
    <w:rsid w:val="00F159B2"/>
    <w:rsid w:val="00F159C9"/>
    <w:rsid w:val="00F15A14"/>
    <w:rsid w:val="00F15B7A"/>
    <w:rsid w:val="00F15F41"/>
    <w:rsid w:val="00F16253"/>
    <w:rsid w:val="00F16405"/>
    <w:rsid w:val="00F164D5"/>
    <w:rsid w:val="00F1664F"/>
    <w:rsid w:val="00F1669C"/>
    <w:rsid w:val="00F16844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71B"/>
    <w:rsid w:val="00F17D2B"/>
    <w:rsid w:val="00F17E0D"/>
    <w:rsid w:val="00F17E90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31"/>
    <w:rsid w:val="00F216A0"/>
    <w:rsid w:val="00F21A3D"/>
    <w:rsid w:val="00F21A68"/>
    <w:rsid w:val="00F21CCE"/>
    <w:rsid w:val="00F21D9C"/>
    <w:rsid w:val="00F21DB0"/>
    <w:rsid w:val="00F21E1C"/>
    <w:rsid w:val="00F21F0E"/>
    <w:rsid w:val="00F22460"/>
    <w:rsid w:val="00F225D8"/>
    <w:rsid w:val="00F229D6"/>
    <w:rsid w:val="00F22ADE"/>
    <w:rsid w:val="00F22BE4"/>
    <w:rsid w:val="00F22C4D"/>
    <w:rsid w:val="00F22C56"/>
    <w:rsid w:val="00F22CBF"/>
    <w:rsid w:val="00F22D2B"/>
    <w:rsid w:val="00F23076"/>
    <w:rsid w:val="00F234EB"/>
    <w:rsid w:val="00F237B4"/>
    <w:rsid w:val="00F237B5"/>
    <w:rsid w:val="00F23ADE"/>
    <w:rsid w:val="00F23D35"/>
    <w:rsid w:val="00F23EC3"/>
    <w:rsid w:val="00F24092"/>
    <w:rsid w:val="00F242DA"/>
    <w:rsid w:val="00F2478D"/>
    <w:rsid w:val="00F249EB"/>
    <w:rsid w:val="00F24CC7"/>
    <w:rsid w:val="00F24D1F"/>
    <w:rsid w:val="00F25250"/>
    <w:rsid w:val="00F2546D"/>
    <w:rsid w:val="00F257D2"/>
    <w:rsid w:val="00F258E3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13E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24"/>
    <w:rsid w:val="00F30664"/>
    <w:rsid w:val="00F30A95"/>
    <w:rsid w:val="00F30EF3"/>
    <w:rsid w:val="00F30F73"/>
    <w:rsid w:val="00F30FE0"/>
    <w:rsid w:val="00F31074"/>
    <w:rsid w:val="00F313FC"/>
    <w:rsid w:val="00F315A0"/>
    <w:rsid w:val="00F319AE"/>
    <w:rsid w:val="00F31A28"/>
    <w:rsid w:val="00F31B41"/>
    <w:rsid w:val="00F31CA6"/>
    <w:rsid w:val="00F31D1F"/>
    <w:rsid w:val="00F31E92"/>
    <w:rsid w:val="00F31EB4"/>
    <w:rsid w:val="00F322F5"/>
    <w:rsid w:val="00F32358"/>
    <w:rsid w:val="00F32417"/>
    <w:rsid w:val="00F3264B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DE3"/>
    <w:rsid w:val="00F33F28"/>
    <w:rsid w:val="00F340F9"/>
    <w:rsid w:val="00F34241"/>
    <w:rsid w:val="00F3429B"/>
    <w:rsid w:val="00F34409"/>
    <w:rsid w:val="00F34594"/>
    <w:rsid w:val="00F34723"/>
    <w:rsid w:val="00F347CA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BED"/>
    <w:rsid w:val="00F35D1B"/>
    <w:rsid w:val="00F35D7D"/>
    <w:rsid w:val="00F35EDF"/>
    <w:rsid w:val="00F36074"/>
    <w:rsid w:val="00F360F2"/>
    <w:rsid w:val="00F36114"/>
    <w:rsid w:val="00F36126"/>
    <w:rsid w:val="00F36142"/>
    <w:rsid w:val="00F36234"/>
    <w:rsid w:val="00F36463"/>
    <w:rsid w:val="00F36650"/>
    <w:rsid w:val="00F366F0"/>
    <w:rsid w:val="00F36725"/>
    <w:rsid w:val="00F36A08"/>
    <w:rsid w:val="00F36C2D"/>
    <w:rsid w:val="00F3706F"/>
    <w:rsid w:val="00F37810"/>
    <w:rsid w:val="00F37955"/>
    <w:rsid w:val="00F37C34"/>
    <w:rsid w:val="00F37CEA"/>
    <w:rsid w:val="00F40099"/>
    <w:rsid w:val="00F401A4"/>
    <w:rsid w:val="00F402F1"/>
    <w:rsid w:val="00F403D1"/>
    <w:rsid w:val="00F4042B"/>
    <w:rsid w:val="00F40CBE"/>
    <w:rsid w:val="00F40E88"/>
    <w:rsid w:val="00F40F46"/>
    <w:rsid w:val="00F40FAA"/>
    <w:rsid w:val="00F4102B"/>
    <w:rsid w:val="00F41117"/>
    <w:rsid w:val="00F41231"/>
    <w:rsid w:val="00F41405"/>
    <w:rsid w:val="00F4143D"/>
    <w:rsid w:val="00F41983"/>
    <w:rsid w:val="00F41B92"/>
    <w:rsid w:val="00F41D37"/>
    <w:rsid w:val="00F41DA1"/>
    <w:rsid w:val="00F42010"/>
    <w:rsid w:val="00F42016"/>
    <w:rsid w:val="00F421A8"/>
    <w:rsid w:val="00F42266"/>
    <w:rsid w:val="00F42295"/>
    <w:rsid w:val="00F424BB"/>
    <w:rsid w:val="00F4250A"/>
    <w:rsid w:val="00F42764"/>
    <w:rsid w:val="00F429C6"/>
    <w:rsid w:val="00F42AB3"/>
    <w:rsid w:val="00F4313F"/>
    <w:rsid w:val="00F4332E"/>
    <w:rsid w:val="00F43444"/>
    <w:rsid w:val="00F43543"/>
    <w:rsid w:val="00F435D0"/>
    <w:rsid w:val="00F43757"/>
    <w:rsid w:val="00F4377F"/>
    <w:rsid w:val="00F438FE"/>
    <w:rsid w:val="00F43AEF"/>
    <w:rsid w:val="00F43B07"/>
    <w:rsid w:val="00F43F08"/>
    <w:rsid w:val="00F44525"/>
    <w:rsid w:val="00F44651"/>
    <w:rsid w:val="00F44683"/>
    <w:rsid w:val="00F44885"/>
    <w:rsid w:val="00F44991"/>
    <w:rsid w:val="00F449FD"/>
    <w:rsid w:val="00F44AE5"/>
    <w:rsid w:val="00F44CA2"/>
    <w:rsid w:val="00F44EA6"/>
    <w:rsid w:val="00F450C4"/>
    <w:rsid w:val="00F451C3"/>
    <w:rsid w:val="00F451E9"/>
    <w:rsid w:val="00F45343"/>
    <w:rsid w:val="00F4536E"/>
    <w:rsid w:val="00F45379"/>
    <w:rsid w:val="00F45714"/>
    <w:rsid w:val="00F457F5"/>
    <w:rsid w:val="00F458EA"/>
    <w:rsid w:val="00F45928"/>
    <w:rsid w:val="00F45BF7"/>
    <w:rsid w:val="00F45CA2"/>
    <w:rsid w:val="00F45F2B"/>
    <w:rsid w:val="00F46403"/>
    <w:rsid w:val="00F46614"/>
    <w:rsid w:val="00F46930"/>
    <w:rsid w:val="00F46987"/>
    <w:rsid w:val="00F46FE2"/>
    <w:rsid w:val="00F4713D"/>
    <w:rsid w:val="00F4721E"/>
    <w:rsid w:val="00F4722B"/>
    <w:rsid w:val="00F474B3"/>
    <w:rsid w:val="00F47825"/>
    <w:rsid w:val="00F4792C"/>
    <w:rsid w:val="00F47CFD"/>
    <w:rsid w:val="00F47F3C"/>
    <w:rsid w:val="00F501B9"/>
    <w:rsid w:val="00F5020B"/>
    <w:rsid w:val="00F502E7"/>
    <w:rsid w:val="00F505B5"/>
    <w:rsid w:val="00F5066C"/>
    <w:rsid w:val="00F50854"/>
    <w:rsid w:val="00F50CB4"/>
    <w:rsid w:val="00F50FA5"/>
    <w:rsid w:val="00F51080"/>
    <w:rsid w:val="00F51199"/>
    <w:rsid w:val="00F5136A"/>
    <w:rsid w:val="00F519F4"/>
    <w:rsid w:val="00F51B08"/>
    <w:rsid w:val="00F51CEC"/>
    <w:rsid w:val="00F51DB2"/>
    <w:rsid w:val="00F51E84"/>
    <w:rsid w:val="00F51ED1"/>
    <w:rsid w:val="00F52006"/>
    <w:rsid w:val="00F52419"/>
    <w:rsid w:val="00F52760"/>
    <w:rsid w:val="00F527E6"/>
    <w:rsid w:val="00F5294C"/>
    <w:rsid w:val="00F52D04"/>
    <w:rsid w:val="00F52E1A"/>
    <w:rsid w:val="00F532EE"/>
    <w:rsid w:val="00F5362C"/>
    <w:rsid w:val="00F537B5"/>
    <w:rsid w:val="00F5399E"/>
    <w:rsid w:val="00F53AC5"/>
    <w:rsid w:val="00F53D58"/>
    <w:rsid w:val="00F53FEC"/>
    <w:rsid w:val="00F54058"/>
    <w:rsid w:val="00F542AA"/>
    <w:rsid w:val="00F544C2"/>
    <w:rsid w:val="00F5475A"/>
    <w:rsid w:val="00F5485B"/>
    <w:rsid w:val="00F54865"/>
    <w:rsid w:val="00F54B96"/>
    <w:rsid w:val="00F54DCD"/>
    <w:rsid w:val="00F54E31"/>
    <w:rsid w:val="00F54FDF"/>
    <w:rsid w:val="00F5534D"/>
    <w:rsid w:val="00F556C2"/>
    <w:rsid w:val="00F55768"/>
    <w:rsid w:val="00F558BB"/>
    <w:rsid w:val="00F55FCE"/>
    <w:rsid w:val="00F5624F"/>
    <w:rsid w:val="00F56376"/>
    <w:rsid w:val="00F56644"/>
    <w:rsid w:val="00F5667B"/>
    <w:rsid w:val="00F567DD"/>
    <w:rsid w:val="00F569A7"/>
    <w:rsid w:val="00F56A67"/>
    <w:rsid w:val="00F56BDC"/>
    <w:rsid w:val="00F56E38"/>
    <w:rsid w:val="00F56EAC"/>
    <w:rsid w:val="00F570B6"/>
    <w:rsid w:val="00F575BC"/>
    <w:rsid w:val="00F57AE7"/>
    <w:rsid w:val="00F57B48"/>
    <w:rsid w:val="00F57BFA"/>
    <w:rsid w:val="00F57C82"/>
    <w:rsid w:val="00F57E23"/>
    <w:rsid w:val="00F57EC3"/>
    <w:rsid w:val="00F57EF8"/>
    <w:rsid w:val="00F57F7A"/>
    <w:rsid w:val="00F60837"/>
    <w:rsid w:val="00F60C4B"/>
    <w:rsid w:val="00F60C7A"/>
    <w:rsid w:val="00F60E0F"/>
    <w:rsid w:val="00F60EA5"/>
    <w:rsid w:val="00F60EC6"/>
    <w:rsid w:val="00F60EF8"/>
    <w:rsid w:val="00F60F12"/>
    <w:rsid w:val="00F60F1C"/>
    <w:rsid w:val="00F61030"/>
    <w:rsid w:val="00F6143F"/>
    <w:rsid w:val="00F6154A"/>
    <w:rsid w:val="00F615AC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3FB2"/>
    <w:rsid w:val="00F641BA"/>
    <w:rsid w:val="00F64230"/>
    <w:rsid w:val="00F64299"/>
    <w:rsid w:val="00F64401"/>
    <w:rsid w:val="00F64412"/>
    <w:rsid w:val="00F6464C"/>
    <w:rsid w:val="00F64894"/>
    <w:rsid w:val="00F648B6"/>
    <w:rsid w:val="00F64912"/>
    <w:rsid w:val="00F6498F"/>
    <w:rsid w:val="00F64D74"/>
    <w:rsid w:val="00F64E01"/>
    <w:rsid w:val="00F64E8D"/>
    <w:rsid w:val="00F64F82"/>
    <w:rsid w:val="00F6501D"/>
    <w:rsid w:val="00F6520E"/>
    <w:rsid w:val="00F6522D"/>
    <w:rsid w:val="00F65634"/>
    <w:rsid w:val="00F65656"/>
    <w:rsid w:val="00F657E1"/>
    <w:rsid w:val="00F65AF1"/>
    <w:rsid w:val="00F65BC8"/>
    <w:rsid w:val="00F65E27"/>
    <w:rsid w:val="00F65F05"/>
    <w:rsid w:val="00F661AA"/>
    <w:rsid w:val="00F6647A"/>
    <w:rsid w:val="00F66921"/>
    <w:rsid w:val="00F66A1B"/>
    <w:rsid w:val="00F66A3C"/>
    <w:rsid w:val="00F66ABC"/>
    <w:rsid w:val="00F66B70"/>
    <w:rsid w:val="00F66BE3"/>
    <w:rsid w:val="00F66C47"/>
    <w:rsid w:val="00F66DE1"/>
    <w:rsid w:val="00F66FF1"/>
    <w:rsid w:val="00F670D0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664"/>
    <w:rsid w:val="00F7070A"/>
    <w:rsid w:val="00F7091A"/>
    <w:rsid w:val="00F70B01"/>
    <w:rsid w:val="00F70C25"/>
    <w:rsid w:val="00F70E78"/>
    <w:rsid w:val="00F70EF0"/>
    <w:rsid w:val="00F70F27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1B13"/>
    <w:rsid w:val="00F72200"/>
    <w:rsid w:val="00F72833"/>
    <w:rsid w:val="00F728E0"/>
    <w:rsid w:val="00F72950"/>
    <w:rsid w:val="00F72A17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3A56"/>
    <w:rsid w:val="00F73B3B"/>
    <w:rsid w:val="00F74063"/>
    <w:rsid w:val="00F741A0"/>
    <w:rsid w:val="00F74587"/>
    <w:rsid w:val="00F74683"/>
    <w:rsid w:val="00F747DC"/>
    <w:rsid w:val="00F74A15"/>
    <w:rsid w:val="00F74B7D"/>
    <w:rsid w:val="00F74C1E"/>
    <w:rsid w:val="00F7501F"/>
    <w:rsid w:val="00F75102"/>
    <w:rsid w:val="00F75239"/>
    <w:rsid w:val="00F75426"/>
    <w:rsid w:val="00F75448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A82"/>
    <w:rsid w:val="00F76BE2"/>
    <w:rsid w:val="00F76D97"/>
    <w:rsid w:val="00F76F05"/>
    <w:rsid w:val="00F770BD"/>
    <w:rsid w:val="00F7713F"/>
    <w:rsid w:val="00F771AC"/>
    <w:rsid w:val="00F7731F"/>
    <w:rsid w:val="00F7741A"/>
    <w:rsid w:val="00F7743C"/>
    <w:rsid w:val="00F775DC"/>
    <w:rsid w:val="00F7764B"/>
    <w:rsid w:val="00F77C42"/>
    <w:rsid w:val="00F77CE0"/>
    <w:rsid w:val="00F77E50"/>
    <w:rsid w:val="00F77F51"/>
    <w:rsid w:val="00F77FA7"/>
    <w:rsid w:val="00F80135"/>
    <w:rsid w:val="00F801A8"/>
    <w:rsid w:val="00F80385"/>
    <w:rsid w:val="00F80654"/>
    <w:rsid w:val="00F80935"/>
    <w:rsid w:val="00F80964"/>
    <w:rsid w:val="00F80B60"/>
    <w:rsid w:val="00F80C5B"/>
    <w:rsid w:val="00F80E2D"/>
    <w:rsid w:val="00F812CE"/>
    <w:rsid w:val="00F818A9"/>
    <w:rsid w:val="00F81BF3"/>
    <w:rsid w:val="00F81F5A"/>
    <w:rsid w:val="00F81F5F"/>
    <w:rsid w:val="00F8209F"/>
    <w:rsid w:val="00F82766"/>
    <w:rsid w:val="00F82778"/>
    <w:rsid w:val="00F82919"/>
    <w:rsid w:val="00F82AAB"/>
    <w:rsid w:val="00F82F48"/>
    <w:rsid w:val="00F8303F"/>
    <w:rsid w:val="00F832CD"/>
    <w:rsid w:val="00F83350"/>
    <w:rsid w:val="00F838B9"/>
    <w:rsid w:val="00F83D24"/>
    <w:rsid w:val="00F83FF8"/>
    <w:rsid w:val="00F84251"/>
    <w:rsid w:val="00F845FB"/>
    <w:rsid w:val="00F84608"/>
    <w:rsid w:val="00F848EF"/>
    <w:rsid w:val="00F84E28"/>
    <w:rsid w:val="00F84F40"/>
    <w:rsid w:val="00F84F7E"/>
    <w:rsid w:val="00F85014"/>
    <w:rsid w:val="00F85031"/>
    <w:rsid w:val="00F850C1"/>
    <w:rsid w:val="00F852D8"/>
    <w:rsid w:val="00F856CA"/>
    <w:rsid w:val="00F857F2"/>
    <w:rsid w:val="00F8589A"/>
    <w:rsid w:val="00F858A2"/>
    <w:rsid w:val="00F858EA"/>
    <w:rsid w:val="00F858F4"/>
    <w:rsid w:val="00F858F8"/>
    <w:rsid w:val="00F859F6"/>
    <w:rsid w:val="00F85C31"/>
    <w:rsid w:val="00F85CDF"/>
    <w:rsid w:val="00F85DC2"/>
    <w:rsid w:val="00F85E51"/>
    <w:rsid w:val="00F85EF0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74F"/>
    <w:rsid w:val="00F869E7"/>
    <w:rsid w:val="00F86A29"/>
    <w:rsid w:val="00F86C7D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87C3E"/>
    <w:rsid w:val="00F90112"/>
    <w:rsid w:val="00F902CA"/>
    <w:rsid w:val="00F9069A"/>
    <w:rsid w:val="00F9092C"/>
    <w:rsid w:val="00F90D4C"/>
    <w:rsid w:val="00F90F96"/>
    <w:rsid w:val="00F9115C"/>
    <w:rsid w:val="00F91422"/>
    <w:rsid w:val="00F914B9"/>
    <w:rsid w:val="00F9164B"/>
    <w:rsid w:val="00F91718"/>
    <w:rsid w:val="00F91A57"/>
    <w:rsid w:val="00F91C0D"/>
    <w:rsid w:val="00F9205E"/>
    <w:rsid w:val="00F92390"/>
    <w:rsid w:val="00F92682"/>
    <w:rsid w:val="00F92B3D"/>
    <w:rsid w:val="00F92B8B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430"/>
    <w:rsid w:val="00F945AC"/>
    <w:rsid w:val="00F946EF"/>
    <w:rsid w:val="00F94770"/>
    <w:rsid w:val="00F94A57"/>
    <w:rsid w:val="00F94E10"/>
    <w:rsid w:val="00F951AD"/>
    <w:rsid w:val="00F95332"/>
    <w:rsid w:val="00F953CF"/>
    <w:rsid w:val="00F9542C"/>
    <w:rsid w:val="00F95629"/>
    <w:rsid w:val="00F95911"/>
    <w:rsid w:val="00F95C9A"/>
    <w:rsid w:val="00F95E50"/>
    <w:rsid w:val="00F95F02"/>
    <w:rsid w:val="00F966D4"/>
    <w:rsid w:val="00F96A05"/>
    <w:rsid w:val="00F96E33"/>
    <w:rsid w:val="00F96EC6"/>
    <w:rsid w:val="00F96FB0"/>
    <w:rsid w:val="00F971A0"/>
    <w:rsid w:val="00F971D2"/>
    <w:rsid w:val="00F97262"/>
    <w:rsid w:val="00F97280"/>
    <w:rsid w:val="00F9739B"/>
    <w:rsid w:val="00F97903"/>
    <w:rsid w:val="00F97AF9"/>
    <w:rsid w:val="00F97BC9"/>
    <w:rsid w:val="00F97EF9"/>
    <w:rsid w:val="00F97FEA"/>
    <w:rsid w:val="00FA000B"/>
    <w:rsid w:val="00FA01FA"/>
    <w:rsid w:val="00FA032A"/>
    <w:rsid w:val="00FA03BF"/>
    <w:rsid w:val="00FA04C5"/>
    <w:rsid w:val="00FA063E"/>
    <w:rsid w:val="00FA078E"/>
    <w:rsid w:val="00FA07BE"/>
    <w:rsid w:val="00FA07FC"/>
    <w:rsid w:val="00FA085C"/>
    <w:rsid w:val="00FA0B16"/>
    <w:rsid w:val="00FA0BBC"/>
    <w:rsid w:val="00FA0DB6"/>
    <w:rsid w:val="00FA0DF5"/>
    <w:rsid w:val="00FA0E85"/>
    <w:rsid w:val="00FA106E"/>
    <w:rsid w:val="00FA117D"/>
    <w:rsid w:val="00FA1523"/>
    <w:rsid w:val="00FA15C3"/>
    <w:rsid w:val="00FA161B"/>
    <w:rsid w:val="00FA1675"/>
    <w:rsid w:val="00FA1A59"/>
    <w:rsid w:val="00FA1CC9"/>
    <w:rsid w:val="00FA1CD9"/>
    <w:rsid w:val="00FA1FC9"/>
    <w:rsid w:val="00FA1FDD"/>
    <w:rsid w:val="00FA2505"/>
    <w:rsid w:val="00FA2545"/>
    <w:rsid w:val="00FA26A2"/>
    <w:rsid w:val="00FA2A9B"/>
    <w:rsid w:val="00FA2C01"/>
    <w:rsid w:val="00FA2DA1"/>
    <w:rsid w:val="00FA321E"/>
    <w:rsid w:val="00FA3681"/>
    <w:rsid w:val="00FA37DD"/>
    <w:rsid w:val="00FA39BE"/>
    <w:rsid w:val="00FA3DB1"/>
    <w:rsid w:val="00FA40EC"/>
    <w:rsid w:val="00FA4246"/>
    <w:rsid w:val="00FA4352"/>
    <w:rsid w:val="00FA45D9"/>
    <w:rsid w:val="00FA46C3"/>
    <w:rsid w:val="00FA471C"/>
    <w:rsid w:val="00FA47E0"/>
    <w:rsid w:val="00FA489E"/>
    <w:rsid w:val="00FA4BD0"/>
    <w:rsid w:val="00FA4CCA"/>
    <w:rsid w:val="00FA4D33"/>
    <w:rsid w:val="00FA4FD5"/>
    <w:rsid w:val="00FA4FF6"/>
    <w:rsid w:val="00FA5123"/>
    <w:rsid w:val="00FA513B"/>
    <w:rsid w:val="00FA515D"/>
    <w:rsid w:val="00FA54BB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E9A"/>
    <w:rsid w:val="00FA6F3B"/>
    <w:rsid w:val="00FA6F6A"/>
    <w:rsid w:val="00FA6FC3"/>
    <w:rsid w:val="00FA75D8"/>
    <w:rsid w:val="00FA7CCE"/>
    <w:rsid w:val="00FA7E65"/>
    <w:rsid w:val="00FA7EC9"/>
    <w:rsid w:val="00FA7EE1"/>
    <w:rsid w:val="00FB0052"/>
    <w:rsid w:val="00FB014F"/>
    <w:rsid w:val="00FB036D"/>
    <w:rsid w:val="00FB0503"/>
    <w:rsid w:val="00FB0789"/>
    <w:rsid w:val="00FB0E3D"/>
    <w:rsid w:val="00FB0F0C"/>
    <w:rsid w:val="00FB12EB"/>
    <w:rsid w:val="00FB1660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26D"/>
    <w:rsid w:val="00FB37E6"/>
    <w:rsid w:val="00FB3943"/>
    <w:rsid w:val="00FB3AC6"/>
    <w:rsid w:val="00FB3BD7"/>
    <w:rsid w:val="00FB3E44"/>
    <w:rsid w:val="00FB3EA4"/>
    <w:rsid w:val="00FB424F"/>
    <w:rsid w:val="00FB4557"/>
    <w:rsid w:val="00FB46FD"/>
    <w:rsid w:val="00FB49EC"/>
    <w:rsid w:val="00FB4B9E"/>
    <w:rsid w:val="00FB4C74"/>
    <w:rsid w:val="00FB4D14"/>
    <w:rsid w:val="00FB4EFE"/>
    <w:rsid w:val="00FB4FB6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A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46"/>
    <w:rsid w:val="00FB74D8"/>
    <w:rsid w:val="00FB74F4"/>
    <w:rsid w:val="00FB7597"/>
    <w:rsid w:val="00FB75A5"/>
    <w:rsid w:val="00FB7781"/>
    <w:rsid w:val="00FB7792"/>
    <w:rsid w:val="00FB78DD"/>
    <w:rsid w:val="00FB792D"/>
    <w:rsid w:val="00FB7A38"/>
    <w:rsid w:val="00FB7DDE"/>
    <w:rsid w:val="00FB7E6A"/>
    <w:rsid w:val="00FB7EF3"/>
    <w:rsid w:val="00FB7FAD"/>
    <w:rsid w:val="00FB7FDA"/>
    <w:rsid w:val="00FB7FF4"/>
    <w:rsid w:val="00FC04A6"/>
    <w:rsid w:val="00FC0669"/>
    <w:rsid w:val="00FC07A1"/>
    <w:rsid w:val="00FC08BA"/>
    <w:rsid w:val="00FC0955"/>
    <w:rsid w:val="00FC0963"/>
    <w:rsid w:val="00FC0C67"/>
    <w:rsid w:val="00FC1487"/>
    <w:rsid w:val="00FC1509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408"/>
    <w:rsid w:val="00FC25AA"/>
    <w:rsid w:val="00FC2672"/>
    <w:rsid w:val="00FC2B34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570"/>
    <w:rsid w:val="00FC46FD"/>
    <w:rsid w:val="00FC498F"/>
    <w:rsid w:val="00FC4D37"/>
    <w:rsid w:val="00FC4D70"/>
    <w:rsid w:val="00FC4E89"/>
    <w:rsid w:val="00FC5192"/>
    <w:rsid w:val="00FC51C8"/>
    <w:rsid w:val="00FC5782"/>
    <w:rsid w:val="00FC5838"/>
    <w:rsid w:val="00FC59F6"/>
    <w:rsid w:val="00FC5B88"/>
    <w:rsid w:val="00FC632B"/>
    <w:rsid w:val="00FC6922"/>
    <w:rsid w:val="00FC6BAC"/>
    <w:rsid w:val="00FC6CEC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6ED"/>
    <w:rsid w:val="00FC7AA6"/>
    <w:rsid w:val="00FC7C38"/>
    <w:rsid w:val="00FC7E26"/>
    <w:rsid w:val="00FC7EC6"/>
    <w:rsid w:val="00FD005C"/>
    <w:rsid w:val="00FD011B"/>
    <w:rsid w:val="00FD017C"/>
    <w:rsid w:val="00FD03AE"/>
    <w:rsid w:val="00FD043A"/>
    <w:rsid w:val="00FD04DC"/>
    <w:rsid w:val="00FD06E5"/>
    <w:rsid w:val="00FD06EC"/>
    <w:rsid w:val="00FD0857"/>
    <w:rsid w:val="00FD09D5"/>
    <w:rsid w:val="00FD0CC7"/>
    <w:rsid w:val="00FD0D0C"/>
    <w:rsid w:val="00FD126D"/>
    <w:rsid w:val="00FD13CA"/>
    <w:rsid w:val="00FD1645"/>
    <w:rsid w:val="00FD1741"/>
    <w:rsid w:val="00FD2004"/>
    <w:rsid w:val="00FD20F3"/>
    <w:rsid w:val="00FD2277"/>
    <w:rsid w:val="00FD2305"/>
    <w:rsid w:val="00FD2434"/>
    <w:rsid w:val="00FD2455"/>
    <w:rsid w:val="00FD26B0"/>
    <w:rsid w:val="00FD27F2"/>
    <w:rsid w:val="00FD2856"/>
    <w:rsid w:val="00FD296E"/>
    <w:rsid w:val="00FD2AD2"/>
    <w:rsid w:val="00FD2F18"/>
    <w:rsid w:val="00FD2F77"/>
    <w:rsid w:val="00FD34AC"/>
    <w:rsid w:val="00FD3526"/>
    <w:rsid w:val="00FD3530"/>
    <w:rsid w:val="00FD36EA"/>
    <w:rsid w:val="00FD37B1"/>
    <w:rsid w:val="00FD37BF"/>
    <w:rsid w:val="00FD3976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4CD3"/>
    <w:rsid w:val="00FD509F"/>
    <w:rsid w:val="00FD5621"/>
    <w:rsid w:val="00FD56B6"/>
    <w:rsid w:val="00FD5B7E"/>
    <w:rsid w:val="00FD5E9B"/>
    <w:rsid w:val="00FD5EA2"/>
    <w:rsid w:val="00FD5FAB"/>
    <w:rsid w:val="00FD610C"/>
    <w:rsid w:val="00FD64C0"/>
    <w:rsid w:val="00FD6816"/>
    <w:rsid w:val="00FD6843"/>
    <w:rsid w:val="00FD68C9"/>
    <w:rsid w:val="00FD6917"/>
    <w:rsid w:val="00FD6A1E"/>
    <w:rsid w:val="00FD6D80"/>
    <w:rsid w:val="00FD6F09"/>
    <w:rsid w:val="00FD7147"/>
    <w:rsid w:val="00FD737E"/>
    <w:rsid w:val="00FD743D"/>
    <w:rsid w:val="00FD7734"/>
    <w:rsid w:val="00FD77C1"/>
    <w:rsid w:val="00FD7AE5"/>
    <w:rsid w:val="00FD7ED5"/>
    <w:rsid w:val="00FE0031"/>
    <w:rsid w:val="00FE0184"/>
    <w:rsid w:val="00FE029B"/>
    <w:rsid w:val="00FE0326"/>
    <w:rsid w:val="00FE05DB"/>
    <w:rsid w:val="00FE076F"/>
    <w:rsid w:val="00FE0CC6"/>
    <w:rsid w:val="00FE0F26"/>
    <w:rsid w:val="00FE0F60"/>
    <w:rsid w:val="00FE0FAF"/>
    <w:rsid w:val="00FE1312"/>
    <w:rsid w:val="00FE1336"/>
    <w:rsid w:val="00FE15C2"/>
    <w:rsid w:val="00FE18E8"/>
    <w:rsid w:val="00FE1F57"/>
    <w:rsid w:val="00FE1F75"/>
    <w:rsid w:val="00FE2006"/>
    <w:rsid w:val="00FE21F2"/>
    <w:rsid w:val="00FE22DF"/>
    <w:rsid w:val="00FE2355"/>
    <w:rsid w:val="00FE239A"/>
    <w:rsid w:val="00FE23A2"/>
    <w:rsid w:val="00FE23C3"/>
    <w:rsid w:val="00FE2612"/>
    <w:rsid w:val="00FE262D"/>
    <w:rsid w:val="00FE27B5"/>
    <w:rsid w:val="00FE29C0"/>
    <w:rsid w:val="00FE2D82"/>
    <w:rsid w:val="00FE2F14"/>
    <w:rsid w:val="00FE30BF"/>
    <w:rsid w:val="00FE3234"/>
    <w:rsid w:val="00FE3423"/>
    <w:rsid w:val="00FE3C3F"/>
    <w:rsid w:val="00FE3CD7"/>
    <w:rsid w:val="00FE4042"/>
    <w:rsid w:val="00FE40A1"/>
    <w:rsid w:val="00FE419A"/>
    <w:rsid w:val="00FE41AB"/>
    <w:rsid w:val="00FE41C2"/>
    <w:rsid w:val="00FE430E"/>
    <w:rsid w:val="00FE4335"/>
    <w:rsid w:val="00FE43A7"/>
    <w:rsid w:val="00FE45B1"/>
    <w:rsid w:val="00FE463A"/>
    <w:rsid w:val="00FE4727"/>
    <w:rsid w:val="00FE47DE"/>
    <w:rsid w:val="00FE4860"/>
    <w:rsid w:val="00FE4B76"/>
    <w:rsid w:val="00FE4E60"/>
    <w:rsid w:val="00FE50F0"/>
    <w:rsid w:val="00FE53DD"/>
    <w:rsid w:val="00FE5AF2"/>
    <w:rsid w:val="00FE5E4A"/>
    <w:rsid w:val="00FE5FA1"/>
    <w:rsid w:val="00FE60F4"/>
    <w:rsid w:val="00FE6477"/>
    <w:rsid w:val="00FE657C"/>
    <w:rsid w:val="00FE6655"/>
    <w:rsid w:val="00FE6932"/>
    <w:rsid w:val="00FE6E75"/>
    <w:rsid w:val="00FE708F"/>
    <w:rsid w:val="00FE70F4"/>
    <w:rsid w:val="00FE719F"/>
    <w:rsid w:val="00FE71A1"/>
    <w:rsid w:val="00FE7227"/>
    <w:rsid w:val="00FE7290"/>
    <w:rsid w:val="00FE77CD"/>
    <w:rsid w:val="00FE787E"/>
    <w:rsid w:val="00FE79D4"/>
    <w:rsid w:val="00FE7A13"/>
    <w:rsid w:val="00FE7A96"/>
    <w:rsid w:val="00FE7D72"/>
    <w:rsid w:val="00FE7DE9"/>
    <w:rsid w:val="00FE7E6E"/>
    <w:rsid w:val="00FF0246"/>
    <w:rsid w:val="00FF0392"/>
    <w:rsid w:val="00FF069B"/>
    <w:rsid w:val="00FF0775"/>
    <w:rsid w:val="00FF0AA8"/>
    <w:rsid w:val="00FF0E2F"/>
    <w:rsid w:val="00FF1251"/>
    <w:rsid w:val="00FF1328"/>
    <w:rsid w:val="00FF1559"/>
    <w:rsid w:val="00FF15F6"/>
    <w:rsid w:val="00FF169F"/>
    <w:rsid w:val="00FF16C0"/>
    <w:rsid w:val="00FF16D9"/>
    <w:rsid w:val="00FF1B1E"/>
    <w:rsid w:val="00FF1DFB"/>
    <w:rsid w:val="00FF2238"/>
    <w:rsid w:val="00FF2442"/>
    <w:rsid w:val="00FF2842"/>
    <w:rsid w:val="00FF30DF"/>
    <w:rsid w:val="00FF3307"/>
    <w:rsid w:val="00FF34B7"/>
    <w:rsid w:val="00FF3651"/>
    <w:rsid w:val="00FF37C1"/>
    <w:rsid w:val="00FF3A48"/>
    <w:rsid w:val="00FF3AE5"/>
    <w:rsid w:val="00FF3C23"/>
    <w:rsid w:val="00FF3C9F"/>
    <w:rsid w:val="00FF3E6C"/>
    <w:rsid w:val="00FF3F22"/>
    <w:rsid w:val="00FF3F2B"/>
    <w:rsid w:val="00FF4192"/>
    <w:rsid w:val="00FF423D"/>
    <w:rsid w:val="00FF4259"/>
    <w:rsid w:val="00FF47DD"/>
    <w:rsid w:val="00FF4B00"/>
    <w:rsid w:val="00FF4F1D"/>
    <w:rsid w:val="00FF4FEC"/>
    <w:rsid w:val="00FF5463"/>
    <w:rsid w:val="00FF573C"/>
    <w:rsid w:val="00FF5BFC"/>
    <w:rsid w:val="00FF5FD2"/>
    <w:rsid w:val="00FF6248"/>
    <w:rsid w:val="00FF643B"/>
    <w:rsid w:val="00FF6526"/>
    <w:rsid w:val="00FF6767"/>
    <w:rsid w:val="00FF6A4C"/>
    <w:rsid w:val="00FF6AAE"/>
    <w:rsid w:val="00FF6B3C"/>
    <w:rsid w:val="00FF6BF1"/>
    <w:rsid w:val="00FF7179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after="-1" w:line="22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9CB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</w:style>
  <w:style w:type="paragraph" w:customStyle="1" w:styleId="ReportMenuBar">
    <w:name w:val="ReportMenuBar"/>
    <w:basedOn w:val="Normal"/>
    <w:uiPriority w:val="99"/>
    <w:rsid w:val="00717A0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717A0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7CB4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A7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7CB4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0A7CB4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A7C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0A7CB4"/>
    <w:rPr>
      <w:szCs w:val="22"/>
    </w:rPr>
  </w:style>
  <w:style w:type="character" w:customStyle="1" w:styleId="DateChar">
    <w:name w:val="Date Char"/>
    <w:basedOn w:val="DefaultParagraphFont"/>
    <w:link w:val="Date"/>
    <w:rsid w:val="000A7C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7CB4"/>
    <w:rPr>
      <w:rFonts w:ascii="Arial" w:hAnsi="Arial"/>
      <w:sz w:val="18"/>
      <w:szCs w:val="22"/>
    </w:rPr>
  </w:style>
  <w:style w:type="paragraph" w:styleId="EnvelopeAddress">
    <w:name w:val="envelope address"/>
    <w:basedOn w:val="Normal"/>
    <w:semiHidden/>
    <w:unhideWhenUsed/>
    <w:rsid w:val="000A7CB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A7CB4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A7CB4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A7C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A7CB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7CB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0A7CB4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C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CB4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0A7C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0A7C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0A7C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0A7C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0A7C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0A7C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0A7C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0A7C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0A7C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0A7C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A7C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A7CB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A7CB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A7CB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A7CB4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A7C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0A7C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A7C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A7C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A7CB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A7CB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A7CB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7CB4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542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3BF119-9D31-4A1E-8E25-D5DC068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28B28-5AD7-4802-B091-78DBF4163C1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92AB8-F3BB-448B-92E8-70C0AF868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163</TotalTime>
  <Pages>68</Pages>
  <Words>20144</Words>
  <Characters>84911</Characters>
  <Application>Microsoft Office Word</Application>
  <DocSecurity>0</DocSecurity>
  <Lines>707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Janjira, Supapakdee</cp:lastModifiedBy>
  <cp:revision>95</cp:revision>
  <cp:lastPrinted>2025-02-28T11:45:00Z</cp:lastPrinted>
  <dcterms:created xsi:type="dcterms:W3CDTF">2025-02-27T12:50:00Z</dcterms:created>
  <dcterms:modified xsi:type="dcterms:W3CDTF">2025-02-28T12:09:00Z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