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98ECB" w14:textId="5845473F" w:rsidR="00E81F90" w:rsidRPr="00071E7A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พฤกษา โฮลดิ้ง จำกัด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0CF7DAEA" w14:textId="77777777" w:rsidR="00CD592F" w:rsidRPr="00071E7A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B95FC55" w14:textId="77777777" w:rsidR="00091CCD" w:rsidRPr="00071E7A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3FDFAA1" w14:textId="151CD733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E0AC0" w:rsidRPr="00EE0AC0">
        <w:rPr>
          <w:rFonts w:asciiTheme="majorBidi" w:hAnsiTheme="majorBidi" w:cstheme="majorBidi"/>
          <w:sz w:val="32"/>
          <w:szCs w:val="32"/>
        </w:rPr>
        <w:t>31</w:t>
      </w:r>
      <w:r w:rsidRPr="00071E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1DFC">
        <w:rPr>
          <w:rFonts w:asciiTheme="majorBidi" w:hAnsiTheme="majorBidi" w:cstheme="majorBidi"/>
          <w:sz w:val="32"/>
          <w:szCs w:val="32"/>
        </w:rPr>
        <w:t>256</w:t>
      </w:r>
      <w:r w:rsidR="00A73E60">
        <w:rPr>
          <w:rFonts w:asciiTheme="majorBidi" w:hAnsiTheme="majorBidi" w:cstheme="majorBidi"/>
          <w:sz w:val="32"/>
          <w:szCs w:val="32"/>
        </w:rPr>
        <w:t>7</w:t>
      </w:r>
    </w:p>
    <w:p w14:paraId="2184E3B5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205BD8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E700CB7" w14:textId="77777777" w:rsidR="00E81F90" w:rsidRPr="00071E7A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BA49882" w14:textId="77777777" w:rsidR="00FA218E" w:rsidRPr="00071E7A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  <w:sectPr w:rsidR="00FA218E" w:rsidRPr="00071E7A" w:rsidSect="00781955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14:paraId="147B7D69" w14:textId="76EDFC24" w:rsidR="007B7B13" w:rsidRPr="00071E7A" w:rsidRDefault="007B7B13" w:rsidP="007B7B13">
      <w:pPr>
        <w:pStyle w:val="Heading5"/>
        <w:ind w:right="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71E7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6086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F2E6913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1E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พฤกษา โฮลดิ้ง จำกัด (มหาชน)</w:t>
      </w:r>
    </w:p>
    <w:p w14:paraId="2281CA8E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447C74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6676A4C" w14:textId="77777777" w:rsidR="00C41E3C" w:rsidRPr="00071E7A" w:rsidRDefault="00C41E3C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24ED1E0" w14:textId="125D137C" w:rsidR="00133813" w:rsidRDefault="007B7B13" w:rsidP="0052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พฤกษา โฮลดิ้ง จำกัด (มหาชน) และบริษัทย่อย 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(กลุ่มบริษัท)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และของเฉพาะบริษัท พฤกษา โฮลดิ้ง จำกัด (มหาชน) (บริษัท) ตามลำดับ ซึ่งประกอบด้วย</w:t>
      </w:r>
      <w:r w:rsidR="00552B3D"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งบ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ฐานะการเงิน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</w:t>
      </w:r>
      <w:r w:rsidR="00552B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ฐานะการเงินเฉพาะกิจการ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0AC0" w:rsidRPr="00EE0AC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21DF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A73E6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87538B" w:rsidRPr="004245AB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เฉพาะกิจการ</w:t>
      </w:r>
      <w:r w:rsidR="00CD592F" w:rsidRPr="004245A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  <w:r w:rsidR="00552B3D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การเปลี่ยนแปลงส่วนของผู้ถือหุ้นรวม</w:t>
      </w:r>
      <w:r w:rsidR="0087538B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</w:t>
      </w:r>
      <w:r w:rsidR="00552B3D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</w:t>
      </w:r>
      <w:r w:rsidR="0087538B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การเปลี่ยนแ</w:t>
      </w:r>
      <w:r w:rsidR="00E93F93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ปลง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ส่วนของผู้ถื</w:t>
      </w:r>
      <w:r w:rsidR="004245AB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อ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หุ้น</w:t>
      </w:r>
      <w:r w:rsidR="00E93F93" w:rsidRPr="00071E7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1F2397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527B8F" w:rsidRPr="00527B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42E1A54" w14:textId="77777777" w:rsidR="00527B8F" w:rsidRPr="00527B8F" w:rsidRDefault="00527B8F" w:rsidP="0052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4D6385F" w14:textId="24A93C22" w:rsidR="008231EE" w:rsidRPr="00071E7A" w:rsidRDefault="008231EE" w:rsidP="008231EE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E0AC0" w:rsidRPr="00EE0AC0">
        <w:rPr>
          <w:rFonts w:asciiTheme="majorBidi" w:eastAsia="Calibri" w:hAnsiTheme="majorBidi" w:cstheme="majorBidi"/>
          <w:sz w:val="30"/>
          <w:szCs w:val="30"/>
        </w:rPr>
        <w:t>31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A21DFC">
        <w:rPr>
          <w:rFonts w:asciiTheme="majorBidi" w:eastAsia="Calibri" w:hAnsiTheme="majorBidi" w:cstheme="majorBidi"/>
          <w:sz w:val="30"/>
          <w:szCs w:val="30"/>
        </w:rPr>
        <w:t>256</w:t>
      </w:r>
      <w:r w:rsidR="00A73E60">
        <w:rPr>
          <w:rFonts w:asciiTheme="majorBidi" w:eastAsia="Calibri" w:hAnsiTheme="majorBidi" w:cstheme="majorBidi"/>
          <w:sz w:val="30"/>
          <w:szCs w:val="30"/>
        </w:rPr>
        <w:t>7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3D5E9D" w14:textId="77777777" w:rsidR="007B7B13" w:rsidRPr="00071E7A" w:rsidRDefault="007B7B13" w:rsidP="007B7B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639F86" w14:textId="77777777" w:rsidR="007B7B13" w:rsidRPr="00071E7A" w:rsidRDefault="007B7B13" w:rsidP="00133813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2EBC67F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B33D0A2" w14:textId="2F365848" w:rsidR="008F25B0" w:rsidRPr="00527B8F" w:rsidRDefault="00C62461" w:rsidP="00527B8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8F25B0" w:rsidRPr="00527B8F" w:rsidSect="00015260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2659D8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</w:t>
      </w:r>
      <w:r w:rsidR="002659D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F4003D" w:rsidRPr="00071E7A">
        <w:rPr>
          <w:rFonts w:asciiTheme="majorBidi" w:eastAsia="Calibri" w:hAnsi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(ประมวลจรรยาบรรณของผู้ประกอบวิชาชีพบัญชี)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</w:t>
      </w:r>
      <w:r w:rsidRPr="005332E4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ตาม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ด้านจรรยาบ</w:t>
      </w:r>
      <w:r w:rsidR="00F24817" w:rsidRPr="00F2481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รรณ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อื่น</w:t>
      </w:r>
      <w:r w:rsidR="005332E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ๆ</w:t>
      </w:r>
      <w:r w:rsidRPr="00F2481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D79DBC" w14:textId="5AF0F454" w:rsidR="007B7B13" w:rsidRPr="00071E7A" w:rsidRDefault="007B7B13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CB08B1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194E81" w14:textId="2E4626DE" w:rsidR="00C62461" w:rsidRPr="002659D8" w:rsidRDefault="00C62461" w:rsidP="00C62461">
      <w:pPr>
        <w:jc w:val="thaiDistribute"/>
        <w:rPr>
          <w:rFonts w:asciiTheme="majorBidi" w:eastAsia="Calibri" w:hAnsiTheme="majorBidi" w:cstheme="majorBidi"/>
          <w:spacing w:val="16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54A1C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 xml:space="preserve">ปัจจุบัน </w:t>
      </w:r>
      <w:r w:rsidRPr="002659D8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</w:t>
      </w:r>
      <w:r w:rsidR="002659D8" w:rsidRPr="002659D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น</w:t>
      </w:r>
      <w:r w:rsidRPr="009F7334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4245AB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E5B3C3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27"/>
        <w:gridCol w:w="4793"/>
      </w:tblGrid>
      <w:tr w:rsidR="0066185C" w:rsidRPr="00071E7A" w14:paraId="500D4569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EDEB" w14:textId="3865D0BA" w:rsidR="0066185C" w:rsidRPr="00071E7A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185C" w:rsidRPr="00071E7A" w14:paraId="527C7553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C7F" w14:textId="10B72C08" w:rsidR="0066185C" w:rsidRPr="00071E7A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EE0AC0" w:rsidRPr="00A955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E54FF" w:rsidRPr="00A95535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A95535" w:rsidRPr="00A955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1E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7B0325" w:rsidRPr="00071E7A" w14:paraId="41823EC6" w14:textId="77777777" w:rsidTr="00E56F18">
        <w:trPr>
          <w:tblHeader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CC0B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223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RPr="00071E7A" w14:paraId="3486901E" w14:textId="77777777" w:rsidTr="00E56F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66" w14:textId="30670A16" w:rsidR="00994500" w:rsidRPr="00071E7A" w:rsidRDefault="003F78A1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ของกลุ่มบริษัทวัดมูลค่าด้วยราคาทุนหรือมูลค่าสุทธิที่จะได้รับแล้วแต่ราคาใด</w:t>
            </w:r>
            <w:r w:rsidR="00994500" w:rsidRPr="00637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จะต่ำกว่าการประเมิน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มูลค่าสุทธิที่จะได้รั</w:t>
            </w:r>
            <w:r w:rsidR="00637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โดยประมาณของ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14:paraId="216F013C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A8F12D8" w14:textId="4C347CE4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14:paraId="1DD2BD37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1AB2A" w14:textId="69559F75" w:rsidR="007B4306" w:rsidRPr="00071E7A" w:rsidRDefault="003F78A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เกี่ยวข้องกับการใช้ดุลยพินิจของผู้บริหารอย่างมีนัยสำคัญในการประมาณการ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F57" w14:textId="77777777" w:rsidR="00994500" w:rsidRPr="00071E7A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0DF0715C" w14:textId="6867F073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การปรับราคาขาย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และการทบทวนประมาณการต้นทุน</w:t>
            </w:r>
          </w:p>
          <w:p w14:paraId="5C39851A" w14:textId="5D5CE909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และแนวโน้มราคาขายของอสังหาริมทรัพย์</w:t>
            </w:r>
          </w:p>
          <w:p w14:paraId="25B41681" w14:textId="77777777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14:paraId="08D02776" w14:textId="6C6CBB95" w:rsidR="007B0325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2752C9" w:rsidRPr="00071E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7CA05E1D" w14:textId="77777777" w:rsidR="00E56F18" w:rsidRDefault="00E56F18"/>
    <w:p w14:paraId="2DDC43B4" w14:textId="2F477659" w:rsidR="00E56F18" w:rsidRDefault="00E56F18"/>
    <w:p w14:paraId="3EC02463" w14:textId="77777777" w:rsidR="00E56F18" w:rsidRDefault="00E56F18"/>
    <w:tbl>
      <w:tblPr>
        <w:tblW w:w="982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4770"/>
      </w:tblGrid>
      <w:tr w:rsidR="000412C9" w:rsidRPr="006375B5" w14:paraId="11E2C864" w14:textId="77777777" w:rsidTr="000412C9">
        <w:tc>
          <w:tcPr>
            <w:tcW w:w="9828" w:type="dxa"/>
            <w:gridSpan w:val="2"/>
            <w:shd w:val="clear" w:color="auto" w:fill="auto"/>
          </w:tcPr>
          <w:p w14:paraId="7A8315A8" w14:textId="08E75609" w:rsidR="000412C9" w:rsidRPr="006375B5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การจัดประเภทของเงินลงทุนในบริษัทย่อย บริษัทร่วมและการร่วมค้า</w:t>
            </w:r>
          </w:p>
        </w:tc>
      </w:tr>
      <w:tr w:rsidR="000412C9" w:rsidRPr="006375B5" w14:paraId="447D6262" w14:textId="77777777" w:rsidTr="000412C9">
        <w:tc>
          <w:tcPr>
            <w:tcW w:w="9828" w:type="dxa"/>
            <w:gridSpan w:val="2"/>
            <w:shd w:val="clear" w:color="auto" w:fill="auto"/>
          </w:tcPr>
          <w:p w14:paraId="442E6FA2" w14:textId="422E374E" w:rsidR="000412C9" w:rsidRPr="006375B5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C57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ของงบการเงินรวมและ</w:t>
            </w:r>
            <w:r w:rsidR="009C57A8" w:rsidRPr="009C57A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2C9" w:rsidRPr="006375B5" w14:paraId="5C096737" w14:textId="77777777" w:rsidTr="00E56F18">
        <w:tc>
          <w:tcPr>
            <w:tcW w:w="5058" w:type="dxa"/>
            <w:shd w:val="clear" w:color="auto" w:fill="auto"/>
          </w:tcPr>
          <w:p w14:paraId="19341CD9" w14:textId="77777777" w:rsidR="000412C9" w:rsidRPr="006375B5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7F43831A" w14:textId="77777777" w:rsidR="000412C9" w:rsidRPr="006375B5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412C9" w:rsidRPr="006375B5" w14:paraId="413203AC" w14:textId="77777777" w:rsidTr="00E56F18">
        <w:tc>
          <w:tcPr>
            <w:tcW w:w="5058" w:type="dxa"/>
            <w:shd w:val="clear" w:color="auto" w:fill="auto"/>
          </w:tcPr>
          <w:p w14:paraId="6FC9A309" w14:textId="15CD90DE" w:rsidR="000412C9" w:rsidRPr="006375B5" w:rsidRDefault="000412C9" w:rsidP="00C111D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กลุ่มบริษัทถือเงินลงทุนในจำนวนหนึ่ง การจัดประเภท</w:t>
            </w:r>
            <w:r w:rsidRPr="00441E7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ของเงินลงทุนที่เป็นบริษัทย่อย บริษัทร่วม หรือการร่วม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ค้าขึ้นอยู่</w:t>
            </w:r>
            <w:r w:rsidRPr="00F06B61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การพิจารณาของกลุ่มบริษัทว่ามีการควบคุม การควบคุมร่วมกัน หรือมีอิทธิพลอย่างมีสาระสำคัญหรือไม่ การประเมินข้อเท็จจริงและสถานการณ์ที่เกี่ยวข้องกับการควบคุมดังกล่าวมีความซับซ้อนและต้องใช้ดุลยพินิจของผู้บริหาร</w:t>
            </w:r>
          </w:p>
          <w:p w14:paraId="25808C5A" w14:textId="77777777" w:rsidR="000412C9" w:rsidRPr="006375B5" w:rsidRDefault="000412C9" w:rsidP="00C111D2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4F952ABE" w14:textId="77777777" w:rsidR="000412C9" w:rsidRPr="006375B5" w:rsidRDefault="000412C9" w:rsidP="00C111D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บริษัทย่อยจะถูกนำมารวม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โดยแต่ละรายการของสินทรัพย์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และแต่ละรายการ</w:t>
            </w:r>
            <w:r w:rsidRPr="00460D14"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จะถูกแสดงอยู่ในงบการเงินรวมของกลุ่มบริษัท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ในขณะที่บริษัทร่วมและการร่วมค้าจะถูกแสดงเป็นเงินลงทุนรายการเดียว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รายการรายได้หรือค่าใช้จ่ายแสดงเป็นส่วนของผลดำเนินงานสุทธิรายการเดียว</w:t>
            </w:r>
          </w:p>
          <w:p w14:paraId="289590E5" w14:textId="77777777" w:rsidR="000412C9" w:rsidRPr="006375B5" w:rsidRDefault="000412C9" w:rsidP="00C111D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F7CAB31" w14:textId="08BEE8E1" w:rsidR="000412C9" w:rsidRPr="006375B5" w:rsidRDefault="000412C9" w:rsidP="00C111D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จากผลดังกล่าวข้างต้น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ผลกระทบของการจัดประเภทเงินลงทุนที่ไม่เหมาะสมทั้ง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วันที่เข้าซื้อกิจการ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153156">
              <w:rPr>
                <w:rFonts w:ascii="Angsana New" w:hAnsi="Angsana New" w:hint="cs"/>
                <w:sz w:val="30"/>
                <w:szCs w:val="30"/>
                <w:cs/>
              </w:rPr>
              <w:t>การซื้อภายหลังรอบระยะเวลาที่รายงาน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อาจทำให้เกิดผลกระทบอย่างมีสาระสำคัญต่องบการเงินได้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CC0312B" w14:textId="77777777" w:rsidR="000412C9" w:rsidRPr="006375B5" w:rsidRDefault="000412C9" w:rsidP="00C11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17333790" w14:textId="11884612" w:rsidR="000412C9" w:rsidRPr="006375B5" w:rsidRDefault="009C57A8" w:rsidP="007B186B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0412C9" w:rsidRPr="006375B5">
              <w:rPr>
                <w:rFonts w:hint="cs"/>
                <w:sz w:val="30"/>
                <w:szCs w:val="30"/>
                <w:cs/>
              </w:rPr>
              <w:t xml:space="preserve">พิจารณาปัจจัยที่กำหนดอำนาจการควบคุมรวมถึงเอกสารทางกฎหมายที่เกี่ยวข้องกับการลงทุน ข้อกำหนดเงื่อนไขหลัก รวมถึงแต่ไม่จำกัดเพียงสิทธิของผู้ลงทุน เงื่อนไขสัญญาผู้ถือหุ้น การระงับข้อพิพาท การยกเลิก โครงสร้างการกำกับดูแลและการจัดสรรส่วนแบ่งกำไร เป็นต้น  </w:t>
            </w:r>
          </w:p>
          <w:p w14:paraId="2066C99D" w14:textId="3A12128D" w:rsidR="000412C9" w:rsidRPr="006375B5" w:rsidRDefault="009C57A8" w:rsidP="007B186B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การประเมินความเหมาะสมของ</w:t>
            </w:r>
            <w:r w:rsidR="000412C9" w:rsidRPr="006375B5">
              <w:rPr>
                <w:rFonts w:hint="cs"/>
                <w:sz w:val="30"/>
                <w:szCs w:val="30"/>
                <w:cs/>
              </w:rPr>
              <w:t>การเปลี่ยนแปลง</w:t>
            </w:r>
            <w:r>
              <w:rPr>
                <w:sz w:val="30"/>
                <w:szCs w:val="30"/>
                <w:cs/>
              </w:rPr>
              <w:br/>
            </w:r>
            <w:r w:rsidR="000412C9" w:rsidRPr="006375B5">
              <w:rPr>
                <w:rFonts w:hint="cs"/>
                <w:sz w:val="30"/>
                <w:szCs w:val="30"/>
                <w:cs/>
              </w:rPr>
              <w:t>การจัดประเภทเงินลงทุนใหม่</w:t>
            </w:r>
            <w:r w:rsidR="000412C9" w:rsidRPr="006375B5">
              <w:rPr>
                <w:sz w:val="30"/>
                <w:szCs w:val="30"/>
                <w:cs/>
              </w:rPr>
              <w:t xml:space="preserve"> </w:t>
            </w:r>
            <w:r w:rsidR="000412C9" w:rsidRPr="006375B5">
              <w:rPr>
                <w:rFonts w:hint="cs"/>
                <w:sz w:val="30"/>
                <w:szCs w:val="30"/>
                <w:cs/>
              </w:rPr>
              <w:t>หากมีการเปลี่ยนแปลงโครงสร้างการถือหุ้นหรืออำนาจในการควบคุม</w:t>
            </w:r>
          </w:p>
          <w:p w14:paraId="2348E764" w14:textId="5CEB1826" w:rsidR="000412C9" w:rsidRPr="006375B5" w:rsidRDefault="009C57A8" w:rsidP="007B186B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0412C9"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441E7F">
              <w:rPr>
                <w:sz w:val="30"/>
                <w:szCs w:val="30"/>
                <w:cs/>
              </w:rPr>
              <w:br/>
            </w:r>
            <w:r w:rsidR="000412C9" w:rsidRPr="006375B5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  <w:p w14:paraId="3EE1B328" w14:textId="77777777" w:rsidR="000412C9" w:rsidRPr="006375B5" w:rsidRDefault="000412C9" w:rsidP="00C111D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A2D879" w14:textId="77777777" w:rsidR="000412C9" w:rsidRPr="006375B5" w:rsidRDefault="000412C9" w:rsidP="00C111D2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49579D15" w14:textId="77777777" w:rsidR="000412C9" w:rsidRPr="006375B5" w:rsidRDefault="000412C9" w:rsidP="00C111D2">
            <w:pPr>
              <w:pStyle w:val="ListParagraph"/>
            </w:pPr>
          </w:p>
        </w:tc>
      </w:tr>
    </w:tbl>
    <w:p w14:paraId="5971B6EA" w14:textId="77777777" w:rsidR="000412C9" w:rsidRPr="000412C9" w:rsidRDefault="000412C9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6A8CCED" w14:textId="35F37F91" w:rsidR="007B7B13" w:rsidRPr="00071E7A" w:rsidRDefault="007B7B13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4CA55D3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314B3C32" w14:textId="478BF5D2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ต่อข้อมูลอื่น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 xml:space="preserve"> ข้อมูลอื่นประกอบด้วย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ข้อมูลซึ่งรวมอยู่ในรายงานประจำปี แต่ไม่</w:t>
      </w:r>
      <w:r w:rsidRPr="00C01E4E">
        <w:rPr>
          <w:rFonts w:asciiTheme="majorBidi" w:eastAsiaTheme="minorHAnsi" w:hAnsiTheme="majorBidi" w:cstheme="majorBidi"/>
          <w:spacing w:val="-5"/>
          <w:sz w:val="30"/>
          <w:szCs w:val="30"/>
          <w:cs/>
        </w:rPr>
        <w:t>รวมถึงงบการเงิ</w:t>
      </w:r>
      <w:r w:rsidR="00C01E4E" w:rsidRPr="00C01E4E">
        <w:rPr>
          <w:rFonts w:asciiTheme="majorBidi" w:eastAsiaTheme="minorHAnsi" w:hAnsiTheme="majorBidi" w:cstheme="majorBidi" w:hint="cs"/>
          <w:spacing w:val="-5"/>
          <w:sz w:val="30"/>
          <w:szCs w:val="30"/>
          <w:cs/>
        </w:rPr>
        <w:t>น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รวม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511B03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8861B8D" w14:textId="0705C72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01E4E">
        <w:rPr>
          <w:rFonts w:asciiTheme="majorBidi" w:eastAsiaTheme="minorHAnsi" w:hAnsiTheme="majorBidi" w:cstheme="majorBidi"/>
          <w:sz w:val="30"/>
          <w:szCs w:val="30"/>
        </w:rPr>
        <w:br/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ความเชื่อมั่นต่อข้อมูลอื่น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4BDBEBC7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EF11F5D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34D061C" w14:textId="77777777" w:rsidR="007B7B13" w:rsidRPr="00071E7A" w:rsidRDefault="007B7B13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0130D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179A02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3916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071E7A"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  <w:cs/>
        </w:rPr>
        <w:t>การเงิน</w:t>
      </w:r>
      <w:r w:rsidRPr="00071E7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14:paraId="05A6CC4D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84823" w14:textId="77777777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F46053" w14:textId="77777777" w:rsidR="008231EE" w:rsidRPr="00071E7A" w:rsidRDefault="008231EE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202280" w14:textId="226531BA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E551E" w14:textId="77777777" w:rsidR="003F4B09" w:rsidRPr="00071E7A" w:rsidRDefault="003F4B09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70143E" w14:textId="7DFFA4E8" w:rsidR="003F4B09" w:rsidRPr="00071E7A" w:rsidRDefault="00AE77E3" w:rsidP="003F4B09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B65BD94" w14:textId="77777777" w:rsidR="003F4B09" w:rsidRPr="00071E7A" w:rsidRDefault="003F4B09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45B2BEC5" w14:textId="77777777" w:rsidR="007B7B13" w:rsidRPr="00071E7A" w:rsidRDefault="00C62461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D5358" w14:textId="77777777" w:rsidR="00C62461" w:rsidRPr="00071E7A" w:rsidRDefault="00C62461" w:rsidP="007B7B13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83579F" w14:textId="61F257B2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92A2F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A92A2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71E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A92A2F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71CCD5A2" w14:textId="1EF8A7D4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2C9A91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C328A1C" w14:textId="291B3C7B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A92A2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A92A2F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39E9416B" w14:textId="77777777" w:rsidR="008231EE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71E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47F796B" w14:textId="77777777" w:rsidR="00C445E4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3257189" w14:textId="0D552DFE" w:rsidR="007F35D6" w:rsidRPr="00527B8F" w:rsidRDefault="00C62461" w:rsidP="007F35D6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C97601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Pr="00C97601">
        <w:rPr>
          <w:rFonts w:asciiTheme="majorBidi" w:hAnsiTheme="majorBidi" w:cstheme="majorBidi"/>
          <w:spacing w:val="-3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E68991E" w14:textId="26F5CCE3" w:rsidR="00BF29C5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</w:t>
      </w:r>
    </w:p>
    <w:p w14:paraId="0DC7214B" w14:textId="77777777" w:rsidR="00133813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54E46F" w14:textId="77777777" w:rsidR="00C62461" w:rsidRPr="00071E7A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5E9A765" w14:textId="77777777" w:rsidR="00715DDF" w:rsidRDefault="00715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2CC33EA" w14:textId="04504166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71E7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EF07DB0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</w:p>
    <w:p w14:paraId="620A5FD9" w14:textId="7BFACB6D" w:rsidR="00C445E4" w:rsidRPr="00071E7A" w:rsidRDefault="00C445E4" w:rsidP="007B7B13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9E40DD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637BE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244A6" w:rsidRPr="00071E7A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1B8B2FC" w14:textId="77777777" w:rsidR="004244A6" w:rsidRPr="00071E7A" w:rsidRDefault="004244A6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0BE6C4" w14:textId="2E4586B4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AA0CC5D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D97C" w14:textId="77777777" w:rsidR="007B7B13" w:rsidRPr="00071E7A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130CF537" w14:textId="77777777" w:rsidR="00C445E4" w:rsidRPr="00071E7A" w:rsidRDefault="00C445E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327F6E0" w14:textId="55793BD9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(</w:t>
      </w:r>
      <w:r w:rsidR="001E5D5E">
        <w:rPr>
          <w:rFonts w:asciiTheme="majorBidi" w:hAnsiTheme="majorBidi" w:cstheme="majorBidi" w:hint="cs"/>
          <w:cs/>
        </w:rPr>
        <w:t>นางสาวสุจิตร</w:t>
      </w:r>
      <w:r w:rsidR="00AD3810">
        <w:rPr>
          <w:rFonts w:asciiTheme="majorBidi" w:hAnsiTheme="majorBidi" w:cstheme="majorBidi" w:hint="cs"/>
          <w:cs/>
        </w:rPr>
        <w:t>า</w:t>
      </w:r>
      <w:r w:rsidR="001E5D5E">
        <w:rPr>
          <w:rFonts w:asciiTheme="majorBidi" w:hAnsiTheme="majorBidi" w:cstheme="majorBidi" w:hint="cs"/>
          <w:cs/>
        </w:rPr>
        <w:t xml:space="preserve"> มะเสนา</w:t>
      </w:r>
      <w:r w:rsidRPr="00071E7A">
        <w:rPr>
          <w:rFonts w:asciiTheme="majorBidi" w:hAnsiTheme="majorBidi" w:cstheme="majorBidi"/>
          <w:cs/>
        </w:rPr>
        <w:t>)</w:t>
      </w:r>
    </w:p>
    <w:p w14:paraId="5F36DC8B" w14:textId="77777777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ผู้สอบบัญชีรับอนุญาต</w:t>
      </w:r>
    </w:p>
    <w:p w14:paraId="56B7B35C" w14:textId="6FC27BD4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 xml:space="preserve">เลขทะเบียน </w:t>
      </w:r>
      <w:r w:rsidR="001E5D5E">
        <w:rPr>
          <w:rFonts w:asciiTheme="majorBidi" w:hAnsiTheme="majorBidi" w:cstheme="majorBidi"/>
          <w:lang w:val="en-US"/>
        </w:rPr>
        <w:t>8645</w:t>
      </w:r>
    </w:p>
    <w:p w14:paraId="6068BBB8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F65FE1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2C91302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8D36A9" w14:textId="0E83DEAF" w:rsidR="00FB2F8B" w:rsidRPr="003D0B1E" w:rsidRDefault="0049472E" w:rsidP="0034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DE0914"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="008231EE" w:rsidRPr="00071E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A21DFC">
        <w:rPr>
          <w:rFonts w:asciiTheme="majorBidi" w:hAnsiTheme="majorBidi" w:cstheme="majorBidi"/>
          <w:sz w:val="30"/>
          <w:szCs w:val="30"/>
        </w:rPr>
        <w:t>256</w:t>
      </w:r>
      <w:r w:rsidR="00A73E60">
        <w:rPr>
          <w:rFonts w:asciiTheme="majorBidi" w:hAnsiTheme="majorBidi" w:cstheme="majorBidi"/>
          <w:sz w:val="30"/>
          <w:szCs w:val="30"/>
        </w:rPr>
        <w:t>8</w:t>
      </w:r>
    </w:p>
    <w:sectPr w:rsidR="00FB2F8B" w:rsidRPr="003D0B1E" w:rsidSect="004B65D8">
      <w:headerReference w:type="default" r:id="rId19"/>
      <w:footerReference w:type="default" r:id="rId20"/>
      <w:footerReference w:type="first" r:id="rId21"/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485FF" w14:textId="77777777" w:rsidR="00AD02E7" w:rsidRDefault="00AD02E7">
      <w:r>
        <w:separator/>
      </w:r>
    </w:p>
  </w:endnote>
  <w:endnote w:type="continuationSeparator" w:id="0">
    <w:p w14:paraId="2FFA6AB5" w14:textId="77777777" w:rsidR="00AD02E7" w:rsidRDefault="00AD0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70A" w14:textId="257736B4" w:rsidR="002466B2" w:rsidRDefault="002466B2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EE0AC0" w:rsidRPr="00EE0AC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AF98B3" w14:textId="77777777" w:rsidR="002466B2" w:rsidRDefault="002466B2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935B" w14:textId="127306E1" w:rsidR="002466B2" w:rsidRDefault="00EE0AC0" w:rsidP="0091199D">
    <w:pPr>
      <w:jc w:val="center"/>
      <w:rPr>
        <w:rFonts w:ascii="Angsana New" w:hAnsi="Angsana New"/>
        <w:sz w:val="30"/>
        <w:szCs w:val="30"/>
        <w:lang w:val="en-GB"/>
      </w:rPr>
    </w:pPr>
    <w:r w:rsidRPr="00EE0AC0">
      <w:rPr>
        <w:rStyle w:val="PageNumber"/>
        <w:rFonts w:ascii="Angsana New" w:hAnsi="Angsana New"/>
        <w:sz w:val="30"/>
        <w:szCs w:val="30"/>
      </w:rPr>
      <w:t>2</w:t>
    </w:r>
    <w:r w:rsidR="002466B2">
      <w:rPr>
        <w:rStyle w:val="PageNumber"/>
        <w:rFonts w:ascii="Angsana New" w:hAnsi="Angsana New"/>
        <w:sz w:val="30"/>
        <w:szCs w:val="30"/>
      </w:rPr>
      <w:fldChar w:fldCharType="begin"/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instrText>PAGE</w:instrText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fldChar w:fldCharType="separate"/>
    </w:r>
    <w:r w:rsidR="002466B2">
      <w:rPr>
        <w:rStyle w:val="PageNumber"/>
        <w:rFonts w:ascii="Angsana New" w:hAnsi="Angsana New"/>
        <w:noProof/>
        <w:sz w:val="30"/>
        <w:szCs w:val="30"/>
        <w:cs/>
        <w:lang w:val="en-GB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="002466B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2D75" w14:textId="77777777" w:rsidR="002466B2" w:rsidRDefault="002466B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CA0EAF" w14:textId="088D0900" w:rsidR="002466B2" w:rsidRPr="00E779B1" w:rsidRDefault="002466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E0AC0"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8B98" w14:textId="77777777" w:rsidR="002466B2" w:rsidRDefault="002466B2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7147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8C63E1" w14:textId="77777777" w:rsidR="00343643" w:rsidRPr="00E779B1" w:rsidRDefault="003436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45D09" w14:textId="0CF6BA04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91DE23" w14:textId="1B97BBE2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E5A07">
      <w:rPr>
        <w:rFonts w:ascii="Angsana New" w:hAnsi="Angsana New"/>
        <w:noProof/>
        <w:sz w:val="30"/>
        <w:szCs w:val="30"/>
      </w:rPr>
      <w:t>PSH Report TH YE'24 R6 20FEB25.docx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835B" w14:textId="77777777" w:rsidR="00AD02E7" w:rsidRDefault="00AD02E7">
      <w:r>
        <w:separator/>
      </w:r>
    </w:p>
  </w:footnote>
  <w:footnote w:type="continuationSeparator" w:id="0">
    <w:p w14:paraId="40D3791E" w14:textId="77777777" w:rsidR="00AD02E7" w:rsidRDefault="00AD0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324D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29C7E73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BF0BE" w14:textId="77777777" w:rsidR="002466B2" w:rsidRPr="009F5F90" w:rsidRDefault="002466B2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05D7" w14:textId="0AEFE4D1" w:rsidR="002466B2" w:rsidRPr="00527B8F" w:rsidRDefault="002466B2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029E551" w14:textId="524F2187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C60E5C" w14:textId="0921C2DB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3D0075" w14:textId="12476B7D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F34BF0" w14:textId="08B51281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59389F3" w14:textId="77777777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5BA3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  <w:p w14:paraId="76CB5DC5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22E6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49088D6C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826471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1F823BE9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2412B7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792D5B8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5C1E42E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0FFA977B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6E2D" w14:textId="332B8D19" w:rsidR="00343643" w:rsidRPr="00527B8F" w:rsidRDefault="00343643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D0CC87" w14:textId="6D4325B7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40AD30B" w14:textId="6E4F26AF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D8BF1AC" w14:textId="77777777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5496"/>
    <w:multiLevelType w:val="hybridMultilevel"/>
    <w:tmpl w:val="C18471B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E4076D"/>
    <w:multiLevelType w:val="singleLevel"/>
    <w:tmpl w:val="0F126E54"/>
    <w:lvl w:ilvl="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color w:val="auto"/>
        <w:sz w:val="22"/>
      </w:rPr>
    </w:lvl>
  </w:abstractNum>
  <w:abstractNum w:abstractNumId="15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6C0948"/>
    <w:multiLevelType w:val="hybridMultilevel"/>
    <w:tmpl w:val="7904EB8E"/>
    <w:lvl w:ilvl="0" w:tplc="3E4672F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46947835">
    <w:abstractNumId w:val="16"/>
  </w:num>
  <w:num w:numId="2" w16cid:durableId="2034305908">
    <w:abstractNumId w:val="22"/>
  </w:num>
  <w:num w:numId="3" w16cid:durableId="1423721964">
    <w:abstractNumId w:val="23"/>
  </w:num>
  <w:num w:numId="4" w16cid:durableId="672337924">
    <w:abstractNumId w:val="10"/>
  </w:num>
  <w:num w:numId="5" w16cid:durableId="104355192">
    <w:abstractNumId w:val="21"/>
  </w:num>
  <w:num w:numId="6" w16cid:durableId="1935286313">
    <w:abstractNumId w:val="3"/>
  </w:num>
  <w:num w:numId="7" w16cid:durableId="297758153">
    <w:abstractNumId w:val="27"/>
  </w:num>
  <w:num w:numId="8" w16cid:durableId="1032996373">
    <w:abstractNumId w:val="8"/>
  </w:num>
  <w:num w:numId="9" w16cid:durableId="609625864">
    <w:abstractNumId w:val="2"/>
  </w:num>
  <w:num w:numId="10" w16cid:durableId="1047608029">
    <w:abstractNumId w:val="1"/>
  </w:num>
  <w:num w:numId="11" w16cid:durableId="1307397253">
    <w:abstractNumId w:val="35"/>
  </w:num>
  <w:num w:numId="12" w16cid:durableId="1711690578">
    <w:abstractNumId w:val="39"/>
  </w:num>
  <w:num w:numId="13" w16cid:durableId="575867348">
    <w:abstractNumId w:val="20"/>
  </w:num>
  <w:num w:numId="14" w16cid:durableId="47382761">
    <w:abstractNumId w:val="33"/>
  </w:num>
  <w:num w:numId="15" w16cid:durableId="3172267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406347">
    <w:abstractNumId w:val="24"/>
  </w:num>
  <w:num w:numId="17" w16cid:durableId="1674919861">
    <w:abstractNumId w:val="40"/>
  </w:num>
  <w:num w:numId="18" w16cid:durableId="740299876">
    <w:abstractNumId w:val="29"/>
  </w:num>
  <w:num w:numId="19" w16cid:durableId="2127892819">
    <w:abstractNumId w:val="5"/>
  </w:num>
  <w:num w:numId="20" w16cid:durableId="20592412">
    <w:abstractNumId w:val="34"/>
  </w:num>
  <w:num w:numId="21" w16cid:durableId="1428039820">
    <w:abstractNumId w:val="25"/>
  </w:num>
  <w:num w:numId="22" w16cid:durableId="20620545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7189582">
    <w:abstractNumId w:val="36"/>
  </w:num>
  <w:num w:numId="24" w16cid:durableId="1464228582">
    <w:abstractNumId w:val="13"/>
  </w:num>
  <w:num w:numId="25" w16cid:durableId="1721591878">
    <w:abstractNumId w:val="6"/>
  </w:num>
  <w:num w:numId="26" w16cid:durableId="1516962728">
    <w:abstractNumId w:val="28"/>
  </w:num>
  <w:num w:numId="27" w16cid:durableId="11036523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82240">
    <w:abstractNumId w:val="0"/>
  </w:num>
  <w:num w:numId="29" w16cid:durableId="1211529429">
    <w:abstractNumId w:val="38"/>
  </w:num>
  <w:num w:numId="30" w16cid:durableId="494876234">
    <w:abstractNumId w:val="19"/>
  </w:num>
  <w:num w:numId="31" w16cid:durableId="1286345949">
    <w:abstractNumId w:val="4"/>
  </w:num>
  <w:num w:numId="32" w16cid:durableId="2132480306">
    <w:abstractNumId w:val="17"/>
  </w:num>
  <w:num w:numId="33" w16cid:durableId="12539283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5641152">
    <w:abstractNumId w:val="11"/>
  </w:num>
  <w:num w:numId="35" w16cid:durableId="1309627567">
    <w:abstractNumId w:val="15"/>
  </w:num>
  <w:num w:numId="36" w16cid:durableId="6178797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3167316">
    <w:abstractNumId w:val="37"/>
  </w:num>
  <w:num w:numId="38" w16cid:durableId="1962347103">
    <w:abstractNumId w:val="30"/>
  </w:num>
  <w:num w:numId="39" w16cid:durableId="1681423061">
    <w:abstractNumId w:val="12"/>
  </w:num>
  <w:num w:numId="40" w16cid:durableId="1772165098">
    <w:abstractNumId w:val="31"/>
  </w:num>
  <w:num w:numId="41" w16cid:durableId="648706447">
    <w:abstractNumId w:val="32"/>
  </w:num>
  <w:num w:numId="42" w16cid:durableId="1393388403">
    <w:abstractNumId w:val="18"/>
  </w:num>
  <w:num w:numId="43" w16cid:durableId="1171330350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624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0D23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37F6F"/>
    <w:rsid w:val="00040015"/>
    <w:rsid w:val="00040088"/>
    <w:rsid w:val="00040353"/>
    <w:rsid w:val="00040743"/>
    <w:rsid w:val="00040937"/>
    <w:rsid w:val="00040FB6"/>
    <w:rsid w:val="00041082"/>
    <w:rsid w:val="000410BE"/>
    <w:rsid w:val="000412C9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542"/>
    <w:rsid w:val="00055710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29A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D7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D7F24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2A6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330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BBD"/>
    <w:rsid w:val="00152C19"/>
    <w:rsid w:val="00152E34"/>
    <w:rsid w:val="00152F12"/>
    <w:rsid w:val="00152F36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676BD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1D4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58E"/>
    <w:rsid w:val="001D56D0"/>
    <w:rsid w:val="001D58E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D5E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ABD"/>
    <w:rsid w:val="001F0B23"/>
    <w:rsid w:val="001F139B"/>
    <w:rsid w:val="001F1410"/>
    <w:rsid w:val="001F185C"/>
    <w:rsid w:val="001F18CA"/>
    <w:rsid w:val="001F226A"/>
    <w:rsid w:val="001F2397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5FCA"/>
    <w:rsid w:val="00246168"/>
    <w:rsid w:val="00246420"/>
    <w:rsid w:val="002466B2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9D8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41"/>
    <w:rsid w:val="002C367F"/>
    <w:rsid w:val="002C36E5"/>
    <w:rsid w:val="002C3995"/>
    <w:rsid w:val="002C4512"/>
    <w:rsid w:val="002C4570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4B7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5A07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5C83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791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643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4BD5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BE0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F18"/>
    <w:rsid w:val="00373F91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A6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B1E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75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EC1"/>
    <w:rsid w:val="00424145"/>
    <w:rsid w:val="004244A6"/>
    <w:rsid w:val="004245AB"/>
    <w:rsid w:val="0042493B"/>
    <w:rsid w:val="00424992"/>
    <w:rsid w:val="00424A2C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E7F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424"/>
    <w:rsid w:val="00493775"/>
    <w:rsid w:val="00493AF5"/>
    <w:rsid w:val="004940DC"/>
    <w:rsid w:val="00494642"/>
    <w:rsid w:val="0049472E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7F6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27B8F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2E4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0F8"/>
    <w:rsid w:val="005453F6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0E"/>
    <w:rsid w:val="0055292F"/>
    <w:rsid w:val="00552A5D"/>
    <w:rsid w:val="00552B3A"/>
    <w:rsid w:val="00552B3D"/>
    <w:rsid w:val="00553297"/>
    <w:rsid w:val="005532C8"/>
    <w:rsid w:val="005535C9"/>
    <w:rsid w:val="00553B3F"/>
    <w:rsid w:val="005541EB"/>
    <w:rsid w:val="005543CA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D81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19C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17E"/>
    <w:rsid w:val="005714E2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8C9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483"/>
    <w:rsid w:val="005C15C2"/>
    <w:rsid w:val="005C1802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1E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6F24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250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6CA"/>
    <w:rsid w:val="006107A6"/>
    <w:rsid w:val="00610DDF"/>
    <w:rsid w:val="006116C5"/>
    <w:rsid w:val="00611C5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28"/>
    <w:rsid w:val="006377B6"/>
    <w:rsid w:val="00637BEF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F3C"/>
    <w:rsid w:val="0064748B"/>
    <w:rsid w:val="00647731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88D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A7E"/>
    <w:rsid w:val="00674C28"/>
    <w:rsid w:val="00674C7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2FB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53F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02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7D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DB4"/>
    <w:rsid w:val="006F1FDB"/>
    <w:rsid w:val="006F23F6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DDF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148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5AAE"/>
    <w:rsid w:val="00746650"/>
    <w:rsid w:val="00746657"/>
    <w:rsid w:val="00746782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3EB"/>
    <w:rsid w:val="007628EA"/>
    <w:rsid w:val="00762A37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C9E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5A1E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6B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BB6"/>
    <w:rsid w:val="007C4D35"/>
    <w:rsid w:val="007C4E6C"/>
    <w:rsid w:val="007C52EA"/>
    <w:rsid w:val="007C561E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0D75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1AC"/>
    <w:rsid w:val="007E768E"/>
    <w:rsid w:val="007E7789"/>
    <w:rsid w:val="007E790E"/>
    <w:rsid w:val="007E7F58"/>
    <w:rsid w:val="007E7FD0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7F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223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6F93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637C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07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598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0FDF"/>
    <w:rsid w:val="008D1026"/>
    <w:rsid w:val="008D16E2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83"/>
    <w:rsid w:val="00971BB5"/>
    <w:rsid w:val="00971C03"/>
    <w:rsid w:val="00971D7D"/>
    <w:rsid w:val="00971EC0"/>
    <w:rsid w:val="00972020"/>
    <w:rsid w:val="009727C8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252"/>
    <w:rsid w:val="00984734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BE3"/>
    <w:rsid w:val="0099141F"/>
    <w:rsid w:val="00991590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B7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8C3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7A8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689"/>
    <w:rsid w:val="009E1A0F"/>
    <w:rsid w:val="009E1C83"/>
    <w:rsid w:val="009E1FC6"/>
    <w:rsid w:val="009E2161"/>
    <w:rsid w:val="009E25A0"/>
    <w:rsid w:val="009E395D"/>
    <w:rsid w:val="009E3990"/>
    <w:rsid w:val="009E40DD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334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DFC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1AA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60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A2F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535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2E7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3810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8C4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70A"/>
    <w:rsid w:val="00AF3861"/>
    <w:rsid w:val="00AF39CF"/>
    <w:rsid w:val="00AF3C2C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1921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27F2B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B56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4E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4D"/>
    <w:rsid w:val="00B804A8"/>
    <w:rsid w:val="00B80C4E"/>
    <w:rsid w:val="00B8131A"/>
    <w:rsid w:val="00B8154C"/>
    <w:rsid w:val="00B81577"/>
    <w:rsid w:val="00B81722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41F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5D1F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55D0"/>
    <w:rsid w:val="00BC56D3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D2C"/>
    <w:rsid w:val="00BE0E4E"/>
    <w:rsid w:val="00BE10FC"/>
    <w:rsid w:val="00BE1162"/>
    <w:rsid w:val="00BE145B"/>
    <w:rsid w:val="00BE18F2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1E4E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73B"/>
    <w:rsid w:val="00C11A51"/>
    <w:rsid w:val="00C11B03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CE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3B6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3E93"/>
    <w:rsid w:val="00C443C0"/>
    <w:rsid w:val="00C445E4"/>
    <w:rsid w:val="00C445F8"/>
    <w:rsid w:val="00C44613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2EA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4F8C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4853"/>
    <w:rsid w:val="00C9510B"/>
    <w:rsid w:val="00C9575B"/>
    <w:rsid w:val="00C96797"/>
    <w:rsid w:val="00C9694B"/>
    <w:rsid w:val="00C96A4F"/>
    <w:rsid w:val="00C96DB1"/>
    <w:rsid w:val="00C9732B"/>
    <w:rsid w:val="00C9744C"/>
    <w:rsid w:val="00C9758E"/>
    <w:rsid w:val="00C97601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25D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38E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210A"/>
    <w:rsid w:val="00D32137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F0"/>
    <w:rsid w:val="00D3401B"/>
    <w:rsid w:val="00D34135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5F37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82F"/>
    <w:rsid w:val="00D859CC"/>
    <w:rsid w:val="00D85B32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3EA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13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1E80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61"/>
    <w:rsid w:val="00DE757D"/>
    <w:rsid w:val="00DE78BC"/>
    <w:rsid w:val="00DE7DB1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C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479E3"/>
    <w:rsid w:val="00E50A2A"/>
    <w:rsid w:val="00E519CB"/>
    <w:rsid w:val="00E51C39"/>
    <w:rsid w:val="00E51CA0"/>
    <w:rsid w:val="00E51DE9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057"/>
    <w:rsid w:val="00E5614C"/>
    <w:rsid w:val="00E56414"/>
    <w:rsid w:val="00E5651E"/>
    <w:rsid w:val="00E56630"/>
    <w:rsid w:val="00E56BA0"/>
    <w:rsid w:val="00E56D5A"/>
    <w:rsid w:val="00E56F18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4B5"/>
    <w:rsid w:val="00E7106B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6D70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752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3A3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817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8D8"/>
    <w:rsid w:val="00F30A63"/>
    <w:rsid w:val="00F30D40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3C5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514"/>
    <w:rsid w:val="00FF7766"/>
    <w:rsid w:val="00FF7E91"/>
    <w:rsid w:val="00FF7EE0"/>
    <w:rsid w:val="00F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  <w:style w:type="character" w:customStyle="1" w:styleId="normaltextrun">
    <w:name w:val="normaltextrun"/>
    <w:basedOn w:val="DefaultParagraphFont"/>
    <w:rsid w:val="00527B8F"/>
  </w:style>
  <w:style w:type="character" w:customStyle="1" w:styleId="eop">
    <w:name w:val="eop"/>
    <w:basedOn w:val="DefaultParagraphFont"/>
    <w:rsid w:val="00527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CECA-BDE3-4682-A6D5-FF8BEC2B2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7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Praewwipa, Silawal</cp:lastModifiedBy>
  <cp:revision>3</cp:revision>
  <cp:lastPrinted>2025-02-21T08:42:00Z</cp:lastPrinted>
  <dcterms:created xsi:type="dcterms:W3CDTF">2025-02-21T09:10:00Z</dcterms:created>
  <dcterms:modified xsi:type="dcterms:W3CDTF">2025-02-21T09:17:00Z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