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571E" w14:textId="77777777" w:rsidR="0072572E" w:rsidRPr="008B2E92" w:rsidRDefault="00EA0C93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 w:rsidRPr="008B2E92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 (มหาชน) และบริษัทย่อย</w:t>
      </w:r>
    </w:p>
    <w:p w14:paraId="1856E9B3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9503CA9" w14:textId="725AA56D" w:rsidR="0072572E" w:rsidRPr="003E482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31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B7A14">
        <w:rPr>
          <w:rFonts w:ascii="Angsana New" w:hAnsi="Angsana New"/>
          <w:b w:val="0"/>
          <w:bCs w:val="0"/>
          <w:sz w:val="32"/>
          <w:szCs w:val="32"/>
        </w:rPr>
        <w:t>256</w:t>
      </w:r>
      <w:r w:rsidR="00C2321B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763407EB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4520AB1F" w14:textId="77777777" w:rsidR="0072572E" w:rsidRPr="00D10CE7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1519BB5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2CF2142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72572E" w:rsidSect="0091202C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5F3BA4C9" w14:textId="77777777" w:rsidR="00502402" w:rsidRPr="00744476" w:rsidRDefault="00502402" w:rsidP="0050240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E2D9BA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6B8032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5C865D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49B9046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FABC40" w14:textId="6119E4A8" w:rsidR="00502402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965E237" w14:textId="77777777" w:rsidR="00D861BD" w:rsidRDefault="00D861BD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1720BA" w14:textId="77777777" w:rsidR="0072572E" w:rsidRPr="00C037D8" w:rsidRDefault="0072572E" w:rsidP="0072572E">
      <w:pPr>
        <w:tabs>
          <w:tab w:val="left" w:pos="8640"/>
        </w:tabs>
        <w:rPr>
          <w:rFonts w:ascii="Angsana New" w:hAnsi="Angsana New"/>
          <w:b/>
        </w:rPr>
      </w:pPr>
      <w:r w:rsidRPr="0047005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ต</w:t>
      </w:r>
    </w:p>
    <w:p w14:paraId="274F305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3FEA9B0" w14:textId="77777777" w:rsidR="0072572E" w:rsidRPr="005F6E31" w:rsidRDefault="0072572E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F6E31">
        <w:rPr>
          <w:rFonts w:ascii="Angsana New" w:hAnsi="Angsana New"/>
          <w:sz w:val="30"/>
          <w:szCs w:val="30"/>
          <w:cs/>
        </w:rPr>
        <w:t xml:space="preserve">เสนอ </w:t>
      </w:r>
      <w:r w:rsidRPr="005F6E31">
        <w:rPr>
          <w:rFonts w:ascii="Angsana New" w:hAnsi="Angsana New" w:hint="cs"/>
          <w:sz w:val="30"/>
          <w:szCs w:val="30"/>
          <w:cs/>
        </w:rPr>
        <w:t>ผู้ถือหุ้น</w:t>
      </w:r>
      <w:r w:rsidR="00EA0C93">
        <w:rPr>
          <w:rFonts w:ascii="Angsana New" w:hAnsi="Angsana New"/>
          <w:sz w:val="30"/>
          <w:szCs w:val="30"/>
          <w:cs/>
        </w:rPr>
        <w:t>บริษัท ทีพีไอ โพลีน เพาเวอร์ จำกัด (มหาชน)</w:t>
      </w:r>
    </w:p>
    <w:p w14:paraId="7BC0993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6C35389" w14:textId="77777777" w:rsidR="0072572E" w:rsidRPr="009E3D3F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E3D3F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2E688636" w14:textId="77777777" w:rsidR="0072572E" w:rsidRPr="009E3D3F" w:rsidRDefault="0072572E" w:rsidP="0072572E">
      <w:pPr>
        <w:pStyle w:val="Bo-Blankline"/>
        <w:rPr>
          <w:cs/>
          <w:lang w:val="en-US"/>
        </w:rPr>
      </w:pPr>
    </w:p>
    <w:p w14:paraId="7AF19E7B" w14:textId="0E9576A2" w:rsidR="00EA0C93" w:rsidRPr="00744476" w:rsidRDefault="0072572E" w:rsidP="00EA0C9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70053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</w:t>
      </w:r>
      <w:r w:rsidR="00125D3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470053">
        <w:rPr>
          <w:rFonts w:ascii="Angsana New" w:hAnsi="Angsana New" w:hint="cs"/>
          <w:sz w:val="30"/>
          <w:szCs w:val="30"/>
          <w:cs/>
        </w:rPr>
        <w:t>ของบริษัท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ทีพีไอ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โพลีน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Pr="00470053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470053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="00EA0C93">
        <w:rPr>
          <w:rFonts w:ascii="Angsana New" w:hAnsi="Angsana New" w:hint="cs"/>
          <w:sz w:val="30"/>
          <w:szCs w:val="30"/>
          <w:cs/>
        </w:rPr>
        <w:t>กลุ่ม</w:t>
      </w:r>
      <w:r w:rsidRPr="0047005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และของเฉพาะบริษัท ทีพีไอ โพลีน </w:t>
      </w:r>
      <w:r w:rsidR="00EA0C93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จำกัด (มหาชน) (“บริษัท”) ตามลำดับ </w:t>
      </w:r>
      <w:r w:rsidR="009F5110">
        <w:rPr>
          <w:rFonts w:ascii="Angsana New" w:hAnsi="Angsana New"/>
          <w:sz w:val="30"/>
          <w:szCs w:val="30"/>
        </w:rPr>
        <w:br/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ซึ่ง</w:t>
      </w:r>
      <w:r w:rsidR="00EA0C93" w:rsidRPr="003059FC">
        <w:rPr>
          <w:rFonts w:ascii="Angsana New" w:hAnsi="Angsana New"/>
          <w:sz w:val="30"/>
          <w:szCs w:val="30"/>
          <w:cs/>
        </w:rPr>
        <w:t>ประกอบด้วย</w:t>
      </w:r>
      <w:r w:rsidR="00BD045A" w:rsidRPr="003059FC">
        <w:rPr>
          <w:rFonts w:ascii="Angsana New" w:hAnsi="Angsana New"/>
          <w:sz w:val="30"/>
          <w:szCs w:val="30"/>
          <w:cs/>
        </w:rPr>
        <w:t>งบฐานะการเงิน</w:t>
      </w:r>
      <w:r w:rsidR="00EA0C93" w:rsidRPr="003059FC">
        <w:rPr>
          <w:rFonts w:ascii="Angsana New" w:hAnsi="Angsana New"/>
          <w:sz w:val="30"/>
          <w:szCs w:val="30"/>
          <w:cs/>
        </w:rPr>
        <w:t>รวมและ</w:t>
      </w:r>
      <w:r w:rsidR="00BD045A" w:rsidRPr="003059FC">
        <w:rPr>
          <w:rFonts w:ascii="Angsana New" w:hAnsi="Angsana New"/>
          <w:sz w:val="30"/>
          <w:szCs w:val="30"/>
          <w:cs/>
        </w:rPr>
        <w:t>งบฐานะการเงิน</w:t>
      </w:r>
      <w:r w:rsidR="00EA0C93" w:rsidRPr="003059FC">
        <w:rPr>
          <w:rFonts w:ascii="Angsana New" w:hAnsi="Angsana New"/>
          <w:sz w:val="30"/>
          <w:szCs w:val="30"/>
          <w:cs/>
        </w:rPr>
        <w:t>เฉพาะกิจการ</w:t>
      </w:r>
      <w:r w:rsidR="00EA0C93" w:rsidRPr="003059FC">
        <w:rPr>
          <w:rFonts w:ascii="Angsana New" w:hAnsi="Angsana New"/>
          <w:sz w:val="30"/>
          <w:szCs w:val="30"/>
        </w:rPr>
        <w:t xml:space="preserve"> </w:t>
      </w:r>
      <w:r w:rsidR="00EA0C93" w:rsidRPr="003059FC">
        <w:rPr>
          <w:rFonts w:ascii="Angsana New" w:hAnsi="Angsana New"/>
          <w:sz w:val="30"/>
          <w:szCs w:val="30"/>
          <w:cs/>
        </w:rPr>
        <w:t>ณ</w:t>
      </w:r>
      <w:r w:rsidR="00EA0C93" w:rsidRPr="003059FC">
        <w:rPr>
          <w:rFonts w:ascii="Angsana New" w:hAnsi="Angsana New"/>
          <w:sz w:val="30"/>
          <w:szCs w:val="30"/>
        </w:rPr>
        <w:t xml:space="preserve"> </w:t>
      </w:r>
      <w:r w:rsidR="00EA0C93" w:rsidRPr="003059FC">
        <w:rPr>
          <w:rFonts w:ascii="Angsana New" w:hAnsi="Angsana New"/>
          <w:sz w:val="30"/>
          <w:szCs w:val="30"/>
          <w:cs/>
        </w:rPr>
        <w:t xml:space="preserve">วันที่ </w:t>
      </w:r>
      <w:r w:rsidR="00DB7A14" w:rsidRPr="003059FC">
        <w:rPr>
          <w:rFonts w:ascii="Angsana New" w:hAnsi="Angsana New"/>
          <w:sz w:val="30"/>
          <w:szCs w:val="30"/>
        </w:rPr>
        <w:t>31</w:t>
      </w:r>
      <w:r w:rsidR="00EA0C93" w:rsidRPr="003059FC">
        <w:rPr>
          <w:rFonts w:ascii="Angsana New" w:hAnsi="Angsana New"/>
          <w:sz w:val="30"/>
          <w:szCs w:val="30"/>
        </w:rPr>
        <w:t xml:space="preserve"> </w:t>
      </w:r>
      <w:r w:rsidR="00EA0C93" w:rsidRPr="003059FC">
        <w:rPr>
          <w:rFonts w:ascii="Angsana New" w:hAnsi="Angsana New"/>
          <w:sz w:val="30"/>
          <w:szCs w:val="30"/>
          <w:cs/>
        </w:rPr>
        <w:t>ธันวาคม</w:t>
      </w:r>
      <w:r w:rsidR="00EA0C93" w:rsidRPr="003059FC">
        <w:rPr>
          <w:rFonts w:ascii="Angsana New" w:hAnsi="Angsana New"/>
          <w:sz w:val="30"/>
          <w:szCs w:val="30"/>
        </w:rPr>
        <w:t xml:space="preserve"> </w:t>
      </w:r>
      <w:r w:rsidR="00DB7A14" w:rsidRPr="003059FC">
        <w:rPr>
          <w:rFonts w:ascii="Angsana New" w:hAnsi="Angsana New"/>
          <w:sz w:val="30"/>
          <w:szCs w:val="30"/>
        </w:rPr>
        <w:t>256</w:t>
      </w:r>
      <w:r w:rsidR="00C2321B" w:rsidRPr="003059FC">
        <w:rPr>
          <w:rFonts w:ascii="Angsana New" w:hAnsi="Angsana New"/>
          <w:sz w:val="30"/>
          <w:szCs w:val="30"/>
        </w:rPr>
        <w:t>7</w:t>
      </w:r>
      <w:r w:rsidR="008235FC" w:rsidRPr="003059FC">
        <w:rPr>
          <w:rFonts w:ascii="Angsana New" w:hAnsi="Angsana New"/>
          <w:sz w:val="30"/>
          <w:szCs w:val="30"/>
        </w:rPr>
        <w:t xml:space="preserve"> </w:t>
      </w:r>
      <w:r w:rsidR="00EA0C93" w:rsidRPr="003059F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A0C93" w:rsidRPr="003059FC">
        <w:rPr>
          <w:rFonts w:ascii="Angsana New" w:hAnsi="Angsana New"/>
          <w:sz w:val="30"/>
          <w:szCs w:val="30"/>
        </w:rPr>
        <w:t xml:space="preserve"> </w:t>
      </w:r>
      <w:r w:rsidR="00BD045A" w:rsidRPr="003059F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EA0C93" w:rsidRPr="003059FC">
        <w:rPr>
          <w:rFonts w:ascii="Angsana New" w:hAnsi="Angsana New"/>
          <w:sz w:val="30"/>
          <w:szCs w:val="30"/>
          <w:cs/>
        </w:rPr>
        <w:t>รวมและ</w:t>
      </w:r>
      <w:r w:rsidR="00BD045A" w:rsidRPr="003059F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EA0C93" w:rsidRPr="003059FC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EA0C93" w:rsidRPr="003059FC">
        <w:rPr>
          <w:rFonts w:ascii="Angsana New" w:hAnsi="Angsana New"/>
          <w:sz w:val="30"/>
          <w:szCs w:val="30"/>
        </w:rPr>
        <w:t xml:space="preserve"> </w:t>
      </w:r>
      <w:r w:rsidR="00EA0C93" w:rsidRPr="003059FC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1D32C2" w:rsidRPr="003059FC">
        <w:rPr>
          <w:rFonts w:ascii="Angsana New" w:hAnsi="Angsana New" w:hint="cs"/>
          <w:sz w:val="30"/>
          <w:szCs w:val="30"/>
          <w:cs/>
        </w:rPr>
        <w:t>และ</w:t>
      </w:r>
      <w:r w:rsidR="00333033">
        <w:rPr>
          <w:rFonts w:ascii="Angsana New" w:hAnsi="Angsana New"/>
          <w:sz w:val="30"/>
          <w:szCs w:val="30"/>
        </w:rPr>
        <w:br/>
      </w:r>
      <w:r w:rsidR="00EA0C93" w:rsidRPr="003059FC">
        <w:rPr>
          <w:rFonts w:ascii="Angsana New" w:hAnsi="Angsana New"/>
          <w:sz w:val="30"/>
          <w:szCs w:val="30"/>
          <w:cs/>
        </w:rPr>
        <w:t>หมายเหตุ</w:t>
      </w:r>
      <w:r w:rsidR="007D5CF2" w:rsidRPr="003059FC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EA0C93" w:rsidRPr="003059FC">
        <w:rPr>
          <w:rFonts w:ascii="Angsana New" w:hAnsi="Angsana New"/>
          <w:sz w:val="30"/>
          <w:szCs w:val="30"/>
          <w:cs/>
        </w:rPr>
        <w:t>ซึ่งประกอบด้วยสรุปนโยบายการบัญชี</w:t>
      </w:r>
      <w:r w:rsidR="001D32C2" w:rsidRPr="003059FC">
        <w:rPr>
          <w:rFonts w:ascii="Angsana New" w:hAnsi="Angsana New"/>
          <w:sz w:val="30"/>
          <w:szCs w:val="30"/>
          <w:cs/>
        </w:rPr>
        <w:t>และข้อมูลอธิบายอื่นที่มีสาระสำคัญ</w:t>
      </w:r>
    </w:p>
    <w:p w14:paraId="2259BEDC" w14:textId="77777777" w:rsidR="0072572E" w:rsidRDefault="0072572E" w:rsidP="00EA0C93">
      <w:pPr>
        <w:autoSpaceDE w:val="0"/>
        <w:autoSpaceDN w:val="0"/>
        <w:adjustRightInd w:val="0"/>
        <w:jc w:val="thaiDistribute"/>
      </w:pPr>
    </w:p>
    <w:p w14:paraId="67FBC03B" w14:textId="415B616F" w:rsidR="00E463B6" w:rsidRPr="00DB7A14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DB7A14">
        <w:rPr>
          <w:rFonts w:asciiTheme="majorBidi" w:hAnsiTheme="majorBidi" w:cstheme="majorBidi" w:hint="cs"/>
          <w:sz w:val="30"/>
          <w:szCs w:val="30"/>
          <w:cs/>
          <w:lang w:val="en-US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2321B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B7A1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00A8E1F" w14:textId="77777777" w:rsidR="0072572E" w:rsidRDefault="0072572E" w:rsidP="00152EC4">
      <w:pPr>
        <w:pStyle w:val="Ang15"/>
      </w:pPr>
    </w:p>
    <w:p w14:paraId="6FFB0A4F" w14:textId="77777777" w:rsidR="0072572E" w:rsidRPr="00C101D5" w:rsidRDefault="0072572E" w:rsidP="0072572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C76ABE" w14:textId="77777777" w:rsidR="0072572E" w:rsidRPr="00C101D5" w:rsidRDefault="0072572E" w:rsidP="00152EC4">
      <w:pPr>
        <w:pStyle w:val="Ang15"/>
        <w:rPr>
          <w:rFonts w:eastAsia="Calibri"/>
          <w:cs/>
        </w:rPr>
      </w:pPr>
    </w:p>
    <w:p w14:paraId="5956C02E" w14:textId="7AE3FA90" w:rsidR="0072572E" w:rsidRDefault="0072572E" w:rsidP="0072572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F95ED1">
        <w:rPr>
          <w:rFonts w:ascii="Angsana New" w:eastAsia="Calibri" w:hAnsi="Angsana New" w:hint="cs"/>
          <w:i/>
          <w:iCs/>
          <w:sz w:val="30"/>
          <w:szCs w:val="30"/>
          <w:cs/>
        </w:rPr>
        <w:t>วรรค</w:t>
      </w:r>
      <w:r w:rsidR="00BA08BD">
        <w:rPr>
          <w:rFonts w:ascii="Angsana New" w:eastAsia="Calibri" w:hAnsi="Angsana New"/>
          <w:i/>
          <w:iCs/>
          <w:sz w:val="30"/>
          <w:szCs w:val="30"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="00125D3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545A4">
        <w:rPr>
          <w:rFonts w:ascii="Angsana New" w:eastAsia="Calibri" w:hAnsi="Angsana New" w:hint="cs"/>
          <w:sz w:val="30"/>
          <w:szCs w:val="30"/>
          <w:cs/>
        </w:rPr>
        <w:t>ใ</w:t>
      </w:r>
      <w:r w:rsidRPr="00B545A4">
        <w:rPr>
          <w:rFonts w:ascii="Angsana New" w:eastAsia="Calibri" w:hAnsi="Angsana New"/>
          <w:sz w:val="30"/>
          <w:szCs w:val="30"/>
          <w:cs/>
        </w:rPr>
        <w:t>น</w:t>
      </w:r>
      <w:r w:rsidRPr="00D7450D">
        <w:rPr>
          <w:rFonts w:ascii="Angsana New" w:eastAsia="Calibri" w:hAnsi="Angsana New"/>
          <w:sz w:val="30"/>
          <w:szCs w:val="30"/>
          <w:cs/>
        </w:rPr>
        <w:t>ราย</w:t>
      </w:r>
      <w:r w:rsidRPr="007616B3">
        <w:rPr>
          <w:rFonts w:ascii="Angsana New" w:eastAsia="Calibri" w:hAnsi="Angsana New"/>
          <w:sz w:val="30"/>
          <w:szCs w:val="30"/>
          <w:cs/>
        </w:rPr>
        <w:t>งานของข้าพเจ้า ข้าพเจ้ามีความเป็นอิสระจาก</w:t>
      </w:r>
      <w:r w:rsidR="009937B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0C346B" w:rsidRPr="000C346B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C346B" w:rsidRPr="000C346B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937B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D225D5" w:rsidRPr="00D225D5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1797A6" w14:textId="77777777" w:rsidR="0072572E" w:rsidRDefault="0072572E" w:rsidP="0072572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2572E" w:rsidSect="0091202C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421AD9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C7B9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CC7B9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0C9408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C97B027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C7B9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51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7B91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24D995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5FF8766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14:paraId="66FA3F21" w14:textId="686149BA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954B51F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96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AE496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1B541D3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1425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9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E496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3096C5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1500C6" w14:textId="77777777"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3ACB737D" w14:textId="77777777" w:rsidR="0072572E" w:rsidRPr="002C5347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1A47CC" w14:textId="409E4CBF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E74394">
        <w:rPr>
          <w:rFonts w:asciiTheme="majorBidi" w:hAnsiTheme="majorBidi" w:cstheme="majorBidi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="00E7439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24253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2AA2" w:rsidRPr="00D22AA2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D41183A" w14:textId="77777777" w:rsidR="0072572E" w:rsidRPr="0024253B" w:rsidRDefault="0072572E" w:rsidP="00152EC4">
      <w:pPr>
        <w:pStyle w:val="Ang15"/>
        <w:rPr>
          <w:rFonts w:eastAsia="Calibri"/>
        </w:rPr>
      </w:pPr>
    </w:p>
    <w:p w14:paraId="554B4EF9" w14:textId="77777777" w:rsidR="00152EC4" w:rsidRDefault="00152EC4" w:rsidP="00152EC4">
      <w:pPr>
        <w:pStyle w:val="Ang15"/>
        <w:ind w:left="0"/>
        <w:rPr>
          <w:rFonts w:eastAsia="Calibri"/>
        </w:rPr>
      </w:pPr>
      <w:r w:rsidRPr="00152EC4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6295D2" w14:textId="03B06527" w:rsidR="005977F3" w:rsidRDefault="005977F3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5EBE200" w14:textId="77777777" w:rsidR="00B865F8" w:rsidRDefault="00B865F8">
      <w:pPr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3171B337" w14:textId="1C0D5112" w:rsidR="0072572E" w:rsidRPr="007616B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4359D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1F502CB" w14:textId="77777777" w:rsidR="0072572E" w:rsidRPr="007616B3" w:rsidRDefault="0072572E" w:rsidP="00152EC4">
      <w:pPr>
        <w:pStyle w:val="Ang15"/>
        <w:jc w:val="left"/>
        <w:rPr>
          <w:rFonts w:eastAsia="Calibri"/>
        </w:rPr>
      </w:pPr>
    </w:p>
    <w:p w14:paraId="5F792054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22AA2" w:rsidRPr="00D22AA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DA16A6" w14:textId="121A7E85" w:rsidR="00CD1A7B" w:rsidRDefault="00CD1A7B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DA3B9DD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E463B6" w:rsidRPr="00744476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6620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1E5224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5F41F67C" w14:textId="3DF2A3A4"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193FCF" w:rsidRPr="00193FCF">
        <w:rPr>
          <w:rFonts w:ascii="Angsana New" w:eastAsia="Calibri" w:hAnsi="Angsana New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14:paraId="0099D0DC" w14:textId="77777777" w:rsidR="0072572E" w:rsidRDefault="0072572E" w:rsidP="00F4720C">
      <w:pPr>
        <w:pStyle w:val="Ang15"/>
      </w:pPr>
    </w:p>
    <w:p w14:paraId="27EE4B49" w14:textId="77777777" w:rsidR="0072572E" w:rsidRPr="007616B3" w:rsidRDefault="0072572E" w:rsidP="007257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2AA2" w:rsidRPr="00D22A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CAEE4F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33253A4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3639BBD7" w14:textId="3B010BDA" w:rsidR="005E36EC" w:rsidRDefault="0072572E" w:rsidP="00152EC4">
      <w:pPr>
        <w:pStyle w:val="Ang15"/>
        <w:rPr>
          <w:rtl/>
          <w:cs/>
        </w:rPr>
      </w:pPr>
      <w:r w:rsidRPr="007616B3">
        <w:rPr>
          <w:rtl/>
          <w:cs/>
        </w:rPr>
        <w:t xml:space="preserve"> </w:t>
      </w:r>
    </w:p>
    <w:p w14:paraId="323074C0" w14:textId="77777777" w:rsidR="005E36EC" w:rsidRDefault="005E36EC">
      <w:pPr>
        <w:spacing w:line="240" w:lineRule="auto"/>
        <w:rPr>
          <w:rFonts w:ascii="Angsana New" w:hAnsi="Angsana New"/>
          <w:sz w:val="30"/>
          <w:szCs w:val="30"/>
          <w:rtl/>
          <w:cs/>
        </w:rPr>
      </w:pPr>
      <w:r>
        <w:rPr>
          <w:rFonts w:cs="Times New Roman"/>
          <w:rtl/>
          <w:lang w:bidi="ar-SA"/>
        </w:rPr>
        <w:br w:type="page"/>
      </w:r>
    </w:p>
    <w:p w14:paraId="5FE7FF3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36F88F" w14:textId="7CA87409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7450D">
        <w:rPr>
          <w:rFonts w:ascii="Angsana New" w:eastAsia="Calibri" w:hAnsi="Angsana New"/>
          <w:sz w:val="30"/>
          <w:szCs w:val="30"/>
          <w:cs/>
        </w:rPr>
        <w:t>ระบุและ</w:t>
      </w: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2AA2">
        <w:rPr>
          <w:rFonts w:ascii="Angsana New" w:eastAsia="Calibri" w:hAnsi="Angsana New" w:hint="cs"/>
          <w:sz w:val="30"/>
          <w:szCs w:val="30"/>
          <w:cs/>
        </w:rPr>
        <w:t>รวมและ</w:t>
      </w:r>
      <w:r w:rsidR="001465B7">
        <w:rPr>
          <w:rFonts w:ascii="Angsana New" w:eastAsia="Calibri" w:hAnsi="Angsana New"/>
          <w:sz w:val="30"/>
          <w:szCs w:val="30"/>
        </w:rPr>
        <w:br/>
      </w:r>
      <w:r w:rsidR="00D22AA2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71EA7165" w14:textId="77777777" w:rsidR="0072572E" w:rsidRPr="007616B3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4A0D1BAA" w14:textId="77777777" w:rsidR="0072572E" w:rsidRDefault="0072572E" w:rsidP="00BE05D9">
      <w:pPr>
        <w:numPr>
          <w:ilvl w:val="0"/>
          <w:numId w:val="12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256A12" w14:textId="46B649B5" w:rsidR="0072572E" w:rsidRPr="00405D26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24253B">
        <w:rPr>
          <w:rFonts w:ascii="Angsana New" w:hAnsi="Angsana New"/>
          <w:sz w:val="30"/>
          <w:szCs w:val="30"/>
          <w:cs/>
        </w:rPr>
        <w:t>สงสัยอย่างมีนัยสำคัญต่อความสามารถของ</w:t>
      </w:r>
      <w:r w:rsidR="00F116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4253B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033483">
        <w:rPr>
          <w:rFonts w:ascii="Angsana New" w:hAnsi="Angsana New"/>
          <w:sz w:val="30"/>
          <w:szCs w:val="30"/>
        </w:rPr>
        <w:br/>
      </w:r>
      <w:r w:rsidRPr="0024253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4253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4253B">
        <w:rPr>
          <w:rFonts w:ascii="Angsana New" w:hAnsi="Angsana New"/>
          <w:sz w:val="30"/>
          <w:szCs w:val="30"/>
          <w:cs/>
        </w:rPr>
        <w:t>ถึงการเปิดเผย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ในงบการเงิน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hAnsi="Angsana New"/>
          <w:sz w:val="30"/>
          <w:szCs w:val="30"/>
          <w:cs/>
        </w:rPr>
        <w:t>ที่เกี่ยวข้อง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</w:t>
      </w:r>
      <w:r w:rsidRPr="00405D26">
        <w:rPr>
          <w:rFonts w:ascii="Angsana New" w:hAnsi="Angsana New"/>
          <w:sz w:val="30"/>
          <w:szCs w:val="30"/>
          <w:cs/>
        </w:rPr>
        <w:t>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463B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  <w:r w:rsidR="00F116FD">
        <w:rPr>
          <w:rFonts w:ascii="Angsana New" w:hAnsi="Angsana New" w:hint="cs"/>
          <w:sz w:val="30"/>
          <w:szCs w:val="30"/>
          <w:cs/>
        </w:rPr>
        <w:t>และบริษัท</w:t>
      </w:r>
      <w:r w:rsidRPr="00405D26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F62E638" w14:textId="77777777" w:rsidR="0072572E" w:rsidRDefault="0072572E" w:rsidP="00BE05D9">
      <w:pPr>
        <w:numPr>
          <w:ilvl w:val="0"/>
          <w:numId w:val="12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900A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8900AB">
        <w:rPr>
          <w:rFonts w:ascii="Angsana New" w:hAnsi="Angsana New"/>
          <w:sz w:val="30"/>
          <w:szCs w:val="30"/>
          <w:cs/>
        </w:rPr>
        <w:t>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8900AB">
        <w:rPr>
          <w:rFonts w:ascii="Angsana New" w:hAnsi="Angsana New"/>
          <w:sz w:val="30"/>
          <w:szCs w:val="30"/>
          <w:cs/>
        </w:rPr>
        <w:t xml:space="preserve">   </w:t>
      </w:r>
    </w:p>
    <w:p w14:paraId="5026B63A" w14:textId="78734757" w:rsidR="00E463B6" w:rsidRDefault="00E463B6" w:rsidP="00BE05D9">
      <w:pPr>
        <w:numPr>
          <w:ilvl w:val="0"/>
          <w:numId w:val="12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984C30C" w14:textId="2AEA7570" w:rsidR="005E36EC" w:rsidRDefault="005E36E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835ECF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24253B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24253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24253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4253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4253B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6ED9251B" w14:textId="77777777" w:rsidR="0072572E" w:rsidRDefault="0072572E" w:rsidP="00152EC4">
      <w:pPr>
        <w:pStyle w:val="Ang15"/>
      </w:pPr>
    </w:p>
    <w:p w14:paraId="4025E211" w14:textId="7B0C751E" w:rsidR="005977F3" w:rsidRDefault="0072572E" w:rsidP="00AA4755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6477F" w:rsidRPr="0086477F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7F5ED72" w14:textId="77777777" w:rsidR="005E36EC" w:rsidRDefault="005E36EC" w:rsidP="00AA475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7E08410" w14:textId="4269C597" w:rsidR="00DF5A46" w:rsidRDefault="00DF5A46" w:rsidP="00DF5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 ๆ ที่มี</w:t>
      </w:r>
      <w:r w:rsidRPr="00F07D5E">
        <w:rPr>
          <w:rFonts w:ascii="Angsana New" w:hAnsi="Angsana New"/>
          <w:sz w:val="30"/>
          <w:szCs w:val="30"/>
          <w:cs/>
        </w:rPr>
        <w:t>นัยสำคัญที่สุดใน</w:t>
      </w:r>
      <w:r w:rsidRPr="007616B3">
        <w:rPr>
          <w:rFonts w:ascii="Angsana New" w:hAnsi="Angsana New"/>
          <w:sz w:val="30"/>
          <w:szCs w:val="30"/>
          <w:cs/>
        </w:rPr>
        <w:t>การตรวจสอบ</w:t>
      </w:r>
      <w:r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="00902FB0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778558" w14:textId="085E73BB" w:rsidR="00F4720C" w:rsidRDefault="00F4720C" w:rsidP="008109E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A9FAC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7F07029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B5FE6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38EDE87F" w14:textId="2F294356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r w:rsidR="00902FB0" w:rsidRPr="00902FB0">
        <w:rPr>
          <w:rFonts w:ascii="Angsana New" w:hAnsi="Angsana New"/>
          <w:sz w:val="30"/>
          <w:szCs w:val="30"/>
          <w:cs/>
        </w:rPr>
        <w:t>ธัญลักษณ์ เกตุแก้ว</w:t>
      </w:r>
      <w:r>
        <w:rPr>
          <w:rFonts w:ascii="Angsana New" w:hAnsi="Angsana New"/>
          <w:sz w:val="30"/>
          <w:szCs w:val="30"/>
        </w:rPr>
        <w:t>)</w:t>
      </w:r>
    </w:p>
    <w:p w14:paraId="19FD2EA0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0F2657A" w14:textId="7A1DE1D7" w:rsidR="0072572E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02FB0" w:rsidRPr="00902FB0">
        <w:rPr>
          <w:rFonts w:ascii="Angsana New" w:hAnsi="Angsana New"/>
          <w:sz w:val="30"/>
          <w:szCs w:val="30"/>
          <w:lang w:val="en-US"/>
        </w:rPr>
        <w:t>8179</w:t>
      </w:r>
    </w:p>
    <w:p w14:paraId="0E2BB963" w14:textId="77777777" w:rsidR="0072572E" w:rsidRPr="00F14538" w:rsidRDefault="0072572E" w:rsidP="0072572E">
      <w:pPr>
        <w:jc w:val="both"/>
        <w:rPr>
          <w:rFonts w:ascii="Angsana New" w:hAnsi="Angsana New"/>
        </w:rPr>
      </w:pPr>
    </w:p>
    <w:p w14:paraId="3E73CA0E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1B52AD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68F152F" w14:textId="319924F7" w:rsidR="001E58D2" w:rsidRPr="001E58D2" w:rsidRDefault="005E6485" w:rsidP="00E60D5C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13</w:t>
      </w:r>
      <w:r w:rsidR="00227BCE">
        <w:rPr>
          <w:rFonts w:ascii="Angsana New" w:hAnsi="Angsana New"/>
          <w:sz w:val="30"/>
          <w:szCs w:val="30"/>
          <w:lang w:val="en-US"/>
        </w:rPr>
        <w:t xml:space="preserve"> </w:t>
      </w:r>
      <w:r w:rsidR="00033483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6064A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87E7E">
        <w:rPr>
          <w:rFonts w:ascii="Angsana New" w:hAnsi="Angsana New"/>
          <w:sz w:val="30"/>
          <w:szCs w:val="30"/>
          <w:lang w:val="en-US"/>
        </w:rPr>
        <w:t>256</w:t>
      </w:r>
      <w:r w:rsidR="00C2321B">
        <w:rPr>
          <w:rFonts w:ascii="Angsana New" w:hAnsi="Angsana New"/>
          <w:sz w:val="30"/>
          <w:szCs w:val="30"/>
          <w:lang w:val="en-US"/>
        </w:rPr>
        <w:t>8</w:t>
      </w:r>
    </w:p>
    <w:sectPr w:rsidR="001E58D2" w:rsidRPr="001E58D2" w:rsidSect="00E60D5C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66501" w14:textId="77777777" w:rsidR="00E158FB" w:rsidRDefault="00E158FB">
      <w:r>
        <w:separator/>
      </w:r>
    </w:p>
  </w:endnote>
  <w:endnote w:type="continuationSeparator" w:id="0">
    <w:p w14:paraId="4386C52F" w14:textId="77777777" w:rsidR="00E158FB" w:rsidRDefault="00E1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720B" w14:textId="3891B8A7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3E26ED82" w14:textId="77777777" w:rsidR="00E42A4A" w:rsidRDefault="00E42A4A" w:rsidP="00B95A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9688B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9213" w14:textId="5DBA8C87" w:rsidR="00E42A4A" w:rsidRDefault="00E42A4A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145CD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E41C8CE" w14:textId="77777777" w:rsidR="00E42A4A" w:rsidRDefault="00E42A4A" w:rsidP="00B95AAF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49C73" w14:textId="77777777" w:rsidR="00E42A4A" w:rsidRPr="0024253B" w:rsidRDefault="00E42A4A" w:rsidP="00E041F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87254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86258A" w14:textId="118441FB" w:rsidR="00E60D5C" w:rsidRDefault="00E60D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32929" w14:textId="77777777" w:rsidR="00E158FB" w:rsidRDefault="00E158FB">
      <w:r>
        <w:separator/>
      </w:r>
    </w:p>
  </w:footnote>
  <w:footnote w:type="continuationSeparator" w:id="0">
    <w:p w14:paraId="1A787C45" w14:textId="77777777" w:rsidR="00E158FB" w:rsidRDefault="00E15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1487B" w14:textId="513FCEAD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17E8AC20" w14:textId="77777777" w:rsidR="00B202BC" w:rsidRPr="00B202BC" w:rsidRDefault="00B202BC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11F66955" w14:textId="77777777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3533A2C5" w14:textId="77777777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18F81E95" w14:textId="77777777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  <w:p w14:paraId="01BA0AC2" w14:textId="77777777" w:rsidR="00E42A4A" w:rsidRPr="00B202BC" w:rsidRDefault="00E42A4A" w:rsidP="00B202BC">
    <w:pPr>
      <w:pStyle w:val="Header"/>
      <w:spacing w:line="240" w:lineRule="auto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D493C" w14:textId="77777777" w:rsidR="00E42A4A" w:rsidRDefault="00E42A4A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8AF3A51" w14:textId="77777777" w:rsidR="00E42A4A" w:rsidRPr="00E534EC" w:rsidRDefault="00E42A4A" w:rsidP="00502402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  <w:p w14:paraId="755D261E" w14:textId="77777777" w:rsidR="00E42A4A" w:rsidRPr="00E041F2" w:rsidRDefault="00E42A4A" w:rsidP="00E041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9B81D" w14:textId="77777777" w:rsidR="00E60D5C" w:rsidRPr="00AA4755" w:rsidRDefault="00E60D5C" w:rsidP="00E60D5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06E92EDE" w14:textId="77777777" w:rsidR="00E60D5C" w:rsidRPr="00AA4755" w:rsidRDefault="00E60D5C" w:rsidP="00E60D5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AB7B791" w14:textId="77777777" w:rsidR="00E60D5C" w:rsidRPr="00AA4755" w:rsidRDefault="00E60D5C" w:rsidP="00E60D5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50A0301" w14:textId="77777777" w:rsidR="00E60D5C" w:rsidRPr="00AA4755" w:rsidRDefault="00E60D5C" w:rsidP="00E60D5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03E53D5" w14:textId="77777777" w:rsidR="00E60D5C" w:rsidRPr="00E60D5C" w:rsidRDefault="00E60D5C" w:rsidP="00E60D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 w15:restartNumberingAfterBreak="0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0A40B2A"/>
    <w:multiLevelType w:val="multilevel"/>
    <w:tmpl w:val="5886809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i w:val="0"/>
        <w:iCs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32844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C91BF0"/>
    <w:multiLevelType w:val="hybridMultilevel"/>
    <w:tmpl w:val="FC98149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7F238D6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A8E2AC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9" w15:restartNumberingAfterBreak="0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4303582"/>
    <w:multiLevelType w:val="singleLevel"/>
    <w:tmpl w:val="69602390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lang w:bidi="th-TH"/>
      </w:rPr>
    </w:lvl>
  </w:abstractNum>
  <w:abstractNum w:abstractNumId="31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2" w15:restartNumberingAfterBreak="0">
    <w:nsid w:val="771535C2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308708877">
    <w:abstractNumId w:val="6"/>
  </w:num>
  <w:num w:numId="2" w16cid:durableId="1945258765">
    <w:abstractNumId w:val="21"/>
  </w:num>
  <w:num w:numId="3" w16cid:durableId="1356079260">
    <w:abstractNumId w:val="30"/>
  </w:num>
  <w:num w:numId="4" w16cid:durableId="852958636">
    <w:abstractNumId w:val="17"/>
  </w:num>
  <w:num w:numId="5" w16cid:durableId="267204540">
    <w:abstractNumId w:val="1"/>
  </w:num>
  <w:num w:numId="6" w16cid:durableId="1818497693">
    <w:abstractNumId w:val="31"/>
  </w:num>
  <w:num w:numId="7" w16cid:durableId="646279052">
    <w:abstractNumId w:val="19"/>
  </w:num>
  <w:num w:numId="8" w16cid:durableId="1891308566">
    <w:abstractNumId w:val="18"/>
  </w:num>
  <w:num w:numId="9" w16cid:durableId="1040472777">
    <w:abstractNumId w:val="4"/>
  </w:num>
  <w:num w:numId="10" w16cid:durableId="260572785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24084481">
    <w:abstractNumId w:val="35"/>
  </w:num>
  <w:num w:numId="12" w16cid:durableId="1723944960">
    <w:abstractNumId w:val="3"/>
  </w:num>
  <w:num w:numId="13" w16cid:durableId="190383420">
    <w:abstractNumId w:val="14"/>
  </w:num>
  <w:num w:numId="14" w16cid:durableId="1720788374">
    <w:abstractNumId w:val="28"/>
  </w:num>
  <w:num w:numId="15" w16cid:durableId="1440370146">
    <w:abstractNumId w:val="10"/>
  </w:num>
  <w:num w:numId="16" w16cid:durableId="2006130280">
    <w:abstractNumId w:val="23"/>
  </w:num>
  <w:num w:numId="17" w16cid:durableId="1109818803">
    <w:abstractNumId w:val="26"/>
  </w:num>
  <w:num w:numId="18" w16cid:durableId="1063484023">
    <w:abstractNumId w:val="36"/>
  </w:num>
  <w:num w:numId="19" w16cid:durableId="987200610">
    <w:abstractNumId w:val="16"/>
  </w:num>
  <w:num w:numId="20" w16cid:durableId="443697586">
    <w:abstractNumId w:val="22"/>
  </w:num>
  <w:num w:numId="21" w16cid:durableId="1584996375">
    <w:abstractNumId w:val="33"/>
  </w:num>
  <w:num w:numId="22" w16cid:durableId="843013594">
    <w:abstractNumId w:val="25"/>
  </w:num>
  <w:num w:numId="23" w16cid:durableId="589434323">
    <w:abstractNumId w:val="8"/>
  </w:num>
  <w:num w:numId="24" w16cid:durableId="1162745611">
    <w:abstractNumId w:val="15"/>
  </w:num>
  <w:num w:numId="25" w16cid:durableId="722601667">
    <w:abstractNumId w:val="12"/>
  </w:num>
  <w:num w:numId="26" w16cid:durableId="1881697565">
    <w:abstractNumId w:val="13"/>
  </w:num>
  <w:num w:numId="27" w16cid:durableId="1938293979">
    <w:abstractNumId w:val="34"/>
  </w:num>
  <w:num w:numId="28" w16cid:durableId="1672096438">
    <w:abstractNumId w:val="9"/>
  </w:num>
  <w:num w:numId="29" w16cid:durableId="2104757233">
    <w:abstractNumId w:val="1"/>
  </w:num>
  <w:num w:numId="30" w16cid:durableId="838274379">
    <w:abstractNumId w:val="20"/>
  </w:num>
  <w:num w:numId="31" w16cid:durableId="2123844356">
    <w:abstractNumId w:val="1"/>
  </w:num>
  <w:num w:numId="32" w16cid:durableId="623775997">
    <w:abstractNumId w:val="1"/>
  </w:num>
  <w:num w:numId="33" w16cid:durableId="99132727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22906171">
    <w:abstractNumId w:val="1"/>
    <w:lvlOverride w:ilvl="0">
      <w:startOverride w:val="14"/>
    </w:lvlOverride>
  </w:num>
  <w:num w:numId="35" w16cid:durableId="860893803">
    <w:abstractNumId w:val="29"/>
  </w:num>
  <w:num w:numId="36" w16cid:durableId="1144273718">
    <w:abstractNumId w:val="1"/>
  </w:num>
  <w:num w:numId="37" w16cid:durableId="679429270">
    <w:abstractNumId w:val="5"/>
  </w:num>
  <w:num w:numId="38" w16cid:durableId="1127234575">
    <w:abstractNumId w:val="7"/>
  </w:num>
  <w:num w:numId="39" w16cid:durableId="453863534">
    <w:abstractNumId w:val="27"/>
  </w:num>
  <w:num w:numId="40" w16cid:durableId="1749956243">
    <w:abstractNumId w:val="32"/>
  </w:num>
  <w:num w:numId="41" w16cid:durableId="1260019662">
    <w:abstractNumId w:val="11"/>
  </w:num>
  <w:num w:numId="42" w16cid:durableId="1183980108">
    <w:abstractNumId w:val="1"/>
  </w:num>
  <w:num w:numId="43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7245227">
    <w:abstractNumId w:val="2"/>
  </w:num>
  <w:num w:numId="45" w16cid:durableId="1492408914">
    <w:abstractNumId w:val="24"/>
  </w:num>
  <w:num w:numId="46" w16cid:durableId="1084843943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27A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118"/>
    <w:rsid w:val="000061B9"/>
    <w:rsid w:val="0000627B"/>
    <w:rsid w:val="000062BC"/>
    <w:rsid w:val="00006644"/>
    <w:rsid w:val="000066C8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0EF6"/>
    <w:rsid w:val="00011555"/>
    <w:rsid w:val="000116AA"/>
    <w:rsid w:val="00011710"/>
    <w:rsid w:val="00011797"/>
    <w:rsid w:val="0001184F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0A"/>
    <w:rsid w:val="00013A77"/>
    <w:rsid w:val="00013BDC"/>
    <w:rsid w:val="00013C0B"/>
    <w:rsid w:val="00013EF3"/>
    <w:rsid w:val="0001411B"/>
    <w:rsid w:val="000144EA"/>
    <w:rsid w:val="00014567"/>
    <w:rsid w:val="00014671"/>
    <w:rsid w:val="000149B8"/>
    <w:rsid w:val="00014C3D"/>
    <w:rsid w:val="00014DC1"/>
    <w:rsid w:val="00014F06"/>
    <w:rsid w:val="0001519B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15A"/>
    <w:rsid w:val="000162F3"/>
    <w:rsid w:val="000163BB"/>
    <w:rsid w:val="000163FD"/>
    <w:rsid w:val="00016439"/>
    <w:rsid w:val="00016830"/>
    <w:rsid w:val="00016959"/>
    <w:rsid w:val="000169F2"/>
    <w:rsid w:val="00016C2E"/>
    <w:rsid w:val="00016CFF"/>
    <w:rsid w:val="00016D49"/>
    <w:rsid w:val="00016E7B"/>
    <w:rsid w:val="0001707A"/>
    <w:rsid w:val="000172D7"/>
    <w:rsid w:val="0001755B"/>
    <w:rsid w:val="00017643"/>
    <w:rsid w:val="00017798"/>
    <w:rsid w:val="00017912"/>
    <w:rsid w:val="0001792F"/>
    <w:rsid w:val="00017A3A"/>
    <w:rsid w:val="00017F60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B84"/>
    <w:rsid w:val="00024C15"/>
    <w:rsid w:val="00025069"/>
    <w:rsid w:val="0002520E"/>
    <w:rsid w:val="00025610"/>
    <w:rsid w:val="00025619"/>
    <w:rsid w:val="00025F5D"/>
    <w:rsid w:val="00026326"/>
    <w:rsid w:val="00026507"/>
    <w:rsid w:val="000265B8"/>
    <w:rsid w:val="000268AA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A4A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631"/>
    <w:rsid w:val="0003387D"/>
    <w:rsid w:val="00033902"/>
    <w:rsid w:val="00033B45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85"/>
    <w:rsid w:val="000363DC"/>
    <w:rsid w:val="00036455"/>
    <w:rsid w:val="00036669"/>
    <w:rsid w:val="000367E2"/>
    <w:rsid w:val="00036C98"/>
    <w:rsid w:val="00036CA3"/>
    <w:rsid w:val="00036FBE"/>
    <w:rsid w:val="00037204"/>
    <w:rsid w:val="00037DF6"/>
    <w:rsid w:val="00037F78"/>
    <w:rsid w:val="000401D1"/>
    <w:rsid w:val="00040A45"/>
    <w:rsid w:val="0004100D"/>
    <w:rsid w:val="00041019"/>
    <w:rsid w:val="000413E5"/>
    <w:rsid w:val="0004140C"/>
    <w:rsid w:val="00041443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49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4A"/>
    <w:rsid w:val="000458E9"/>
    <w:rsid w:val="000459C4"/>
    <w:rsid w:val="00045AB9"/>
    <w:rsid w:val="00045B6D"/>
    <w:rsid w:val="00045B94"/>
    <w:rsid w:val="00045BD1"/>
    <w:rsid w:val="00045C3F"/>
    <w:rsid w:val="00046319"/>
    <w:rsid w:val="000463C6"/>
    <w:rsid w:val="00046512"/>
    <w:rsid w:val="00046860"/>
    <w:rsid w:val="00046A3B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5D1"/>
    <w:rsid w:val="00051F02"/>
    <w:rsid w:val="00052019"/>
    <w:rsid w:val="00052375"/>
    <w:rsid w:val="0005243C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4F7F"/>
    <w:rsid w:val="0005500A"/>
    <w:rsid w:val="00055217"/>
    <w:rsid w:val="00055256"/>
    <w:rsid w:val="00055284"/>
    <w:rsid w:val="00055503"/>
    <w:rsid w:val="000555AD"/>
    <w:rsid w:val="00055A98"/>
    <w:rsid w:val="00055AD9"/>
    <w:rsid w:val="00055BFA"/>
    <w:rsid w:val="00055D70"/>
    <w:rsid w:val="00055E12"/>
    <w:rsid w:val="000560AD"/>
    <w:rsid w:val="00056112"/>
    <w:rsid w:val="00056162"/>
    <w:rsid w:val="0005648C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11B8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A6F"/>
    <w:rsid w:val="00064BF9"/>
    <w:rsid w:val="00064C50"/>
    <w:rsid w:val="00064D40"/>
    <w:rsid w:val="00064F82"/>
    <w:rsid w:val="000659B3"/>
    <w:rsid w:val="00065C9B"/>
    <w:rsid w:val="00065DCA"/>
    <w:rsid w:val="00065E93"/>
    <w:rsid w:val="00065EA1"/>
    <w:rsid w:val="00065FE1"/>
    <w:rsid w:val="00066305"/>
    <w:rsid w:val="00066394"/>
    <w:rsid w:val="00066504"/>
    <w:rsid w:val="0006654C"/>
    <w:rsid w:val="00066A08"/>
    <w:rsid w:val="00066E03"/>
    <w:rsid w:val="00066F02"/>
    <w:rsid w:val="00067073"/>
    <w:rsid w:val="000670BC"/>
    <w:rsid w:val="000670E4"/>
    <w:rsid w:val="0006719A"/>
    <w:rsid w:val="0006741D"/>
    <w:rsid w:val="00067771"/>
    <w:rsid w:val="00067AFD"/>
    <w:rsid w:val="00067FF9"/>
    <w:rsid w:val="00070377"/>
    <w:rsid w:val="0007082C"/>
    <w:rsid w:val="000709B4"/>
    <w:rsid w:val="00070CC6"/>
    <w:rsid w:val="00070D97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5D2C"/>
    <w:rsid w:val="00076255"/>
    <w:rsid w:val="0007647B"/>
    <w:rsid w:val="000764DF"/>
    <w:rsid w:val="00076683"/>
    <w:rsid w:val="0007767E"/>
    <w:rsid w:val="0007779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733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6A6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48D"/>
    <w:rsid w:val="00093662"/>
    <w:rsid w:val="00093A5B"/>
    <w:rsid w:val="00093F2F"/>
    <w:rsid w:val="000944C1"/>
    <w:rsid w:val="0009499E"/>
    <w:rsid w:val="000953DE"/>
    <w:rsid w:val="00095AB5"/>
    <w:rsid w:val="00095BA4"/>
    <w:rsid w:val="00095C0B"/>
    <w:rsid w:val="000962FA"/>
    <w:rsid w:val="0009663B"/>
    <w:rsid w:val="00096A28"/>
    <w:rsid w:val="00096B87"/>
    <w:rsid w:val="00096FB9"/>
    <w:rsid w:val="000973EA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8BE"/>
    <w:rsid w:val="000A0922"/>
    <w:rsid w:val="000A09EE"/>
    <w:rsid w:val="000A0AF2"/>
    <w:rsid w:val="000A0BC9"/>
    <w:rsid w:val="000A0EF2"/>
    <w:rsid w:val="000A10E6"/>
    <w:rsid w:val="000A1319"/>
    <w:rsid w:val="000A13E7"/>
    <w:rsid w:val="000A1431"/>
    <w:rsid w:val="000A1446"/>
    <w:rsid w:val="000A1949"/>
    <w:rsid w:val="000A1AD4"/>
    <w:rsid w:val="000A1C1B"/>
    <w:rsid w:val="000A1F29"/>
    <w:rsid w:val="000A2300"/>
    <w:rsid w:val="000A2350"/>
    <w:rsid w:val="000A2581"/>
    <w:rsid w:val="000A25C0"/>
    <w:rsid w:val="000A2669"/>
    <w:rsid w:val="000A2A02"/>
    <w:rsid w:val="000A2A32"/>
    <w:rsid w:val="000A2E90"/>
    <w:rsid w:val="000A2F58"/>
    <w:rsid w:val="000A3099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162"/>
    <w:rsid w:val="000A63FB"/>
    <w:rsid w:val="000A6516"/>
    <w:rsid w:val="000A6A89"/>
    <w:rsid w:val="000A6BA1"/>
    <w:rsid w:val="000A6E30"/>
    <w:rsid w:val="000A700B"/>
    <w:rsid w:val="000A7163"/>
    <w:rsid w:val="000A7436"/>
    <w:rsid w:val="000A7EF4"/>
    <w:rsid w:val="000A7F9E"/>
    <w:rsid w:val="000B010F"/>
    <w:rsid w:val="000B01D0"/>
    <w:rsid w:val="000B037C"/>
    <w:rsid w:val="000B0859"/>
    <w:rsid w:val="000B0BCE"/>
    <w:rsid w:val="000B0CBB"/>
    <w:rsid w:val="000B0D56"/>
    <w:rsid w:val="000B0DF3"/>
    <w:rsid w:val="000B1131"/>
    <w:rsid w:val="000B136D"/>
    <w:rsid w:val="000B1395"/>
    <w:rsid w:val="000B1619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107"/>
    <w:rsid w:val="000B49B0"/>
    <w:rsid w:val="000B4C75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057"/>
    <w:rsid w:val="000B74C5"/>
    <w:rsid w:val="000B75CD"/>
    <w:rsid w:val="000B7857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791"/>
    <w:rsid w:val="000C2960"/>
    <w:rsid w:val="000C2AEB"/>
    <w:rsid w:val="000C2EC5"/>
    <w:rsid w:val="000C2FDC"/>
    <w:rsid w:val="000C346B"/>
    <w:rsid w:val="000C40BA"/>
    <w:rsid w:val="000C410B"/>
    <w:rsid w:val="000C4503"/>
    <w:rsid w:val="000C4596"/>
    <w:rsid w:val="000C45F3"/>
    <w:rsid w:val="000C4878"/>
    <w:rsid w:val="000C49FA"/>
    <w:rsid w:val="000C52B8"/>
    <w:rsid w:val="000C5ABA"/>
    <w:rsid w:val="000C5C1A"/>
    <w:rsid w:val="000C5CC2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C7FB7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ACC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35A"/>
    <w:rsid w:val="000D56E2"/>
    <w:rsid w:val="000D5786"/>
    <w:rsid w:val="000D5C0F"/>
    <w:rsid w:val="000D5E4E"/>
    <w:rsid w:val="000D5EDE"/>
    <w:rsid w:val="000D604B"/>
    <w:rsid w:val="000D60F2"/>
    <w:rsid w:val="000D628B"/>
    <w:rsid w:val="000D64F6"/>
    <w:rsid w:val="000D6791"/>
    <w:rsid w:val="000D6A13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7EE"/>
    <w:rsid w:val="000D7C31"/>
    <w:rsid w:val="000D7F44"/>
    <w:rsid w:val="000D7F5F"/>
    <w:rsid w:val="000E0773"/>
    <w:rsid w:val="000E087A"/>
    <w:rsid w:val="000E0907"/>
    <w:rsid w:val="000E0951"/>
    <w:rsid w:val="000E0C08"/>
    <w:rsid w:val="000E0D62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78B"/>
    <w:rsid w:val="000E2C84"/>
    <w:rsid w:val="000E2DAC"/>
    <w:rsid w:val="000E2EC8"/>
    <w:rsid w:val="000E2F95"/>
    <w:rsid w:val="000E3143"/>
    <w:rsid w:val="000E3176"/>
    <w:rsid w:val="000E3348"/>
    <w:rsid w:val="000E33F9"/>
    <w:rsid w:val="000E3451"/>
    <w:rsid w:val="000E34DC"/>
    <w:rsid w:val="000E3811"/>
    <w:rsid w:val="000E3CDA"/>
    <w:rsid w:val="000E4198"/>
    <w:rsid w:val="000E4217"/>
    <w:rsid w:val="000E447A"/>
    <w:rsid w:val="000E474C"/>
    <w:rsid w:val="000E4AE4"/>
    <w:rsid w:val="000E4E33"/>
    <w:rsid w:val="000E50B4"/>
    <w:rsid w:val="000E51EA"/>
    <w:rsid w:val="000E53EF"/>
    <w:rsid w:val="000E54E1"/>
    <w:rsid w:val="000E567F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63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177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0D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6E69"/>
    <w:rsid w:val="00107139"/>
    <w:rsid w:val="001072C1"/>
    <w:rsid w:val="00107408"/>
    <w:rsid w:val="001074D8"/>
    <w:rsid w:val="001076DD"/>
    <w:rsid w:val="001076E3"/>
    <w:rsid w:val="0010773E"/>
    <w:rsid w:val="00107982"/>
    <w:rsid w:val="0011022C"/>
    <w:rsid w:val="00110305"/>
    <w:rsid w:val="0011095E"/>
    <w:rsid w:val="0011104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731"/>
    <w:rsid w:val="001139B0"/>
    <w:rsid w:val="001139EB"/>
    <w:rsid w:val="001139FF"/>
    <w:rsid w:val="00113C95"/>
    <w:rsid w:val="00113D47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4F0E"/>
    <w:rsid w:val="00115214"/>
    <w:rsid w:val="001152D8"/>
    <w:rsid w:val="00115419"/>
    <w:rsid w:val="00115803"/>
    <w:rsid w:val="0011588E"/>
    <w:rsid w:val="001159E5"/>
    <w:rsid w:val="00115CB8"/>
    <w:rsid w:val="00115D4A"/>
    <w:rsid w:val="00115EA4"/>
    <w:rsid w:val="00116314"/>
    <w:rsid w:val="001165CC"/>
    <w:rsid w:val="001166FC"/>
    <w:rsid w:val="0011680B"/>
    <w:rsid w:val="00116995"/>
    <w:rsid w:val="001169A3"/>
    <w:rsid w:val="00116E2C"/>
    <w:rsid w:val="00116ECD"/>
    <w:rsid w:val="00116FD6"/>
    <w:rsid w:val="00117076"/>
    <w:rsid w:val="00117197"/>
    <w:rsid w:val="00117642"/>
    <w:rsid w:val="001179C5"/>
    <w:rsid w:val="001201F9"/>
    <w:rsid w:val="0012031B"/>
    <w:rsid w:val="0012041D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3363"/>
    <w:rsid w:val="001238AC"/>
    <w:rsid w:val="00123D0F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6E6D"/>
    <w:rsid w:val="001274C9"/>
    <w:rsid w:val="0012758B"/>
    <w:rsid w:val="00127ED5"/>
    <w:rsid w:val="00127F47"/>
    <w:rsid w:val="00130E7E"/>
    <w:rsid w:val="001312C9"/>
    <w:rsid w:val="0013186B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11B"/>
    <w:rsid w:val="001332CB"/>
    <w:rsid w:val="00133336"/>
    <w:rsid w:val="00133352"/>
    <w:rsid w:val="001334F0"/>
    <w:rsid w:val="00133641"/>
    <w:rsid w:val="00133A34"/>
    <w:rsid w:val="00133D43"/>
    <w:rsid w:val="00133F92"/>
    <w:rsid w:val="0013438A"/>
    <w:rsid w:val="00134739"/>
    <w:rsid w:val="00134E9F"/>
    <w:rsid w:val="00134FC1"/>
    <w:rsid w:val="00135527"/>
    <w:rsid w:val="00135A35"/>
    <w:rsid w:val="00135B88"/>
    <w:rsid w:val="00136046"/>
    <w:rsid w:val="001362FD"/>
    <w:rsid w:val="00136853"/>
    <w:rsid w:val="0013696E"/>
    <w:rsid w:val="00136BE5"/>
    <w:rsid w:val="00137061"/>
    <w:rsid w:val="001374E1"/>
    <w:rsid w:val="001376C7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1E9C"/>
    <w:rsid w:val="00142B1E"/>
    <w:rsid w:val="0014322E"/>
    <w:rsid w:val="001434B1"/>
    <w:rsid w:val="00143732"/>
    <w:rsid w:val="001437D1"/>
    <w:rsid w:val="001438A7"/>
    <w:rsid w:val="001439B5"/>
    <w:rsid w:val="00143C76"/>
    <w:rsid w:val="00143CAA"/>
    <w:rsid w:val="00143D99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0F"/>
    <w:rsid w:val="00145424"/>
    <w:rsid w:val="00145440"/>
    <w:rsid w:val="00145515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03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773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B53"/>
    <w:rsid w:val="00156E52"/>
    <w:rsid w:val="00157315"/>
    <w:rsid w:val="0015734D"/>
    <w:rsid w:val="001574B9"/>
    <w:rsid w:val="00157642"/>
    <w:rsid w:val="00157738"/>
    <w:rsid w:val="0015777B"/>
    <w:rsid w:val="00157ABE"/>
    <w:rsid w:val="00157CCE"/>
    <w:rsid w:val="00157E4A"/>
    <w:rsid w:val="0016029D"/>
    <w:rsid w:val="0016095B"/>
    <w:rsid w:val="001609A4"/>
    <w:rsid w:val="00160A54"/>
    <w:rsid w:val="00160EF7"/>
    <w:rsid w:val="001615B0"/>
    <w:rsid w:val="00161CEE"/>
    <w:rsid w:val="00161D09"/>
    <w:rsid w:val="00161EC8"/>
    <w:rsid w:val="001626E2"/>
    <w:rsid w:val="00162BFE"/>
    <w:rsid w:val="00162E09"/>
    <w:rsid w:val="001631E6"/>
    <w:rsid w:val="00163A43"/>
    <w:rsid w:val="00163BCC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296"/>
    <w:rsid w:val="001664C1"/>
    <w:rsid w:val="00166517"/>
    <w:rsid w:val="0016655F"/>
    <w:rsid w:val="00166826"/>
    <w:rsid w:val="00166EF3"/>
    <w:rsid w:val="0016731D"/>
    <w:rsid w:val="0016732F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2451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4DAC"/>
    <w:rsid w:val="00175397"/>
    <w:rsid w:val="0017584F"/>
    <w:rsid w:val="001758B4"/>
    <w:rsid w:val="00175993"/>
    <w:rsid w:val="001762F6"/>
    <w:rsid w:val="001763F6"/>
    <w:rsid w:val="001764AE"/>
    <w:rsid w:val="0017688F"/>
    <w:rsid w:val="00176E8B"/>
    <w:rsid w:val="001770B4"/>
    <w:rsid w:val="0017754D"/>
    <w:rsid w:val="00177834"/>
    <w:rsid w:val="001779C9"/>
    <w:rsid w:val="00177B3D"/>
    <w:rsid w:val="00177F67"/>
    <w:rsid w:val="00180322"/>
    <w:rsid w:val="00180804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0A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AD5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94A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6F2"/>
    <w:rsid w:val="0019389B"/>
    <w:rsid w:val="001939EF"/>
    <w:rsid w:val="00193A7C"/>
    <w:rsid w:val="00193B04"/>
    <w:rsid w:val="00193B2C"/>
    <w:rsid w:val="00193B6C"/>
    <w:rsid w:val="00193DDE"/>
    <w:rsid w:val="00193E09"/>
    <w:rsid w:val="00193E96"/>
    <w:rsid w:val="00193FCF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17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3E0"/>
    <w:rsid w:val="001A56EC"/>
    <w:rsid w:val="001A5B67"/>
    <w:rsid w:val="001A5BC2"/>
    <w:rsid w:val="001A5DFD"/>
    <w:rsid w:val="001A5EAE"/>
    <w:rsid w:val="001A5F1D"/>
    <w:rsid w:val="001A60CF"/>
    <w:rsid w:val="001A6797"/>
    <w:rsid w:val="001A68D1"/>
    <w:rsid w:val="001A694E"/>
    <w:rsid w:val="001A6CDD"/>
    <w:rsid w:val="001A7245"/>
    <w:rsid w:val="001A7555"/>
    <w:rsid w:val="001A7558"/>
    <w:rsid w:val="001A7714"/>
    <w:rsid w:val="001A7994"/>
    <w:rsid w:val="001A7F31"/>
    <w:rsid w:val="001A7F74"/>
    <w:rsid w:val="001B0109"/>
    <w:rsid w:val="001B0684"/>
    <w:rsid w:val="001B0A9E"/>
    <w:rsid w:val="001B0EA0"/>
    <w:rsid w:val="001B1454"/>
    <w:rsid w:val="001B14E0"/>
    <w:rsid w:val="001B15FD"/>
    <w:rsid w:val="001B19BD"/>
    <w:rsid w:val="001B1A02"/>
    <w:rsid w:val="001B1B16"/>
    <w:rsid w:val="001B208F"/>
    <w:rsid w:val="001B21D8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DDE"/>
    <w:rsid w:val="001B2E9C"/>
    <w:rsid w:val="001B3335"/>
    <w:rsid w:val="001B397F"/>
    <w:rsid w:val="001B3CFE"/>
    <w:rsid w:val="001B414E"/>
    <w:rsid w:val="001B443F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683"/>
    <w:rsid w:val="001B694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0D5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7D5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10"/>
    <w:rsid w:val="001D0AC5"/>
    <w:rsid w:val="001D0B74"/>
    <w:rsid w:val="001D0D05"/>
    <w:rsid w:val="001D13CA"/>
    <w:rsid w:val="001D17F9"/>
    <w:rsid w:val="001D1AFA"/>
    <w:rsid w:val="001D1C68"/>
    <w:rsid w:val="001D1DA9"/>
    <w:rsid w:val="001D265E"/>
    <w:rsid w:val="001D2A5A"/>
    <w:rsid w:val="001D2BCF"/>
    <w:rsid w:val="001D2C76"/>
    <w:rsid w:val="001D31AF"/>
    <w:rsid w:val="001D32C2"/>
    <w:rsid w:val="001D32FF"/>
    <w:rsid w:val="001D3907"/>
    <w:rsid w:val="001D397C"/>
    <w:rsid w:val="001D39D6"/>
    <w:rsid w:val="001D39DE"/>
    <w:rsid w:val="001D3B84"/>
    <w:rsid w:val="001D4228"/>
    <w:rsid w:val="001D482F"/>
    <w:rsid w:val="001D4D40"/>
    <w:rsid w:val="001D4F85"/>
    <w:rsid w:val="001D50ED"/>
    <w:rsid w:val="001D59F2"/>
    <w:rsid w:val="001D606A"/>
    <w:rsid w:val="001D6366"/>
    <w:rsid w:val="001D6659"/>
    <w:rsid w:val="001D66B8"/>
    <w:rsid w:val="001D6762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67A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572"/>
    <w:rsid w:val="001E5821"/>
    <w:rsid w:val="001E58D2"/>
    <w:rsid w:val="001E5A41"/>
    <w:rsid w:val="001E5DF6"/>
    <w:rsid w:val="001E6057"/>
    <w:rsid w:val="001E64A7"/>
    <w:rsid w:val="001E65AD"/>
    <w:rsid w:val="001E6708"/>
    <w:rsid w:val="001E67C3"/>
    <w:rsid w:val="001E6824"/>
    <w:rsid w:val="001E6A0C"/>
    <w:rsid w:val="001E6C88"/>
    <w:rsid w:val="001E6E78"/>
    <w:rsid w:val="001E744F"/>
    <w:rsid w:val="001E7586"/>
    <w:rsid w:val="001E762E"/>
    <w:rsid w:val="001E7E4D"/>
    <w:rsid w:val="001E7F2A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05"/>
    <w:rsid w:val="001F318E"/>
    <w:rsid w:val="001F3190"/>
    <w:rsid w:val="001F44C6"/>
    <w:rsid w:val="001F4BC7"/>
    <w:rsid w:val="001F4D42"/>
    <w:rsid w:val="001F4DCE"/>
    <w:rsid w:val="001F51D3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432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0A6"/>
    <w:rsid w:val="00202103"/>
    <w:rsid w:val="0020215D"/>
    <w:rsid w:val="002021F8"/>
    <w:rsid w:val="00202402"/>
    <w:rsid w:val="00202639"/>
    <w:rsid w:val="00202749"/>
    <w:rsid w:val="00202786"/>
    <w:rsid w:val="00202E76"/>
    <w:rsid w:val="00202F2C"/>
    <w:rsid w:val="00202FC4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41"/>
    <w:rsid w:val="002048A3"/>
    <w:rsid w:val="00204A38"/>
    <w:rsid w:val="00204CFE"/>
    <w:rsid w:val="0020526D"/>
    <w:rsid w:val="00205641"/>
    <w:rsid w:val="0020565E"/>
    <w:rsid w:val="002057E6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2D2"/>
    <w:rsid w:val="00211326"/>
    <w:rsid w:val="00211447"/>
    <w:rsid w:val="00211708"/>
    <w:rsid w:val="00211841"/>
    <w:rsid w:val="002118E1"/>
    <w:rsid w:val="0021190A"/>
    <w:rsid w:val="00211A6B"/>
    <w:rsid w:val="00211AC9"/>
    <w:rsid w:val="00211B9A"/>
    <w:rsid w:val="00211BF2"/>
    <w:rsid w:val="00211DD3"/>
    <w:rsid w:val="002121DF"/>
    <w:rsid w:val="002123D7"/>
    <w:rsid w:val="00212418"/>
    <w:rsid w:val="0021287A"/>
    <w:rsid w:val="00212D1A"/>
    <w:rsid w:val="00212EBC"/>
    <w:rsid w:val="00213134"/>
    <w:rsid w:val="0021325C"/>
    <w:rsid w:val="00213400"/>
    <w:rsid w:val="0021375B"/>
    <w:rsid w:val="002139D0"/>
    <w:rsid w:val="00213A9E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BE5"/>
    <w:rsid w:val="00217FD2"/>
    <w:rsid w:val="00220131"/>
    <w:rsid w:val="00220232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164"/>
    <w:rsid w:val="0022196A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3E20"/>
    <w:rsid w:val="00224189"/>
    <w:rsid w:val="002242E8"/>
    <w:rsid w:val="00224430"/>
    <w:rsid w:val="002244ED"/>
    <w:rsid w:val="0022466A"/>
    <w:rsid w:val="00224937"/>
    <w:rsid w:val="00224D33"/>
    <w:rsid w:val="00225003"/>
    <w:rsid w:val="002250B5"/>
    <w:rsid w:val="002251B5"/>
    <w:rsid w:val="00225768"/>
    <w:rsid w:val="00225D06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9DE"/>
    <w:rsid w:val="00227BCE"/>
    <w:rsid w:val="00227C8F"/>
    <w:rsid w:val="00227D0F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321"/>
    <w:rsid w:val="00232959"/>
    <w:rsid w:val="0023295D"/>
    <w:rsid w:val="00232A11"/>
    <w:rsid w:val="00232FB6"/>
    <w:rsid w:val="0023320A"/>
    <w:rsid w:val="00233350"/>
    <w:rsid w:val="002333F3"/>
    <w:rsid w:val="00233B10"/>
    <w:rsid w:val="00233B5B"/>
    <w:rsid w:val="00233CEA"/>
    <w:rsid w:val="00233DB4"/>
    <w:rsid w:val="00233DF4"/>
    <w:rsid w:val="002347B1"/>
    <w:rsid w:val="002349CD"/>
    <w:rsid w:val="00234AC3"/>
    <w:rsid w:val="00234B62"/>
    <w:rsid w:val="00234D20"/>
    <w:rsid w:val="00234E47"/>
    <w:rsid w:val="00234FF9"/>
    <w:rsid w:val="00235104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0E4"/>
    <w:rsid w:val="00240408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621"/>
    <w:rsid w:val="00241648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AF0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201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3F"/>
    <w:rsid w:val="002470AB"/>
    <w:rsid w:val="0024750A"/>
    <w:rsid w:val="0024780F"/>
    <w:rsid w:val="002478B4"/>
    <w:rsid w:val="00247935"/>
    <w:rsid w:val="0025051D"/>
    <w:rsid w:val="002505FE"/>
    <w:rsid w:val="0025077E"/>
    <w:rsid w:val="00250A82"/>
    <w:rsid w:val="00250C83"/>
    <w:rsid w:val="00250F42"/>
    <w:rsid w:val="00250FBE"/>
    <w:rsid w:val="00250FDA"/>
    <w:rsid w:val="00251143"/>
    <w:rsid w:val="00251372"/>
    <w:rsid w:val="00251522"/>
    <w:rsid w:val="002515D7"/>
    <w:rsid w:val="00251737"/>
    <w:rsid w:val="0025196B"/>
    <w:rsid w:val="00251DF6"/>
    <w:rsid w:val="00251EB3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5AC3"/>
    <w:rsid w:val="002561EB"/>
    <w:rsid w:val="00256379"/>
    <w:rsid w:val="0025657F"/>
    <w:rsid w:val="002565FA"/>
    <w:rsid w:val="00256626"/>
    <w:rsid w:val="0025693B"/>
    <w:rsid w:val="00256C0E"/>
    <w:rsid w:val="00256C85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1CC"/>
    <w:rsid w:val="00267267"/>
    <w:rsid w:val="00267DE5"/>
    <w:rsid w:val="00267E34"/>
    <w:rsid w:val="00267F25"/>
    <w:rsid w:val="002705F8"/>
    <w:rsid w:val="0027095C"/>
    <w:rsid w:val="00270A9D"/>
    <w:rsid w:val="00270C90"/>
    <w:rsid w:val="00271788"/>
    <w:rsid w:val="00271861"/>
    <w:rsid w:val="00271E62"/>
    <w:rsid w:val="00271E76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94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4B59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6CED"/>
    <w:rsid w:val="0027727A"/>
    <w:rsid w:val="0027743D"/>
    <w:rsid w:val="00277AA9"/>
    <w:rsid w:val="00277AC7"/>
    <w:rsid w:val="002800D6"/>
    <w:rsid w:val="0028035B"/>
    <w:rsid w:val="00280520"/>
    <w:rsid w:val="0028067D"/>
    <w:rsid w:val="00280C33"/>
    <w:rsid w:val="00280CA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47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05"/>
    <w:rsid w:val="00285E22"/>
    <w:rsid w:val="00286236"/>
    <w:rsid w:val="00286480"/>
    <w:rsid w:val="002869EC"/>
    <w:rsid w:val="0028731F"/>
    <w:rsid w:val="00287590"/>
    <w:rsid w:val="00287864"/>
    <w:rsid w:val="0028789D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CF9"/>
    <w:rsid w:val="00291D77"/>
    <w:rsid w:val="00291F7F"/>
    <w:rsid w:val="0029207A"/>
    <w:rsid w:val="00292082"/>
    <w:rsid w:val="002920E4"/>
    <w:rsid w:val="00292549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330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561"/>
    <w:rsid w:val="002A1CB5"/>
    <w:rsid w:val="002A1CF2"/>
    <w:rsid w:val="002A22DD"/>
    <w:rsid w:val="002A22F9"/>
    <w:rsid w:val="002A2982"/>
    <w:rsid w:val="002A2B62"/>
    <w:rsid w:val="002A3209"/>
    <w:rsid w:val="002A3452"/>
    <w:rsid w:val="002A3918"/>
    <w:rsid w:val="002A3933"/>
    <w:rsid w:val="002A3C75"/>
    <w:rsid w:val="002A48BA"/>
    <w:rsid w:val="002A4E25"/>
    <w:rsid w:val="002A5535"/>
    <w:rsid w:val="002A560C"/>
    <w:rsid w:val="002A5903"/>
    <w:rsid w:val="002A6006"/>
    <w:rsid w:val="002A60AC"/>
    <w:rsid w:val="002A62BC"/>
    <w:rsid w:val="002A6A49"/>
    <w:rsid w:val="002A6B9A"/>
    <w:rsid w:val="002A6BFE"/>
    <w:rsid w:val="002A6CC1"/>
    <w:rsid w:val="002A6D91"/>
    <w:rsid w:val="002A76AA"/>
    <w:rsid w:val="002A7715"/>
    <w:rsid w:val="002A771B"/>
    <w:rsid w:val="002A7747"/>
    <w:rsid w:val="002A7CE9"/>
    <w:rsid w:val="002B0329"/>
    <w:rsid w:val="002B03DF"/>
    <w:rsid w:val="002B07C0"/>
    <w:rsid w:val="002B0A30"/>
    <w:rsid w:val="002B0CB8"/>
    <w:rsid w:val="002B0DC6"/>
    <w:rsid w:val="002B0F62"/>
    <w:rsid w:val="002B0F99"/>
    <w:rsid w:val="002B146B"/>
    <w:rsid w:val="002B169A"/>
    <w:rsid w:val="002B18EB"/>
    <w:rsid w:val="002B1B0C"/>
    <w:rsid w:val="002B1B78"/>
    <w:rsid w:val="002B1CCF"/>
    <w:rsid w:val="002B1E32"/>
    <w:rsid w:val="002B1E53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4D4"/>
    <w:rsid w:val="002B3512"/>
    <w:rsid w:val="002B3882"/>
    <w:rsid w:val="002B3BA2"/>
    <w:rsid w:val="002B3E08"/>
    <w:rsid w:val="002B42DB"/>
    <w:rsid w:val="002B4A8E"/>
    <w:rsid w:val="002B4DCC"/>
    <w:rsid w:val="002B5428"/>
    <w:rsid w:val="002B57F9"/>
    <w:rsid w:val="002B5E91"/>
    <w:rsid w:val="002B5EBB"/>
    <w:rsid w:val="002B5EC1"/>
    <w:rsid w:val="002B62D6"/>
    <w:rsid w:val="002B6871"/>
    <w:rsid w:val="002B6FCF"/>
    <w:rsid w:val="002B7231"/>
    <w:rsid w:val="002B7480"/>
    <w:rsid w:val="002B74D5"/>
    <w:rsid w:val="002B764E"/>
    <w:rsid w:val="002B7B99"/>
    <w:rsid w:val="002B7BBC"/>
    <w:rsid w:val="002B7F08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17"/>
    <w:rsid w:val="002C3E60"/>
    <w:rsid w:val="002C4379"/>
    <w:rsid w:val="002C486C"/>
    <w:rsid w:val="002C486E"/>
    <w:rsid w:val="002C4A04"/>
    <w:rsid w:val="002C50AE"/>
    <w:rsid w:val="002C5347"/>
    <w:rsid w:val="002C55E8"/>
    <w:rsid w:val="002C581E"/>
    <w:rsid w:val="002C5DCE"/>
    <w:rsid w:val="002C621F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252"/>
    <w:rsid w:val="002D0349"/>
    <w:rsid w:val="002D03BE"/>
    <w:rsid w:val="002D0675"/>
    <w:rsid w:val="002D0BA2"/>
    <w:rsid w:val="002D0C0F"/>
    <w:rsid w:val="002D0EB3"/>
    <w:rsid w:val="002D115C"/>
    <w:rsid w:val="002D11EC"/>
    <w:rsid w:val="002D1629"/>
    <w:rsid w:val="002D177C"/>
    <w:rsid w:val="002D1B7D"/>
    <w:rsid w:val="002D1D2C"/>
    <w:rsid w:val="002D1DAE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2E79"/>
    <w:rsid w:val="002D33B1"/>
    <w:rsid w:val="002D3760"/>
    <w:rsid w:val="002D3815"/>
    <w:rsid w:val="002D38BB"/>
    <w:rsid w:val="002D3E3D"/>
    <w:rsid w:val="002D3F50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5C2F"/>
    <w:rsid w:val="002D605A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72A"/>
    <w:rsid w:val="002E48BC"/>
    <w:rsid w:val="002E48BE"/>
    <w:rsid w:val="002E4BA1"/>
    <w:rsid w:val="002E4C25"/>
    <w:rsid w:val="002E50F4"/>
    <w:rsid w:val="002E51B8"/>
    <w:rsid w:val="002E53ED"/>
    <w:rsid w:val="002E5756"/>
    <w:rsid w:val="002E5E5C"/>
    <w:rsid w:val="002E5F66"/>
    <w:rsid w:val="002E5FE1"/>
    <w:rsid w:val="002E6603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37AE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597"/>
    <w:rsid w:val="002F7669"/>
    <w:rsid w:val="002F77E5"/>
    <w:rsid w:val="002F79B1"/>
    <w:rsid w:val="002F7B13"/>
    <w:rsid w:val="00300081"/>
    <w:rsid w:val="0030084A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A0B"/>
    <w:rsid w:val="00302C40"/>
    <w:rsid w:val="00302E8F"/>
    <w:rsid w:val="003037E4"/>
    <w:rsid w:val="00303869"/>
    <w:rsid w:val="00303D79"/>
    <w:rsid w:val="00304554"/>
    <w:rsid w:val="0030484A"/>
    <w:rsid w:val="00304999"/>
    <w:rsid w:val="00304BF8"/>
    <w:rsid w:val="00304D5C"/>
    <w:rsid w:val="0030527C"/>
    <w:rsid w:val="003052A6"/>
    <w:rsid w:val="003059FC"/>
    <w:rsid w:val="00305A82"/>
    <w:rsid w:val="00305E9C"/>
    <w:rsid w:val="003063F4"/>
    <w:rsid w:val="003067B2"/>
    <w:rsid w:val="003068D3"/>
    <w:rsid w:val="00306A9D"/>
    <w:rsid w:val="0030714F"/>
    <w:rsid w:val="003077D4"/>
    <w:rsid w:val="00310070"/>
    <w:rsid w:val="0031051A"/>
    <w:rsid w:val="003106F6"/>
    <w:rsid w:val="00310804"/>
    <w:rsid w:val="00310994"/>
    <w:rsid w:val="00310B91"/>
    <w:rsid w:val="00310D54"/>
    <w:rsid w:val="00310F2A"/>
    <w:rsid w:val="00310FDE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879"/>
    <w:rsid w:val="00313CB7"/>
    <w:rsid w:val="00314228"/>
    <w:rsid w:val="00314396"/>
    <w:rsid w:val="00314540"/>
    <w:rsid w:val="00314558"/>
    <w:rsid w:val="0031477C"/>
    <w:rsid w:val="00314907"/>
    <w:rsid w:val="00315002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6DE"/>
    <w:rsid w:val="0032192D"/>
    <w:rsid w:val="00322145"/>
    <w:rsid w:val="003225EB"/>
    <w:rsid w:val="00322666"/>
    <w:rsid w:val="00322868"/>
    <w:rsid w:val="003228C2"/>
    <w:rsid w:val="00322974"/>
    <w:rsid w:val="00322AA5"/>
    <w:rsid w:val="00322C58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157"/>
    <w:rsid w:val="003312F3"/>
    <w:rsid w:val="0033130C"/>
    <w:rsid w:val="003313BD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033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4F14"/>
    <w:rsid w:val="00335AD1"/>
    <w:rsid w:val="00335B2A"/>
    <w:rsid w:val="00335D0A"/>
    <w:rsid w:val="00335F7C"/>
    <w:rsid w:val="003360FF"/>
    <w:rsid w:val="003362A8"/>
    <w:rsid w:val="0033666C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37E6C"/>
    <w:rsid w:val="0034002A"/>
    <w:rsid w:val="003400E5"/>
    <w:rsid w:val="0034019B"/>
    <w:rsid w:val="003401A3"/>
    <w:rsid w:val="00340311"/>
    <w:rsid w:val="003403D5"/>
    <w:rsid w:val="00340410"/>
    <w:rsid w:val="003405C3"/>
    <w:rsid w:val="003408DB"/>
    <w:rsid w:val="00340BF4"/>
    <w:rsid w:val="00340D60"/>
    <w:rsid w:val="00340D6C"/>
    <w:rsid w:val="0034162E"/>
    <w:rsid w:val="003418B3"/>
    <w:rsid w:val="00341DAC"/>
    <w:rsid w:val="00341FC7"/>
    <w:rsid w:val="00342079"/>
    <w:rsid w:val="003421AC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4784"/>
    <w:rsid w:val="003450C2"/>
    <w:rsid w:val="0034572D"/>
    <w:rsid w:val="0034588F"/>
    <w:rsid w:val="00345E8E"/>
    <w:rsid w:val="00346154"/>
    <w:rsid w:val="00346494"/>
    <w:rsid w:val="003465F7"/>
    <w:rsid w:val="00346647"/>
    <w:rsid w:val="003467F3"/>
    <w:rsid w:val="00346829"/>
    <w:rsid w:val="00346E3C"/>
    <w:rsid w:val="0034712C"/>
    <w:rsid w:val="00347335"/>
    <w:rsid w:val="00347639"/>
    <w:rsid w:val="003476AE"/>
    <w:rsid w:val="003479B0"/>
    <w:rsid w:val="00347B4F"/>
    <w:rsid w:val="00347BD4"/>
    <w:rsid w:val="00347C6C"/>
    <w:rsid w:val="00347D13"/>
    <w:rsid w:val="00347DF3"/>
    <w:rsid w:val="003500C9"/>
    <w:rsid w:val="003500E5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125"/>
    <w:rsid w:val="00352524"/>
    <w:rsid w:val="00352700"/>
    <w:rsid w:val="00352BAB"/>
    <w:rsid w:val="00352D19"/>
    <w:rsid w:val="00352ECF"/>
    <w:rsid w:val="00352ED0"/>
    <w:rsid w:val="003532AE"/>
    <w:rsid w:val="00353389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5F71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94E"/>
    <w:rsid w:val="00360CE8"/>
    <w:rsid w:val="003617EF"/>
    <w:rsid w:val="00361AE6"/>
    <w:rsid w:val="00361AEB"/>
    <w:rsid w:val="00361AF6"/>
    <w:rsid w:val="00361BEE"/>
    <w:rsid w:val="00361F0D"/>
    <w:rsid w:val="0036211E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B4E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6E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C14"/>
    <w:rsid w:val="00374E16"/>
    <w:rsid w:val="003750C0"/>
    <w:rsid w:val="003751E9"/>
    <w:rsid w:val="00375503"/>
    <w:rsid w:val="0037559A"/>
    <w:rsid w:val="00375979"/>
    <w:rsid w:val="00375A1A"/>
    <w:rsid w:val="00375C5A"/>
    <w:rsid w:val="00375D79"/>
    <w:rsid w:val="00375FEB"/>
    <w:rsid w:val="0037630A"/>
    <w:rsid w:val="003763A2"/>
    <w:rsid w:val="00376435"/>
    <w:rsid w:val="003767FB"/>
    <w:rsid w:val="00376A1A"/>
    <w:rsid w:val="00376BC9"/>
    <w:rsid w:val="00376E0C"/>
    <w:rsid w:val="00377286"/>
    <w:rsid w:val="003772D0"/>
    <w:rsid w:val="003776E4"/>
    <w:rsid w:val="00377CE8"/>
    <w:rsid w:val="003802FD"/>
    <w:rsid w:val="00380912"/>
    <w:rsid w:val="00380A70"/>
    <w:rsid w:val="00380B19"/>
    <w:rsid w:val="00380D5A"/>
    <w:rsid w:val="00380E99"/>
    <w:rsid w:val="003816D3"/>
    <w:rsid w:val="003816EB"/>
    <w:rsid w:val="0038177F"/>
    <w:rsid w:val="00381A3F"/>
    <w:rsid w:val="0038200A"/>
    <w:rsid w:val="00382427"/>
    <w:rsid w:val="0038250C"/>
    <w:rsid w:val="0038276A"/>
    <w:rsid w:val="0038281C"/>
    <w:rsid w:val="00382C4F"/>
    <w:rsid w:val="00382DE8"/>
    <w:rsid w:val="003831E6"/>
    <w:rsid w:val="0038324A"/>
    <w:rsid w:val="003833E3"/>
    <w:rsid w:val="003833EE"/>
    <w:rsid w:val="0038352A"/>
    <w:rsid w:val="003837AF"/>
    <w:rsid w:val="00383A00"/>
    <w:rsid w:val="00383B46"/>
    <w:rsid w:val="00383E14"/>
    <w:rsid w:val="00384096"/>
    <w:rsid w:val="003840F7"/>
    <w:rsid w:val="003848C9"/>
    <w:rsid w:val="00384D0A"/>
    <w:rsid w:val="00385448"/>
    <w:rsid w:val="00385743"/>
    <w:rsid w:val="003858E8"/>
    <w:rsid w:val="003861D5"/>
    <w:rsid w:val="00386514"/>
    <w:rsid w:val="003866A6"/>
    <w:rsid w:val="00386F1F"/>
    <w:rsid w:val="0038709A"/>
    <w:rsid w:val="00387312"/>
    <w:rsid w:val="003873B6"/>
    <w:rsid w:val="00387408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01E"/>
    <w:rsid w:val="00393820"/>
    <w:rsid w:val="003938DB"/>
    <w:rsid w:val="003938E2"/>
    <w:rsid w:val="00393F27"/>
    <w:rsid w:val="003941D8"/>
    <w:rsid w:val="00394307"/>
    <w:rsid w:val="00394338"/>
    <w:rsid w:val="003945D7"/>
    <w:rsid w:val="003948B5"/>
    <w:rsid w:val="003949E9"/>
    <w:rsid w:val="00394A59"/>
    <w:rsid w:val="00394AC3"/>
    <w:rsid w:val="00394D1C"/>
    <w:rsid w:val="003951C9"/>
    <w:rsid w:val="003957A6"/>
    <w:rsid w:val="0039599D"/>
    <w:rsid w:val="00395BB1"/>
    <w:rsid w:val="003962D9"/>
    <w:rsid w:val="00396307"/>
    <w:rsid w:val="003968B0"/>
    <w:rsid w:val="00396A68"/>
    <w:rsid w:val="00396C6C"/>
    <w:rsid w:val="00396E25"/>
    <w:rsid w:val="00396FF3"/>
    <w:rsid w:val="00396FF6"/>
    <w:rsid w:val="003973DF"/>
    <w:rsid w:val="0039755E"/>
    <w:rsid w:val="003977A8"/>
    <w:rsid w:val="003977D2"/>
    <w:rsid w:val="00397829"/>
    <w:rsid w:val="003979FF"/>
    <w:rsid w:val="00397AE6"/>
    <w:rsid w:val="003A0044"/>
    <w:rsid w:val="003A02E9"/>
    <w:rsid w:val="003A097A"/>
    <w:rsid w:val="003A0CD6"/>
    <w:rsid w:val="003A0F5D"/>
    <w:rsid w:val="003A159B"/>
    <w:rsid w:val="003A18E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D11"/>
    <w:rsid w:val="003A3E64"/>
    <w:rsid w:val="003A4055"/>
    <w:rsid w:val="003A471C"/>
    <w:rsid w:val="003A4A74"/>
    <w:rsid w:val="003A5237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EF5"/>
    <w:rsid w:val="003A720A"/>
    <w:rsid w:val="003A734A"/>
    <w:rsid w:val="003A73D2"/>
    <w:rsid w:val="003A74F8"/>
    <w:rsid w:val="003A7713"/>
    <w:rsid w:val="003A7777"/>
    <w:rsid w:val="003A7E6D"/>
    <w:rsid w:val="003B00BA"/>
    <w:rsid w:val="003B030D"/>
    <w:rsid w:val="003B0BA5"/>
    <w:rsid w:val="003B0CAE"/>
    <w:rsid w:val="003B0D63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B47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785"/>
    <w:rsid w:val="003B4A07"/>
    <w:rsid w:val="003B4A0F"/>
    <w:rsid w:val="003B4EA4"/>
    <w:rsid w:val="003B503A"/>
    <w:rsid w:val="003B52CF"/>
    <w:rsid w:val="003B52FD"/>
    <w:rsid w:val="003B5C7B"/>
    <w:rsid w:val="003B62E5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4EB"/>
    <w:rsid w:val="003B7857"/>
    <w:rsid w:val="003B7CF7"/>
    <w:rsid w:val="003C0447"/>
    <w:rsid w:val="003C05AF"/>
    <w:rsid w:val="003C07CF"/>
    <w:rsid w:val="003C09C8"/>
    <w:rsid w:val="003C0C27"/>
    <w:rsid w:val="003C0C86"/>
    <w:rsid w:val="003C0F00"/>
    <w:rsid w:val="003C1359"/>
    <w:rsid w:val="003C19A4"/>
    <w:rsid w:val="003C19F7"/>
    <w:rsid w:val="003C1A84"/>
    <w:rsid w:val="003C1B10"/>
    <w:rsid w:val="003C1B89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3CC7"/>
    <w:rsid w:val="003C40AD"/>
    <w:rsid w:val="003C450C"/>
    <w:rsid w:val="003C45AF"/>
    <w:rsid w:val="003C4B57"/>
    <w:rsid w:val="003C4BA1"/>
    <w:rsid w:val="003C4CF5"/>
    <w:rsid w:val="003C4FD1"/>
    <w:rsid w:val="003C5350"/>
    <w:rsid w:val="003C546B"/>
    <w:rsid w:val="003C594A"/>
    <w:rsid w:val="003C62B6"/>
    <w:rsid w:val="003C6DFB"/>
    <w:rsid w:val="003C7245"/>
    <w:rsid w:val="003C7291"/>
    <w:rsid w:val="003C72A3"/>
    <w:rsid w:val="003C748C"/>
    <w:rsid w:val="003C7A5C"/>
    <w:rsid w:val="003C7B1B"/>
    <w:rsid w:val="003C7BC9"/>
    <w:rsid w:val="003C7D1B"/>
    <w:rsid w:val="003C7DCF"/>
    <w:rsid w:val="003D0037"/>
    <w:rsid w:val="003D0231"/>
    <w:rsid w:val="003D0BF5"/>
    <w:rsid w:val="003D0E4A"/>
    <w:rsid w:val="003D0E8C"/>
    <w:rsid w:val="003D110B"/>
    <w:rsid w:val="003D13A6"/>
    <w:rsid w:val="003D14C2"/>
    <w:rsid w:val="003D1995"/>
    <w:rsid w:val="003D1D58"/>
    <w:rsid w:val="003D1F2C"/>
    <w:rsid w:val="003D2375"/>
    <w:rsid w:val="003D23D2"/>
    <w:rsid w:val="003D2772"/>
    <w:rsid w:val="003D2951"/>
    <w:rsid w:val="003D299F"/>
    <w:rsid w:val="003D2CBF"/>
    <w:rsid w:val="003D2FA4"/>
    <w:rsid w:val="003D3028"/>
    <w:rsid w:val="003D3040"/>
    <w:rsid w:val="003D305A"/>
    <w:rsid w:val="003D3089"/>
    <w:rsid w:val="003D3245"/>
    <w:rsid w:val="003D343D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4AA5"/>
    <w:rsid w:val="003D5B1A"/>
    <w:rsid w:val="003D5DBA"/>
    <w:rsid w:val="003D5F15"/>
    <w:rsid w:val="003D658D"/>
    <w:rsid w:val="003D65CC"/>
    <w:rsid w:val="003D65F8"/>
    <w:rsid w:val="003D667E"/>
    <w:rsid w:val="003D67F6"/>
    <w:rsid w:val="003D6A40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2BF6"/>
    <w:rsid w:val="003E3115"/>
    <w:rsid w:val="003E32B5"/>
    <w:rsid w:val="003E33E2"/>
    <w:rsid w:val="003E3690"/>
    <w:rsid w:val="003E390B"/>
    <w:rsid w:val="003E3AD7"/>
    <w:rsid w:val="003E3B3D"/>
    <w:rsid w:val="003E3BA1"/>
    <w:rsid w:val="003E3C0D"/>
    <w:rsid w:val="003E3F87"/>
    <w:rsid w:val="003E4273"/>
    <w:rsid w:val="003E45A2"/>
    <w:rsid w:val="003E49D0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6F02"/>
    <w:rsid w:val="003E7132"/>
    <w:rsid w:val="003E7471"/>
    <w:rsid w:val="003E7F8F"/>
    <w:rsid w:val="003F003E"/>
    <w:rsid w:val="003F02B6"/>
    <w:rsid w:val="003F0724"/>
    <w:rsid w:val="003F1005"/>
    <w:rsid w:val="003F1166"/>
    <w:rsid w:val="003F14FA"/>
    <w:rsid w:val="003F163D"/>
    <w:rsid w:val="003F17A2"/>
    <w:rsid w:val="003F1945"/>
    <w:rsid w:val="003F1ADA"/>
    <w:rsid w:val="003F1D96"/>
    <w:rsid w:val="003F2896"/>
    <w:rsid w:val="003F2B0F"/>
    <w:rsid w:val="003F2DE8"/>
    <w:rsid w:val="003F2F81"/>
    <w:rsid w:val="003F31D9"/>
    <w:rsid w:val="003F378A"/>
    <w:rsid w:val="003F38BF"/>
    <w:rsid w:val="003F3C7E"/>
    <w:rsid w:val="003F3F73"/>
    <w:rsid w:val="003F43E3"/>
    <w:rsid w:val="003F43FA"/>
    <w:rsid w:val="003F4470"/>
    <w:rsid w:val="003F4A40"/>
    <w:rsid w:val="003F4B0B"/>
    <w:rsid w:val="003F505A"/>
    <w:rsid w:val="003F56E7"/>
    <w:rsid w:val="003F591C"/>
    <w:rsid w:val="003F59FC"/>
    <w:rsid w:val="003F5C4C"/>
    <w:rsid w:val="003F5C83"/>
    <w:rsid w:val="003F6155"/>
    <w:rsid w:val="003F6269"/>
    <w:rsid w:val="003F65F0"/>
    <w:rsid w:val="003F6EFA"/>
    <w:rsid w:val="003F6F21"/>
    <w:rsid w:val="003F708D"/>
    <w:rsid w:val="003F7137"/>
    <w:rsid w:val="003F7528"/>
    <w:rsid w:val="003F7775"/>
    <w:rsid w:val="003F7822"/>
    <w:rsid w:val="003F79D2"/>
    <w:rsid w:val="003F7F0A"/>
    <w:rsid w:val="00400029"/>
    <w:rsid w:val="004001A1"/>
    <w:rsid w:val="00400254"/>
    <w:rsid w:val="0040029D"/>
    <w:rsid w:val="004005CB"/>
    <w:rsid w:val="0040071A"/>
    <w:rsid w:val="00400877"/>
    <w:rsid w:val="00400AE1"/>
    <w:rsid w:val="00400D18"/>
    <w:rsid w:val="00400F69"/>
    <w:rsid w:val="00400FF0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271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5C2"/>
    <w:rsid w:val="00406945"/>
    <w:rsid w:val="00406CE3"/>
    <w:rsid w:val="00406D34"/>
    <w:rsid w:val="00406F10"/>
    <w:rsid w:val="00406F9F"/>
    <w:rsid w:val="0040714C"/>
    <w:rsid w:val="0040733B"/>
    <w:rsid w:val="004073BB"/>
    <w:rsid w:val="0040749C"/>
    <w:rsid w:val="00407A46"/>
    <w:rsid w:val="00407D12"/>
    <w:rsid w:val="0041003C"/>
    <w:rsid w:val="00410102"/>
    <w:rsid w:val="0041030C"/>
    <w:rsid w:val="0041038A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A7D"/>
    <w:rsid w:val="00411D5F"/>
    <w:rsid w:val="00411D90"/>
    <w:rsid w:val="00411F59"/>
    <w:rsid w:val="00412048"/>
    <w:rsid w:val="0041218C"/>
    <w:rsid w:val="0041231F"/>
    <w:rsid w:val="004129E2"/>
    <w:rsid w:val="00412BED"/>
    <w:rsid w:val="0041305F"/>
    <w:rsid w:val="004136D1"/>
    <w:rsid w:val="00413C34"/>
    <w:rsid w:val="00413C56"/>
    <w:rsid w:val="00414051"/>
    <w:rsid w:val="004144F3"/>
    <w:rsid w:val="00414544"/>
    <w:rsid w:val="00414606"/>
    <w:rsid w:val="00414995"/>
    <w:rsid w:val="00414A5B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8C"/>
    <w:rsid w:val="004217DF"/>
    <w:rsid w:val="00421966"/>
    <w:rsid w:val="004219E1"/>
    <w:rsid w:val="00421B8F"/>
    <w:rsid w:val="00422155"/>
    <w:rsid w:val="0042237F"/>
    <w:rsid w:val="004225AB"/>
    <w:rsid w:val="00422DB0"/>
    <w:rsid w:val="004230E2"/>
    <w:rsid w:val="00423178"/>
    <w:rsid w:val="00423220"/>
    <w:rsid w:val="004234E8"/>
    <w:rsid w:val="004238A1"/>
    <w:rsid w:val="004238A3"/>
    <w:rsid w:val="00423B61"/>
    <w:rsid w:val="00423F4E"/>
    <w:rsid w:val="00424887"/>
    <w:rsid w:val="00424E04"/>
    <w:rsid w:val="00424E17"/>
    <w:rsid w:val="00425170"/>
    <w:rsid w:val="0042522A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362"/>
    <w:rsid w:val="0043040E"/>
    <w:rsid w:val="00430741"/>
    <w:rsid w:val="00430CF8"/>
    <w:rsid w:val="00430DFD"/>
    <w:rsid w:val="00430E2C"/>
    <w:rsid w:val="004313E8"/>
    <w:rsid w:val="0043151A"/>
    <w:rsid w:val="00431681"/>
    <w:rsid w:val="00431B0C"/>
    <w:rsid w:val="00431D63"/>
    <w:rsid w:val="00431DC5"/>
    <w:rsid w:val="0043230D"/>
    <w:rsid w:val="004323CD"/>
    <w:rsid w:val="004325D3"/>
    <w:rsid w:val="00432EAA"/>
    <w:rsid w:val="004330AA"/>
    <w:rsid w:val="004338A5"/>
    <w:rsid w:val="004339CD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EA8"/>
    <w:rsid w:val="00434FBE"/>
    <w:rsid w:val="00435278"/>
    <w:rsid w:val="004353C4"/>
    <w:rsid w:val="00435525"/>
    <w:rsid w:val="00435653"/>
    <w:rsid w:val="0043574F"/>
    <w:rsid w:val="004359D4"/>
    <w:rsid w:val="00435C38"/>
    <w:rsid w:val="00435FA5"/>
    <w:rsid w:val="004360B6"/>
    <w:rsid w:val="0043614F"/>
    <w:rsid w:val="0043637C"/>
    <w:rsid w:val="00436693"/>
    <w:rsid w:val="00436903"/>
    <w:rsid w:val="00436D41"/>
    <w:rsid w:val="00436E3E"/>
    <w:rsid w:val="00437AE5"/>
    <w:rsid w:val="00437B5D"/>
    <w:rsid w:val="00437B94"/>
    <w:rsid w:val="004401F2"/>
    <w:rsid w:val="004401F7"/>
    <w:rsid w:val="00440FF0"/>
    <w:rsid w:val="004410AF"/>
    <w:rsid w:val="00441224"/>
    <w:rsid w:val="004414D3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3B42"/>
    <w:rsid w:val="00443EE4"/>
    <w:rsid w:val="00444241"/>
    <w:rsid w:val="004447E9"/>
    <w:rsid w:val="00444840"/>
    <w:rsid w:val="00444887"/>
    <w:rsid w:val="00445221"/>
    <w:rsid w:val="00445224"/>
    <w:rsid w:val="004452FD"/>
    <w:rsid w:val="0044549E"/>
    <w:rsid w:val="004454DD"/>
    <w:rsid w:val="004455C9"/>
    <w:rsid w:val="00445D2B"/>
    <w:rsid w:val="00445D57"/>
    <w:rsid w:val="004464F5"/>
    <w:rsid w:val="0044657D"/>
    <w:rsid w:val="004466C6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D0"/>
    <w:rsid w:val="00451672"/>
    <w:rsid w:val="004516C4"/>
    <w:rsid w:val="004518A4"/>
    <w:rsid w:val="00451E6C"/>
    <w:rsid w:val="00452410"/>
    <w:rsid w:val="00452B9C"/>
    <w:rsid w:val="00452C72"/>
    <w:rsid w:val="00452E24"/>
    <w:rsid w:val="00453092"/>
    <w:rsid w:val="00453159"/>
    <w:rsid w:val="00453772"/>
    <w:rsid w:val="00453854"/>
    <w:rsid w:val="00453C8E"/>
    <w:rsid w:val="0045433E"/>
    <w:rsid w:val="0045443B"/>
    <w:rsid w:val="004544D5"/>
    <w:rsid w:val="004548C2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B5C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1F8"/>
    <w:rsid w:val="0046128B"/>
    <w:rsid w:val="004615E8"/>
    <w:rsid w:val="00461877"/>
    <w:rsid w:val="004618F3"/>
    <w:rsid w:val="00461B8C"/>
    <w:rsid w:val="00461D74"/>
    <w:rsid w:val="0046250C"/>
    <w:rsid w:val="00462593"/>
    <w:rsid w:val="00462782"/>
    <w:rsid w:val="00462BB0"/>
    <w:rsid w:val="00462CB5"/>
    <w:rsid w:val="0046313F"/>
    <w:rsid w:val="0046319B"/>
    <w:rsid w:val="004639B0"/>
    <w:rsid w:val="00463A2C"/>
    <w:rsid w:val="00463E38"/>
    <w:rsid w:val="0046408A"/>
    <w:rsid w:val="00464110"/>
    <w:rsid w:val="00464308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924"/>
    <w:rsid w:val="00472C2F"/>
    <w:rsid w:val="00472C3D"/>
    <w:rsid w:val="00472D0D"/>
    <w:rsid w:val="00472FD7"/>
    <w:rsid w:val="0047338D"/>
    <w:rsid w:val="004738DE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A9C"/>
    <w:rsid w:val="00474C5E"/>
    <w:rsid w:val="00474DC4"/>
    <w:rsid w:val="00474E5D"/>
    <w:rsid w:val="004750BC"/>
    <w:rsid w:val="0047532A"/>
    <w:rsid w:val="004754DE"/>
    <w:rsid w:val="00475A30"/>
    <w:rsid w:val="00475CE7"/>
    <w:rsid w:val="004760C9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1B41"/>
    <w:rsid w:val="00482137"/>
    <w:rsid w:val="00482367"/>
    <w:rsid w:val="0048248B"/>
    <w:rsid w:val="00482C2C"/>
    <w:rsid w:val="00482D88"/>
    <w:rsid w:val="00482FD8"/>
    <w:rsid w:val="004831B5"/>
    <w:rsid w:val="0048337D"/>
    <w:rsid w:val="00483402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3D5"/>
    <w:rsid w:val="00486438"/>
    <w:rsid w:val="004865F5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004"/>
    <w:rsid w:val="00490590"/>
    <w:rsid w:val="004905B5"/>
    <w:rsid w:val="00490C12"/>
    <w:rsid w:val="00490D4B"/>
    <w:rsid w:val="00490D7D"/>
    <w:rsid w:val="004910BD"/>
    <w:rsid w:val="0049146D"/>
    <w:rsid w:val="0049155D"/>
    <w:rsid w:val="004917BA"/>
    <w:rsid w:val="004922D3"/>
    <w:rsid w:val="00492557"/>
    <w:rsid w:val="004925F1"/>
    <w:rsid w:val="004929C3"/>
    <w:rsid w:val="00492BC4"/>
    <w:rsid w:val="00492C70"/>
    <w:rsid w:val="00492F15"/>
    <w:rsid w:val="0049328A"/>
    <w:rsid w:val="004932D6"/>
    <w:rsid w:val="00493505"/>
    <w:rsid w:val="004936D1"/>
    <w:rsid w:val="004937B4"/>
    <w:rsid w:val="00493C48"/>
    <w:rsid w:val="004942A0"/>
    <w:rsid w:val="00494457"/>
    <w:rsid w:val="00494464"/>
    <w:rsid w:val="00494682"/>
    <w:rsid w:val="00494996"/>
    <w:rsid w:val="00494B97"/>
    <w:rsid w:val="00494E42"/>
    <w:rsid w:val="00495053"/>
    <w:rsid w:val="00495308"/>
    <w:rsid w:val="00495A00"/>
    <w:rsid w:val="00495B67"/>
    <w:rsid w:val="00495C7A"/>
    <w:rsid w:val="00495D27"/>
    <w:rsid w:val="00496262"/>
    <w:rsid w:val="00496424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0D"/>
    <w:rsid w:val="004A043A"/>
    <w:rsid w:val="004A07AF"/>
    <w:rsid w:val="004A089C"/>
    <w:rsid w:val="004A09D3"/>
    <w:rsid w:val="004A0C23"/>
    <w:rsid w:val="004A0EA6"/>
    <w:rsid w:val="004A1239"/>
    <w:rsid w:val="004A1304"/>
    <w:rsid w:val="004A13B5"/>
    <w:rsid w:val="004A1600"/>
    <w:rsid w:val="004A167C"/>
    <w:rsid w:val="004A18DE"/>
    <w:rsid w:val="004A1A8A"/>
    <w:rsid w:val="004A1CFF"/>
    <w:rsid w:val="004A1F6D"/>
    <w:rsid w:val="004A2264"/>
    <w:rsid w:val="004A2273"/>
    <w:rsid w:val="004A2B63"/>
    <w:rsid w:val="004A2DAD"/>
    <w:rsid w:val="004A2E64"/>
    <w:rsid w:val="004A2EAC"/>
    <w:rsid w:val="004A2F5E"/>
    <w:rsid w:val="004A34B7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A7D0C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534"/>
    <w:rsid w:val="004B25E6"/>
    <w:rsid w:val="004B2635"/>
    <w:rsid w:val="004B268E"/>
    <w:rsid w:val="004B28E9"/>
    <w:rsid w:val="004B2FF4"/>
    <w:rsid w:val="004B32D8"/>
    <w:rsid w:val="004B3590"/>
    <w:rsid w:val="004B376B"/>
    <w:rsid w:val="004B3EA7"/>
    <w:rsid w:val="004B3EC0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8D"/>
    <w:rsid w:val="004C0EF9"/>
    <w:rsid w:val="004C1054"/>
    <w:rsid w:val="004C1058"/>
    <w:rsid w:val="004C1171"/>
    <w:rsid w:val="004C130E"/>
    <w:rsid w:val="004C1347"/>
    <w:rsid w:val="004C1698"/>
    <w:rsid w:val="004C1986"/>
    <w:rsid w:val="004C19AE"/>
    <w:rsid w:val="004C1C8B"/>
    <w:rsid w:val="004C1DF1"/>
    <w:rsid w:val="004C2543"/>
    <w:rsid w:val="004C2906"/>
    <w:rsid w:val="004C29EC"/>
    <w:rsid w:val="004C2B3A"/>
    <w:rsid w:val="004C2BED"/>
    <w:rsid w:val="004C2C04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7A"/>
    <w:rsid w:val="004C469F"/>
    <w:rsid w:val="004C46A8"/>
    <w:rsid w:val="004C4AFA"/>
    <w:rsid w:val="004C4EB7"/>
    <w:rsid w:val="004C4F0E"/>
    <w:rsid w:val="004C54CD"/>
    <w:rsid w:val="004C589B"/>
    <w:rsid w:val="004C595A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1F68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5D5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C1"/>
    <w:rsid w:val="004D61F3"/>
    <w:rsid w:val="004D624B"/>
    <w:rsid w:val="004D6524"/>
    <w:rsid w:val="004D65FC"/>
    <w:rsid w:val="004D660A"/>
    <w:rsid w:val="004D6909"/>
    <w:rsid w:val="004D69CD"/>
    <w:rsid w:val="004D6B5F"/>
    <w:rsid w:val="004D6D42"/>
    <w:rsid w:val="004D6DCE"/>
    <w:rsid w:val="004D7198"/>
    <w:rsid w:val="004D721F"/>
    <w:rsid w:val="004D7268"/>
    <w:rsid w:val="004D75FE"/>
    <w:rsid w:val="004D79E1"/>
    <w:rsid w:val="004D7D6F"/>
    <w:rsid w:val="004E0386"/>
    <w:rsid w:val="004E09E1"/>
    <w:rsid w:val="004E0A2F"/>
    <w:rsid w:val="004E0BE4"/>
    <w:rsid w:val="004E0C3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6EF"/>
    <w:rsid w:val="004E293D"/>
    <w:rsid w:val="004E2E28"/>
    <w:rsid w:val="004E37A0"/>
    <w:rsid w:val="004E3821"/>
    <w:rsid w:val="004E38C0"/>
    <w:rsid w:val="004E3A83"/>
    <w:rsid w:val="004E3D83"/>
    <w:rsid w:val="004E414B"/>
    <w:rsid w:val="004E463B"/>
    <w:rsid w:val="004E4983"/>
    <w:rsid w:val="004E5172"/>
    <w:rsid w:val="004E55DC"/>
    <w:rsid w:val="004E56B6"/>
    <w:rsid w:val="004E57A5"/>
    <w:rsid w:val="004E5DA6"/>
    <w:rsid w:val="004E5DD3"/>
    <w:rsid w:val="004E5F85"/>
    <w:rsid w:val="004E613D"/>
    <w:rsid w:val="004E63FC"/>
    <w:rsid w:val="004E649B"/>
    <w:rsid w:val="004E6B9E"/>
    <w:rsid w:val="004E712A"/>
    <w:rsid w:val="004E7184"/>
    <w:rsid w:val="004E75F8"/>
    <w:rsid w:val="004E77A4"/>
    <w:rsid w:val="004E7AC9"/>
    <w:rsid w:val="004E7E39"/>
    <w:rsid w:val="004F0028"/>
    <w:rsid w:val="004F0788"/>
    <w:rsid w:val="004F099E"/>
    <w:rsid w:val="004F0C54"/>
    <w:rsid w:val="004F0D4D"/>
    <w:rsid w:val="004F10AE"/>
    <w:rsid w:val="004F10E8"/>
    <w:rsid w:val="004F13BD"/>
    <w:rsid w:val="004F1A85"/>
    <w:rsid w:val="004F1BB4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70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338"/>
    <w:rsid w:val="004F4440"/>
    <w:rsid w:val="004F4453"/>
    <w:rsid w:val="004F4495"/>
    <w:rsid w:val="004F45EC"/>
    <w:rsid w:val="004F47B8"/>
    <w:rsid w:val="004F4848"/>
    <w:rsid w:val="004F4BAA"/>
    <w:rsid w:val="004F4DA9"/>
    <w:rsid w:val="004F4E5F"/>
    <w:rsid w:val="004F505E"/>
    <w:rsid w:val="004F5069"/>
    <w:rsid w:val="004F52E6"/>
    <w:rsid w:val="004F5468"/>
    <w:rsid w:val="004F5708"/>
    <w:rsid w:val="004F5B00"/>
    <w:rsid w:val="004F5E3A"/>
    <w:rsid w:val="004F627E"/>
    <w:rsid w:val="004F63CE"/>
    <w:rsid w:val="004F6532"/>
    <w:rsid w:val="004F6607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A3A"/>
    <w:rsid w:val="00500E2C"/>
    <w:rsid w:val="00500FFC"/>
    <w:rsid w:val="0050117C"/>
    <w:rsid w:val="005016D0"/>
    <w:rsid w:val="005018DE"/>
    <w:rsid w:val="00501A3C"/>
    <w:rsid w:val="00501E47"/>
    <w:rsid w:val="00501F0C"/>
    <w:rsid w:val="00502158"/>
    <w:rsid w:val="00502187"/>
    <w:rsid w:val="00502402"/>
    <w:rsid w:val="00502F4A"/>
    <w:rsid w:val="0050364F"/>
    <w:rsid w:val="00503853"/>
    <w:rsid w:val="00503902"/>
    <w:rsid w:val="00503D08"/>
    <w:rsid w:val="0050409B"/>
    <w:rsid w:val="00504200"/>
    <w:rsid w:val="00504C31"/>
    <w:rsid w:val="00504CCD"/>
    <w:rsid w:val="00504CD7"/>
    <w:rsid w:val="00504DE4"/>
    <w:rsid w:val="0050519D"/>
    <w:rsid w:val="00505476"/>
    <w:rsid w:val="0050550A"/>
    <w:rsid w:val="005057EC"/>
    <w:rsid w:val="00505821"/>
    <w:rsid w:val="00505B92"/>
    <w:rsid w:val="00505CA2"/>
    <w:rsid w:val="00505DB8"/>
    <w:rsid w:val="00505E1B"/>
    <w:rsid w:val="0050635B"/>
    <w:rsid w:val="005064FB"/>
    <w:rsid w:val="00506622"/>
    <w:rsid w:val="00506C3F"/>
    <w:rsid w:val="00507B2E"/>
    <w:rsid w:val="00507C45"/>
    <w:rsid w:val="00507DB5"/>
    <w:rsid w:val="00507E55"/>
    <w:rsid w:val="00507F1A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5E1"/>
    <w:rsid w:val="00516A9E"/>
    <w:rsid w:val="00516B35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17FBA"/>
    <w:rsid w:val="00520365"/>
    <w:rsid w:val="005203F1"/>
    <w:rsid w:val="00520543"/>
    <w:rsid w:val="00520736"/>
    <w:rsid w:val="00520813"/>
    <w:rsid w:val="005208CA"/>
    <w:rsid w:val="005208F8"/>
    <w:rsid w:val="005209A1"/>
    <w:rsid w:val="00520CC2"/>
    <w:rsid w:val="00521743"/>
    <w:rsid w:val="00521C22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4B3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82A"/>
    <w:rsid w:val="0052696C"/>
    <w:rsid w:val="00526FF2"/>
    <w:rsid w:val="005271BB"/>
    <w:rsid w:val="00527231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18F7"/>
    <w:rsid w:val="0053224B"/>
    <w:rsid w:val="0053245A"/>
    <w:rsid w:val="005326EF"/>
    <w:rsid w:val="00532C58"/>
    <w:rsid w:val="00532DC1"/>
    <w:rsid w:val="00532FAC"/>
    <w:rsid w:val="005331A0"/>
    <w:rsid w:val="0053354C"/>
    <w:rsid w:val="00533557"/>
    <w:rsid w:val="00533DFA"/>
    <w:rsid w:val="005346B4"/>
    <w:rsid w:val="00534779"/>
    <w:rsid w:val="0053527E"/>
    <w:rsid w:val="00535322"/>
    <w:rsid w:val="00535E33"/>
    <w:rsid w:val="00535E76"/>
    <w:rsid w:val="005360A9"/>
    <w:rsid w:val="00536371"/>
    <w:rsid w:val="0053663D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ED9"/>
    <w:rsid w:val="00541292"/>
    <w:rsid w:val="005420C5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6FAA"/>
    <w:rsid w:val="00547484"/>
    <w:rsid w:val="00547489"/>
    <w:rsid w:val="005478EB"/>
    <w:rsid w:val="005479A6"/>
    <w:rsid w:val="00547AEE"/>
    <w:rsid w:val="00547B68"/>
    <w:rsid w:val="00547D3E"/>
    <w:rsid w:val="00547F68"/>
    <w:rsid w:val="00547FBC"/>
    <w:rsid w:val="00550371"/>
    <w:rsid w:val="00550833"/>
    <w:rsid w:val="00550835"/>
    <w:rsid w:val="00550AD3"/>
    <w:rsid w:val="00550B7D"/>
    <w:rsid w:val="00551790"/>
    <w:rsid w:val="005523DC"/>
    <w:rsid w:val="00552424"/>
    <w:rsid w:val="005525B0"/>
    <w:rsid w:val="005527E5"/>
    <w:rsid w:val="00552821"/>
    <w:rsid w:val="0055298F"/>
    <w:rsid w:val="00552BA5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5B18"/>
    <w:rsid w:val="005561E5"/>
    <w:rsid w:val="00556632"/>
    <w:rsid w:val="0055677E"/>
    <w:rsid w:val="0055697C"/>
    <w:rsid w:val="0055708C"/>
    <w:rsid w:val="00557657"/>
    <w:rsid w:val="00557ADA"/>
    <w:rsid w:val="00557C00"/>
    <w:rsid w:val="00557E91"/>
    <w:rsid w:val="0056032F"/>
    <w:rsid w:val="0056067F"/>
    <w:rsid w:val="00560A36"/>
    <w:rsid w:val="00560F25"/>
    <w:rsid w:val="00560F2F"/>
    <w:rsid w:val="00560F9D"/>
    <w:rsid w:val="00560FEF"/>
    <w:rsid w:val="0056198A"/>
    <w:rsid w:val="00561A37"/>
    <w:rsid w:val="00561E55"/>
    <w:rsid w:val="00562054"/>
    <w:rsid w:val="005621F1"/>
    <w:rsid w:val="0056231F"/>
    <w:rsid w:val="00562506"/>
    <w:rsid w:val="00562764"/>
    <w:rsid w:val="005627FC"/>
    <w:rsid w:val="0056285A"/>
    <w:rsid w:val="00562869"/>
    <w:rsid w:val="0056287A"/>
    <w:rsid w:val="00562A3D"/>
    <w:rsid w:val="00562A52"/>
    <w:rsid w:val="00562B97"/>
    <w:rsid w:val="00562E5E"/>
    <w:rsid w:val="00563003"/>
    <w:rsid w:val="00563183"/>
    <w:rsid w:val="005631AC"/>
    <w:rsid w:val="0056325D"/>
    <w:rsid w:val="005634EF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76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195"/>
    <w:rsid w:val="005776DE"/>
    <w:rsid w:val="00577753"/>
    <w:rsid w:val="00577949"/>
    <w:rsid w:val="00577987"/>
    <w:rsid w:val="005779E0"/>
    <w:rsid w:val="00577F9F"/>
    <w:rsid w:val="00580002"/>
    <w:rsid w:val="00580520"/>
    <w:rsid w:val="00580727"/>
    <w:rsid w:val="005808BF"/>
    <w:rsid w:val="00580CE1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416"/>
    <w:rsid w:val="005875B4"/>
    <w:rsid w:val="005878C3"/>
    <w:rsid w:val="00587B03"/>
    <w:rsid w:val="00587C51"/>
    <w:rsid w:val="00587D3E"/>
    <w:rsid w:val="0059048A"/>
    <w:rsid w:val="005904AF"/>
    <w:rsid w:val="005906E1"/>
    <w:rsid w:val="00590B92"/>
    <w:rsid w:val="00590E06"/>
    <w:rsid w:val="005910C0"/>
    <w:rsid w:val="005911CF"/>
    <w:rsid w:val="00591299"/>
    <w:rsid w:val="0059136D"/>
    <w:rsid w:val="00591477"/>
    <w:rsid w:val="0059158F"/>
    <w:rsid w:val="00591743"/>
    <w:rsid w:val="005919CE"/>
    <w:rsid w:val="00591A00"/>
    <w:rsid w:val="00591ACB"/>
    <w:rsid w:val="00591C70"/>
    <w:rsid w:val="00591CCD"/>
    <w:rsid w:val="00591F0A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680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4E28"/>
    <w:rsid w:val="005950A8"/>
    <w:rsid w:val="00595AAC"/>
    <w:rsid w:val="00595B9A"/>
    <w:rsid w:val="00595BF1"/>
    <w:rsid w:val="00596078"/>
    <w:rsid w:val="00596411"/>
    <w:rsid w:val="005964F0"/>
    <w:rsid w:val="00596668"/>
    <w:rsid w:val="0059672D"/>
    <w:rsid w:val="00596899"/>
    <w:rsid w:val="00596EDB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72C"/>
    <w:rsid w:val="005A080D"/>
    <w:rsid w:val="005A0EC9"/>
    <w:rsid w:val="005A0F36"/>
    <w:rsid w:val="005A0F8D"/>
    <w:rsid w:val="005A1541"/>
    <w:rsid w:val="005A163B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1D6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2F1"/>
    <w:rsid w:val="005B047D"/>
    <w:rsid w:val="005B0862"/>
    <w:rsid w:val="005B08D9"/>
    <w:rsid w:val="005B0957"/>
    <w:rsid w:val="005B0AA0"/>
    <w:rsid w:val="005B125D"/>
    <w:rsid w:val="005B13FF"/>
    <w:rsid w:val="005B14E6"/>
    <w:rsid w:val="005B1550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215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3A85"/>
    <w:rsid w:val="005C40EE"/>
    <w:rsid w:val="005C4202"/>
    <w:rsid w:val="005C42D5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38E"/>
    <w:rsid w:val="005D187B"/>
    <w:rsid w:val="005D1BCA"/>
    <w:rsid w:val="005D1CFE"/>
    <w:rsid w:val="005D1EC3"/>
    <w:rsid w:val="005D21DE"/>
    <w:rsid w:val="005D24AE"/>
    <w:rsid w:val="005D2773"/>
    <w:rsid w:val="005D2B03"/>
    <w:rsid w:val="005D2E0E"/>
    <w:rsid w:val="005D3032"/>
    <w:rsid w:val="005D3255"/>
    <w:rsid w:val="005D327D"/>
    <w:rsid w:val="005D378E"/>
    <w:rsid w:val="005D3912"/>
    <w:rsid w:val="005D3D00"/>
    <w:rsid w:val="005D4310"/>
    <w:rsid w:val="005D467C"/>
    <w:rsid w:val="005D4771"/>
    <w:rsid w:val="005D4903"/>
    <w:rsid w:val="005D498A"/>
    <w:rsid w:val="005D4AE5"/>
    <w:rsid w:val="005D4BF7"/>
    <w:rsid w:val="005D4DF6"/>
    <w:rsid w:val="005D4E97"/>
    <w:rsid w:val="005D4ECE"/>
    <w:rsid w:val="005D567C"/>
    <w:rsid w:val="005D6201"/>
    <w:rsid w:val="005D62D1"/>
    <w:rsid w:val="005D637E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80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9E8"/>
    <w:rsid w:val="005E2B17"/>
    <w:rsid w:val="005E2E46"/>
    <w:rsid w:val="005E312A"/>
    <w:rsid w:val="005E319F"/>
    <w:rsid w:val="005E3524"/>
    <w:rsid w:val="005E35B8"/>
    <w:rsid w:val="005E36EC"/>
    <w:rsid w:val="005E3D55"/>
    <w:rsid w:val="005E3E65"/>
    <w:rsid w:val="005E4131"/>
    <w:rsid w:val="005E434A"/>
    <w:rsid w:val="005E44AA"/>
    <w:rsid w:val="005E5039"/>
    <w:rsid w:val="005E50F7"/>
    <w:rsid w:val="005E5213"/>
    <w:rsid w:val="005E546F"/>
    <w:rsid w:val="005E585C"/>
    <w:rsid w:val="005E5925"/>
    <w:rsid w:val="005E596F"/>
    <w:rsid w:val="005E6348"/>
    <w:rsid w:val="005E6485"/>
    <w:rsid w:val="005E70C5"/>
    <w:rsid w:val="005E78F2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47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6CB"/>
    <w:rsid w:val="005F4718"/>
    <w:rsid w:val="005F4C44"/>
    <w:rsid w:val="005F4C57"/>
    <w:rsid w:val="005F4D1C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8"/>
    <w:rsid w:val="005F74AE"/>
    <w:rsid w:val="005F7A87"/>
    <w:rsid w:val="005F7B02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AE1"/>
    <w:rsid w:val="00607FBC"/>
    <w:rsid w:val="006100FC"/>
    <w:rsid w:val="006102C4"/>
    <w:rsid w:val="00610483"/>
    <w:rsid w:val="00610549"/>
    <w:rsid w:val="00610BE9"/>
    <w:rsid w:val="00610CF6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788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7B3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021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6F1"/>
    <w:rsid w:val="0062281B"/>
    <w:rsid w:val="00622A58"/>
    <w:rsid w:val="00622A8C"/>
    <w:rsid w:val="00622BF1"/>
    <w:rsid w:val="00622C25"/>
    <w:rsid w:val="006231F8"/>
    <w:rsid w:val="0062345B"/>
    <w:rsid w:val="0062367D"/>
    <w:rsid w:val="00623F18"/>
    <w:rsid w:val="0062404C"/>
    <w:rsid w:val="00624112"/>
    <w:rsid w:val="00624E77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5E1E"/>
    <w:rsid w:val="00625F4F"/>
    <w:rsid w:val="00626008"/>
    <w:rsid w:val="00626274"/>
    <w:rsid w:val="00626586"/>
    <w:rsid w:val="0062680C"/>
    <w:rsid w:val="00626C00"/>
    <w:rsid w:val="00626C37"/>
    <w:rsid w:val="00626CD0"/>
    <w:rsid w:val="00626E36"/>
    <w:rsid w:val="006271E2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0956"/>
    <w:rsid w:val="006312B5"/>
    <w:rsid w:val="0063131E"/>
    <w:rsid w:val="00631648"/>
    <w:rsid w:val="00632652"/>
    <w:rsid w:val="006328F2"/>
    <w:rsid w:val="00632C66"/>
    <w:rsid w:val="00632CC0"/>
    <w:rsid w:val="00632D99"/>
    <w:rsid w:val="00632DF3"/>
    <w:rsid w:val="00632F99"/>
    <w:rsid w:val="0063345A"/>
    <w:rsid w:val="0063375A"/>
    <w:rsid w:val="00633A7A"/>
    <w:rsid w:val="00633E08"/>
    <w:rsid w:val="00634AAE"/>
    <w:rsid w:val="00634BDB"/>
    <w:rsid w:val="00634CA2"/>
    <w:rsid w:val="00634E6A"/>
    <w:rsid w:val="00634F88"/>
    <w:rsid w:val="006357C0"/>
    <w:rsid w:val="006359FB"/>
    <w:rsid w:val="00635D08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742"/>
    <w:rsid w:val="00637944"/>
    <w:rsid w:val="00637CAF"/>
    <w:rsid w:val="00637CC2"/>
    <w:rsid w:val="00637E21"/>
    <w:rsid w:val="006402F8"/>
    <w:rsid w:val="0064119C"/>
    <w:rsid w:val="0064180D"/>
    <w:rsid w:val="00641825"/>
    <w:rsid w:val="00641985"/>
    <w:rsid w:val="00641CC8"/>
    <w:rsid w:val="00641E54"/>
    <w:rsid w:val="00641FC4"/>
    <w:rsid w:val="0064262E"/>
    <w:rsid w:val="006429CE"/>
    <w:rsid w:val="006433BB"/>
    <w:rsid w:val="00643432"/>
    <w:rsid w:val="006436A7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08E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6C3"/>
    <w:rsid w:val="00655966"/>
    <w:rsid w:val="00655A88"/>
    <w:rsid w:val="006563C8"/>
    <w:rsid w:val="0065689A"/>
    <w:rsid w:val="00656CA3"/>
    <w:rsid w:val="00656E1C"/>
    <w:rsid w:val="00656FAA"/>
    <w:rsid w:val="006570C2"/>
    <w:rsid w:val="0065733F"/>
    <w:rsid w:val="00657346"/>
    <w:rsid w:val="0065747F"/>
    <w:rsid w:val="006575E1"/>
    <w:rsid w:val="006600CE"/>
    <w:rsid w:val="00660482"/>
    <w:rsid w:val="006607F5"/>
    <w:rsid w:val="00660811"/>
    <w:rsid w:val="00660890"/>
    <w:rsid w:val="0066098C"/>
    <w:rsid w:val="00660A53"/>
    <w:rsid w:val="0066127F"/>
    <w:rsid w:val="0066156F"/>
    <w:rsid w:val="006616F4"/>
    <w:rsid w:val="00661B9D"/>
    <w:rsid w:val="00661E28"/>
    <w:rsid w:val="00661F49"/>
    <w:rsid w:val="00661FDE"/>
    <w:rsid w:val="0066233C"/>
    <w:rsid w:val="00662561"/>
    <w:rsid w:val="006627D3"/>
    <w:rsid w:val="00662914"/>
    <w:rsid w:val="0066295F"/>
    <w:rsid w:val="00662B60"/>
    <w:rsid w:val="00662CC6"/>
    <w:rsid w:val="00662CFA"/>
    <w:rsid w:val="00662D84"/>
    <w:rsid w:val="00662F65"/>
    <w:rsid w:val="00663246"/>
    <w:rsid w:val="00663581"/>
    <w:rsid w:val="00663621"/>
    <w:rsid w:val="0066368D"/>
    <w:rsid w:val="00663717"/>
    <w:rsid w:val="00663795"/>
    <w:rsid w:val="00663C52"/>
    <w:rsid w:val="00664138"/>
    <w:rsid w:val="0066421E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AA3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5DD"/>
    <w:rsid w:val="00670BAF"/>
    <w:rsid w:val="00670BE4"/>
    <w:rsid w:val="00670E20"/>
    <w:rsid w:val="00671008"/>
    <w:rsid w:val="00671448"/>
    <w:rsid w:val="00671879"/>
    <w:rsid w:val="00671942"/>
    <w:rsid w:val="00671957"/>
    <w:rsid w:val="00671A2B"/>
    <w:rsid w:val="00671A90"/>
    <w:rsid w:val="00673C6C"/>
    <w:rsid w:val="00673D53"/>
    <w:rsid w:val="00673EF2"/>
    <w:rsid w:val="00674E07"/>
    <w:rsid w:val="00674F77"/>
    <w:rsid w:val="0067500A"/>
    <w:rsid w:val="0067528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3F20"/>
    <w:rsid w:val="006840BD"/>
    <w:rsid w:val="00684138"/>
    <w:rsid w:val="00684368"/>
    <w:rsid w:val="0068455E"/>
    <w:rsid w:val="0068464C"/>
    <w:rsid w:val="006848D3"/>
    <w:rsid w:val="00684A65"/>
    <w:rsid w:val="00684F03"/>
    <w:rsid w:val="006851E8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0EC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82A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E2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0FD1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969"/>
    <w:rsid w:val="006A2AF4"/>
    <w:rsid w:val="006A2ECA"/>
    <w:rsid w:val="006A3083"/>
    <w:rsid w:val="006A30F6"/>
    <w:rsid w:val="006A3101"/>
    <w:rsid w:val="006A33B2"/>
    <w:rsid w:val="006A3894"/>
    <w:rsid w:val="006A3E82"/>
    <w:rsid w:val="006A3F8A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5F89"/>
    <w:rsid w:val="006A601E"/>
    <w:rsid w:val="006A61C3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27C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3DA8"/>
    <w:rsid w:val="006B424C"/>
    <w:rsid w:val="006B44EF"/>
    <w:rsid w:val="006B4605"/>
    <w:rsid w:val="006B4658"/>
    <w:rsid w:val="006B495F"/>
    <w:rsid w:val="006B4B53"/>
    <w:rsid w:val="006B4C28"/>
    <w:rsid w:val="006B4D2C"/>
    <w:rsid w:val="006B4F37"/>
    <w:rsid w:val="006B5593"/>
    <w:rsid w:val="006B5625"/>
    <w:rsid w:val="006B5681"/>
    <w:rsid w:val="006B56D3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6"/>
    <w:rsid w:val="006C1A48"/>
    <w:rsid w:val="006C1ADE"/>
    <w:rsid w:val="006C2341"/>
    <w:rsid w:val="006C246A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888"/>
    <w:rsid w:val="006C3A8C"/>
    <w:rsid w:val="006C3CCC"/>
    <w:rsid w:val="006C3EA6"/>
    <w:rsid w:val="006C460C"/>
    <w:rsid w:val="006C47DC"/>
    <w:rsid w:val="006C4AF2"/>
    <w:rsid w:val="006C4B9F"/>
    <w:rsid w:val="006C4E05"/>
    <w:rsid w:val="006C4EDA"/>
    <w:rsid w:val="006C51D4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256"/>
    <w:rsid w:val="006D1B35"/>
    <w:rsid w:val="006D1BA1"/>
    <w:rsid w:val="006D1C09"/>
    <w:rsid w:val="006D1C5A"/>
    <w:rsid w:val="006D1F00"/>
    <w:rsid w:val="006D2369"/>
    <w:rsid w:val="006D24C8"/>
    <w:rsid w:val="006D2769"/>
    <w:rsid w:val="006D2916"/>
    <w:rsid w:val="006D29F5"/>
    <w:rsid w:val="006D2C31"/>
    <w:rsid w:val="006D2DC9"/>
    <w:rsid w:val="006D2E48"/>
    <w:rsid w:val="006D31A5"/>
    <w:rsid w:val="006D4231"/>
    <w:rsid w:val="006D4234"/>
    <w:rsid w:val="006D4A92"/>
    <w:rsid w:val="006D4D25"/>
    <w:rsid w:val="006D5209"/>
    <w:rsid w:val="006D54E4"/>
    <w:rsid w:val="006D553C"/>
    <w:rsid w:val="006D5E47"/>
    <w:rsid w:val="006D5E6F"/>
    <w:rsid w:val="006D62E2"/>
    <w:rsid w:val="006D6817"/>
    <w:rsid w:val="006D6DE2"/>
    <w:rsid w:val="006D7466"/>
    <w:rsid w:val="006D7813"/>
    <w:rsid w:val="006D7B7C"/>
    <w:rsid w:val="006D7BB2"/>
    <w:rsid w:val="006E01DC"/>
    <w:rsid w:val="006E0594"/>
    <w:rsid w:val="006E05F0"/>
    <w:rsid w:val="006E062E"/>
    <w:rsid w:val="006E1092"/>
    <w:rsid w:val="006E1215"/>
    <w:rsid w:val="006E166C"/>
    <w:rsid w:val="006E1920"/>
    <w:rsid w:val="006E1AAA"/>
    <w:rsid w:val="006E1B7F"/>
    <w:rsid w:val="006E1F16"/>
    <w:rsid w:val="006E1FB9"/>
    <w:rsid w:val="006E20E8"/>
    <w:rsid w:val="006E22F7"/>
    <w:rsid w:val="006E2512"/>
    <w:rsid w:val="006E25A0"/>
    <w:rsid w:val="006E284F"/>
    <w:rsid w:val="006E28CC"/>
    <w:rsid w:val="006E29D5"/>
    <w:rsid w:val="006E2DC8"/>
    <w:rsid w:val="006E30CA"/>
    <w:rsid w:val="006E36B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69D"/>
    <w:rsid w:val="006E576A"/>
    <w:rsid w:val="006E5B29"/>
    <w:rsid w:val="006E5CA1"/>
    <w:rsid w:val="006E62B1"/>
    <w:rsid w:val="006E64AF"/>
    <w:rsid w:val="006E6685"/>
    <w:rsid w:val="006E6845"/>
    <w:rsid w:val="006E68C2"/>
    <w:rsid w:val="006E69D1"/>
    <w:rsid w:val="006E6B4C"/>
    <w:rsid w:val="006E6E77"/>
    <w:rsid w:val="006E7BB7"/>
    <w:rsid w:val="006E7E92"/>
    <w:rsid w:val="006F0268"/>
    <w:rsid w:val="006F03C0"/>
    <w:rsid w:val="006F04D4"/>
    <w:rsid w:val="006F05BA"/>
    <w:rsid w:val="006F05C4"/>
    <w:rsid w:val="006F08CC"/>
    <w:rsid w:val="006F0F16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76F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5DB7"/>
    <w:rsid w:val="006F6118"/>
    <w:rsid w:val="006F6349"/>
    <w:rsid w:val="006F6564"/>
    <w:rsid w:val="006F664E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B1C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7C1"/>
    <w:rsid w:val="007049FA"/>
    <w:rsid w:val="00704CB3"/>
    <w:rsid w:val="00704EB0"/>
    <w:rsid w:val="0070531A"/>
    <w:rsid w:val="0070538B"/>
    <w:rsid w:val="007053B4"/>
    <w:rsid w:val="00705797"/>
    <w:rsid w:val="00705A25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A04"/>
    <w:rsid w:val="00710E5D"/>
    <w:rsid w:val="00710EF9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5D8"/>
    <w:rsid w:val="007138A4"/>
    <w:rsid w:val="00713A5A"/>
    <w:rsid w:val="00713ADE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5AC"/>
    <w:rsid w:val="0071676D"/>
    <w:rsid w:val="00716A68"/>
    <w:rsid w:val="00716B2C"/>
    <w:rsid w:val="0071755C"/>
    <w:rsid w:val="00717569"/>
    <w:rsid w:val="0071773E"/>
    <w:rsid w:val="007177B9"/>
    <w:rsid w:val="00717B83"/>
    <w:rsid w:val="00717E8F"/>
    <w:rsid w:val="00717FCC"/>
    <w:rsid w:val="007201D8"/>
    <w:rsid w:val="00720376"/>
    <w:rsid w:val="0072037E"/>
    <w:rsid w:val="007204C0"/>
    <w:rsid w:val="00720BCD"/>
    <w:rsid w:val="00720C43"/>
    <w:rsid w:val="0072110D"/>
    <w:rsid w:val="00721122"/>
    <w:rsid w:val="007213D6"/>
    <w:rsid w:val="0072151D"/>
    <w:rsid w:val="00721604"/>
    <w:rsid w:val="00721A21"/>
    <w:rsid w:val="00721A72"/>
    <w:rsid w:val="00721C8A"/>
    <w:rsid w:val="00721D89"/>
    <w:rsid w:val="0072229F"/>
    <w:rsid w:val="007222B6"/>
    <w:rsid w:val="007224A4"/>
    <w:rsid w:val="007225B3"/>
    <w:rsid w:val="007230D1"/>
    <w:rsid w:val="00723225"/>
    <w:rsid w:val="00723511"/>
    <w:rsid w:val="00723AF6"/>
    <w:rsid w:val="00723B6A"/>
    <w:rsid w:val="00723E5E"/>
    <w:rsid w:val="00724072"/>
    <w:rsid w:val="0072408E"/>
    <w:rsid w:val="007243FA"/>
    <w:rsid w:val="0072448E"/>
    <w:rsid w:val="0072449A"/>
    <w:rsid w:val="007248E6"/>
    <w:rsid w:val="00724992"/>
    <w:rsid w:val="00725591"/>
    <w:rsid w:val="0072572E"/>
    <w:rsid w:val="00725CB3"/>
    <w:rsid w:val="00725CFC"/>
    <w:rsid w:val="0072630E"/>
    <w:rsid w:val="007263BC"/>
    <w:rsid w:val="00726604"/>
    <w:rsid w:val="00726631"/>
    <w:rsid w:val="007267E0"/>
    <w:rsid w:val="00726916"/>
    <w:rsid w:val="007275CF"/>
    <w:rsid w:val="007276AA"/>
    <w:rsid w:val="00727892"/>
    <w:rsid w:val="00727C0B"/>
    <w:rsid w:val="007307E1"/>
    <w:rsid w:val="007307F3"/>
    <w:rsid w:val="00731289"/>
    <w:rsid w:val="007312C4"/>
    <w:rsid w:val="007317DD"/>
    <w:rsid w:val="007318C2"/>
    <w:rsid w:val="00731A53"/>
    <w:rsid w:val="00731B13"/>
    <w:rsid w:val="00731B95"/>
    <w:rsid w:val="00731BCE"/>
    <w:rsid w:val="00731DCF"/>
    <w:rsid w:val="007327D8"/>
    <w:rsid w:val="007327DB"/>
    <w:rsid w:val="00732855"/>
    <w:rsid w:val="00732954"/>
    <w:rsid w:val="007329FC"/>
    <w:rsid w:val="00732BAC"/>
    <w:rsid w:val="00732D82"/>
    <w:rsid w:val="0073327A"/>
    <w:rsid w:val="007332C9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0E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2F9"/>
    <w:rsid w:val="0074464C"/>
    <w:rsid w:val="0074498E"/>
    <w:rsid w:val="00744F1B"/>
    <w:rsid w:val="007450E5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2DA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1D59"/>
    <w:rsid w:val="007520E6"/>
    <w:rsid w:val="00752249"/>
    <w:rsid w:val="0075237B"/>
    <w:rsid w:val="007524A3"/>
    <w:rsid w:val="00752B44"/>
    <w:rsid w:val="00752EC4"/>
    <w:rsid w:val="0075317B"/>
    <w:rsid w:val="0075377F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949"/>
    <w:rsid w:val="007579D7"/>
    <w:rsid w:val="00757C00"/>
    <w:rsid w:val="00760387"/>
    <w:rsid w:val="00760DCB"/>
    <w:rsid w:val="007616A0"/>
    <w:rsid w:val="00761711"/>
    <w:rsid w:val="0076173F"/>
    <w:rsid w:val="00761B78"/>
    <w:rsid w:val="00761BFF"/>
    <w:rsid w:val="007624AC"/>
    <w:rsid w:val="0076251A"/>
    <w:rsid w:val="007625A9"/>
    <w:rsid w:val="00762AFC"/>
    <w:rsid w:val="00762D76"/>
    <w:rsid w:val="00762DCB"/>
    <w:rsid w:val="00762EC2"/>
    <w:rsid w:val="00762F3A"/>
    <w:rsid w:val="007634A2"/>
    <w:rsid w:val="007634DF"/>
    <w:rsid w:val="00763935"/>
    <w:rsid w:val="00763B90"/>
    <w:rsid w:val="007640D9"/>
    <w:rsid w:val="007642A9"/>
    <w:rsid w:val="00764608"/>
    <w:rsid w:val="00764804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BCF"/>
    <w:rsid w:val="00766E07"/>
    <w:rsid w:val="00766F63"/>
    <w:rsid w:val="007674C4"/>
    <w:rsid w:val="00767B89"/>
    <w:rsid w:val="00767F68"/>
    <w:rsid w:val="00767FFE"/>
    <w:rsid w:val="00770587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33EF"/>
    <w:rsid w:val="0077433A"/>
    <w:rsid w:val="00774E45"/>
    <w:rsid w:val="0077510C"/>
    <w:rsid w:val="00775532"/>
    <w:rsid w:val="00775AFB"/>
    <w:rsid w:val="007761EC"/>
    <w:rsid w:val="00776A60"/>
    <w:rsid w:val="00776BA3"/>
    <w:rsid w:val="0077778D"/>
    <w:rsid w:val="0077790C"/>
    <w:rsid w:val="00777993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B79"/>
    <w:rsid w:val="00782E64"/>
    <w:rsid w:val="00782F9E"/>
    <w:rsid w:val="00782FB0"/>
    <w:rsid w:val="00783157"/>
    <w:rsid w:val="0078336B"/>
    <w:rsid w:val="00783702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4"/>
    <w:rsid w:val="00784EE5"/>
    <w:rsid w:val="00784F64"/>
    <w:rsid w:val="00785567"/>
    <w:rsid w:val="00785F2C"/>
    <w:rsid w:val="0078625D"/>
    <w:rsid w:val="007864AC"/>
    <w:rsid w:val="00786770"/>
    <w:rsid w:val="00786924"/>
    <w:rsid w:val="00786939"/>
    <w:rsid w:val="00786E65"/>
    <w:rsid w:val="00787023"/>
    <w:rsid w:val="00787074"/>
    <w:rsid w:val="00787153"/>
    <w:rsid w:val="00787703"/>
    <w:rsid w:val="00787823"/>
    <w:rsid w:val="00787B5D"/>
    <w:rsid w:val="00787FD5"/>
    <w:rsid w:val="007905E1"/>
    <w:rsid w:val="007906C5"/>
    <w:rsid w:val="00790827"/>
    <w:rsid w:val="00790BFF"/>
    <w:rsid w:val="007913FD"/>
    <w:rsid w:val="007914D6"/>
    <w:rsid w:val="007918F2"/>
    <w:rsid w:val="0079206C"/>
    <w:rsid w:val="007923BE"/>
    <w:rsid w:val="007924DE"/>
    <w:rsid w:val="0079252A"/>
    <w:rsid w:val="007927D0"/>
    <w:rsid w:val="00792903"/>
    <w:rsid w:val="0079303D"/>
    <w:rsid w:val="007930F3"/>
    <w:rsid w:val="00793153"/>
    <w:rsid w:val="007932BE"/>
    <w:rsid w:val="0079332F"/>
    <w:rsid w:val="00793594"/>
    <w:rsid w:val="00793804"/>
    <w:rsid w:val="00793E50"/>
    <w:rsid w:val="00793EE3"/>
    <w:rsid w:val="00793F1E"/>
    <w:rsid w:val="00794000"/>
    <w:rsid w:val="00794AC3"/>
    <w:rsid w:val="0079507B"/>
    <w:rsid w:val="007950D3"/>
    <w:rsid w:val="007951AA"/>
    <w:rsid w:val="00795319"/>
    <w:rsid w:val="00795422"/>
    <w:rsid w:val="007958C3"/>
    <w:rsid w:val="00795D49"/>
    <w:rsid w:val="00795DB8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05C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290"/>
    <w:rsid w:val="007A16B2"/>
    <w:rsid w:val="007A16EB"/>
    <w:rsid w:val="007A18A0"/>
    <w:rsid w:val="007A1DA2"/>
    <w:rsid w:val="007A1E8E"/>
    <w:rsid w:val="007A22EA"/>
    <w:rsid w:val="007A236F"/>
    <w:rsid w:val="007A2B6D"/>
    <w:rsid w:val="007A2D81"/>
    <w:rsid w:val="007A2EF3"/>
    <w:rsid w:val="007A3204"/>
    <w:rsid w:val="007A36CE"/>
    <w:rsid w:val="007A3722"/>
    <w:rsid w:val="007A3BDD"/>
    <w:rsid w:val="007A4075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047"/>
    <w:rsid w:val="007A51B6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247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859"/>
    <w:rsid w:val="007B1A35"/>
    <w:rsid w:val="007B1C74"/>
    <w:rsid w:val="007B1DF6"/>
    <w:rsid w:val="007B1F18"/>
    <w:rsid w:val="007B2382"/>
    <w:rsid w:val="007B23F6"/>
    <w:rsid w:val="007B2482"/>
    <w:rsid w:val="007B2879"/>
    <w:rsid w:val="007B2890"/>
    <w:rsid w:val="007B2EC8"/>
    <w:rsid w:val="007B2FD8"/>
    <w:rsid w:val="007B3081"/>
    <w:rsid w:val="007B3349"/>
    <w:rsid w:val="007B33B9"/>
    <w:rsid w:val="007B3456"/>
    <w:rsid w:val="007B397B"/>
    <w:rsid w:val="007B3F70"/>
    <w:rsid w:val="007B4727"/>
    <w:rsid w:val="007B4D0E"/>
    <w:rsid w:val="007B4F14"/>
    <w:rsid w:val="007B538D"/>
    <w:rsid w:val="007B53F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685"/>
    <w:rsid w:val="007B68C8"/>
    <w:rsid w:val="007B6959"/>
    <w:rsid w:val="007B6A56"/>
    <w:rsid w:val="007B6B67"/>
    <w:rsid w:val="007B6BB7"/>
    <w:rsid w:val="007B7006"/>
    <w:rsid w:val="007B700C"/>
    <w:rsid w:val="007B753A"/>
    <w:rsid w:val="007B78F7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BF4"/>
    <w:rsid w:val="007C2C37"/>
    <w:rsid w:val="007C2C77"/>
    <w:rsid w:val="007C2C88"/>
    <w:rsid w:val="007C2D67"/>
    <w:rsid w:val="007C3096"/>
    <w:rsid w:val="007C3A92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4D0C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50B"/>
    <w:rsid w:val="007C764E"/>
    <w:rsid w:val="007C76DF"/>
    <w:rsid w:val="007D0022"/>
    <w:rsid w:val="007D009C"/>
    <w:rsid w:val="007D02B8"/>
    <w:rsid w:val="007D05A7"/>
    <w:rsid w:val="007D0899"/>
    <w:rsid w:val="007D0A8B"/>
    <w:rsid w:val="007D0D9F"/>
    <w:rsid w:val="007D10DB"/>
    <w:rsid w:val="007D14C9"/>
    <w:rsid w:val="007D1595"/>
    <w:rsid w:val="007D1765"/>
    <w:rsid w:val="007D1B4B"/>
    <w:rsid w:val="007D1C0C"/>
    <w:rsid w:val="007D1FB9"/>
    <w:rsid w:val="007D242F"/>
    <w:rsid w:val="007D24BC"/>
    <w:rsid w:val="007D257F"/>
    <w:rsid w:val="007D26B2"/>
    <w:rsid w:val="007D272F"/>
    <w:rsid w:val="007D299E"/>
    <w:rsid w:val="007D2EE2"/>
    <w:rsid w:val="007D2F8F"/>
    <w:rsid w:val="007D347C"/>
    <w:rsid w:val="007D353D"/>
    <w:rsid w:val="007D3638"/>
    <w:rsid w:val="007D3A08"/>
    <w:rsid w:val="007D3AE8"/>
    <w:rsid w:val="007D3F51"/>
    <w:rsid w:val="007D4016"/>
    <w:rsid w:val="007D4970"/>
    <w:rsid w:val="007D4E49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CF2"/>
    <w:rsid w:val="007D5DB5"/>
    <w:rsid w:val="007D6290"/>
    <w:rsid w:val="007D65D4"/>
    <w:rsid w:val="007D667A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0C"/>
    <w:rsid w:val="007E3725"/>
    <w:rsid w:val="007E37E6"/>
    <w:rsid w:val="007E3B36"/>
    <w:rsid w:val="007E3B74"/>
    <w:rsid w:val="007E3E3B"/>
    <w:rsid w:val="007E3EEC"/>
    <w:rsid w:val="007E4480"/>
    <w:rsid w:val="007E4503"/>
    <w:rsid w:val="007E4747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64"/>
    <w:rsid w:val="007E78B9"/>
    <w:rsid w:val="007E7C52"/>
    <w:rsid w:val="007F03B5"/>
    <w:rsid w:val="007F046D"/>
    <w:rsid w:val="007F04FA"/>
    <w:rsid w:val="007F085A"/>
    <w:rsid w:val="007F0889"/>
    <w:rsid w:val="007F0A95"/>
    <w:rsid w:val="007F11E0"/>
    <w:rsid w:val="007F11FA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F41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0F3"/>
    <w:rsid w:val="007F622A"/>
    <w:rsid w:val="007F63D2"/>
    <w:rsid w:val="007F6592"/>
    <w:rsid w:val="007F708D"/>
    <w:rsid w:val="007F721D"/>
    <w:rsid w:val="007F736F"/>
    <w:rsid w:val="007F74A6"/>
    <w:rsid w:val="007F756E"/>
    <w:rsid w:val="007F7573"/>
    <w:rsid w:val="007F758A"/>
    <w:rsid w:val="007F75E8"/>
    <w:rsid w:val="007F7AFF"/>
    <w:rsid w:val="007F7FF5"/>
    <w:rsid w:val="008003EB"/>
    <w:rsid w:val="00800844"/>
    <w:rsid w:val="0080095A"/>
    <w:rsid w:val="00800A88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179"/>
    <w:rsid w:val="00804282"/>
    <w:rsid w:val="0080473E"/>
    <w:rsid w:val="00804837"/>
    <w:rsid w:val="00804DF5"/>
    <w:rsid w:val="00804F2B"/>
    <w:rsid w:val="00804F5C"/>
    <w:rsid w:val="00804FF9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07F3E"/>
    <w:rsid w:val="0081016B"/>
    <w:rsid w:val="0081038A"/>
    <w:rsid w:val="008107D4"/>
    <w:rsid w:val="008109E0"/>
    <w:rsid w:val="00810A6D"/>
    <w:rsid w:val="00810C7B"/>
    <w:rsid w:val="008114E7"/>
    <w:rsid w:val="00811F28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5CC"/>
    <w:rsid w:val="00814B2F"/>
    <w:rsid w:val="00815312"/>
    <w:rsid w:val="00815380"/>
    <w:rsid w:val="00815680"/>
    <w:rsid w:val="00815A16"/>
    <w:rsid w:val="00815C29"/>
    <w:rsid w:val="00815DE0"/>
    <w:rsid w:val="0081613B"/>
    <w:rsid w:val="00816236"/>
    <w:rsid w:val="008165B2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8A2"/>
    <w:rsid w:val="00822B7A"/>
    <w:rsid w:val="00823164"/>
    <w:rsid w:val="00823563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9DC"/>
    <w:rsid w:val="00826EEF"/>
    <w:rsid w:val="00826FEC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B94"/>
    <w:rsid w:val="00830FA2"/>
    <w:rsid w:val="00831761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228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4E8C"/>
    <w:rsid w:val="00834EC5"/>
    <w:rsid w:val="0083558A"/>
    <w:rsid w:val="008355BE"/>
    <w:rsid w:val="00835648"/>
    <w:rsid w:val="0083569C"/>
    <w:rsid w:val="0083577A"/>
    <w:rsid w:val="0083588B"/>
    <w:rsid w:val="008358A9"/>
    <w:rsid w:val="00835C80"/>
    <w:rsid w:val="00835F2A"/>
    <w:rsid w:val="00835FDA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2BC"/>
    <w:rsid w:val="008428D5"/>
    <w:rsid w:val="008429E2"/>
    <w:rsid w:val="008429EA"/>
    <w:rsid w:val="00842E99"/>
    <w:rsid w:val="00843E7F"/>
    <w:rsid w:val="00843FD6"/>
    <w:rsid w:val="00844223"/>
    <w:rsid w:val="00844690"/>
    <w:rsid w:val="0084498C"/>
    <w:rsid w:val="008449FA"/>
    <w:rsid w:val="00844ABE"/>
    <w:rsid w:val="00844B7C"/>
    <w:rsid w:val="00844CE6"/>
    <w:rsid w:val="00844ED1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C0A"/>
    <w:rsid w:val="0085054B"/>
    <w:rsid w:val="008505F0"/>
    <w:rsid w:val="00850839"/>
    <w:rsid w:val="00850867"/>
    <w:rsid w:val="00850F35"/>
    <w:rsid w:val="00850F44"/>
    <w:rsid w:val="00850F45"/>
    <w:rsid w:val="0085106C"/>
    <w:rsid w:val="00851111"/>
    <w:rsid w:val="008513A8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4690"/>
    <w:rsid w:val="008551EE"/>
    <w:rsid w:val="008552D9"/>
    <w:rsid w:val="008553D9"/>
    <w:rsid w:val="008553F8"/>
    <w:rsid w:val="00855591"/>
    <w:rsid w:val="008556AB"/>
    <w:rsid w:val="00855AA8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1A51"/>
    <w:rsid w:val="00862013"/>
    <w:rsid w:val="008620A6"/>
    <w:rsid w:val="0086279E"/>
    <w:rsid w:val="00862C2A"/>
    <w:rsid w:val="00862E35"/>
    <w:rsid w:val="00863195"/>
    <w:rsid w:val="008634CF"/>
    <w:rsid w:val="0086370A"/>
    <w:rsid w:val="00863902"/>
    <w:rsid w:val="008639DE"/>
    <w:rsid w:val="00863D73"/>
    <w:rsid w:val="0086477F"/>
    <w:rsid w:val="00864AD8"/>
    <w:rsid w:val="00864CC3"/>
    <w:rsid w:val="008652E2"/>
    <w:rsid w:val="008655C2"/>
    <w:rsid w:val="00865733"/>
    <w:rsid w:val="00865962"/>
    <w:rsid w:val="00865A39"/>
    <w:rsid w:val="00865E8F"/>
    <w:rsid w:val="00865EBD"/>
    <w:rsid w:val="00865F0C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54F"/>
    <w:rsid w:val="00870DB3"/>
    <w:rsid w:val="0087136F"/>
    <w:rsid w:val="008713D3"/>
    <w:rsid w:val="00871890"/>
    <w:rsid w:val="00871C28"/>
    <w:rsid w:val="00872025"/>
    <w:rsid w:val="00872B8E"/>
    <w:rsid w:val="008738D7"/>
    <w:rsid w:val="00873A8B"/>
    <w:rsid w:val="00874B60"/>
    <w:rsid w:val="008755AA"/>
    <w:rsid w:val="00875675"/>
    <w:rsid w:val="00875758"/>
    <w:rsid w:val="00875ABF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80F"/>
    <w:rsid w:val="00877DC5"/>
    <w:rsid w:val="00877F4A"/>
    <w:rsid w:val="00880040"/>
    <w:rsid w:val="008800BC"/>
    <w:rsid w:val="0088026D"/>
    <w:rsid w:val="008803F3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A9F"/>
    <w:rsid w:val="00882B0C"/>
    <w:rsid w:val="00882FA3"/>
    <w:rsid w:val="00882FA5"/>
    <w:rsid w:val="00883933"/>
    <w:rsid w:val="0088399A"/>
    <w:rsid w:val="00883A51"/>
    <w:rsid w:val="00883D25"/>
    <w:rsid w:val="00883E6F"/>
    <w:rsid w:val="00883FD1"/>
    <w:rsid w:val="00884317"/>
    <w:rsid w:val="008843C8"/>
    <w:rsid w:val="00884B99"/>
    <w:rsid w:val="00884D5F"/>
    <w:rsid w:val="00884E3A"/>
    <w:rsid w:val="008851C7"/>
    <w:rsid w:val="0088539C"/>
    <w:rsid w:val="00885B5C"/>
    <w:rsid w:val="00885BDB"/>
    <w:rsid w:val="00885D46"/>
    <w:rsid w:val="00885DF3"/>
    <w:rsid w:val="00885F5D"/>
    <w:rsid w:val="00886150"/>
    <w:rsid w:val="00886242"/>
    <w:rsid w:val="00886278"/>
    <w:rsid w:val="008862D1"/>
    <w:rsid w:val="00886C83"/>
    <w:rsid w:val="00886ED9"/>
    <w:rsid w:val="008870FB"/>
    <w:rsid w:val="008871D5"/>
    <w:rsid w:val="00887285"/>
    <w:rsid w:val="008873F6"/>
    <w:rsid w:val="008874EC"/>
    <w:rsid w:val="00887C44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9A2"/>
    <w:rsid w:val="00890BC6"/>
    <w:rsid w:val="00891041"/>
    <w:rsid w:val="00891260"/>
    <w:rsid w:val="00891937"/>
    <w:rsid w:val="00891AC9"/>
    <w:rsid w:val="00891E28"/>
    <w:rsid w:val="00892513"/>
    <w:rsid w:val="0089301B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4A5C"/>
    <w:rsid w:val="008950D5"/>
    <w:rsid w:val="00895511"/>
    <w:rsid w:val="008956A4"/>
    <w:rsid w:val="008959A8"/>
    <w:rsid w:val="00896339"/>
    <w:rsid w:val="008964E5"/>
    <w:rsid w:val="008965B7"/>
    <w:rsid w:val="00896633"/>
    <w:rsid w:val="00896772"/>
    <w:rsid w:val="00896B3C"/>
    <w:rsid w:val="00896B3E"/>
    <w:rsid w:val="00896B9D"/>
    <w:rsid w:val="00896DD3"/>
    <w:rsid w:val="00896EAF"/>
    <w:rsid w:val="008973F1"/>
    <w:rsid w:val="008A0372"/>
    <w:rsid w:val="008A0B67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648"/>
    <w:rsid w:val="008A3B12"/>
    <w:rsid w:val="008A3D0B"/>
    <w:rsid w:val="008A40A3"/>
    <w:rsid w:val="008A4110"/>
    <w:rsid w:val="008A43F8"/>
    <w:rsid w:val="008A4647"/>
    <w:rsid w:val="008A4A56"/>
    <w:rsid w:val="008A4BEC"/>
    <w:rsid w:val="008A4EF1"/>
    <w:rsid w:val="008A4FB3"/>
    <w:rsid w:val="008A5384"/>
    <w:rsid w:val="008A566F"/>
    <w:rsid w:val="008A5695"/>
    <w:rsid w:val="008A58CE"/>
    <w:rsid w:val="008A5A8F"/>
    <w:rsid w:val="008A5AA0"/>
    <w:rsid w:val="008A5AAD"/>
    <w:rsid w:val="008A6425"/>
    <w:rsid w:val="008A64A7"/>
    <w:rsid w:val="008A6BF0"/>
    <w:rsid w:val="008A6CD3"/>
    <w:rsid w:val="008A6E26"/>
    <w:rsid w:val="008A70FC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C89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5C92"/>
    <w:rsid w:val="008B64BB"/>
    <w:rsid w:val="008B6518"/>
    <w:rsid w:val="008B65EB"/>
    <w:rsid w:val="008B6AD6"/>
    <w:rsid w:val="008B6E0C"/>
    <w:rsid w:val="008B6F38"/>
    <w:rsid w:val="008B70AC"/>
    <w:rsid w:val="008B7105"/>
    <w:rsid w:val="008B7269"/>
    <w:rsid w:val="008B7371"/>
    <w:rsid w:val="008B7469"/>
    <w:rsid w:val="008B747D"/>
    <w:rsid w:val="008B766C"/>
    <w:rsid w:val="008B78D2"/>
    <w:rsid w:val="008B7A9E"/>
    <w:rsid w:val="008B7B5F"/>
    <w:rsid w:val="008B7DAB"/>
    <w:rsid w:val="008B7F95"/>
    <w:rsid w:val="008C0434"/>
    <w:rsid w:val="008C04F6"/>
    <w:rsid w:val="008C05DB"/>
    <w:rsid w:val="008C088D"/>
    <w:rsid w:val="008C099B"/>
    <w:rsid w:val="008C0B06"/>
    <w:rsid w:val="008C0F77"/>
    <w:rsid w:val="008C12ED"/>
    <w:rsid w:val="008C1A90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357"/>
    <w:rsid w:val="008C34C8"/>
    <w:rsid w:val="008C412B"/>
    <w:rsid w:val="008C41AD"/>
    <w:rsid w:val="008C4204"/>
    <w:rsid w:val="008C4432"/>
    <w:rsid w:val="008C461D"/>
    <w:rsid w:val="008C4A29"/>
    <w:rsid w:val="008C4C10"/>
    <w:rsid w:val="008C505B"/>
    <w:rsid w:val="008C542D"/>
    <w:rsid w:val="008C5762"/>
    <w:rsid w:val="008C57BC"/>
    <w:rsid w:val="008C5916"/>
    <w:rsid w:val="008C67D1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604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3F9"/>
    <w:rsid w:val="008D6558"/>
    <w:rsid w:val="008D6629"/>
    <w:rsid w:val="008D6701"/>
    <w:rsid w:val="008D6767"/>
    <w:rsid w:val="008D6DC9"/>
    <w:rsid w:val="008D6ED4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F1D"/>
    <w:rsid w:val="008E1464"/>
    <w:rsid w:val="008E174E"/>
    <w:rsid w:val="008E1A59"/>
    <w:rsid w:val="008E1A6E"/>
    <w:rsid w:val="008E1E81"/>
    <w:rsid w:val="008E1ED8"/>
    <w:rsid w:val="008E1FE0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855"/>
    <w:rsid w:val="008E4A5B"/>
    <w:rsid w:val="008E4CEB"/>
    <w:rsid w:val="008E4E33"/>
    <w:rsid w:val="008E5170"/>
    <w:rsid w:val="008E53BD"/>
    <w:rsid w:val="008E5613"/>
    <w:rsid w:val="008E5BFE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6DFB"/>
    <w:rsid w:val="008E6FEA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1F3E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791"/>
    <w:rsid w:val="008F6DC4"/>
    <w:rsid w:val="008F6F4D"/>
    <w:rsid w:val="008F702C"/>
    <w:rsid w:val="008F7094"/>
    <w:rsid w:val="008F7521"/>
    <w:rsid w:val="008F756B"/>
    <w:rsid w:val="008F76C8"/>
    <w:rsid w:val="008F7AB8"/>
    <w:rsid w:val="009001EC"/>
    <w:rsid w:val="009003DC"/>
    <w:rsid w:val="0090097B"/>
    <w:rsid w:val="00900B56"/>
    <w:rsid w:val="00900B7C"/>
    <w:rsid w:val="00901063"/>
    <w:rsid w:val="00901235"/>
    <w:rsid w:val="0090175D"/>
    <w:rsid w:val="009017DE"/>
    <w:rsid w:val="0090182F"/>
    <w:rsid w:val="009018F4"/>
    <w:rsid w:val="00902063"/>
    <w:rsid w:val="0090220E"/>
    <w:rsid w:val="0090242F"/>
    <w:rsid w:val="009029BB"/>
    <w:rsid w:val="00902C0B"/>
    <w:rsid w:val="00902C4C"/>
    <w:rsid w:val="00902CF0"/>
    <w:rsid w:val="00902D43"/>
    <w:rsid w:val="00902D69"/>
    <w:rsid w:val="00902D74"/>
    <w:rsid w:val="00902FB0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ACE"/>
    <w:rsid w:val="00905D9B"/>
    <w:rsid w:val="0090605F"/>
    <w:rsid w:val="009061B8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719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9C"/>
    <w:rsid w:val="009122B1"/>
    <w:rsid w:val="0091276C"/>
    <w:rsid w:val="0091289A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6AA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034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2A0"/>
    <w:rsid w:val="0092137D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229"/>
    <w:rsid w:val="0092580B"/>
    <w:rsid w:val="0092588E"/>
    <w:rsid w:val="00925F2D"/>
    <w:rsid w:val="00925F69"/>
    <w:rsid w:val="00926808"/>
    <w:rsid w:val="00926BB0"/>
    <w:rsid w:val="00926CF4"/>
    <w:rsid w:val="00927241"/>
    <w:rsid w:val="00927314"/>
    <w:rsid w:val="0092737F"/>
    <w:rsid w:val="009276B7"/>
    <w:rsid w:val="00927768"/>
    <w:rsid w:val="0092799A"/>
    <w:rsid w:val="00927B8C"/>
    <w:rsid w:val="00927BE0"/>
    <w:rsid w:val="00927C24"/>
    <w:rsid w:val="00927C99"/>
    <w:rsid w:val="0093011D"/>
    <w:rsid w:val="00930456"/>
    <w:rsid w:val="009304B9"/>
    <w:rsid w:val="009306B9"/>
    <w:rsid w:val="0093086F"/>
    <w:rsid w:val="00930DCA"/>
    <w:rsid w:val="00930DE4"/>
    <w:rsid w:val="0093113F"/>
    <w:rsid w:val="009312F1"/>
    <w:rsid w:val="0093133A"/>
    <w:rsid w:val="009319CA"/>
    <w:rsid w:val="00931C25"/>
    <w:rsid w:val="00931D18"/>
    <w:rsid w:val="00931FA1"/>
    <w:rsid w:val="0093208B"/>
    <w:rsid w:val="0093229F"/>
    <w:rsid w:val="00932624"/>
    <w:rsid w:val="00932B26"/>
    <w:rsid w:val="00932B5B"/>
    <w:rsid w:val="009337C6"/>
    <w:rsid w:val="00933993"/>
    <w:rsid w:val="00933FAC"/>
    <w:rsid w:val="0093400E"/>
    <w:rsid w:val="00934064"/>
    <w:rsid w:val="009343CB"/>
    <w:rsid w:val="00934545"/>
    <w:rsid w:val="0093528C"/>
    <w:rsid w:val="00935752"/>
    <w:rsid w:val="00935919"/>
    <w:rsid w:val="00935DC6"/>
    <w:rsid w:val="0093604A"/>
    <w:rsid w:val="00936641"/>
    <w:rsid w:val="00936DC7"/>
    <w:rsid w:val="00936E0C"/>
    <w:rsid w:val="0093726A"/>
    <w:rsid w:val="00937560"/>
    <w:rsid w:val="009375AF"/>
    <w:rsid w:val="00937745"/>
    <w:rsid w:val="0093776F"/>
    <w:rsid w:val="009379E2"/>
    <w:rsid w:val="00937B74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27D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713"/>
    <w:rsid w:val="00944748"/>
    <w:rsid w:val="009448B2"/>
    <w:rsid w:val="00944D8A"/>
    <w:rsid w:val="00944E9B"/>
    <w:rsid w:val="00945127"/>
    <w:rsid w:val="00945483"/>
    <w:rsid w:val="009456BD"/>
    <w:rsid w:val="009456ED"/>
    <w:rsid w:val="00945863"/>
    <w:rsid w:val="009459FC"/>
    <w:rsid w:val="00945BFF"/>
    <w:rsid w:val="00945C89"/>
    <w:rsid w:val="00945D1F"/>
    <w:rsid w:val="009461C8"/>
    <w:rsid w:val="009465A1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319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210"/>
    <w:rsid w:val="009546B9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AD2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B2F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1A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67CF7"/>
    <w:rsid w:val="0097014E"/>
    <w:rsid w:val="009709C6"/>
    <w:rsid w:val="009709F8"/>
    <w:rsid w:val="00970A3C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2FF"/>
    <w:rsid w:val="0097472D"/>
    <w:rsid w:val="00974C6F"/>
    <w:rsid w:val="00974D16"/>
    <w:rsid w:val="00974EF0"/>
    <w:rsid w:val="00974FAC"/>
    <w:rsid w:val="0097521F"/>
    <w:rsid w:val="009755C9"/>
    <w:rsid w:val="0097563B"/>
    <w:rsid w:val="0097583C"/>
    <w:rsid w:val="00975927"/>
    <w:rsid w:val="00975A74"/>
    <w:rsid w:val="00975FB3"/>
    <w:rsid w:val="00976720"/>
    <w:rsid w:val="009769FB"/>
    <w:rsid w:val="00976AA5"/>
    <w:rsid w:val="00976B8A"/>
    <w:rsid w:val="00976C79"/>
    <w:rsid w:val="00976CC5"/>
    <w:rsid w:val="009772DF"/>
    <w:rsid w:val="009773CE"/>
    <w:rsid w:val="0097761B"/>
    <w:rsid w:val="00977992"/>
    <w:rsid w:val="00977B6C"/>
    <w:rsid w:val="00977B82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796"/>
    <w:rsid w:val="00983958"/>
    <w:rsid w:val="0098395C"/>
    <w:rsid w:val="00984262"/>
    <w:rsid w:val="00984409"/>
    <w:rsid w:val="00984481"/>
    <w:rsid w:val="009845D2"/>
    <w:rsid w:val="0098493F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C54"/>
    <w:rsid w:val="00986F8A"/>
    <w:rsid w:val="0098710E"/>
    <w:rsid w:val="0098712A"/>
    <w:rsid w:val="00987457"/>
    <w:rsid w:val="00987791"/>
    <w:rsid w:val="009878DC"/>
    <w:rsid w:val="00987922"/>
    <w:rsid w:val="00987C47"/>
    <w:rsid w:val="00987D5E"/>
    <w:rsid w:val="00987E2D"/>
    <w:rsid w:val="00987F87"/>
    <w:rsid w:val="00987F8F"/>
    <w:rsid w:val="00990475"/>
    <w:rsid w:val="0099082F"/>
    <w:rsid w:val="00990AB7"/>
    <w:rsid w:val="00990E4E"/>
    <w:rsid w:val="00990E55"/>
    <w:rsid w:val="00990FA9"/>
    <w:rsid w:val="0099100D"/>
    <w:rsid w:val="009912E6"/>
    <w:rsid w:val="00991383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3EFC"/>
    <w:rsid w:val="0099406D"/>
    <w:rsid w:val="00994204"/>
    <w:rsid w:val="00994674"/>
    <w:rsid w:val="00994A3A"/>
    <w:rsid w:val="00994E11"/>
    <w:rsid w:val="00994EAA"/>
    <w:rsid w:val="0099511E"/>
    <w:rsid w:val="00995741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7F8"/>
    <w:rsid w:val="009A0AB8"/>
    <w:rsid w:val="009A0AB9"/>
    <w:rsid w:val="009A0CC4"/>
    <w:rsid w:val="009A0CD9"/>
    <w:rsid w:val="009A0CF0"/>
    <w:rsid w:val="009A10AC"/>
    <w:rsid w:val="009A10C7"/>
    <w:rsid w:val="009A16A2"/>
    <w:rsid w:val="009A1915"/>
    <w:rsid w:val="009A1B93"/>
    <w:rsid w:val="009A1E2D"/>
    <w:rsid w:val="009A1E86"/>
    <w:rsid w:val="009A1EC0"/>
    <w:rsid w:val="009A26D0"/>
    <w:rsid w:val="009A2A65"/>
    <w:rsid w:val="009A2C26"/>
    <w:rsid w:val="009A2C62"/>
    <w:rsid w:val="009A2FA7"/>
    <w:rsid w:val="009A2FED"/>
    <w:rsid w:val="009A30EC"/>
    <w:rsid w:val="009A333F"/>
    <w:rsid w:val="009A338C"/>
    <w:rsid w:val="009A3701"/>
    <w:rsid w:val="009A3B7D"/>
    <w:rsid w:val="009A3D81"/>
    <w:rsid w:val="009A3F43"/>
    <w:rsid w:val="009A3FBF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A71F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32D"/>
    <w:rsid w:val="009B5C2B"/>
    <w:rsid w:val="009B5C4B"/>
    <w:rsid w:val="009B5D35"/>
    <w:rsid w:val="009B5F25"/>
    <w:rsid w:val="009B61BD"/>
    <w:rsid w:val="009B6559"/>
    <w:rsid w:val="009B65AD"/>
    <w:rsid w:val="009B6EDB"/>
    <w:rsid w:val="009B6F67"/>
    <w:rsid w:val="009B711A"/>
    <w:rsid w:val="009B72D0"/>
    <w:rsid w:val="009B75C8"/>
    <w:rsid w:val="009B7BC1"/>
    <w:rsid w:val="009B7D0C"/>
    <w:rsid w:val="009B7D7A"/>
    <w:rsid w:val="009B7E38"/>
    <w:rsid w:val="009C0515"/>
    <w:rsid w:val="009C0903"/>
    <w:rsid w:val="009C0E58"/>
    <w:rsid w:val="009C138B"/>
    <w:rsid w:val="009C141A"/>
    <w:rsid w:val="009C148B"/>
    <w:rsid w:val="009C16F6"/>
    <w:rsid w:val="009C1849"/>
    <w:rsid w:val="009C1903"/>
    <w:rsid w:val="009C1970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00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913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555E"/>
    <w:rsid w:val="009D60F7"/>
    <w:rsid w:val="009D62E9"/>
    <w:rsid w:val="009D649A"/>
    <w:rsid w:val="009D66B9"/>
    <w:rsid w:val="009D72D9"/>
    <w:rsid w:val="009D792D"/>
    <w:rsid w:val="009D7B86"/>
    <w:rsid w:val="009D7C81"/>
    <w:rsid w:val="009E0A19"/>
    <w:rsid w:val="009E0A58"/>
    <w:rsid w:val="009E0BFA"/>
    <w:rsid w:val="009E15FD"/>
    <w:rsid w:val="009E1A8A"/>
    <w:rsid w:val="009E1A8C"/>
    <w:rsid w:val="009E24D4"/>
    <w:rsid w:val="009E2775"/>
    <w:rsid w:val="009E284A"/>
    <w:rsid w:val="009E2A20"/>
    <w:rsid w:val="009E2AF6"/>
    <w:rsid w:val="009E2C63"/>
    <w:rsid w:val="009E3103"/>
    <w:rsid w:val="009E33BA"/>
    <w:rsid w:val="009E3518"/>
    <w:rsid w:val="009E375C"/>
    <w:rsid w:val="009E3F93"/>
    <w:rsid w:val="009E411F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864"/>
    <w:rsid w:val="009E69A0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5AE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3EB1"/>
    <w:rsid w:val="009F406E"/>
    <w:rsid w:val="009F43D6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971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8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071"/>
    <w:rsid w:val="00A0551F"/>
    <w:rsid w:val="00A05647"/>
    <w:rsid w:val="00A05931"/>
    <w:rsid w:val="00A05D9E"/>
    <w:rsid w:val="00A06418"/>
    <w:rsid w:val="00A066BC"/>
    <w:rsid w:val="00A06D25"/>
    <w:rsid w:val="00A06D92"/>
    <w:rsid w:val="00A07037"/>
    <w:rsid w:val="00A0742F"/>
    <w:rsid w:val="00A07DEF"/>
    <w:rsid w:val="00A1048D"/>
    <w:rsid w:val="00A105B1"/>
    <w:rsid w:val="00A105F0"/>
    <w:rsid w:val="00A107D6"/>
    <w:rsid w:val="00A107F0"/>
    <w:rsid w:val="00A108B6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9C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CB2"/>
    <w:rsid w:val="00A14E61"/>
    <w:rsid w:val="00A15854"/>
    <w:rsid w:val="00A15B66"/>
    <w:rsid w:val="00A15EA0"/>
    <w:rsid w:val="00A16209"/>
    <w:rsid w:val="00A168D0"/>
    <w:rsid w:val="00A16B0C"/>
    <w:rsid w:val="00A16F7A"/>
    <w:rsid w:val="00A17100"/>
    <w:rsid w:val="00A17145"/>
    <w:rsid w:val="00A17316"/>
    <w:rsid w:val="00A1752C"/>
    <w:rsid w:val="00A176C2"/>
    <w:rsid w:val="00A177F3"/>
    <w:rsid w:val="00A1782F"/>
    <w:rsid w:val="00A179B9"/>
    <w:rsid w:val="00A200F0"/>
    <w:rsid w:val="00A208BF"/>
    <w:rsid w:val="00A209A2"/>
    <w:rsid w:val="00A21233"/>
    <w:rsid w:val="00A21458"/>
    <w:rsid w:val="00A21577"/>
    <w:rsid w:val="00A21A43"/>
    <w:rsid w:val="00A21AE3"/>
    <w:rsid w:val="00A21C2E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9AC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EFA"/>
    <w:rsid w:val="00A26F82"/>
    <w:rsid w:val="00A27405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A68"/>
    <w:rsid w:val="00A30D12"/>
    <w:rsid w:val="00A30E3B"/>
    <w:rsid w:val="00A30ECA"/>
    <w:rsid w:val="00A30EDE"/>
    <w:rsid w:val="00A31001"/>
    <w:rsid w:val="00A3108A"/>
    <w:rsid w:val="00A310EF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07FB"/>
    <w:rsid w:val="00A411F7"/>
    <w:rsid w:val="00A41309"/>
    <w:rsid w:val="00A419A3"/>
    <w:rsid w:val="00A41F68"/>
    <w:rsid w:val="00A41FA1"/>
    <w:rsid w:val="00A424B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47912"/>
    <w:rsid w:val="00A50213"/>
    <w:rsid w:val="00A5080B"/>
    <w:rsid w:val="00A50D29"/>
    <w:rsid w:val="00A51175"/>
    <w:rsid w:val="00A514FF"/>
    <w:rsid w:val="00A51522"/>
    <w:rsid w:val="00A528D3"/>
    <w:rsid w:val="00A52A8C"/>
    <w:rsid w:val="00A52B44"/>
    <w:rsid w:val="00A52B86"/>
    <w:rsid w:val="00A52C8A"/>
    <w:rsid w:val="00A52FCB"/>
    <w:rsid w:val="00A531E8"/>
    <w:rsid w:val="00A5342C"/>
    <w:rsid w:val="00A5387B"/>
    <w:rsid w:val="00A53B71"/>
    <w:rsid w:val="00A54831"/>
    <w:rsid w:val="00A549AC"/>
    <w:rsid w:val="00A54CAE"/>
    <w:rsid w:val="00A54DF5"/>
    <w:rsid w:val="00A55617"/>
    <w:rsid w:val="00A5580C"/>
    <w:rsid w:val="00A55822"/>
    <w:rsid w:val="00A55C19"/>
    <w:rsid w:val="00A55FFB"/>
    <w:rsid w:val="00A560F4"/>
    <w:rsid w:val="00A561D1"/>
    <w:rsid w:val="00A56378"/>
    <w:rsid w:val="00A564EA"/>
    <w:rsid w:val="00A565D6"/>
    <w:rsid w:val="00A566E2"/>
    <w:rsid w:val="00A56AD8"/>
    <w:rsid w:val="00A56CE6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0E3"/>
    <w:rsid w:val="00A611B8"/>
    <w:rsid w:val="00A6140B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6D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CBD"/>
    <w:rsid w:val="00A65E30"/>
    <w:rsid w:val="00A65E67"/>
    <w:rsid w:val="00A65EB2"/>
    <w:rsid w:val="00A662C2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834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982"/>
    <w:rsid w:val="00A71A3C"/>
    <w:rsid w:val="00A71BB5"/>
    <w:rsid w:val="00A71FCC"/>
    <w:rsid w:val="00A7218A"/>
    <w:rsid w:val="00A721E1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41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B4B"/>
    <w:rsid w:val="00A75C46"/>
    <w:rsid w:val="00A764A5"/>
    <w:rsid w:val="00A765E9"/>
    <w:rsid w:val="00A7698F"/>
    <w:rsid w:val="00A76BBD"/>
    <w:rsid w:val="00A76DF7"/>
    <w:rsid w:val="00A771F7"/>
    <w:rsid w:val="00A7742A"/>
    <w:rsid w:val="00A77684"/>
    <w:rsid w:val="00A80153"/>
    <w:rsid w:val="00A802F9"/>
    <w:rsid w:val="00A8047F"/>
    <w:rsid w:val="00A80C81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9C2"/>
    <w:rsid w:val="00A84ADE"/>
    <w:rsid w:val="00A84BBD"/>
    <w:rsid w:val="00A84CB8"/>
    <w:rsid w:val="00A84EA6"/>
    <w:rsid w:val="00A84FE1"/>
    <w:rsid w:val="00A85192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862"/>
    <w:rsid w:val="00A87965"/>
    <w:rsid w:val="00A87AB9"/>
    <w:rsid w:val="00A87AFF"/>
    <w:rsid w:val="00A87D53"/>
    <w:rsid w:val="00A90051"/>
    <w:rsid w:val="00A90325"/>
    <w:rsid w:val="00A90475"/>
    <w:rsid w:val="00A904EA"/>
    <w:rsid w:val="00A90505"/>
    <w:rsid w:val="00A91138"/>
    <w:rsid w:val="00A91158"/>
    <w:rsid w:val="00A9173D"/>
    <w:rsid w:val="00A91954"/>
    <w:rsid w:val="00A91DB5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3BEE"/>
    <w:rsid w:val="00A94497"/>
    <w:rsid w:val="00A94E5D"/>
    <w:rsid w:val="00A94FF4"/>
    <w:rsid w:val="00A95226"/>
    <w:rsid w:val="00A95D34"/>
    <w:rsid w:val="00A95EB0"/>
    <w:rsid w:val="00A96194"/>
    <w:rsid w:val="00A9686C"/>
    <w:rsid w:val="00A96BAF"/>
    <w:rsid w:val="00A96DB7"/>
    <w:rsid w:val="00A97117"/>
    <w:rsid w:val="00A97359"/>
    <w:rsid w:val="00A9767A"/>
    <w:rsid w:val="00A976FB"/>
    <w:rsid w:val="00A97B1E"/>
    <w:rsid w:val="00A97D8E"/>
    <w:rsid w:val="00AA0132"/>
    <w:rsid w:val="00AA01C9"/>
    <w:rsid w:val="00AA05B9"/>
    <w:rsid w:val="00AA0AFA"/>
    <w:rsid w:val="00AA0C0E"/>
    <w:rsid w:val="00AA1560"/>
    <w:rsid w:val="00AA1A8B"/>
    <w:rsid w:val="00AA1C2F"/>
    <w:rsid w:val="00AA21DA"/>
    <w:rsid w:val="00AA2351"/>
    <w:rsid w:val="00AA2AFF"/>
    <w:rsid w:val="00AA2EC7"/>
    <w:rsid w:val="00AA30ED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55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4C3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1877"/>
    <w:rsid w:val="00AB1CC3"/>
    <w:rsid w:val="00AB217E"/>
    <w:rsid w:val="00AB2183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83D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38F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2C9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84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72F"/>
    <w:rsid w:val="00AD4BEC"/>
    <w:rsid w:val="00AD4D35"/>
    <w:rsid w:val="00AD4DDB"/>
    <w:rsid w:val="00AD4F7F"/>
    <w:rsid w:val="00AD5334"/>
    <w:rsid w:val="00AD5643"/>
    <w:rsid w:val="00AD5B5A"/>
    <w:rsid w:val="00AD5D80"/>
    <w:rsid w:val="00AD5DFE"/>
    <w:rsid w:val="00AD5E92"/>
    <w:rsid w:val="00AD66FE"/>
    <w:rsid w:val="00AD6B78"/>
    <w:rsid w:val="00AD6E3D"/>
    <w:rsid w:val="00AD7588"/>
    <w:rsid w:val="00AD76C8"/>
    <w:rsid w:val="00AD7785"/>
    <w:rsid w:val="00AD7ABF"/>
    <w:rsid w:val="00AD7CB7"/>
    <w:rsid w:val="00AD7CCD"/>
    <w:rsid w:val="00AD7E5C"/>
    <w:rsid w:val="00AE02F6"/>
    <w:rsid w:val="00AE060B"/>
    <w:rsid w:val="00AE0865"/>
    <w:rsid w:val="00AE0A16"/>
    <w:rsid w:val="00AE0FF5"/>
    <w:rsid w:val="00AE1261"/>
    <w:rsid w:val="00AE1AA6"/>
    <w:rsid w:val="00AE1AE5"/>
    <w:rsid w:val="00AE1D4F"/>
    <w:rsid w:val="00AE1F62"/>
    <w:rsid w:val="00AE2495"/>
    <w:rsid w:val="00AE2682"/>
    <w:rsid w:val="00AE29D5"/>
    <w:rsid w:val="00AE2AE0"/>
    <w:rsid w:val="00AE2B8B"/>
    <w:rsid w:val="00AE2EF2"/>
    <w:rsid w:val="00AE2FAE"/>
    <w:rsid w:val="00AE3132"/>
    <w:rsid w:val="00AE37E3"/>
    <w:rsid w:val="00AE37E6"/>
    <w:rsid w:val="00AE41D3"/>
    <w:rsid w:val="00AE43EE"/>
    <w:rsid w:val="00AE4ED8"/>
    <w:rsid w:val="00AE5908"/>
    <w:rsid w:val="00AE5B87"/>
    <w:rsid w:val="00AE5D2A"/>
    <w:rsid w:val="00AE5E0B"/>
    <w:rsid w:val="00AE61F8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8A9"/>
    <w:rsid w:val="00AF091D"/>
    <w:rsid w:val="00AF0ACA"/>
    <w:rsid w:val="00AF0C66"/>
    <w:rsid w:val="00AF0E05"/>
    <w:rsid w:val="00AF11E5"/>
    <w:rsid w:val="00AF1223"/>
    <w:rsid w:val="00AF13B4"/>
    <w:rsid w:val="00AF1561"/>
    <w:rsid w:val="00AF166D"/>
    <w:rsid w:val="00AF16F0"/>
    <w:rsid w:val="00AF1B7D"/>
    <w:rsid w:val="00AF212E"/>
    <w:rsid w:val="00AF219F"/>
    <w:rsid w:val="00AF22D3"/>
    <w:rsid w:val="00AF2680"/>
    <w:rsid w:val="00AF2D6E"/>
    <w:rsid w:val="00AF2E29"/>
    <w:rsid w:val="00AF328B"/>
    <w:rsid w:val="00AF3408"/>
    <w:rsid w:val="00AF3429"/>
    <w:rsid w:val="00AF3478"/>
    <w:rsid w:val="00AF3745"/>
    <w:rsid w:val="00AF40F8"/>
    <w:rsid w:val="00AF4226"/>
    <w:rsid w:val="00AF425C"/>
    <w:rsid w:val="00AF458B"/>
    <w:rsid w:val="00AF480E"/>
    <w:rsid w:val="00AF4F48"/>
    <w:rsid w:val="00AF5969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3F2"/>
    <w:rsid w:val="00AF77A4"/>
    <w:rsid w:val="00AF7D06"/>
    <w:rsid w:val="00AF7F75"/>
    <w:rsid w:val="00B002A5"/>
    <w:rsid w:val="00B00354"/>
    <w:rsid w:val="00B005F1"/>
    <w:rsid w:val="00B006DC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A9C"/>
    <w:rsid w:val="00B02F54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911"/>
    <w:rsid w:val="00B06D30"/>
    <w:rsid w:val="00B07173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857"/>
    <w:rsid w:val="00B14B53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12"/>
    <w:rsid w:val="00B16A65"/>
    <w:rsid w:val="00B1739F"/>
    <w:rsid w:val="00B17401"/>
    <w:rsid w:val="00B17637"/>
    <w:rsid w:val="00B1773D"/>
    <w:rsid w:val="00B177D3"/>
    <w:rsid w:val="00B17A25"/>
    <w:rsid w:val="00B17AF7"/>
    <w:rsid w:val="00B2003F"/>
    <w:rsid w:val="00B20115"/>
    <w:rsid w:val="00B202BC"/>
    <w:rsid w:val="00B20399"/>
    <w:rsid w:val="00B20405"/>
    <w:rsid w:val="00B205ED"/>
    <w:rsid w:val="00B20792"/>
    <w:rsid w:val="00B20EB7"/>
    <w:rsid w:val="00B210DE"/>
    <w:rsid w:val="00B21117"/>
    <w:rsid w:val="00B211D6"/>
    <w:rsid w:val="00B213EB"/>
    <w:rsid w:val="00B2151A"/>
    <w:rsid w:val="00B218C9"/>
    <w:rsid w:val="00B21CF5"/>
    <w:rsid w:val="00B2213C"/>
    <w:rsid w:val="00B22B70"/>
    <w:rsid w:val="00B22D93"/>
    <w:rsid w:val="00B22E3B"/>
    <w:rsid w:val="00B231E9"/>
    <w:rsid w:val="00B233E5"/>
    <w:rsid w:val="00B2366E"/>
    <w:rsid w:val="00B23908"/>
    <w:rsid w:val="00B2394A"/>
    <w:rsid w:val="00B23D17"/>
    <w:rsid w:val="00B23DA1"/>
    <w:rsid w:val="00B2441D"/>
    <w:rsid w:val="00B2486D"/>
    <w:rsid w:val="00B24ECB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27D9D"/>
    <w:rsid w:val="00B3035F"/>
    <w:rsid w:val="00B30A09"/>
    <w:rsid w:val="00B30B8E"/>
    <w:rsid w:val="00B31150"/>
    <w:rsid w:val="00B311FD"/>
    <w:rsid w:val="00B31557"/>
    <w:rsid w:val="00B31607"/>
    <w:rsid w:val="00B319AA"/>
    <w:rsid w:val="00B319F6"/>
    <w:rsid w:val="00B31A86"/>
    <w:rsid w:val="00B31B50"/>
    <w:rsid w:val="00B31D6C"/>
    <w:rsid w:val="00B31F13"/>
    <w:rsid w:val="00B3207A"/>
    <w:rsid w:val="00B3239C"/>
    <w:rsid w:val="00B32972"/>
    <w:rsid w:val="00B32A1F"/>
    <w:rsid w:val="00B32F5F"/>
    <w:rsid w:val="00B33265"/>
    <w:rsid w:val="00B33321"/>
    <w:rsid w:val="00B334EF"/>
    <w:rsid w:val="00B3352E"/>
    <w:rsid w:val="00B33AF9"/>
    <w:rsid w:val="00B33BF2"/>
    <w:rsid w:val="00B33DC7"/>
    <w:rsid w:val="00B33F7F"/>
    <w:rsid w:val="00B347C3"/>
    <w:rsid w:val="00B34C4D"/>
    <w:rsid w:val="00B35091"/>
    <w:rsid w:val="00B350E4"/>
    <w:rsid w:val="00B3514A"/>
    <w:rsid w:val="00B3519E"/>
    <w:rsid w:val="00B35474"/>
    <w:rsid w:val="00B3573C"/>
    <w:rsid w:val="00B3583C"/>
    <w:rsid w:val="00B35961"/>
    <w:rsid w:val="00B35E47"/>
    <w:rsid w:val="00B35E6B"/>
    <w:rsid w:val="00B35F07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A01"/>
    <w:rsid w:val="00B41D01"/>
    <w:rsid w:val="00B41D61"/>
    <w:rsid w:val="00B42FF5"/>
    <w:rsid w:val="00B43037"/>
    <w:rsid w:val="00B432BF"/>
    <w:rsid w:val="00B43C50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5DBE"/>
    <w:rsid w:val="00B45FDF"/>
    <w:rsid w:val="00B46A24"/>
    <w:rsid w:val="00B46CC7"/>
    <w:rsid w:val="00B46CE0"/>
    <w:rsid w:val="00B46F6B"/>
    <w:rsid w:val="00B478D6"/>
    <w:rsid w:val="00B47CDE"/>
    <w:rsid w:val="00B47ECA"/>
    <w:rsid w:val="00B50009"/>
    <w:rsid w:val="00B5106F"/>
    <w:rsid w:val="00B510ED"/>
    <w:rsid w:val="00B51639"/>
    <w:rsid w:val="00B519D1"/>
    <w:rsid w:val="00B51B0F"/>
    <w:rsid w:val="00B51B54"/>
    <w:rsid w:val="00B51CDE"/>
    <w:rsid w:val="00B51CF1"/>
    <w:rsid w:val="00B51D0A"/>
    <w:rsid w:val="00B52210"/>
    <w:rsid w:val="00B5225E"/>
    <w:rsid w:val="00B52376"/>
    <w:rsid w:val="00B52485"/>
    <w:rsid w:val="00B52FBC"/>
    <w:rsid w:val="00B53493"/>
    <w:rsid w:val="00B53809"/>
    <w:rsid w:val="00B53923"/>
    <w:rsid w:val="00B5398A"/>
    <w:rsid w:val="00B53F97"/>
    <w:rsid w:val="00B54067"/>
    <w:rsid w:val="00B542E0"/>
    <w:rsid w:val="00B546E4"/>
    <w:rsid w:val="00B54716"/>
    <w:rsid w:val="00B54D9D"/>
    <w:rsid w:val="00B5525F"/>
    <w:rsid w:val="00B55427"/>
    <w:rsid w:val="00B554B4"/>
    <w:rsid w:val="00B55556"/>
    <w:rsid w:val="00B55862"/>
    <w:rsid w:val="00B55B18"/>
    <w:rsid w:val="00B56131"/>
    <w:rsid w:val="00B56598"/>
    <w:rsid w:val="00B565EF"/>
    <w:rsid w:val="00B5661E"/>
    <w:rsid w:val="00B56688"/>
    <w:rsid w:val="00B56753"/>
    <w:rsid w:val="00B56A76"/>
    <w:rsid w:val="00B56A7D"/>
    <w:rsid w:val="00B56C11"/>
    <w:rsid w:val="00B56CE4"/>
    <w:rsid w:val="00B56F6A"/>
    <w:rsid w:val="00B5705F"/>
    <w:rsid w:val="00B570B3"/>
    <w:rsid w:val="00B5717E"/>
    <w:rsid w:val="00B5767C"/>
    <w:rsid w:val="00B57BD5"/>
    <w:rsid w:val="00B60199"/>
    <w:rsid w:val="00B602AE"/>
    <w:rsid w:val="00B60454"/>
    <w:rsid w:val="00B6067D"/>
    <w:rsid w:val="00B60DF2"/>
    <w:rsid w:val="00B61524"/>
    <w:rsid w:val="00B615A0"/>
    <w:rsid w:val="00B6172E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2C7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337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0D53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117"/>
    <w:rsid w:val="00B73429"/>
    <w:rsid w:val="00B73B0B"/>
    <w:rsid w:val="00B73D1E"/>
    <w:rsid w:val="00B73D43"/>
    <w:rsid w:val="00B73E3C"/>
    <w:rsid w:val="00B73E7A"/>
    <w:rsid w:val="00B73FEC"/>
    <w:rsid w:val="00B74433"/>
    <w:rsid w:val="00B7448E"/>
    <w:rsid w:val="00B7451F"/>
    <w:rsid w:val="00B74954"/>
    <w:rsid w:val="00B74A40"/>
    <w:rsid w:val="00B74AC3"/>
    <w:rsid w:val="00B74C2E"/>
    <w:rsid w:val="00B75218"/>
    <w:rsid w:val="00B752AE"/>
    <w:rsid w:val="00B755C4"/>
    <w:rsid w:val="00B75806"/>
    <w:rsid w:val="00B75A59"/>
    <w:rsid w:val="00B761AF"/>
    <w:rsid w:val="00B76235"/>
    <w:rsid w:val="00B76699"/>
    <w:rsid w:val="00B768A7"/>
    <w:rsid w:val="00B76BE1"/>
    <w:rsid w:val="00B76DDC"/>
    <w:rsid w:val="00B771BA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260D"/>
    <w:rsid w:val="00B82E57"/>
    <w:rsid w:val="00B834ED"/>
    <w:rsid w:val="00B838A7"/>
    <w:rsid w:val="00B838E2"/>
    <w:rsid w:val="00B83C95"/>
    <w:rsid w:val="00B84224"/>
    <w:rsid w:val="00B8455A"/>
    <w:rsid w:val="00B84CE7"/>
    <w:rsid w:val="00B84EA0"/>
    <w:rsid w:val="00B85161"/>
    <w:rsid w:val="00B85BD5"/>
    <w:rsid w:val="00B85E06"/>
    <w:rsid w:val="00B85E76"/>
    <w:rsid w:val="00B85F2F"/>
    <w:rsid w:val="00B863C9"/>
    <w:rsid w:val="00B865F8"/>
    <w:rsid w:val="00B86714"/>
    <w:rsid w:val="00B86836"/>
    <w:rsid w:val="00B875F2"/>
    <w:rsid w:val="00B87688"/>
    <w:rsid w:val="00B87AB6"/>
    <w:rsid w:val="00B9019A"/>
    <w:rsid w:val="00B901B5"/>
    <w:rsid w:val="00B90249"/>
    <w:rsid w:val="00B9028D"/>
    <w:rsid w:val="00B90619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29F4"/>
    <w:rsid w:val="00B92BC3"/>
    <w:rsid w:val="00B92D9F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53A"/>
    <w:rsid w:val="00B9571D"/>
    <w:rsid w:val="00B959D0"/>
    <w:rsid w:val="00B95AAF"/>
    <w:rsid w:val="00B95CA1"/>
    <w:rsid w:val="00B95CD2"/>
    <w:rsid w:val="00B95DF6"/>
    <w:rsid w:val="00B9617B"/>
    <w:rsid w:val="00B962B8"/>
    <w:rsid w:val="00B96524"/>
    <w:rsid w:val="00B9690C"/>
    <w:rsid w:val="00B96B7A"/>
    <w:rsid w:val="00B96FDD"/>
    <w:rsid w:val="00B97147"/>
    <w:rsid w:val="00B971F9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8BD"/>
    <w:rsid w:val="00BA0A12"/>
    <w:rsid w:val="00BA0BED"/>
    <w:rsid w:val="00BA10EB"/>
    <w:rsid w:val="00BA11F2"/>
    <w:rsid w:val="00BA1325"/>
    <w:rsid w:val="00BA1558"/>
    <w:rsid w:val="00BA15E5"/>
    <w:rsid w:val="00BA1822"/>
    <w:rsid w:val="00BA1AAB"/>
    <w:rsid w:val="00BA1BA0"/>
    <w:rsid w:val="00BA212C"/>
    <w:rsid w:val="00BA263A"/>
    <w:rsid w:val="00BA26DF"/>
    <w:rsid w:val="00BA2701"/>
    <w:rsid w:val="00BA2AD7"/>
    <w:rsid w:val="00BA2BCF"/>
    <w:rsid w:val="00BA30A2"/>
    <w:rsid w:val="00BA30C8"/>
    <w:rsid w:val="00BA33CD"/>
    <w:rsid w:val="00BA36D9"/>
    <w:rsid w:val="00BA36F2"/>
    <w:rsid w:val="00BA3BD2"/>
    <w:rsid w:val="00BA431E"/>
    <w:rsid w:val="00BA4362"/>
    <w:rsid w:val="00BA4550"/>
    <w:rsid w:val="00BA4A34"/>
    <w:rsid w:val="00BA4B10"/>
    <w:rsid w:val="00BA4C61"/>
    <w:rsid w:val="00BA4DAF"/>
    <w:rsid w:val="00BA4E88"/>
    <w:rsid w:val="00BA4F17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3C"/>
    <w:rsid w:val="00BA79EF"/>
    <w:rsid w:val="00BA7A05"/>
    <w:rsid w:val="00BA7F9E"/>
    <w:rsid w:val="00BB0A0E"/>
    <w:rsid w:val="00BB0EE8"/>
    <w:rsid w:val="00BB1227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2DD0"/>
    <w:rsid w:val="00BB30E7"/>
    <w:rsid w:val="00BB3182"/>
    <w:rsid w:val="00BB32B0"/>
    <w:rsid w:val="00BB37AF"/>
    <w:rsid w:val="00BB4161"/>
    <w:rsid w:val="00BB495C"/>
    <w:rsid w:val="00BB4AAB"/>
    <w:rsid w:val="00BB4E29"/>
    <w:rsid w:val="00BB4F0C"/>
    <w:rsid w:val="00BB4F4D"/>
    <w:rsid w:val="00BB5103"/>
    <w:rsid w:val="00BB556E"/>
    <w:rsid w:val="00BB5736"/>
    <w:rsid w:val="00BB57AD"/>
    <w:rsid w:val="00BB57B2"/>
    <w:rsid w:val="00BB69CA"/>
    <w:rsid w:val="00BB6A31"/>
    <w:rsid w:val="00BB6EB8"/>
    <w:rsid w:val="00BB6F40"/>
    <w:rsid w:val="00BB7338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B7FF3"/>
    <w:rsid w:val="00BC03FC"/>
    <w:rsid w:val="00BC08D8"/>
    <w:rsid w:val="00BC0A63"/>
    <w:rsid w:val="00BC0D3C"/>
    <w:rsid w:val="00BC0E74"/>
    <w:rsid w:val="00BC0F37"/>
    <w:rsid w:val="00BC123B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BE1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68D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5A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11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91E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2CC7"/>
    <w:rsid w:val="00BE347E"/>
    <w:rsid w:val="00BE3634"/>
    <w:rsid w:val="00BE3888"/>
    <w:rsid w:val="00BE38BA"/>
    <w:rsid w:val="00BE39C0"/>
    <w:rsid w:val="00BE3E48"/>
    <w:rsid w:val="00BE3F4C"/>
    <w:rsid w:val="00BE46E6"/>
    <w:rsid w:val="00BE4A29"/>
    <w:rsid w:val="00BE4DD9"/>
    <w:rsid w:val="00BE5862"/>
    <w:rsid w:val="00BE58B3"/>
    <w:rsid w:val="00BE5C6A"/>
    <w:rsid w:val="00BE5D66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CB6"/>
    <w:rsid w:val="00BE7F5A"/>
    <w:rsid w:val="00BF0015"/>
    <w:rsid w:val="00BF03E2"/>
    <w:rsid w:val="00BF0978"/>
    <w:rsid w:val="00BF0CC3"/>
    <w:rsid w:val="00BF0F4C"/>
    <w:rsid w:val="00BF1336"/>
    <w:rsid w:val="00BF1533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478"/>
    <w:rsid w:val="00BF46B5"/>
    <w:rsid w:val="00BF46B7"/>
    <w:rsid w:val="00BF4F22"/>
    <w:rsid w:val="00BF4FC6"/>
    <w:rsid w:val="00BF50EB"/>
    <w:rsid w:val="00BF541B"/>
    <w:rsid w:val="00BF5C1D"/>
    <w:rsid w:val="00BF5F4E"/>
    <w:rsid w:val="00BF6412"/>
    <w:rsid w:val="00BF6635"/>
    <w:rsid w:val="00BF665B"/>
    <w:rsid w:val="00BF6B6A"/>
    <w:rsid w:val="00BF6CF7"/>
    <w:rsid w:val="00BF6D6A"/>
    <w:rsid w:val="00BF7123"/>
    <w:rsid w:val="00BF7244"/>
    <w:rsid w:val="00BF7384"/>
    <w:rsid w:val="00BF76DC"/>
    <w:rsid w:val="00BF775F"/>
    <w:rsid w:val="00BF7A56"/>
    <w:rsid w:val="00BF7E78"/>
    <w:rsid w:val="00BF7F12"/>
    <w:rsid w:val="00C00AD6"/>
    <w:rsid w:val="00C00F68"/>
    <w:rsid w:val="00C00FB1"/>
    <w:rsid w:val="00C01211"/>
    <w:rsid w:val="00C01382"/>
    <w:rsid w:val="00C017FB"/>
    <w:rsid w:val="00C01BB7"/>
    <w:rsid w:val="00C01CEC"/>
    <w:rsid w:val="00C021BE"/>
    <w:rsid w:val="00C025C8"/>
    <w:rsid w:val="00C02840"/>
    <w:rsid w:val="00C028FA"/>
    <w:rsid w:val="00C02D6B"/>
    <w:rsid w:val="00C02E95"/>
    <w:rsid w:val="00C02EE3"/>
    <w:rsid w:val="00C03034"/>
    <w:rsid w:val="00C0303F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9C"/>
    <w:rsid w:val="00C05AD5"/>
    <w:rsid w:val="00C05CE0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AA8"/>
    <w:rsid w:val="00C07B22"/>
    <w:rsid w:val="00C07B23"/>
    <w:rsid w:val="00C07DB9"/>
    <w:rsid w:val="00C103F6"/>
    <w:rsid w:val="00C1051A"/>
    <w:rsid w:val="00C106AB"/>
    <w:rsid w:val="00C107AC"/>
    <w:rsid w:val="00C10DFE"/>
    <w:rsid w:val="00C10FC7"/>
    <w:rsid w:val="00C1104E"/>
    <w:rsid w:val="00C11079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044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6E07"/>
    <w:rsid w:val="00C17346"/>
    <w:rsid w:val="00C174DC"/>
    <w:rsid w:val="00C1755A"/>
    <w:rsid w:val="00C17744"/>
    <w:rsid w:val="00C178A4"/>
    <w:rsid w:val="00C17E07"/>
    <w:rsid w:val="00C207ED"/>
    <w:rsid w:val="00C20C65"/>
    <w:rsid w:val="00C20E55"/>
    <w:rsid w:val="00C20F93"/>
    <w:rsid w:val="00C21040"/>
    <w:rsid w:val="00C211B7"/>
    <w:rsid w:val="00C21404"/>
    <w:rsid w:val="00C218FE"/>
    <w:rsid w:val="00C21A12"/>
    <w:rsid w:val="00C21A24"/>
    <w:rsid w:val="00C21BC3"/>
    <w:rsid w:val="00C21FB0"/>
    <w:rsid w:val="00C22083"/>
    <w:rsid w:val="00C220A7"/>
    <w:rsid w:val="00C223AA"/>
    <w:rsid w:val="00C2249C"/>
    <w:rsid w:val="00C22D5E"/>
    <w:rsid w:val="00C22EE6"/>
    <w:rsid w:val="00C23070"/>
    <w:rsid w:val="00C230B5"/>
    <w:rsid w:val="00C2321B"/>
    <w:rsid w:val="00C237CF"/>
    <w:rsid w:val="00C237EA"/>
    <w:rsid w:val="00C23951"/>
    <w:rsid w:val="00C23D40"/>
    <w:rsid w:val="00C23FDA"/>
    <w:rsid w:val="00C24100"/>
    <w:rsid w:val="00C241B7"/>
    <w:rsid w:val="00C24388"/>
    <w:rsid w:val="00C24574"/>
    <w:rsid w:val="00C254B1"/>
    <w:rsid w:val="00C25751"/>
    <w:rsid w:val="00C25C88"/>
    <w:rsid w:val="00C25E57"/>
    <w:rsid w:val="00C260E6"/>
    <w:rsid w:val="00C261BC"/>
    <w:rsid w:val="00C26BF0"/>
    <w:rsid w:val="00C26CCA"/>
    <w:rsid w:val="00C27835"/>
    <w:rsid w:val="00C27971"/>
    <w:rsid w:val="00C27A1F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A8"/>
    <w:rsid w:val="00C32CFF"/>
    <w:rsid w:val="00C33AB5"/>
    <w:rsid w:val="00C33B01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330"/>
    <w:rsid w:val="00C36647"/>
    <w:rsid w:val="00C3684E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CC6"/>
    <w:rsid w:val="00C41FE4"/>
    <w:rsid w:val="00C4243E"/>
    <w:rsid w:val="00C42ABC"/>
    <w:rsid w:val="00C42F3A"/>
    <w:rsid w:val="00C43349"/>
    <w:rsid w:val="00C43540"/>
    <w:rsid w:val="00C43777"/>
    <w:rsid w:val="00C43FC7"/>
    <w:rsid w:val="00C44137"/>
    <w:rsid w:val="00C44AF8"/>
    <w:rsid w:val="00C44BCD"/>
    <w:rsid w:val="00C44C93"/>
    <w:rsid w:val="00C44DB7"/>
    <w:rsid w:val="00C4534E"/>
    <w:rsid w:val="00C45541"/>
    <w:rsid w:val="00C455DB"/>
    <w:rsid w:val="00C45A47"/>
    <w:rsid w:val="00C45B90"/>
    <w:rsid w:val="00C45CB8"/>
    <w:rsid w:val="00C45CBD"/>
    <w:rsid w:val="00C45D72"/>
    <w:rsid w:val="00C46073"/>
    <w:rsid w:val="00C461B5"/>
    <w:rsid w:val="00C465BB"/>
    <w:rsid w:val="00C46699"/>
    <w:rsid w:val="00C4678D"/>
    <w:rsid w:val="00C46ECB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A6C"/>
    <w:rsid w:val="00C51EB2"/>
    <w:rsid w:val="00C5233A"/>
    <w:rsid w:val="00C5235C"/>
    <w:rsid w:val="00C5285D"/>
    <w:rsid w:val="00C528B7"/>
    <w:rsid w:val="00C52D87"/>
    <w:rsid w:val="00C5347A"/>
    <w:rsid w:val="00C537C0"/>
    <w:rsid w:val="00C53A90"/>
    <w:rsid w:val="00C53C7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82E"/>
    <w:rsid w:val="00C57914"/>
    <w:rsid w:val="00C57B90"/>
    <w:rsid w:val="00C57B93"/>
    <w:rsid w:val="00C6037C"/>
    <w:rsid w:val="00C60FE4"/>
    <w:rsid w:val="00C610FC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B0F"/>
    <w:rsid w:val="00C64E39"/>
    <w:rsid w:val="00C650E2"/>
    <w:rsid w:val="00C65445"/>
    <w:rsid w:val="00C65514"/>
    <w:rsid w:val="00C65F4A"/>
    <w:rsid w:val="00C6620D"/>
    <w:rsid w:val="00C662C3"/>
    <w:rsid w:val="00C66323"/>
    <w:rsid w:val="00C66389"/>
    <w:rsid w:val="00C66609"/>
    <w:rsid w:val="00C66A05"/>
    <w:rsid w:val="00C66D9E"/>
    <w:rsid w:val="00C66DBC"/>
    <w:rsid w:val="00C66E23"/>
    <w:rsid w:val="00C6747F"/>
    <w:rsid w:val="00C675F9"/>
    <w:rsid w:val="00C67751"/>
    <w:rsid w:val="00C67DB8"/>
    <w:rsid w:val="00C7018C"/>
    <w:rsid w:val="00C7044A"/>
    <w:rsid w:val="00C7045A"/>
    <w:rsid w:val="00C707B3"/>
    <w:rsid w:val="00C7118F"/>
    <w:rsid w:val="00C711F3"/>
    <w:rsid w:val="00C7127E"/>
    <w:rsid w:val="00C7141D"/>
    <w:rsid w:val="00C717EF"/>
    <w:rsid w:val="00C71B93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2E58"/>
    <w:rsid w:val="00C73092"/>
    <w:rsid w:val="00C73160"/>
    <w:rsid w:val="00C73305"/>
    <w:rsid w:val="00C7349E"/>
    <w:rsid w:val="00C73662"/>
    <w:rsid w:val="00C73B65"/>
    <w:rsid w:val="00C73B9E"/>
    <w:rsid w:val="00C73BA6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A9A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04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2B1"/>
    <w:rsid w:val="00C853FE"/>
    <w:rsid w:val="00C85763"/>
    <w:rsid w:val="00C8592E"/>
    <w:rsid w:val="00C85A1F"/>
    <w:rsid w:val="00C85A65"/>
    <w:rsid w:val="00C861E5"/>
    <w:rsid w:val="00C863C6"/>
    <w:rsid w:val="00C86892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659"/>
    <w:rsid w:val="00C90B16"/>
    <w:rsid w:val="00C90B94"/>
    <w:rsid w:val="00C90CC0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2D5"/>
    <w:rsid w:val="00C943BF"/>
    <w:rsid w:val="00C9473D"/>
    <w:rsid w:val="00C94774"/>
    <w:rsid w:val="00C94F61"/>
    <w:rsid w:val="00C95CBB"/>
    <w:rsid w:val="00C95E81"/>
    <w:rsid w:val="00C968DA"/>
    <w:rsid w:val="00C9729C"/>
    <w:rsid w:val="00C97390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4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06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4F8"/>
    <w:rsid w:val="00CB1506"/>
    <w:rsid w:val="00CB1538"/>
    <w:rsid w:val="00CB159D"/>
    <w:rsid w:val="00CB16CC"/>
    <w:rsid w:val="00CB1752"/>
    <w:rsid w:val="00CB18BB"/>
    <w:rsid w:val="00CB1D0C"/>
    <w:rsid w:val="00CB1F45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C4F"/>
    <w:rsid w:val="00CB6DA6"/>
    <w:rsid w:val="00CB71A5"/>
    <w:rsid w:val="00CB75E9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128"/>
    <w:rsid w:val="00CC38F3"/>
    <w:rsid w:val="00CC3C21"/>
    <w:rsid w:val="00CC4027"/>
    <w:rsid w:val="00CC40E7"/>
    <w:rsid w:val="00CC4235"/>
    <w:rsid w:val="00CC453E"/>
    <w:rsid w:val="00CC45AD"/>
    <w:rsid w:val="00CC45B3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0926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BBE"/>
    <w:rsid w:val="00CD4D59"/>
    <w:rsid w:val="00CD5011"/>
    <w:rsid w:val="00CD515C"/>
    <w:rsid w:val="00CD52E8"/>
    <w:rsid w:val="00CD5392"/>
    <w:rsid w:val="00CD5548"/>
    <w:rsid w:val="00CD5703"/>
    <w:rsid w:val="00CD597F"/>
    <w:rsid w:val="00CD59E1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39"/>
    <w:rsid w:val="00CD7343"/>
    <w:rsid w:val="00CD7400"/>
    <w:rsid w:val="00CD76AB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1D44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671"/>
    <w:rsid w:val="00CE586D"/>
    <w:rsid w:val="00CE593F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8DE"/>
    <w:rsid w:val="00CF0AF5"/>
    <w:rsid w:val="00CF0B07"/>
    <w:rsid w:val="00CF0C15"/>
    <w:rsid w:val="00CF0ED9"/>
    <w:rsid w:val="00CF10A0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0BE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89E"/>
    <w:rsid w:val="00CF6A90"/>
    <w:rsid w:val="00CF6C1A"/>
    <w:rsid w:val="00CF6CFB"/>
    <w:rsid w:val="00CF6D45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BE9"/>
    <w:rsid w:val="00D03DC5"/>
    <w:rsid w:val="00D03E14"/>
    <w:rsid w:val="00D04041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09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D9"/>
    <w:rsid w:val="00D07EF0"/>
    <w:rsid w:val="00D10315"/>
    <w:rsid w:val="00D10448"/>
    <w:rsid w:val="00D108C3"/>
    <w:rsid w:val="00D10A03"/>
    <w:rsid w:val="00D10B5F"/>
    <w:rsid w:val="00D10D39"/>
    <w:rsid w:val="00D117BF"/>
    <w:rsid w:val="00D11801"/>
    <w:rsid w:val="00D11841"/>
    <w:rsid w:val="00D11A98"/>
    <w:rsid w:val="00D11AE5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210"/>
    <w:rsid w:val="00D133B7"/>
    <w:rsid w:val="00D13581"/>
    <w:rsid w:val="00D13A07"/>
    <w:rsid w:val="00D13A0D"/>
    <w:rsid w:val="00D141B7"/>
    <w:rsid w:val="00D14C6D"/>
    <w:rsid w:val="00D14CB8"/>
    <w:rsid w:val="00D14FC6"/>
    <w:rsid w:val="00D1506D"/>
    <w:rsid w:val="00D15188"/>
    <w:rsid w:val="00D15A13"/>
    <w:rsid w:val="00D15B40"/>
    <w:rsid w:val="00D15C46"/>
    <w:rsid w:val="00D161BD"/>
    <w:rsid w:val="00D1667D"/>
    <w:rsid w:val="00D1685E"/>
    <w:rsid w:val="00D168F7"/>
    <w:rsid w:val="00D1694E"/>
    <w:rsid w:val="00D16AE7"/>
    <w:rsid w:val="00D17363"/>
    <w:rsid w:val="00D178D5"/>
    <w:rsid w:val="00D17902"/>
    <w:rsid w:val="00D17D15"/>
    <w:rsid w:val="00D17D74"/>
    <w:rsid w:val="00D17DD0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BF3"/>
    <w:rsid w:val="00D21FEB"/>
    <w:rsid w:val="00D225D5"/>
    <w:rsid w:val="00D22AA2"/>
    <w:rsid w:val="00D23146"/>
    <w:rsid w:val="00D2355B"/>
    <w:rsid w:val="00D23B9C"/>
    <w:rsid w:val="00D23CAA"/>
    <w:rsid w:val="00D241E3"/>
    <w:rsid w:val="00D241F8"/>
    <w:rsid w:val="00D24732"/>
    <w:rsid w:val="00D247CA"/>
    <w:rsid w:val="00D248B9"/>
    <w:rsid w:val="00D248F4"/>
    <w:rsid w:val="00D24A67"/>
    <w:rsid w:val="00D24B47"/>
    <w:rsid w:val="00D24CF4"/>
    <w:rsid w:val="00D25317"/>
    <w:rsid w:val="00D25575"/>
    <w:rsid w:val="00D25695"/>
    <w:rsid w:val="00D259A2"/>
    <w:rsid w:val="00D259B4"/>
    <w:rsid w:val="00D25D6F"/>
    <w:rsid w:val="00D2611B"/>
    <w:rsid w:val="00D2663F"/>
    <w:rsid w:val="00D26811"/>
    <w:rsid w:val="00D2681A"/>
    <w:rsid w:val="00D2698E"/>
    <w:rsid w:val="00D26F01"/>
    <w:rsid w:val="00D270D6"/>
    <w:rsid w:val="00D2752F"/>
    <w:rsid w:val="00D275D9"/>
    <w:rsid w:val="00D27D15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1BC3"/>
    <w:rsid w:val="00D31E0F"/>
    <w:rsid w:val="00D32328"/>
    <w:rsid w:val="00D324EE"/>
    <w:rsid w:val="00D32765"/>
    <w:rsid w:val="00D3297B"/>
    <w:rsid w:val="00D32A30"/>
    <w:rsid w:val="00D32C48"/>
    <w:rsid w:val="00D32FF8"/>
    <w:rsid w:val="00D3315D"/>
    <w:rsid w:val="00D3335A"/>
    <w:rsid w:val="00D33879"/>
    <w:rsid w:val="00D339A7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37CA3"/>
    <w:rsid w:val="00D37D15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984"/>
    <w:rsid w:val="00D419FF"/>
    <w:rsid w:val="00D41B4A"/>
    <w:rsid w:val="00D420A7"/>
    <w:rsid w:val="00D42125"/>
    <w:rsid w:val="00D42450"/>
    <w:rsid w:val="00D424B4"/>
    <w:rsid w:val="00D428A5"/>
    <w:rsid w:val="00D42F01"/>
    <w:rsid w:val="00D431C6"/>
    <w:rsid w:val="00D4367D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860"/>
    <w:rsid w:val="00D44964"/>
    <w:rsid w:val="00D44B0F"/>
    <w:rsid w:val="00D44C1C"/>
    <w:rsid w:val="00D44C8D"/>
    <w:rsid w:val="00D44D76"/>
    <w:rsid w:val="00D44E5C"/>
    <w:rsid w:val="00D44F9E"/>
    <w:rsid w:val="00D45012"/>
    <w:rsid w:val="00D45192"/>
    <w:rsid w:val="00D456F0"/>
    <w:rsid w:val="00D45A7E"/>
    <w:rsid w:val="00D45FFD"/>
    <w:rsid w:val="00D460C8"/>
    <w:rsid w:val="00D46243"/>
    <w:rsid w:val="00D4629F"/>
    <w:rsid w:val="00D463E6"/>
    <w:rsid w:val="00D46D73"/>
    <w:rsid w:val="00D46E7B"/>
    <w:rsid w:val="00D470B4"/>
    <w:rsid w:val="00D47518"/>
    <w:rsid w:val="00D47709"/>
    <w:rsid w:val="00D47979"/>
    <w:rsid w:val="00D47DBD"/>
    <w:rsid w:val="00D47E36"/>
    <w:rsid w:val="00D50A02"/>
    <w:rsid w:val="00D50B51"/>
    <w:rsid w:val="00D50E9B"/>
    <w:rsid w:val="00D51123"/>
    <w:rsid w:val="00D51214"/>
    <w:rsid w:val="00D5157C"/>
    <w:rsid w:val="00D5197B"/>
    <w:rsid w:val="00D51B8A"/>
    <w:rsid w:val="00D51E0B"/>
    <w:rsid w:val="00D5213E"/>
    <w:rsid w:val="00D52361"/>
    <w:rsid w:val="00D5289E"/>
    <w:rsid w:val="00D528E6"/>
    <w:rsid w:val="00D52A41"/>
    <w:rsid w:val="00D52B5B"/>
    <w:rsid w:val="00D52D17"/>
    <w:rsid w:val="00D53288"/>
    <w:rsid w:val="00D5398A"/>
    <w:rsid w:val="00D53B7C"/>
    <w:rsid w:val="00D53E14"/>
    <w:rsid w:val="00D542B3"/>
    <w:rsid w:val="00D555B9"/>
    <w:rsid w:val="00D556F8"/>
    <w:rsid w:val="00D55905"/>
    <w:rsid w:val="00D5591D"/>
    <w:rsid w:val="00D55BAF"/>
    <w:rsid w:val="00D55FBE"/>
    <w:rsid w:val="00D5614E"/>
    <w:rsid w:val="00D56268"/>
    <w:rsid w:val="00D562CC"/>
    <w:rsid w:val="00D563F5"/>
    <w:rsid w:val="00D56995"/>
    <w:rsid w:val="00D56B02"/>
    <w:rsid w:val="00D56BDB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587"/>
    <w:rsid w:val="00D60884"/>
    <w:rsid w:val="00D60980"/>
    <w:rsid w:val="00D60B3E"/>
    <w:rsid w:val="00D60BEF"/>
    <w:rsid w:val="00D60F8D"/>
    <w:rsid w:val="00D61351"/>
    <w:rsid w:val="00D61411"/>
    <w:rsid w:val="00D614C1"/>
    <w:rsid w:val="00D61816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50C"/>
    <w:rsid w:val="00D6479F"/>
    <w:rsid w:val="00D64C2D"/>
    <w:rsid w:val="00D65433"/>
    <w:rsid w:val="00D65619"/>
    <w:rsid w:val="00D65A5F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37C"/>
    <w:rsid w:val="00D715C8"/>
    <w:rsid w:val="00D718A3"/>
    <w:rsid w:val="00D71E2B"/>
    <w:rsid w:val="00D71EC0"/>
    <w:rsid w:val="00D71FD1"/>
    <w:rsid w:val="00D7277D"/>
    <w:rsid w:val="00D728C2"/>
    <w:rsid w:val="00D72B5F"/>
    <w:rsid w:val="00D73740"/>
    <w:rsid w:val="00D73A5A"/>
    <w:rsid w:val="00D73B58"/>
    <w:rsid w:val="00D73B64"/>
    <w:rsid w:val="00D73D8C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68"/>
    <w:rsid w:val="00D755C5"/>
    <w:rsid w:val="00D757D7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7C5"/>
    <w:rsid w:val="00D77B5D"/>
    <w:rsid w:val="00D77CA1"/>
    <w:rsid w:val="00D77E8E"/>
    <w:rsid w:val="00D77F69"/>
    <w:rsid w:val="00D80096"/>
    <w:rsid w:val="00D800CA"/>
    <w:rsid w:val="00D803A5"/>
    <w:rsid w:val="00D80B0E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0A"/>
    <w:rsid w:val="00D8315A"/>
    <w:rsid w:val="00D83589"/>
    <w:rsid w:val="00D838B1"/>
    <w:rsid w:val="00D83B21"/>
    <w:rsid w:val="00D83C53"/>
    <w:rsid w:val="00D83CAD"/>
    <w:rsid w:val="00D83F71"/>
    <w:rsid w:val="00D8431D"/>
    <w:rsid w:val="00D84D90"/>
    <w:rsid w:val="00D84E5F"/>
    <w:rsid w:val="00D85071"/>
    <w:rsid w:val="00D85171"/>
    <w:rsid w:val="00D852BE"/>
    <w:rsid w:val="00D85813"/>
    <w:rsid w:val="00D85AB5"/>
    <w:rsid w:val="00D85DF6"/>
    <w:rsid w:val="00D861BD"/>
    <w:rsid w:val="00D86230"/>
    <w:rsid w:val="00D862FF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077"/>
    <w:rsid w:val="00D90315"/>
    <w:rsid w:val="00D905BA"/>
    <w:rsid w:val="00D906CB"/>
    <w:rsid w:val="00D90AEB"/>
    <w:rsid w:val="00D90BB1"/>
    <w:rsid w:val="00D90E05"/>
    <w:rsid w:val="00D90E54"/>
    <w:rsid w:val="00D90EF5"/>
    <w:rsid w:val="00D90FB1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4F"/>
    <w:rsid w:val="00D974A1"/>
    <w:rsid w:val="00D974B4"/>
    <w:rsid w:val="00D976D8"/>
    <w:rsid w:val="00D977FD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5DC"/>
    <w:rsid w:val="00DA1B83"/>
    <w:rsid w:val="00DA2471"/>
    <w:rsid w:val="00DA251B"/>
    <w:rsid w:val="00DA2621"/>
    <w:rsid w:val="00DA2638"/>
    <w:rsid w:val="00DA2736"/>
    <w:rsid w:val="00DA2A8E"/>
    <w:rsid w:val="00DA2C9A"/>
    <w:rsid w:val="00DA3206"/>
    <w:rsid w:val="00DA342D"/>
    <w:rsid w:val="00DA39DF"/>
    <w:rsid w:val="00DA3C7B"/>
    <w:rsid w:val="00DA3C83"/>
    <w:rsid w:val="00DA44C7"/>
    <w:rsid w:val="00DA45AE"/>
    <w:rsid w:val="00DA47E5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C68"/>
    <w:rsid w:val="00DA5F14"/>
    <w:rsid w:val="00DA5F9A"/>
    <w:rsid w:val="00DA6279"/>
    <w:rsid w:val="00DA6B15"/>
    <w:rsid w:val="00DA6BE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1DE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4BF"/>
    <w:rsid w:val="00DB3C15"/>
    <w:rsid w:val="00DB3C20"/>
    <w:rsid w:val="00DB41EA"/>
    <w:rsid w:val="00DB446A"/>
    <w:rsid w:val="00DB4489"/>
    <w:rsid w:val="00DB449D"/>
    <w:rsid w:val="00DB45B2"/>
    <w:rsid w:val="00DB4B13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9F0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7BB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01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7E3"/>
    <w:rsid w:val="00DC5B34"/>
    <w:rsid w:val="00DC5C9E"/>
    <w:rsid w:val="00DC5D66"/>
    <w:rsid w:val="00DC6509"/>
    <w:rsid w:val="00DC6869"/>
    <w:rsid w:val="00DC6895"/>
    <w:rsid w:val="00DC6A64"/>
    <w:rsid w:val="00DC6BDF"/>
    <w:rsid w:val="00DC6E67"/>
    <w:rsid w:val="00DC7309"/>
    <w:rsid w:val="00DC7374"/>
    <w:rsid w:val="00DC743E"/>
    <w:rsid w:val="00DC745D"/>
    <w:rsid w:val="00DC7A56"/>
    <w:rsid w:val="00DC7BFC"/>
    <w:rsid w:val="00DD040F"/>
    <w:rsid w:val="00DD0475"/>
    <w:rsid w:val="00DD055F"/>
    <w:rsid w:val="00DD064A"/>
    <w:rsid w:val="00DD0869"/>
    <w:rsid w:val="00DD0A28"/>
    <w:rsid w:val="00DD0D7D"/>
    <w:rsid w:val="00DD1216"/>
    <w:rsid w:val="00DD132A"/>
    <w:rsid w:val="00DD143C"/>
    <w:rsid w:val="00DD156E"/>
    <w:rsid w:val="00DD187E"/>
    <w:rsid w:val="00DD1C04"/>
    <w:rsid w:val="00DD1C0F"/>
    <w:rsid w:val="00DD20F3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C6E"/>
    <w:rsid w:val="00DD4FC2"/>
    <w:rsid w:val="00DD573F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0B4"/>
    <w:rsid w:val="00DE02CB"/>
    <w:rsid w:val="00DE0C9E"/>
    <w:rsid w:val="00DE0E23"/>
    <w:rsid w:val="00DE121D"/>
    <w:rsid w:val="00DE1337"/>
    <w:rsid w:val="00DE148C"/>
    <w:rsid w:val="00DE1562"/>
    <w:rsid w:val="00DE187B"/>
    <w:rsid w:val="00DE18B2"/>
    <w:rsid w:val="00DE1B65"/>
    <w:rsid w:val="00DE2061"/>
    <w:rsid w:val="00DE226E"/>
    <w:rsid w:val="00DE2F90"/>
    <w:rsid w:val="00DE31FC"/>
    <w:rsid w:val="00DE3312"/>
    <w:rsid w:val="00DE33DA"/>
    <w:rsid w:val="00DE3595"/>
    <w:rsid w:val="00DE36C8"/>
    <w:rsid w:val="00DE377B"/>
    <w:rsid w:val="00DE399F"/>
    <w:rsid w:val="00DE3B36"/>
    <w:rsid w:val="00DE3CD7"/>
    <w:rsid w:val="00DE3EE4"/>
    <w:rsid w:val="00DE4008"/>
    <w:rsid w:val="00DE40F3"/>
    <w:rsid w:val="00DE423F"/>
    <w:rsid w:val="00DE4B27"/>
    <w:rsid w:val="00DE4C17"/>
    <w:rsid w:val="00DE4F25"/>
    <w:rsid w:val="00DE51B6"/>
    <w:rsid w:val="00DE51E4"/>
    <w:rsid w:val="00DE5222"/>
    <w:rsid w:val="00DE5345"/>
    <w:rsid w:val="00DE5493"/>
    <w:rsid w:val="00DE566B"/>
    <w:rsid w:val="00DE5792"/>
    <w:rsid w:val="00DE6088"/>
    <w:rsid w:val="00DE60C6"/>
    <w:rsid w:val="00DE60CC"/>
    <w:rsid w:val="00DE642D"/>
    <w:rsid w:val="00DE6454"/>
    <w:rsid w:val="00DE6653"/>
    <w:rsid w:val="00DE670E"/>
    <w:rsid w:val="00DE6EFF"/>
    <w:rsid w:val="00DE72CF"/>
    <w:rsid w:val="00DE7B37"/>
    <w:rsid w:val="00DE7FE2"/>
    <w:rsid w:val="00DF0457"/>
    <w:rsid w:val="00DF0D41"/>
    <w:rsid w:val="00DF133F"/>
    <w:rsid w:val="00DF1748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5EC1"/>
    <w:rsid w:val="00DF5FEB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31"/>
    <w:rsid w:val="00E01988"/>
    <w:rsid w:val="00E019C9"/>
    <w:rsid w:val="00E02CE1"/>
    <w:rsid w:val="00E02DEF"/>
    <w:rsid w:val="00E030E8"/>
    <w:rsid w:val="00E034BF"/>
    <w:rsid w:val="00E03549"/>
    <w:rsid w:val="00E037FA"/>
    <w:rsid w:val="00E0380D"/>
    <w:rsid w:val="00E038B4"/>
    <w:rsid w:val="00E0392B"/>
    <w:rsid w:val="00E03CED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5C92"/>
    <w:rsid w:val="00E05D18"/>
    <w:rsid w:val="00E06151"/>
    <w:rsid w:val="00E06188"/>
    <w:rsid w:val="00E061B4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07C42"/>
    <w:rsid w:val="00E10049"/>
    <w:rsid w:val="00E1039D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1D96"/>
    <w:rsid w:val="00E121E0"/>
    <w:rsid w:val="00E124B0"/>
    <w:rsid w:val="00E12721"/>
    <w:rsid w:val="00E12A4B"/>
    <w:rsid w:val="00E12CD8"/>
    <w:rsid w:val="00E13027"/>
    <w:rsid w:val="00E13555"/>
    <w:rsid w:val="00E135D3"/>
    <w:rsid w:val="00E1380A"/>
    <w:rsid w:val="00E13BA2"/>
    <w:rsid w:val="00E14634"/>
    <w:rsid w:val="00E14813"/>
    <w:rsid w:val="00E158FB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0DFD"/>
    <w:rsid w:val="00E21087"/>
    <w:rsid w:val="00E21457"/>
    <w:rsid w:val="00E214B0"/>
    <w:rsid w:val="00E21507"/>
    <w:rsid w:val="00E21829"/>
    <w:rsid w:val="00E21C6F"/>
    <w:rsid w:val="00E21E57"/>
    <w:rsid w:val="00E22134"/>
    <w:rsid w:val="00E222A5"/>
    <w:rsid w:val="00E2250E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AEF"/>
    <w:rsid w:val="00E24D6E"/>
    <w:rsid w:val="00E24DB4"/>
    <w:rsid w:val="00E252C0"/>
    <w:rsid w:val="00E2547B"/>
    <w:rsid w:val="00E255C7"/>
    <w:rsid w:val="00E256E4"/>
    <w:rsid w:val="00E257F6"/>
    <w:rsid w:val="00E262E3"/>
    <w:rsid w:val="00E263BB"/>
    <w:rsid w:val="00E266DC"/>
    <w:rsid w:val="00E267CE"/>
    <w:rsid w:val="00E26845"/>
    <w:rsid w:val="00E268D9"/>
    <w:rsid w:val="00E2694A"/>
    <w:rsid w:val="00E26D00"/>
    <w:rsid w:val="00E26E88"/>
    <w:rsid w:val="00E27870"/>
    <w:rsid w:val="00E278CB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0E6"/>
    <w:rsid w:val="00E34229"/>
    <w:rsid w:val="00E34678"/>
    <w:rsid w:val="00E346A2"/>
    <w:rsid w:val="00E34B5B"/>
    <w:rsid w:val="00E34F07"/>
    <w:rsid w:val="00E350B8"/>
    <w:rsid w:val="00E35851"/>
    <w:rsid w:val="00E35874"/>
    <w:rsid w:val="00E35B01"/>
    <w:rsid w:val="00E3602C"/>
    <w:rsid w:val="00E363AC"/>
    <w:rsid w:val="00E365B8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53C"/>
    <w:rsid w:val="00E40ABB"/>
    <w:rsid w:val="00E413E8"/>
    <w:rsid w:val="00E41426"/>
    <w:rsid w:val="00E41518"/>
    <w:rsid w:val="00E41DA0"/>
    <w:rsid w:val="00E421F3"/>
    <w:rsid w:val="00E42205"/>
    <w:rsid w:val="00E423CF"/>
    <w:rsid w:val="00E424CE"/>
    <w:rsid w:val="00E424F9"/>
    <w:rsid w:val="00E427C7"/>
    <w:rsid w:val="00E42811"/>
    <w:rsid w:val="00E42A4A"/>
    <w:rsid w:val="00E42B4F"/>
    <w:rsid w:val="00E43359"/>
    <w:rsid w:val="00E43398"/>
    <w:rsid w:val="00E43453"/>
    <w:rsid w:val="00E434A5"/>
    <w:rsid w:val="00E43510"/>
    <w:rsid w:val="00E43756"/>
    <w:rsid w:val="00E43841"/>
    <w:rsid w:val="00E438B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61"/>
    <w:rsid w:val="00E474CA"/>
    <w:rsid w:val="00E4756E"/>
    <w:rsid w:val="00E47946"/>
    <w:rsid w:val="00E479D7"/>
    <w:rsid w:val="00E47D7E"/>
    <w:rsid w:val="00E47E3A"/>
    <w:rsid w:val="00E47FAA"/>
    <w:rsid w:val="00E50422"/>
    <w:rsid w:val="00E50A97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3F"/>
    <w:rsid w:val="00E55053"/>
    <w:rsid w:val="00E553FD"/>
    <w:rsid w:val="00E55E41"/>
    <w:rsid w:val="00E55EA2"/>
    <w:rsid w:val="00E565A8"/>
    <w:rsid w:val="00E568A5"/>
    <w:rsid w:val="00E569D6"/>
    <w:rsid w:val="00E56C05"/>
    <w:rsid w:val="00E56DE6"/>
    <w:rsid w:val="00E572A5"/>
    <w:rsid w:val="00E573DB"/>
    <w:rsid w:val="00E57F52"/>
    <w:rsid w:val="00E601EC"/>
    <w:rsid w:val="00E60237"/>
    <w:rsid w:val="00E605E3"/>
    <w:rsid w:val="00E608E8"/>
    <w:rsid w:val="00E6098D"/>
    <w:rsid w:val="00E60AB2"/>
    <w:rsid w:val="00E60C74"/>
    <w:rsid w:val="00E60D5C"/>
    <w:rsid w:val="00E60FC2"/>
    <w:rsid w:val="00E61597"/>
    <w:rsid w:val="00E616CB"/>
    <w:rsid w:val="00E616E9"/>
    <w:rsid w:val="00E61913"/>
    <w:rsid w:val="00E6196E"/>
    <w:rsid w:val="00E61C26"/>
    <w:rsid w:val="00E6204D"/>
    <w:rsid w:val="00E62243"/>
    <w:rsid w:val="00E62BE9"/>
    <w:rsid w:val="00E62CC5"/>
    <w:rsid w:val="00E63854"/>
    <w:rsid w:val="00E63971"/>
    <w:rsid w:val="00E64515"/>
    <w:rsid w:val="00E646EA"/>
    <w:rsid w:val="00E6473F"/>
    <w:rsid w:val="00E648E6"/>
    <w:rsid w:val="00E6492E"/>
    <w:rsid w:val="00E64F6E"/>
    <w:rsid w:val="00E650FF"/>
    <w:rsid w:val="00E65A50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7F"/>
    <w:rsid w:val="00E71ADC"/>
    <w:rsid w:val="00E71B82"/>
    <w:rsid w:val="00E72024"/>
    <w:rsid w:val="00E72264"/>
    <w:rsid w:val="00E7227F"/>
    <w:rsid w:val="00E72ACC"/>
    <w:rsid w:val="00E72D4E"/>
    <w:rsid w:val="00E72EFE"/>
    <w:rsid w:val="00E73010"/>
    <w:rsid w:val="00E73012"/>
    <w:rsid w:val="00E73222"/>
    <w:rsid w:val="00E732BA"/>
    <w:rsid w:val="00E73579"/>
    <w:rsid w:val="00E7394D"/>
    <w:rsid w:val="00E73B55"/>
    <w:rsid w:val="00E73BF1"/>
    <w:rsid w:val="00E74394"/>
    <w:rsid w:val="00E7469E"/>
    <w:rsid w:val="00E74B15"/>
    <w:rsid w:val="00E74BD1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ACA"/>
    <w:rsid w:val="00E75B2D"/>
    <w:rsid w:val="00E76088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B4B"/>
    <w:rsid w:val="00E80E7F"/>
    <w:rsid w:val="00E814A1"/>
    <w:rsid w:val="00E81575"/>
    <w:rsid w:val="00E81689"/>
    <w:rsid w:val="00E819F9"/>
    <w:rsid w:val="00E81E1A"/>
    <w:rsid w:val="00E81ECD"/>
    <w:rsid w:val="00E82349"/>
    <w:rsid w:val="00E826CF"/>
    <w:rsid w:val="00E82AA0"/>
    <w:rsid w:val="00E831E4"/>
    <w:rsid w:val="00E8340A"/>
    <w:rsid w:val="00E834F8"/>
    <w:rsid w:val="00E83A85"/>
    <w:rsid w:val="00E83CA2"/>
    <w:rsid w:val="00E84594"/>
    <w:rsid w:val="00E8470F"/>
    <w:rsid w:val="00E8476A"/>
    <w:rsid w:val="00E849BA"/>
    <w:rsid w:val="00E84B2E"/>
    <w:rsid w:val="00E84E03"/>
    <w:rsid w:val="00E85093"/>
    <w:rsid w:val="00E857DC"/>
    <w:rsid w:val="00E85D43"/>
    <w:rsid w:val="00E85EA0"/>
    <w:rsid w:val="00E85FBC"/>
    <w:rsid w:val="00E86040"/>
    <w:rsid w:val="00E86492"/>
    <w:rsid w:val="00E86697"/>
    <w:rsid w:val="00E8711E"/>
    <w:rsid w:val="00E8714B"/>
    <w:rsid w:val="00E87173"/>
    <w:rsid w:val="00E871AC"/>
    <w:rsid w:val="00E87216"/>
    <w:rsid w:val="00E879F3"/>
    <w:rsid w:val="00E87BFF"/>
    <w:rsid w:val="00E9041F"/>
    <w:rsid w:val="00E905DF"/>
    <w:rsid w:val="00E90B14"/>
    <w:rsid w:val="00E90CB3"/>
    <w:rsid w:val="00E90D60"/>
    <w:rsid w:val="00E90D8E"/>
    <w:rsid w:val="00E9102B"/>
    <w:rsid w:val="00E913AB"/>
    <w:rsid w:val="00E91420"/>
    <w:rsid w:val="00E91467"/>
    <w:rsid w:val="00E914DA"/>
    <w:rsid w:val="00E915A0"/>
    <w:rsid w:val="00E91906"/>
    <w:rsid w:val="00E91A18"/>
    <w:rsid w:val="00E91E4D"/>
    <w:rsid w:val="00E91F55"/>
    <w:rsid w:val="00E920C0"/>
    <w:rsid w:val="00E92212"/>
    <w:rsid w:val="00E92993"/>
    <w:rsid w:val="00E92A5E"/>
    <w:rsid w:val="00E9326A"/>
    <w:rsid w:val="00E93366"/>
    <w:rsid w:val="00E93773"/>
    <w:rsid w:val="00E939A0"/>
    <w:rsid w:val="00E93A24"/>
    <w:rsid w:val="00E93A97"/>
    <w:rsid w:val="00E93AE4"/>
    <w:rsid w:val="00E93BA2"/>
    <w:rsid w:val="00E940B3"/>
    <w:rsid w:val="00E94319"/>
    <w:rsid w:val="00E94396"/>
    <w:rsid w:val="00E943AB"/>
    <w:rsid w:val="00E94526"/>
    <w:rsid w:val="00E94C6B"/>
    <w:rsid w:val="00E94C9F"/>
    <w:rsid w:val="00E951AF"/>
    <w:rsid w:val="00E95551"/>
    <w:rsid w:val="00E963F5"/>
    <w:rsid w:val="00E96699"/>
    <w:rsid w:val="00E966DF"/>
    <w:rsid w:val="00E96930"/>
    <w:rsid w:val="00E970C7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64D"/>
    <w:rsid w:val="00EA187A"/>
    <w:rsid w:val="00EA1966"/>
    <w:rsid w:val="00EA1F05"/>
    <w:rsid w:val="00EA247B"/>
    <w:rsid w:val="00EA25C5"/>
    <w:rsid w:val="00EA264E"/>
    <w:rsid w:val="00EA2F53"/>
    <w:rsid w:val="00EA3771"/>
    <w:rsid w:val="00EA3B2E"/>
    <w:rsid w:val="00EA3B59"/>
    <w:rsid w:val="00EA3D41"/>
    <w:rsid w:val="00EA439D"/>
    <w:rsid w:val="00EA43BC"/>
    <w:rsid w:val="00EA4609"/>
    <w:rsid w:val="00EA4959"/>
    <w:rsid w:val="00EA4984"/>
    <w:rsid w:val="00EA4F4A"/>
    <w:rsid w:val="00EA508F"/>
    <w:rsid w:val="00EA569B"/>
    <w:rsid w:val="00EA5941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4C"/>
    <w:rsid w:val="00EB1582"/>
    <w:rsid w:val="00EB15C7"/>
    <w:rsid w:val="00EB18CC"/>
    <w:rsid w:val="00EB1977"/>
    <w:rsid w:val="00EB1AFA"/>
    <w:rsid w:val="00EB1E23"/>
    <w:rsid w:val="00EB1E5E"/>
    <w:rsid w:val="00EB1E98"/>
    <w:rsid w:val="00EB1EF8"/>
    <w:rsid w:val="00EB1FF1"/>
    <w:rsid w:val="00EB294F"/>
    <w:rsid w:val="00EB2C35"/>
    <w:rsid w:val="00EB2DEC"/>
    <w:rsid w:val="00EB2EF3"/>
    <w:rsid w:val="00EB2F2E"/>
    <w:rsid w:val="00EB3323"/>
    <w:rsid w:val="00EB3673"/>
    <w:rsid w:val="00EB36C9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4B"/>
    <w:rsid w:val="00EB62DF"/>
    <w:rsid w:val="00EB64A3"/>
    <w:rsid w:val="00EB64BB"/>
    <w:rsid w:val="00EB67EA"/>
    <w:rsid w:val="00EB6E62"/>
    <w:rsid w:val="00EB6F5A"/>
    <w:rsid w:val="00EB70EE"/>
    <w:rsid w:val="00EB712A"/>
    <w:rsid w:val="00EB71CC"/>
    <w:rsid w:val="00EB784F"/>
    <w:rsid w:val="00EB78E5"/>
    <w:rsid w:val="00EB7EF7"/>
    <w:rsid w:val="00EC0235"/>
    <w:rsid w:val="00EC0669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4C0A"/>
    <w:rsid w:val="00EC5883"/>
    <w:rsid w:val="00EC5943"/>
    <w:rsid w:val="00EC5968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64F"/>
    <w:rsid w:val="00ED0B5B"/>
    <w:rsid w:val="00ED0B95"/>
    <w:rsid w:val="00ED10DB"/>
    <w:rsid w:val="00ED1150"/>
    <w:rsid w:val="00ED16EF"/>
    <w:rsid w:val="00ED1A33"/>
    <w:rsid w:val="00ED1AC3"/>
    <w:rsid w:val="00ED1BA7"/>
    <w:rsid w:val="00ED1C1F"/>
    <w:rsid w:val="00ED1E96"/>
    <w:rsid w:val="00ED20F2"/>
    <w:rsid w:val="00ED254C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CDA"/>
    <w:rsid w:val="00ED7E4D"/>
    <w:rsid w:val="00ED7FDD"/>
    <w:rsid w:val="00EE0881"/>
    <w:rsid w:val="00EE0B05"/>
    <w:rsid w:val="00EE0D68"/>
    <w:rsid w:val="00EE10A2"/>
    <w:rsid w:val="00EE1202"/>
    <w:rsid w:val="00EE1593"/>
    <w:rsid w:val="00EE1B4B"/>
    <w:rsid w:val="00EE1E67"/>
    <w:rsid w:val="00EE1F99"/>
    <w:rsid w:val="00EE220C"/>
    <w:rsid w:val="00EE2293"/>
    <w:rsid w:val="00EE24EA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3FE0"/>
    <w:rsid w:val="00EE40AD"/>
    <w:rsid w:val="00EE464D"/>
    <w:rsid w:val="00EE4682"/>
    <w:rsid w:val="00EE4A92"/>
    <w:rsid w:val="00EE4EA1"/>
    <w:rsid w:val="00EE4EBD"/>
    <w:rsid w:val="00EE50E6"/>
    <w:rsid w:val="00EE5423"/>
    <w:rsid w:val="00EE55AE"/>
    <w:rsid w:val="00EE5616"/>
    <w:rsid w:val="00EE561A"/>
    <w:rsid w:val="00EE562E"/>
    <w:rsid w:val="00EE5E74"/>
    <w:rsid w:val="00EE670A"/>
    <w:rsid w:val="00EE6AE7"/>
    <w:rsid w:val="00EE6BC2"/>
    <w:rsid w:val="00EE6E0A"/>
    <w:rsid w:val="00EE743E"/>
    <w:rsid w:val="00EE76A3"/>
    <w:rsid w:val="00EE76F9"/>
    <w:rsid w:val="00EE7825"/>
    <w:rsid w:val="00EE7CA5"/>
    <w:rsid w:val="00EE7E3B"/>
    <w:rsid w:val="00EF02AC"/>
    <w:rsid w:val="00EF03A9"/>
    <w:rsid w:val="00EF0AE9"/>
    <w:rsid w:val="00EF0BFB"/>
    <w:rsid w:val="00EF1324"/>
    <w:rsid w:val="00EF1427"/>
    <w:rsid w:val="00EF1516"/>
    <w:rsid w:val="00EF177B"/>
    <w:rsid w:val="00EF1856"/>
    <w:rsid w:val="00EF1C83"/>
    <w:rsid w:val="00EF20B2"/>
    <w:rsid w:val="00EF21B4"/>
    <w:rsid w:val="00EF22F9"/>
    <w:rsid w:val="00EF2449"/>
    <w:rsid w:val="00EF252F"/>
    <w:rsid w:val="00EF261F"/>
    <w:rsid w:val="00EF2660"/>
    <w:rsid w:val="00EF276C"/>
    <w:rsid w:val="00EF2AFF"/>
    <w:rsid w:val="00EF2B47"/>
    <w:rsid w:val="00EF2E6A"/>
    <w:rsid w:val="00EF31B5"/>
    <w:rsid w:val="00EF3439"/>
    <w:rsid w:val="00EF3779"/>
    <w:rsid w:val="00EF393B"/>
    <w:rsid w:val="00EF39EE"/>
    <w:rsid w:val="00EF4390"/>
    <w:rsid w:val="00EF467C"/>
    <w:rsid w:val="00EF46AC"/>
    <w:rsid w:val="00EF46D5"/>
    <w:rsid w:val="00EF475C"/>
    <w:rsid w:val="00EF4779"/>
    <w:rsid w:val="00EF49C3"/>
    <w:rsid w:val="00EF55AB"/>
    <w:rsid w:val="00EF58C8"/>
    <w:rsid w:val="00EF59A8"/>
    <w:rsid w:val="00EF5CAF"/>
    <w:rsid w:val="00EF5F56"/>
    <w:rsid w:val="00EF6053"/>
    <w:rsid w:val="00EF625D"/>
    <w:rsid w:val="00EF62E3"/>
    <w:rsid w:val="00EF6473"/>
    <w:rsid w:val="00EF647F"/>
    <w:rsid w:val="00EF6888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0B6A"/>
    <w:rsid w:val="00F0102E"/>
    <w:rsid w:val="00F012A5"/>
    <w:rsid w:val="00F012B6"/>
    <w:rsid w:val="00F01477"/>
    <w:rsid w:val="00F01A0C"/>
    <w:rsid w:val="00F01AD6"/>
    <w:rsid w:val="00F0204B"/>
    <w:rsid w:val="00F02081"/>
    <w:rsid w:val="00F020C0"/>
    <w:rsid w:val="00F021CA"/>
    <w:rsid w:val="00F02895"/>
    <w:rsid w:val="00F02A8F"/>
    <w:rsid w:val="00F02E3D"/>
    <w:rsid w:val="00F02FA7"/>
    <w:rsid w:val="00F02FB1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65F1"/>
    <w:rsid w:val="00F07254"/>
    <w:rsid w:val="00F0729C"/>
    <w:rsid w:val="00F07312"/>
    <w:rsid w:val="00F07606"/>
    <w:rsid w:val="00F078E4"/>
    <w:rsid w:val="00F07ADF"/>
    <w:rsid w:val="00F07E89"/>
    <w:rsid w:val="00F10213"/>
    <w:rsid w:val="00F10500"/>
    <w:rsid w:val="00F10690"/>
    <w:rsid w:val="00F108AF"/>
    <w:rsid w:val="00F10971"/>
    <w:rsid w:val="00F10CA4"/>
    <w:rsid w:val="00F10E0D"/>
    <w:rsid w:val="00F10EEE"/>
    <w:rsid w:val="00F11052"/>
    <w:rsid w:val="00F116FD"/>
    <w:rsid w:val="00F119BF"/>
    <w:rsid w:val="00F11AEC"/>
    <w:rsid w:val="00F126A7"/>
    <w:rsid w:val="00F12BEB"/>
    <w:rsid w:val="00F12CA4"/>
    <w:rsid w:val="00F13C1E"/>
    <w:rsid w:val="00F13C72"/>
    <w:rsid w:val="00F140F9"/>
    <w:rsid w:val="00F1426B"/>
    <w:rsid w:val="00F143DA"/>
    <w:rsid w:val="00F14695"/>
    <w:rsid w:val="00F15154"/>
    <w:rsid w:val="00F151E8"/>
    <w:rsid w:val="00F15210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1EE5"/>
    <w:rsid w:val="00F22432"/>
    <w:rsid w:val="00F22444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13A"/>
    <w:rsid w:val="00F24400"/>
    <w:rsid w:val="00F24929"/>
    <w:rsid w:val="00F24AD9"/>
    <w:rsid w:val="00F24C4C"/>
    <w:rsid w:val="00F24DB5"/>
    <w:rsid w:val="00F24E7C"/>
    <w:rsid w:val="00F24EAF"/>
    <w:rsid w:val="00F24F9C"/>
    <w:rsid w:val="00F250A8"/>
    <w:rsid w:val="00F250E4"/>
    <w:rsid w:val="00F2540F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C41"/>
    <w:rsid w:val="00F26EE9"/>
    <w:rsid w:val="00F2706F"/>
    <w:rsid w:val="00F2718A"/>
    <w:rsid w:val="00F27439"/>
    <w:rsid w:val="00F27494"/>
    <w:rsid w:val="00F276AF"/>
    <w:rsid w:val="00F27A4C"/>
    <w:rsid w:val="00F27B5C"/>
    <w:rsid w:val="00F27F38"/>
    <w:rsid w:val="00F3021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9C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37C35"/>
    <w:rsid w:val="00F37FEA"/>
    <w:rsid w:val="00F400DD"/>
    <w:rsid w:val="00F4038C"/>
    <w:rsid w:val="00F407FD"/>
    <w:rsid w:val="00F40832"/>
    <w:rsid w:val="00F40AE3"/>
    <w:rsid w:val="00F40ED9"/>
    <w:rsid w:val="00F41105"/>
    <w:rsid w:val="00F413FD"/>
    <w:rsid w:val="00F41731"/>
    <w:rsid w:val="00F4177C"/>
    <w:rsid w:val="00F418F2"/>
    <w:rsid w:val="00F41B89"/>
    <w:rsid w:val="00F41E1A"/>
    <w:rsid w:val="00F41E52"/>
    <w:rsid w:val="00F41E71"/>
    <w:rsid w:val="00F435C4"/>
    <w:rsid w:val="00F43617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80C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372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C20"/>
    <w:rsid w:val="00F52D0A"/>
    <w:rsid w:val="00F52E6D"/>
    <w:rsid w:val="00F5385B"/>
    <w:rsid w:val="00F53A0C"/>
    <w:rsid w:val="00F53E6E"/>
    <w:rsid w:val="00F54156"/>
    <w:rsid w:val="00F543BB"/>
    <w:rsid w:val="00F54470"/>
    <w:rsid w:val="00F54712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6B3C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080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28D"/>
    <w:rsid w:val="00F61671"/>
    <w:rsid w:val="00F617EB"/>
    <w:rsid w:val="00F6180C"/>
    <w:rsid w:val="00F61AD0"/>
    <w:rsid w:val="00F61CB1"/>
    <w:rsid w:val="00F61E9F"/>
    <w:rsid w:val="00F61FA0"/>
    <w:rsid w:val="00F62088"/>
    <w:rsid w:val="00F62105"/>
    <w:rsid w:val="00F6252C"/>
    <w:rsid w:val="00F62780"/>
    <w:rsid w:val="00F627BF"/>
    <w:rsid w:val="00F62913"/>
    <w:rsid w:val="00F62DCA"/>
    <w:rsid w:val="00F62EEB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3CD"/>
    <w:rsid w:val="00F64908"/>
    <w:rsid w:val="00F64A12"/>
    <w:rsid w:val="00F64A2C"/>
    <w:rsid w:val="00F650CE"/>
    <w:rsid w:val="00F65208"/>
    <w:rsid w:val="00F65687"/>
    <w:rsid w:val="00F65C9B"/>
    <w:rsid w:val="00F65D4D"/>
    <w:rsid w:val="00F65F5E"/>
    <w:rsid w:val="00F66151"/>
    <w:rsid w:val="00F661A0"/>
    <w:rsid w:val="00F6626B"/>
    <w:rsid w:val="00F66684"/>
    <w:rsid w:val="00F6693F"/>
    <w:rsid w:val="00F67033"/>
    <w:rsid w:val="00F6710B"/>
    <w:rsid w:val="00F67119"/>
    <w:rsid w:val="00F6718F"/>
    <w:rsid w:val="00F6721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1D9F"/>
    <w:rsid w:val="00F7207D"/>
    <w:rsid w:val="00F72692"/>
    <w:rsid w:val="00F7287D"/>
    <w:rsid w:val="00F72924"/>
    <w:rsid w:val="00F72AC6"/>
    <w:rsid w:val="00F73062"/>
    <w:rsid w:val="00F730D7"/>
    <w:rsid w:val="00F73186"/>
    <w:rsid w:val="00F732C9"/>
    <w:rsid w:val="00F7341B"/>
    <w:rsid w:val="00F73C61"/>
    <w:rsid w:val="00F73D9C"/>
    <w:rsid w:val="00F74BB4"/>
    <w:rsid w:val="00F74C5A"/>
    <w:rsid w:val="00F74C90"/>
    <w:rsid w:val="00F7504E"/>
    <w:rsid w:val="00F750C0"/>
    <w:rsid w:val="00F7564A"/>
    <w:rsid w:val="00F758B4"/>
    <w:rsid w:val="00F758FF"/>
    <w:rsid w:val="00F75B74"/>
    <w:rsid w:val="00F75C8D"/>
    <w:rsid w:val="00F75CD7"/>
    <w:rsid w:val="00F75DF7"/>
    <w:rsid w:val="00F762B6"/>
    <w:rsid w:val="00F76B71"/>
    <w:rsid w:val="00F76F65"/>
    <w:rsid w:val="00F770F8"/>
    <w:rsid w:val="00F772A4"/>
    <w:rsid w:val="00F77815"/>
    <w:rsid w:val="00F805CE"/>
    <w:rsid w:val="00F80A42"/>
    <w:rsid w:val="00F80D12"/>
    <w:rsid w:val="00F8136D"/>
    <w:rsid w:val="00F813F9"/>
    <w:rsid w:val="00F81421"/>
    <w:rsid w:val="00F814CF"/>
    <w:rsid w:val="00F8183B"/>
    <w:rsid w:val="00F81B40"/>
    <w:rsid w:val="00F81C32"/>
    <w:rsid w:val="00F81FCF"/>
    <w:rsid w:val="00F81FDA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3EE1"/>
    <w:rsid w:val="00F840FB"/>
    <w:rsid w:val="00F8419E"/>
    <w:rsid w:val="00F842B9"/>
    <w:rsid w:val="00F843F5"/>
    <w:rsid w:val="00F8444E"/>
    <w:rsid w:val="00F845E8"/>
    <w:rsid w:val="00F8465E"/>
    <w:rsid w:val="00F84D29"/>
    <w:rsid w:val="00F84E59"/>
    <w:rsid w:val="00F85020"/>
    <w:rsid w:val="00F8507D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87EA9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2A3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1F"/>
    <w:rsid w:val="00F951EE"/>
    <w:rsid w:val="00F95261"/>
    <w:rsid w:val="00F955C1"/>
    <w:rsid w:val="00F95832"/>
    <w:rsid w:val="00F95ED1"/>
    <w:rsid w:val="00F95F3E"/>
    <w:rsid w:val="00F964E7"/>
    <w:rsid w:val="00F965C5"/>
    <w:rsid w:val="00F96BFF"/>
    <w:rsid w:val="00F96D57"/>
    <w:rsid w:val="00F96FC9"/>
    <w:rsid w:val="00F97334"/>
    <w:rsid w:val="00F973FD"/>
    <w:rsid w:val="00F97D19"/>
    <w:rsid w:val="00F97DFB"/>
    <w:rsid w:val="00FA01D6"/>
    <w:rsid w:val="00FA0345"/>
    <w:rsid w:val="00FA086D"/>
    <w:rsid w:val="00FA0A93"/>
    <w:rsid w:val="00FA0BC6"/>
    <w:rsid w:val="00FA0C69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3FFD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8B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482"/>
    <w:rsid w:val="00FA78BE"/>
    <w:rsid w:val="00FA7A57"/>
    <w:rsid w:val="00FA7D89"/>
    <w:rsid w:val="00FA7DE5"/>
    <w:rsid w:val="00FA7E08"/>
    <w:rsid w:val="00FB0311"/>
    <w:rsid w:val="00FB05A9"/>
    <w:rsid w:val="00FB069F"/>
    <w:rsid w:val="00FB0C7F"/>
    <w:rsid w:val="00FB0F9D"/>
    <w:rsid w:val="00FB0FB6"/>
    <w:rsid w:val="00FB1134"/>
    <w:rsid w:val="00FB1442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4A5"/>
    <w:rsid w:val="00FB5643"/>
    <w:rsid w:val="00FB5A97"/>
    <w:rsid w:val="00FB5C96"/>
    <w:rsid w:val="00FB5CAB"/>
    <w:rsid w:val="00FB5CAD"/>
    <w:rsid w:val="00FB5CD3"/>
    <w:rsid w:val="00FB5F6B"/>
    <w:rsid w:val="00FB64C1"/>
    <w:rsid w:val="00FB64F7"/>
    <w:rsid w:val="00FB6691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753"/>
    <w:rsid w:val="00FC0944"/>
    <w:rsid w:val="00FC0CB9"/>
    <w:rsid w:val="00FC0EFB"/>
    <w:rsid w:val="00FC10FD"/>
    <w:rsid w:val="00FC1358"/>
    <w:rsid w:val="00FC1532"/>
    <w:rsid w:val="00FC154F"/>
    <w:rsid w:val="00FC15C0"/>
    <w:rsid w:val="00FC182E"/>
    <w:rsid w:val="00FC1B42"/>
    <w:rsid w:val="00FC1C0D"/>
    <w:rsid w:val="00FC1F64"/>
    <w:rsid w:val="00FC226B"/>
    <w:rsid w:val="00FC22FA"/>
    <w:rsid w:val="00FC243E"/>
    <w:rsid w:val="00FC284B"/>
    <w:rsid w:val="00FC2988"/>
    <w:rsid w:val="00FC2A7D"/>
    <w:rsid w:val="00FC2B73"/>
    <w:rsid w:val="00FC2B98"/>
    <w:rsid w:val="00FC2CC5"/>
    <w:rsid w:val="00FC2E6A"/>
    <w:rsid w:val="00FC2EB4"/>
    <w:rsid w:val="00FC32FB"/>
    <w:rsid w:val="00FC38AF"/>
    <w:rsid w:val="00FC3D09"/>
    <w:rsid w:val="00FC4058"/>
    <w:rsid w:val="00FC42E2"/>
    <w:rsid w:val="00FC45EC"/>
    <w:rsid w:val="00FC4663"/>
    <w:rsid w:val="00FC4FC9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C7DA6"/>
    <w:rsid w:val="00FD05C2"/>
    <w:rsid w:val="00FD074C"/>
    <w:rsid w:val="00FD0AB4"/>
    <w:rsid w:val="00FD0E2B"/>
    <w:rsid w:val="00FD0E65"/>
    <w:rsid w:val="00FD0F47"/>
    <w:rsid w:val="00FD11FD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824"/>
    <w:rsid w:val="00FD49DC"/>
    <w:rsid w:val="00FD4CFD"/>
    <w:rsid w:val="00FD4F03"/>
    <w:rsid w:val="00FD520C"/>
    <w:rsid w:val="00FD52E4"/>
    <w:rsid w:val="00FD549C"/>
    <w:rsid w:val="00FD5B29"/>
    <w:rsid w:val="00FD5B31"/>
    <w:rsid w:val="00FD5B91"/>
    <w:rsid w:val="00FD5BB9"/>
    <w:rsid w:val="00FD5DB6"/>
    <w:rsid w:val="00FD6027"/>
    <w:rsid w:val="00FD608B"/>
    <w:rsid w:val="00FD67B1"/>
    <w:rsid w:val="00FD6C68"/>
    <w:rsid w:val="00FD7134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1E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4BCF"/>
    <w:rsid w:val="00FE5114"/>
    <w:rsid w:val="00FE5242"/>
    <w:rsid w:val="00FE539B"/>
    <w:rsid w:val="00FE5534"/>
    <w:rsid w:val="00FE5A83"/>
    <w:rsid w:val="00FE6120"/>
    <w:rsid w:val="00FE6CBB"/>
    <w:rsid w:val="00FE6D81"/>
    <w:rsid w:val="00FE6DAA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1C43"/>
    <w:rsid w:val="00FF215D"/>
    <w:rsid w:val="00FF272A"/>
    <w:rsid w:val="00FF28F8"/>
    <w:rsid w:val="00FF2DB6"/>
    <w:rsid w:val="00FF3044"/>
    <w:rsid w:val="00FF323D"/>
    <w:rsid w:val="00FF392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3B0"/>
    <w:rsid w:val="00FF5A63"/>
    <w:rsid w:val="00FF5AEB"/>
    <w:rsid w:val="00FF5E5C"/>
    <w:rsid w:val="00FF5F40"/>
    <w:rsid w:val="00FF6CD1"/>
    <w:rsid w:val="00FF7204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04EC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  <w:style w:type="character" w:styleId="LineNumber">
    <w:name w:val="line number"/>
    <w:basedOn w:val="DefaultParagraphFont"/>
    <w:rsid w:val="00E60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246D3-F17A-43A0-B8B5-1EA445919F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6E3350-14BC-4126-8AAD-7858F33D4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91D55-77C2-422D-BA50-D7F4856CB3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2526</TotalTime>
  <Pages>6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Nalinrat, Mitanasom</cp:lastModifiedBy>
  <cp:revision>1264</cp:revision>
  <cp:lastPrinted>2025-02-11T16:48:00Z</cp:lastPrinted>
  <dcterms:created xsi:type="dcterms:W3CDTF">2024-02-09T06:55:00Z</dcterms:created>
  <dcterms:modified xsi:type="dcterms:W3CDTF">2025-02-12T18:55:00Z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</Properties>
</file>